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D2B4F" w14:textId="0AF786E4" w:rsidR="00411066" w:rsidRPr="00347541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5635C8">
        <w:rPr>
          <w:rFonts w:eastAsia="Times New Roman" w:cs="Arial"/>
          <w:sz w:val="24"/>
          <w:szCs w:val="20"/>
          <w:lang w:eastAsia="ar-SA"/>
        </w:rPr>
        <w:t>3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5635C8">
        <w:rPr>
          <w:rFonts w:cs="Arial"/>
          <w:sz w:val="24"/>
          <w:szCs w:val="24"/>
        </w:rPr>
        <w:t>2</w:t>
      </w:r>
      <w:r w:rsidR="00347541">
        <w:rPr>
          <w:rFonts w:cs="Arial"/>
          <w:sz w:val="24"/>
          <w:szCs w:val="24"/>
        </w:rPr>
        <w:t>35</w:t>
      </w:r>
      <w:r w:rsidR="008E100E">
        <w:rPr>
          <w:rFonts w:cs="Arial"/>
          <w:sz w:val="24"/>
          <w:szCs w:val="24"/>
        </w:rPr>
        <w:t>4</w:t>
      </w:r>
      <w:bookmarkEnd w:id="0"/>
    </w:p>
    <w:p w14:paraId="2AD35310" w14:textId="77777777" w:rsidR="00411066" w:rsidRPr="00F45489" w:rsidRDefault="005635C8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West Palm Beach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F</w:t>
      </w:r>
      <w:r w:rsidR="00906826">
        <w:rPr>
          <w:rFonts w:eastAsia="Times New Roman" w:cs="Arial"/>
          <w:sz w:val="24"/>
          <w:szCs w:val="20"/>
          <w:lang w:eastAsia="ar-SA"/>
        </w:rPr>
        <w:t>lorida</w:t>
      </w:r>
      <w:r>
        <w:rPr>
          <w:rFonts w:eastAsia="Times New Roman" w:cs="Arial"/>
          <w:sz w:val="24"/>
          <w:szCs w:val="20"/>
          <w:lang w:eastAsia="ar-SA"/>
        </w:rPr>
        <w:t>, USA, 20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24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08264CBB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05A5316" w14:textId="734D1A14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8E100E">
        <w:rPr>
          <w:rFonts w:eastAsia="Times New Roman" w:cs="Arial"/>
          <w:sz w:val="22"/>
          <w:szCs w:val="20"/>
          <w:lang w:eastAsia="ar-SA"/>
        </w:rPr>
        <w:t>Report</w:t>
      </w:r>
      <w:r w:rsidR="00657AD1">
        <w:rPr>
          <w:rFonts w:eastAsia="Times New Roman" w:cs="Arial"/>
          <w:sz w:val="22"/>
          <w:szCs w:val="20"/>
          <w:lang w:eastAsia="ar-SA"/>
        </w:rPr>
        <w:t xml:space="preserve"> for FS_ID_UAS </w:t>
      </w:r>
      <w:r w:rsidR="00ED053B">
        <w:rPr>
          <w:rFonts w:eastAsia="Times New Roman" w:cs="Arial"/>
          <w:sz w:val="22"/>
          <w:szCs w:val="20"/>
          <w:lang w:eastAsia="ar-SA"/>
        </w:rPr>
        <w:t>+</w:t>
      </w:r>
      <w:r w:rsidR="00657AD1">
        <w:rPr>
          <w:rFonts w:eastAsia="Times New Roman" w:cs="Arial"/>
          <w:sz w:val="22"/>
          <w:szCs w:val="20"/>
          <w:lang w:eastAsia="ar-SA"/>
        </w:rPr>
        <w:t xml:space="preserve"> FS_V2XIMP</w:t>
      </w:r>
    </w:p>
    <w:p w14:paraId="643252D3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79A04EB4" w14:textId="1E5C81CA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262478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15F8385E" w14:textId="36C79914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62478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6E97340E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9B4E8FC" w14:textId="77777777" w:rsidR="00CB5973" w:rsidRPr="008754F9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C5AD499" w14:textId="77777777" w:rsidR="00CB5973" w:rsidRPr="00F774D3" w:rsidRDefault="00CB5973" w:rsidP="00CB5973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4B73C1">
        <w:rPr>
          <w:rFonts w:eastAsia="Arial Unicode MS"/>
          <w:sz w:val="24"/>
          <w:szCs w:val="24"/>
          <w:lang w:eastAsia="ar-SA"/>
        </w:rPr>
        <w:t>Oceana C</w:t>
      </w:r>
    </w:p>
    <w:p w14:paraId="739AF59A" w14:textId="77777777" w:rsidR="00CB5973" w:rsidRPr="00772E0F" w:rsidRDefault="00CB5973" w:rsidP="00CB5973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4B73C1">
        <w:rPr>
          <w:rFonts w:eastAsia="Arial Unicode MS" w:cs="Arial"/>
          <w:color w:val="00B050"/>
          <w:sz w:val="24"/>
          <w:szCs w:val="24"/>
          <w:lang w:eastAsia="ar-SA"/>
        </w:rPr>
        <w:t>Coral E</w:t>
      </w:r>
    </w:p>
    <w:p w14:paraId="1ACD1740" w14:textId="77777777" w:rsidR="00CB5973" w:rsidRPr="00015298" w:rsidRDefault="00CB5973" w:rsidP="00CB597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7E425C" w:rsidRPr="00015298" w14:paraId="406499EF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901A0EE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E87AA84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A584EA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9E8BB42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7E425C" w:rsidRPr="00AB0F3E" w14:paraId="0FC8D9CC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72402F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154D87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3C4BF0A9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85C5B36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A23FBF7" w14:textId="77777777" w:rsidR="007E425C" w:rsidRPr="00FB5B27" w:rsidRDefault="007E425C" w:rsidP="00CB59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7185E1EF" w14:textId="77777777" w:rsidR="007E425C" w:rsidRPr="00BD600A" w:rsidRDefault="007E425C" w:rsidP="00CB59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839784C" w14:textId="77777777" w:rsidR="007E425C" w:rsidRPr="000125EA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7E425C" w:rsidRPr="00AB0F3E" w14:paraId="057404EA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5826F3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DB08D2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1CEE6A9C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17CA224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64ECC9" w14:textId="77777777" w:rsidR="007E425C" w:rsidRPr="00FB5B27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2BDCAD38" w14:textId="77777777" w:rsidR="007E425C" w:rsidRPr="008B2A7B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EE0649" w14:textId="77777777" w:rsidR="007E425C" w:rsidRPr="00AB0F3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7E425C" w:rsidRPr="00AB0F3E" w14:paraId="20E3646F" w14:textId="77777777" w:rsidTr="007E425C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ED2D78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F631BA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DEA44F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52285E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AB0F3E" w14:paraId="7BDBD331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E90B856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FC960F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1515769F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3747BF0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C39FA5" w14:textId="77777777" w:rsidR="007E425C" w:rsidRPr="00FB5B27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29D067B7" w14:textId="77777777" w:rsidR="007E425C" w:rsidRPr="00CF100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27AB1A" w14:textId="77777777" w:rsidR="007E425C" w:rsidRPr="00AB0F3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7E425C" w:rsidRPr="00AB0F3E" w14:paraId="49440C94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41FB55" w14:textId="77777777" w:rsidR="007E425C" w:rsidRPr="00AB0F3E" w:rsidRDefault="007E425C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D53C185" w14:textId="77777777" w:rsidR="007E425C" w:rsidRPr="00AB0F3E" w:rsidRDefault="007E425C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133FCC2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274789F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AB0F3E" w14:paraId="22FCAD6B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2A37909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6734FF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668F599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3A2DC0D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E0C705" w14:textId="77777777" w:rsidR="007E425C" w:rsidRPr="00AB0F3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400506" w14:textId="77777777" w:rsidR="007E425C" w:rsidRPr="00FB5B27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160D9AEA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</w:tr>
      <w:tr w:rsidR="007E425C" w:rsidRPr="00AB0F3E" w14:paraId="23465620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295B45E" w14:textId="77777777" w:rsidR="007E425C" w:rsidRPr="00AB0F3E" w:rsidRDefault="007E425C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4355376" w14:textId="77777777" w:rsidR="007E425C" w:rsidRPr="00AB0F3E" w:rsidRDefault="007E425C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CFC37D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8B6248" w14:textId="77777777" w:rsidR="007E425C" w:rsidRPr="00415AA2" w:rsidRDefault="007E425C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015298" w14:paraId="2C0C7591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C62C7AA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92ADE2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A258AE0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D4D69B3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DCC5F5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A2F7E2" w14:textId="77777777" w:rsidR="007E425C" w:rsidRPr="004C4A40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7E425C" w:rsidRPr="00AB0F3E" w14:paraId="00147FD9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506F4B1" w14:textId="77777777" w:rsidR="007E425C" w:rsidRPr="00AB0F3E" w:rsidRDefault="007E425C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E63346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49B967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5A8E5D" w14:textId="77777777" w:rsidR="007E425C" w:rsidRPr="00415AA2" w:rsidRDefault="007E425C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015298" w14:paraId="5AE0B7C7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795743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3157E5C" w14:textId="77777777" w:rsidR="007E425C" w:rsidRPr="00AB0F3E" w:rsidRDefault="007E425C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A9D4872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EF0F9A8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DA67D5F" w14:textId="77777777" w:rsidR="007E425C" w:rsidRPr="00BD4335" w:rsidRDefault="007E425C" w:rsidP="007E425C">
            <w:pPr>
              <w:spacing w:after="0" w:line="240" w:lineRule="auto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7246919" w14:textId="77777777" w:rsidR="007E425C" w:rsidRPr="006620C9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9F72302" w14:textId="77777777" w:rsidR="00CB5973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906FC24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C03A0A8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Drafting </w:t>
      </w:r>
      <w:r w:rsidR="001D08F7">
        <w:rPr>
          <w:rFonts w:eastAsia="Times New Roman"/>
          <w:b/>
          <w:sz w:val="20"/>
          <w:szCs w:val="20"/>
          <w:lang w:val="en-US"/>
        </w:rPr>
        <w:t>sessions</w:t>
      </w:r>
      <w:r>
        <w:rPr>
          <w:rFonts w:eastAsia="Times New Roman"/>
          <w:b/>
          <w:sz w:val="20"/>
          <w:szCs w:val="20"/>
          <w:lang w:val="en-US"/>
        </w:rPr>
        <w:t>:</w:t>
      </w:r>
    </w:p>
    <w:p w14:paraId="723733FB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A: cyberCAV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 – chaired by Ki-Dong Lee</w:t>
      </w:r>
    </w:p>
    <w:p w14:paraId="4AD2140D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>i</w:t>
      </w:r>
      <w:r w:rsidRPr="00FB5B27">
        <w:rPr>
          <w:rFonts w:eastAsia="Times New Roman"/>
          <w:sz w:val="20"/>
          <w:szCs w:val="20"/>
          <w:highlight w:val="yellow"/>
          <w:lang w:val="en-US"/>
        </w:rPr>
        <w:t xml:space="preserve">on B: enIMS + FS_MPS2 + FS_AVPROD + FS_NCIS </w:t>
      </w:r>
      <w:r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785817E7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5GLAN + UIA + FS_LUCIA + FS_5GMSG + FS_BMNS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14:paraId="6699E94F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39986739" w14:textId="77777777" w:rsidR="00A249B8" w:rsidRPr="002C5415" w:rsidRDefault="00A249B8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E: 5GSAT + MARCOM + FS_MARCOM + 5G_HYPOS + FS_5G_HYPOS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26BCC249" w14:textId="77777777" w:rsidR="00DE02A5" w:rsidRPr="002C5415" w:rsidRDefault="00DE02A5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Session F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 xml:space="preserve">: FS_ID_UAS + FS_V2XIMP </w:t>
      </w:r>
      <w:r w:rsidR="002C5415"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3276366C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10"/>
        <w:gridCol w:w="999"/>
        <w:gridCol w:w="156"/>
        <w:gridCol w:w="2310"/>
        <w:gridCol w:w="107"/>
        <w:gridCol w:w="4430"/>
        <w:gridCol w:w="931"/>
        <w:gridCol w:w="1265"/>
        <w:gridCol w:w="763"/>
        <w:gridCol w:w="2939"/>
      </w:tblGrid>
      <w:tr w:rsidR="00E82BD5" w:rsidRPr="00B04844" w14:paraId="72A33571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7C12A725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ID_UAS: </w:t>
            </w:r>
            <w:r w:rsidRPr="00860B45">
              <w:rPr>
                <w:lang w:val="it-IT"/>
              </w:rPr>
              <w:t>Study on Remote Identification of Unmanned Aerial Systems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SP-180172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69304041" w14:textId="77777777" w:rsidTr="00937325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A462BC1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109871E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TR22.825v0.1.0</w:t>
            </w:r>
          </w:p>
          <w:p w14:paraId="15917B6B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0938728B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558EFA96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F14622" w:rsidRPr="00F14622" w14:paraId="18081C25" w14:textId="77777777" w:rsidTr="0093732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DEFCD" w14:textId="77777777" w:rsidR="00F14622" w:rsidRPr="0093732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584C8" w14:textId="77777777" w:rsidR="00F14622" w:rsidRPr="00937325" w:rsidRDefault="0046576A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F14622" w:rsidRPr="00937325">
                <w:rPr>
                  <w:rFonts w:eastAsia="Times New Roman"/>
                  <w:szCs w:val="18"/>
                  <w:lang w:eastAsia="ar-SA"/>
                </w:rPr>
                <w:t>S1-182052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3C97F" w14:textId="77777777" w:rsidR="00F14622" w:rsidRPr="0093732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5C2A3" w14:textId="77777777" w:rsidR="00F14622" w:rsidRPr="0093732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SimSun"/>
                <w:lang w:eastAsia="en-GB"/>
              </w:rPr>
              <w:t>FS_ID_UAS: overview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8B538" w14:textId="11D2B521" w:rsidR="00F14622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Revised to S1-182502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CDC32" w14:textId="77777777" w:rsidR="00F14622" w:rsidRPr="0093732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37325" w:rsidRPr="00F14622" w14:paraId="262AEF17" w14:textId="77777777" w:rsidTr="006057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A7B765" w14:textId="4B7D024D" w:rsidR="00937325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337F67" w14:textId="6315F713" w:rsidR="00937325" w:rsidRPr="00937325" w:rsidRDefault="0046576A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" w:history="1">
              <w:r w:rsidR="00937325" w:rsidRPr="009373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AB4080" w14:textId="5279E07D" w:rsidR="00937325" w:rsidRPr="00937325" w:rsidRDefault="00937325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3732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D63D2D" w14:textId="28A5F1BB" w:rsidR="00937325" w:rsidRPr="00937325" w:rsidRDefault="00937325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37325">
              <w:rPr>
                <w:rFonts w:eastAsia="SimSun"/>
                <w:lang w:eastAsia="en-GB"/>
              </w:rPr>
              <w:t>FS_ID_UAS: overview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F5B68B" w14:textId="15CE1AD1" w:rsidR="00937325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DBF990" w14:textId="77777777" w:rsid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7325">
              <w:rPr>
                <w:rFonts w:eastAsia="Times New Roman" w:cs="Arial"/>
                <w:szCs w:val="18"/>
                <w:lang w:eastAsia="ar-SA"/>
              </w:rPr>
              <w:t>Revision of S1-182052.</w:t>
            </w:r>
          </w:p>
          <w:p w14:paraId="7477AEBF" w14:textId="77777777" w:rsidR="00937325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46FEEB88" w14:textId="77777777" w:rsid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0568F27A" w14:textId="3C9E8A49" w:rsidR="00937325" w:rsidRPr="00937325" w:rsidRDefault="0093732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93732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E22DF" w:rsidRPr="00F14622" w14:paraId="0FF92DB2" w14:textId="77777777" w:rsidTr="006057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C70D7" w14:textId="77777777" w:rsidR="00BE22DF" w:rsidRPr="006057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1A0D3" w14:textId="77777777" w:rsidR="00BE22DF" w:rsidRPr="006057E3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BE22DF" w:rsidRPr="006057E3">
                <w:rPr>
                  <w:rFonts w:eastAsia="Times New Roman"/>
                  <w:szCs w:val="18"/>
                  <w:lang w:eastAsia="ar-SA"/>
                </w:rPr>
                <w:t>S1-182090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B3ABC1" w14:textId="77777777" w:rsidR="00BE22DF" w:rsidRPr="006057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0AA35" w14:textId="77777777" w:rsidR="00BE22DF" w:rsidRPr="006057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SimSun" w:cs="Arial"/>
                <w:lang w:eastAsia="en-GB"/>
              </w:rPr>
              <w:t>Comment on the use case 5.1 for Initial authorisation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E9BB5" w14:textId="42CB7731" w:rsidR="00BE22DF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Revised to S1-182503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8412E" w14:textId="77777777" w:rsidR="00BE22DF" w:rsidRPr="006057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057E3" w:rsidRPr="00F14622" w14:paraId="6C6A40F5" w14:textId="77777777" w:rsidTr="002C5CC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50CC" w14:textId="6146181B" w:rsidR="006057E3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968B" w14:textId="00A95E6B" w:rsidR="006057E3" w:rsidRPr="006057E3" w:rsidRDefault="0046576A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6057E3" w:rsidRPr="006057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5D09" w14:textId="2AAD6406" w:rsidR="006057E3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1CED" w14:textId="58E30A80" w:rsidR="006057E3" w:rsidRPr="006057E3" w:rsidRDefault="006057E3" w:rsidP="002F5AE7">
            <w:pPr>
              <w:snapToGrid w:val="0"/>
              <w:spacing w:after="0" w:line="240" w:lineRule="auto"/>
              <w:rPr>
                <w:rFonts w:eastAsia="SimSun" w:cs="Arial"/>
                <w:lang w:eastAsia="en-GB"/>
              </w:rPr>
            </w:pPr>
            <w:r w:rsidRPr="006057E3">
              <w:rPr>
                <w:rFonts w:eastAsia="SimSun" w:cs="Arial"/>
                <w:lang w:eastAsia="en-GB"/>
              </w:rPr>
              <w:t>Comment on the use case 5.1 for Initial authorisation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9733" w14:textId="77777777" w:rsidR="006057E3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56F8" w14:textId="434AE12D" w:rsidR="006057E3" w:rsidRPr="006057E3" w:rsidRDefault="006057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57E3">
              <w:rPr>
                <w:rFonts w:eastAsia="Times New Roman" w:cs="Arial"/>
                <w:szCs w:val="18"/>
                <w:lang w:eastAsia="ar-SA"/>
              </w:rPr>
              <w:t>Revision of S1-182090.</w:t>
            </w:r>
          </w:p>
        </w:tc>
      </w:tr>
      <w:tr w:rsidR="00F471B0" w:rsidRPr="00F14622" w14:paraId="06ABCE09" w14:textId="77777777" w:rsidTr="002C5CC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AD10A" w14:textId="77777777" w:rsidR="00F471B0" w:rsidRPr="002C5CC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2627E" w14:textId="77777777" w:rsidR="00F471B0" w:rsidRPr="002C5CC2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F471B0" w:rsidRPr="002C5CC2">
                <w:rPr>
                  <w:rFonts w:eastAsia="Times New Roman"/>
                  <w:szCs w:val="18"/>
                  <w:lang w:eastAsia="ar-SA"/>
                </w:rPr>
                <w:t>S1-182199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97143" w14:textId="77777777" w:rsidR="00F471B0" w:rsidRPr="002C5CC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AE9FD" w14:textId="77777777" w:rsidR="00F471B0" w:rsidRPr="002C5CC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SimSun"/>
                <w:lang w:eastAsia="en-GB"/>
              </w:rPr>
              <w:t>ID_UAS – enhancement on initial UAV authorization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F4FCC" w14:textId="72FC931D" w:rsidR="00F471B0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Revised to S1-182504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352A7E" w14:textId="77777777" w:rsidR="00F471B0" w:rsidRPr="002C5CC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C5CC2" w:rsidRPr="00F14622" w14:paraId="3AD5D676" w14:textId="77777777" w:rsidTr="002D0B5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0610" w14:textId="36AE53AE" w:rsidR="002C5CC2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512D" w14:textId="1D57DE35" w:rsidR="002C5CC2" w:rsidRPr="002C5CC2" w:rsidRDefault="0046576A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2C5CC2" w:rsidRPr="002C5CC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227B" w14:textId="35306382" w:rsidR="002C5CC2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C1B1" w14:textId="1C664A7F" w:rsidR="002C5CC2" w:rsidRPr="002C5CC2" w:rsidRDefault="002C5CC2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C5CC2">
              <w:rPr>
                <w:rFonts w:eastAsia="SimSun"/>
                <w:lang w:eastAsia="en-GB"/>
              </w:rPr>
              <w:t>ID_UAS – enhancement on initial UAV authorization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8AA1" w14:textId="77777777" w:rsidR="002C5CC2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0879" w14:textId="389131CD" w:rsidR="002C5CC2" w:rsidRPr="002C5CC2" w:rsidRDefault="002C5CC2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CC2">
              <w:rPr>
                <w:rFonts w:eastAsia="Times New Roman" w:cs="Arial"/>
                <w:szCs w:val="18"/>
                <w:lang w:eastAsia="ar-SA"/>
              </w:rPr>
              <w:t>Revision of S1-182199.</w:t>
            </w:r>
          </w:p>
        </w:tc>
      </w:tr>
      <w:tr w:rsidR="00F471B0" w:rsidRPr="00F14622" w14:paraId="3CED801E" w14:textId="77777777" w:rsidTr="002D0B5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BF3D5" w14:textId="77777777" w:rsidR="00F471B0" w:rsidRPr="002D0B5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5ED92" w14:textId="77777777" w:rsidR="00F471B0" w:rsidRPr="002D0B59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F471B0" w:rsidRPr="002D0B59">
                <w:rPr>
                  <w:rFonts w:eastAsia="Times New Roman"/>
                  <w:szCs w:val="18"/>
                  <w:lang w:eastAsia="ar-SA"/>
                </w:rPr>
                <w:t>S1-182260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7E6EA" w14:textId="77777777" w:rsidR="00F471B0" w:rsidRPr="002D0B5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SimSun"/>
                <w:lang w:eastAsia="en-GB"/>
              </w:rPr>
              <w:t>Deutsche Telekom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24F91" w14:textId="77777777" w:rsidR="00F471B0" w:rsidRPr="002D0B5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SimSun"/>
                <w:lang w:eastAsia="en-GB"/>
              </w:rPr>
              <w:t>ID_UAS – enhancement on use case for initial authorization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315C4" w14:textId="28216B9C" w:rsidR="00F471B0" w:rsidRPr="002D0B59" w:rsidRDefault="002D0B5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Times New Roman" w:cs="Arial"/>
                <w:szCs w:val="18"/>
                <w:lang w:eastAsia="ar-SA"/>
              </w:rPr>
              <w:t>Revised to S1-182505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6BA80" w14:textId="77777777" w:rsidR="00F471B0" w:rsidRPr="002D0B5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D0B59" w:rsidRPr="00F14622" w14:paraId="144743B0" w14:textId="77777777" w:rsidTr="00EB01E1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C0967" w14:textId="4AF07B1B" w:rsidR="002D0B59" w:rsidRPr="002D0B59" w:rsidRDefault="002D0B5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7B60" w14:textId="294BB422" w:rsidR="002D0B59" w:rsidRPr="002D0B59" w:rsidRDefault="0046576A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2D0B59" w:rsidRPr="002D0B5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EC3E" w14:textId="49DEBDF0" w:rsidR="002D0B59" w:rsidRPr="002D0B59" w:rsidRDefault="002D0B59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D0B59">
              <w:rPr>
                <w:rFonts w:eastAsia="SimSun"/>
                <w:lang w:eastAsia="en-GB"/>
              </w:rPr>
              <w:t>Deutsche Telekom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BC3F" w14:textId="01298AAA" w:rsidR="002D0B59" w:rsidRPr="002D0B59" w:rsidRDefault="002D0B59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D0B59">
              <w:rPr>
                <w:rFonts w:eastAsia="SimSun"/>
                <w:lang w:eastAsia="en-GB"/>
              </w:rPr>
              <w:t>ID_UAS – enhancement on use case for initial authorization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9FCB" w14:textId="77777777" w:rsidR="002D0B59" w:rsidRPr="002D0B59" w:rsidRDefault="002D0B5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1FF97" w14:textId="0CFC65EC" w:rsidR="002D0B59" w:rsidRPr="002D0B59" w:rsidRDefault="002D0B5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B59">
              <w:rPr>
                <w:rFonts w:eastAsia="Times New Roman" w:cs="Arial"/>
                <w:szCs w:val="18"/>
                <w:lang w:eastAsia="ar-SA"/>
              </w:rPr>
              <w:t>Revision of S1-182260.</w:t>
            </w:r>
          </w:p>
        </w:tc>
      </w:tr>
      <w:tr w:rsidR="00F471B0" w:rsidRPr="00F14622" w14:paraId="5D200973" w14:textId="77777777" w:rsidTr="00EB01E1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8C60A" w14:textId="77777777" w:rsidR="00F471B0" w:rsidRPr="00EB01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26C90" w14:textId="77777777" w:rsidR="00F471B0" w:rsidRPr="00EB01E1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F471B0" w:rsidRPr="00EB01E1">
                <w:rPr>
                  <w:rFonts w:eastAsia="Times New Roman"/>
                  <w:szCs w:val="18"/>
                  <w:lang w:eastAsia="ar-SA"/>
                </w:rPr>
                <w:t>S1-182298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B9EC4" w14:textId="77777777" w:rsidR="00F471B0" w:rsidRPr="00EB01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067F80" w14:textId="77777777" w:rsidR="00F471B0" w:rsidRPr="00EB01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SimSun"/>
                <w:lang w:eastAsia="en-GB"/>
              </w:rPr>
              <w:t>FS_ID_UAS: Update Definition and Use case 5.1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6111D" w14:textId="3E63D211" w:rsidR="00F471B0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Revised to S1-182506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DB678A" w14:textId="77777777" w:rsidR="00F471B0" w:rsidRPr="00EB01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B01E1" w:rsidRPr="00F14622" w14:paraId="4F38EEF6" w14:textId="77777777" w:rsidTr="0028617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00FA" w14:textId="204A5C31" w:rsidR="00EB01E1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5395" w14:textId="35CA8A1D" w:rsidR="00EB01E1" w:rsidRPr="00EB01E1" w:rsidRDefault="0046576A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EB01E1" w:rsidRPr="00EB01E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5006" w14:textId="2D4F1E0E" w:rsidR="00EB01E1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C84D" w14:textId="4F40B93B" w:rsidR="00EB01E1" w:rsidRPr="00EB01E1" w:rsidRDefault="00EB01E1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B01E1">
              <w:rPr>
                <w:rFonts w:eastAsia="SimSun"/>
                <w:lang w:eastAsia="en-GB"/>
              </w:rPr>
              <w:t>FS_ID_UAS: Update Definition and Use case 5.1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0ECE" w14:textId="77777777" w:rsidR="00EB01E1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EF710" w14:textId="56343E83" w:rsidR="00EB01E1" w:rsidRPr="00EB01E1" w:rsidRDefault="00EB01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1E1">
              <w:rPr>
                <w:rFonts w:eastAsia="Times New Roman" w:cs="Arial"/>
                <w:szCs w:val="18"/>
                <w:lang w:eastAsia="ar-SA"/>
              </w:rPr>
              <w:t>Revision of S1-182298.</w:t>
            </w:r>
          </w:p>
        </w:tc>
      </w:tr>
      <w:tr w:rsidR="00BE22DF" w:rsidRPr="00F14622" w14:paraId="2D6E5781" w14:textId="77777777" w:rsidTr="00FF418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176555" w14:textId="77777777" w:rsidR="00BE22DF" w:rsidRPr="0028617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973E93" w14:textId="77777777" w:rsidR="00BE22DF" w:rsidRPr="0028617C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BE22DF" w:rsidRPr="0028617C">
                <w:rPr>
                  <w:rFonts w:eastAsia="Times New Roman"/>
                  <w:szCs w:val="18"/>
                  <w:lang w:eastAsia="ar-SA"/>
                </w:rPr>
                <w:t>S1-182091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487F4B" w14:textId="77777777" w:rsidR="00BE22DF" w:rsidRPr="0028617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483DAE" w14:textId="77777777" w:rsidR="00BE22DF" w:rsidRPr="0028617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SimSun" w:cs="Arial"/>
                <w:lang w:eastAsia="en-GB"/>
              </w:rPr>
              <w:t>Comment on the use case 5.2 for live data acquisition by UTM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732975" w14:textId="4EEAD573" w:rsidR="00BE22DF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0A410D" w14:textId="77777777" w:rsidR="00BE22DF" w:rsidRPr="0028617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54D07BC0" w14:textId="77777777" w:rsidTr="00FF4182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FCA26" w14:textId="77777777" w:rsidR="00BE22DF" w:rsidRPr="00FF418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B0F49" w14:textId="77777777" w:rsidR="00BE22DF" w:rsidRPr="00FF4182" w:rsidRDefault="0046576A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BE22DF" w:rsidRPr="00FF4182">
                <w:rPr>
                  <w:rFonts w:eastAsia="Times New Roman"/>
                  <w:szCs w:val="18"/>
                  <w:lang w:eastAsia="ar-SA"/>
                </w:rPr>
                <w:t>S1-182053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64A8C" w14:textId="77777777" w:rsidR="00BE22DF" w:rsidRPr="00FF4182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4182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6AD55" w14:textId="77777777" w:rsidR="00BE22DF" w:rsidRPr="00FF418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SimSun"/>
                <w:lang w:eastAsia="en-GB"/>
              </w:rPr>
              <w:t>FS_ID_UAS: potential requirements for live data acquisition by UTM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472DE" w14:textId="00C7395E" w:rsidR="00BE22DF" w:rsidRPr="00FF4182" w:rsidRDefault="00FF4182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Times New Roman" w:cs="Arial"/>
                <w:szCs w:val="18"/>
                <w:lang w:eastAsia="ar-SA"/>
              </w:rPr>
              <w:t>Revised to S1-182508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77216" w14:textId="77777777" w:rsidR="00BE22DF" w:rsidRPr="00FF418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F4182" w:rsidRPr="00F14622" w14:paraId="37C975A3" w14:textId="77777777" w:rsidTr="002F2AC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64F1" w14:textId="029C2B93" w:rsidR="00FF4182" w:rsidRPr="00FF4182" w:rsidRDefault="00FF4182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60F8" w14:textId="07B834B8" w:rsidR="00FF4182" w:rsidRPr="00FF4182" w:rsidRDefault="0046576A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FF4182" w:rsidRPr="00FF418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E7C1" w14:textId="551BC276" w:rsidR="00FF4182" w:rsidRPr="00FF4182" w:rsidRDefault="00FF4182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4182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6B2E7" w14:textId="25001417" w:rsidR="00FF4182" w:rsidRPr="00FF4182" w:rsidRDefault="00FF4182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4182">
              <w:rPr>
                <w:rFonts w:eastAsia="SimSun"/>
                <w:lang w:eastAsia="en-GB"/>
              </w:rPr>
              <w:t>FS_ID_UAS: potential requirements for live data acquisition by UTM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0EF4" w14:textId="77777777" w:rsidR="00FF4182" w:rsidRPr="00FF4182" w:rsidRDefault="00FF4182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619C" w14:textId="46B2D17F" w:rsidR="00FF4182" w:rsidRPr="00FF4182" w:rsidRDefault="00FF4182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4182">
              <w:rPr>
                <w:rFonts w:eastAsia="Times New Roman" w:cs="Arial"/>
                <w:szCs w:val="18"/>
                <w:lang w:eastAsia="ar-SA"/>
              </w:rPr>
              <w:t>Revision of S1-182053.</w:t>
            </w:r>
          </w:p>
        </w:tc>
      </w:tr>
      <w:tr w:rsidR="00BE22DF" w:rsidRPr="00F14622" w14:paraId="21F825C9" w14:textId="77777777" w:rsidTr="002F2AC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2852B5" w14:textId="77777777" w:rsidR="00BE22DF" w:rsidRPr="002F2AC8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A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9E169" w14:textId="77777777" w:rsidR="00BE22DF" w:rsidRPr="002F2AC8" w:rsidRDefault="0046576A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BE22DF" w:rsidRPr="002F2AC8">
                <w:rPr>
                  <w:rFonts w:eastAsia="Times New Roman"/>
                  <w:szCs w:val="18"/>
                  <w:lang w:eastAsia="ar-SA"/>
                </w:rPr>
                <w:t>S1-182054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97C6C" w14:textId="77777777" w:rsidR="00BE22DF" w:rsidRPr="002F2AC8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F2AC8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6F7B4" w14:textId="77777777" w:rsidR="00BE22DF" w:rsidRPr="002F2AC8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AC8">
              <w:rPr>
                <w:rFonts w:eastAsia="SimSun"/>
                <w:lang w:eastAsia="en-GB"/>
              </w:rPr>
              <w:t>FS_ID_UAS: use case for distributed close-field separation service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97E46" w14:textId="5739F910" w:rsidR="00BE22DF" w:rsidRPr="002F2AC8" w:rsidRDefault="002F2AC8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and merged</w:t>
            </w:r>
            <w:r w:rsidRPr="002F2AC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8A22E1">
              <w:rPr>
                <w:rFonts w:eastAsia="Times New Roman" w:cs="Arial"/>
                <w:szCs w:val="18"/>
                <w:lang w:eastAsia="ar-SA"/>
              </w:rPr>
              <w:t>in</w:t>
            </w:r>
            <w:r w:rsidRPr="002F2AC8">
              <w:rPr>
                <w:rFonts w:eastAsia="Times New Roman" w:cs="Arial"/>
                <w:szCs w:val="18"/>
                <w:lang w:eastAsia="ar-SA"/>
              </w:rPr>
              <w:t>to S1-182</w:t>
            </w:r>
            <w:r>
              <w:rPr>
                <w:rFonts w:eastAsia="Times New Roman" w:cs="Arial"/>
                <w:szCs w:val="18"/>
                <w:lang w:eastAsia="ar-SA"/>
              </w:rPr>
              <w:t>509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E11A9" w14:textId="77777777" w:rsidR="00BE22DF" w:rsidRPr="002F2AC8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F2AC8" w:rsidRPr="00F14622" w14:paraId="7922EB10" w14:textId="77777777" w:rsidTr="004D088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13A0" w14:textId="73590574" w:rsidR="002F2AC8" w:rsidRPr="002F2AC8" w:rsidRDefault="002F2AC8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A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C7A0" w14:textId="336DBF6F" w:rsidR="002F2AC8" w:rsidRPr="002F2AC8" w:rsidRDefault="002F2AC8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S1-182509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3318D" w14:textId="6DED27A7" w:rsidR="002F2AC8" w:rsidRPr="002F2AC8" w:rsidRDefault="002F2AC8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F2AC8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9B68" w14:textId="3E17159F" w:rsidR="002F2AC8" w:rsidRPr="002F2AC8" w:rsidRDefault="002F2AC8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F2AC8">
              <w:rPr>
                <w:rFonts w:eastAsia="SimSun"/>
                <w:lang w:eastAsia="en-GB"/>
              </w:rPr>
              <w:t>FS_ID_UAS: use case for distributed close-field separation service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AC90" w14:textId="77777777" w:rsidR="002F2AC8" w:rsidRPr="002F2AC8" w:rsidRDefault="002F2AC8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6EA9A" w14:textId="6C19947D" w:rsidR="002F2AC8" w:rsidRPr="002F2AC8" w:rsidRDefault="002F2AC8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AC8">
              <w:rPr>
                <w:rFonts w:eastAsia="Times New Roman" w:cs="Arial"/>
                <w:szCs w:val="18"/>
                <w:lang w:eastAsia="ar-SA"/>
              </w:rPr>
              <w:t xml:space="preserve">Revision of 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merged </w:t>
            </w:r>
            <w:r w:rsidRPr="002F2AC8">
              <w:rPr>
                <w:rFonts w:eastAsia="Times New Roman" w:cs="Arial"/>
                <w:szCs w:val="18"/>
                <w:lang w:eastAsia="ar-SA"/>
              </w:rPr>
              <w:t>S1-182054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and S1-18</w:t>
            </w:r>
            <w:r w:rsidR="008A22E1">
              <w:rPr>
                <w:rFonts w:eastAsia="Times New Roman" w:cs="Arial"/>
                <w:szCs w:val="18"/>
                <w:lang w:eastAsia="ar-SA"/>
              </w:rPr>
              <w:t>2208.</w:t>
            </w:r>
          </w:p>
        </w:tc>
      </w:tr>
      <w:tr w:rsidR="00BE22DF" w:rsidRPr="00F14622" w14:paraId="424B4228" w14:textId="77777777" w:rsidTr="004D088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E5BFF" w14:textId="77777777" w:rsidR="00BE22DF" w:rsidRPr="004D088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C2685" w14:textId="77777777" w:rsidR="00BE22DF" w:rsidRPr="004D0885" w:rsidRDefault="0046576A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BE22DF" w:rsidRPr="004D0885">
                <w:rPr>
                  <w:rFonts w:eastAsia="Times New Roman"/>
                  <w:szCs w:val="18"/>
                  <w:lang w:eastAsia="ar-SA"/>
                </w:rPr>
                <w:t>S1-182055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E90D6" w14:textId="77777777" w:rsidR="00BE22DF" w:rsidRPr="004D0885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D088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73763" w14:textId="77777777" w:rsidR="00BE22DF" w:rsidRPr="004D088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SimSun"/>
                <w:lang w:eastAsia="en-GB"/>
              </w:rPr>
              <w:t>FS_ID_UAS: use case for local broadcast of UAS identity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49C0B" w14:textId="39FB53B3" w:rsidR="00BE22DF" w:rsidRP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Times New Roman" w:cs="Arial"/>
                <w:szCs w:val="18"/>
                <w:lang w:eastAsia="ar-SA"/>
              </w:rPr>
              <w:t>Revised to S1-182535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32BFC" w14:textId="77777777" w:rsidR="00BE22DF" w:rsidRPr="004D088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D0885" w:rsidRPr="00F14622" w14:paraId="60150175" w14:textId="77777777" w:rsidTr="00D86EF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BD6B" w14:textId="38F65153" w:rsidR="004D0885" w:rsidRP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BDFC" w14:textId="041ACF74" w:rsidR="004D0885" w:rsidRPr="004D0885" w:rsidRDefault="0046576A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4D0885" w:rsidRPr="004D088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6029" w14:textId="29E8C929" w:rsidR="004D0885" w:rsidRPr="004D0885" w:rsidRDefault="004D0885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D088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E926" w14:textId="6279EC5B" w:rsidR="004D0885" w:rsidRPr="004D0885" w:rsidRDefault="004D0885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D0885">
              <w:rPr>
                <w:rFonts w:eastAsia="SimSun"/>
                <w:lang w:eastAsia="en-GB"/>
              </w:rPr>
              <w:t>FS_ID_UAS: use case for local broadcast of UAS identity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31FF" w14:textId="77777777" w:rsidR="004D0885" w:rsidRP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BC8F1" w14:textId="77777777" w:rsid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885">
              <w:rPr>
                <w:rFonts w:eastAsia="Times New Roman" w:cs="Arial"/>
                <w:szCs w:val="18"/>
                <w:lang w:eastAsia="ar-SA"/>
              </w:rPr>
              <w:t>Revision of S1-182055.</w:t>
            </w:r>
          </w:p>
          <w:p w14:paraId="3214B949" w14:textId="5C9A9F3D" w:rsidR="004D0885" w:rsidRPr="004D0885" w:rsidRDefault="004D0885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21F5B1C2" w14:textId="77777777" w:rsidTr="00D86EF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5C9AD" w14:textId="77777777" w:rsidR="00BE22DF" w:rsidRPr="00D86EF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6E730" w14:textId="77777777" w:rsidR="00BE22DF" w:rsidRPr="00D86EFC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BE22DF" w:rsidRPr="00D86EFC">
                <w:rPr>
                  <w:rFonts w:eastAsia="Times New Roman" w:cs="Arial"/>
                  <w:szCs w:val="18"/>
                  <w:lang w:eastAsia="ar-SA"/>
                </w:rPr>
                <w:t>S1-182092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FE125" w14:textId="77777777" w:rsidR="00BE22DF" w:rsidRPr="00D86EF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D37F0" w14:textId="77777777" w:rsidR="00BE22DF" w:rsidRPr="00D86EF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New use case for detection and management of a rogue UAS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7B073" w14:textId="07FE8BF1" w:rsidR="00BE22DF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and merged </w:t>
            </w:r>
            <w:r w:rsidR="002402DF">
              <w:rPr>
                <w:rFonts w:eastAsia="Times New Roman" w:cs="Arial"/>
                <w:szCs w:val="18"/>
                <w:lang w:eastAsia="ar-SA"/>
              </w:rPr>
              <w:t>in</w:t>
            </w:r>
            <w:r w:rsidRPr="00D86EFC">
              <w:rPr>
                <w:rFonts w:eastAsia="Times New Roman" w:cs="Arial"/>
                <w:szCs w:val="18"/>
                <w:lang w:eastAsia="ar-SA"/>
              </w:rPr>
              <w:t>to S1-182536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929CF" w14:textId="77777777" w:rsidR="00BE22DF" w:rsidRPr="00D86EFC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EFC" w:rsidRPr="00F14622" w14:paraId="6D99E4F7" w14:textId="77777777" w:rsidTr="00062C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D1EB" w14:textId="6F45F1CD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1A63" w14:textId="48CC1015" w:rsidR="00D86EFC" w:rsidRPr="00D86EFC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D86EFC" w:rsidRPr="00D86EF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FEBC" w14:textId="301B275B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6A09" w14:textId="1CC19731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>New use case for detection and management of a rogue UAS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98EF" w14:textId="77777777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4F579" w14:textId="2FD4EF8E" w:rsidR="00D86EFC" w:rsidRPr="00D86EFC" w:rsidRDefault="00D86EF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6EFC">
              <w:rPr>
                <w:rFonts w:eastAsia="Times New Roman" w:cs="Arial"/>
                <w:szCs w:val="18"/>
                <w:lang w:eastAsia="ar-SA"/>
              </w:rPr>
              <w:t xml:space="preserve">Revision </w:t>
            </w:r>
            <w:r w:rsidR="002402DF">
              <w:rPr>
                <w:rFonts w:eastAsia="Times New Roman" w:cs="Arial"/>
                <w:szCs w:val="18"/>
                <w:lang w:eastAsia="ar-SA"/>
              </w:rPr>
              <w:t xml:space="preserve">and merged </w:t>
            </w:r>
            <w:r w:rsidRPr="00D86EFC">
              <w:rPr>
                <w:rFonts w:eastAsia="Times New Roman" w:cs="Arial"/>
                <w:szCs w:val="18"/>
                <w:lang w:eastAsia="ar-SA"/>
              </w:rPr>
              <w:t>S1-182092</w:t>
            </w:r>
            <w:r w:rsidR="002402DF">
              <w:rPr>
                <w:rFonts w:eastAsia="Times New Roman" w:cs="Arial"/>
                <w:szCs w:val="18"/>
                <w:lang w:eastAsia="ar-SA"/>
              </w:rPr>
              <w:t xml:space="preserve"> and S1-182205</w:t>
            </w:r>
            <w:r w:rsidRPr="00D86EFC"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BE22DF" w:rsidRPr="00F14622" w14:paraId="0EA786FE" w14:textId="77777777" w:rsidTr="00062C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124DC" w14:textId="77777777" w:rsidR="00BE22DF" w:rsidRPr="00062C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DFED67" w14:textId="77777777" w:rsidR="00BE22DF" w:rsidRPr="00062CE3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BE22DF" w:rsidRPr="00062CE3">
                <w:rPr>
                  <w:rFonts w:eastAsia="Times New Roman" w:cs="Arial"/>
                  <w:szCs w:val="18"/>
                  <w:lang w:eastAsia="ar-SA"/>
                </w:rPr>
                <w:t>S1-182099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36E51" w14:textId="77777777" w:rsidR="00BE22DF" w:rsidRPr="00062C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C1AD3" w14:textId="77777777" w:rsidR="00BE22DF" w:rsidRPr="00062C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Cloud-based NLOS UAV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E0518" w14:textId="4CCCC68A" w:rsidR="00BE22DF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Revised to S1-182537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62789" w14:textId="77777777" w:rsidR="00BE22DF" w:rsidRPr="00062CE3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62CE3" w:rsidRPr="00F14622" w14:paraId="5AAA9A78" w14:textId="77777777" w:rsidTr="00062C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EE66" w14:textId="4ECFC17B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6544" w14:textId="3DD7F0B2" w:rsidR="00062CE3" w:rsidRPr="00062CE3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062CE3" w:rsidRPr="00062C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D3F7" w14:textId="15AFFB2D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AB02" w14:textId="1B43A9BE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Cloud-based NLOS UAV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445E" w14:textId="77777777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9F6B" w14:textId="5DF4DC30" w:rsidR="00062CE3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Revision of S1-182099.</w:t>
            </w:r>
          </w:p>
        </w:tc>
      </w:tr>
      <w:tr w:rsidR="00F471B0" w:rsidRPr="00F14622" w14:paraId="0E7B3120" w14:textId="77777777" w:rsidTr="002402D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2780B" w14:textId="77777777" w:rsidR="00F471B0" w:rsidRPr="002402D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D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4198F" w14:textId="77777777" w:rsidR="00F471B0" w:rsidRPr="002402DF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F471B0" w:rsidRPr="002402DF">
                <w:rPr>
                  <w:rFonts w:eastAsia="Times New Roman"/>
                  <w:szCs w:val="18"/>
                  <w:lang w:eastAsia="ar-SA"/>
                </w:rPr>
                <w:t>S1-182205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55B71" w14:textId="77777777" w:rsidR="00F471B0" w:rsidRPr="002402D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DF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1C563" w14:textId="77777777" w:rsidR="00F471B0" w:rsidRPr="002402D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DF">
              <w:rPr>
                <w:rFonts w:eastAsia="SimSun"/>
                <w:lang w:eastAsia="en-GB"/>
              </w:rPr>
              <w:t>ID_UAS – Use case of UAV type identification.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E1771" w14:textId="5AC73FE2" w:rsidR="00F471B0" w:rsidRPr="002402DF" w:rsidRDefault="00240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02DF">
              <w:rPr>
                <w:rFonts w:eastAsia="Times New Roman" w:cs="Arial"/>
                <w:szCs w:val="18"/>
                <w:lang w:eastAsia="ar-SA"/>
              </w:rPr>
              <w:t>Revised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and merged with S1-182092</w:t>
            </w:r>
            <w:r w:rsidRPr="002402DF">
              <w:rPr>
                <w:rFonts w:eastAsia="Times New Roman" w:cs="Arial"/>
                <w:szCs w:val="18"/>
                <w:lang w:eastAsia="ar-SA"/>
              </w:rPr>
              <w:t xml:space="preserve"> to S1-18253</w:t>
            </w:r>
            <w:r>
              <w:rPr>
                <w:rFonts w:eastAsia="Times New Roman" w:cs="Arial"/>
                <w:szCs w:val="18"/>
                <w:lang w:eastAsia="ar-SA"/>
              </w:rPr>
              <w:t>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637E6" w14:textId="77777777" w:rsidR="00F471B0" w:rsidRPr="002402D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2A1D26B9" w14:textId="77777777" w:rsidTr="0028617C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83F71" w14:textId="77777777" w:rsidR="00F471B0" w:rsidRPr="0028617C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688F9" w14:textId="77777777" w:rsidR="00F471B0" w:rsidRPr="0028617C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F471B0" w:rsidRPr="0028617C">
                <w:rPr>
                  <w:rFonts w:eastAsia="Times New Roman"/>
                  <w:szCs w:val="18"/>
                  <w:lang w:eastAsia="ar-SA"/>
                </w:rPr>
                <w:t>S1-182207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197C3" w14:textId="77777777" w:rsidR="00F471B0" w:rsidRPr="0028617C" w:rsidRDefault="00F471B0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617C">
              <w:rPr>
                <w:rFonts w:eastAsia="SimSun"/>
                <w:lang w:eastAsia="en-GB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815D7" w14:textId="77777777" w:rsidR="00F471B0" w:rsidRPr="0028617C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SimSun"/>
                <w:lang w:eastAsia="en-GB"/>
              </w:rPr>
              <w:t>ID_UAS – Use case of UAV fly range restriction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AB8A3" w14:textId="220B7B0A" w:rsidR="00F471B0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Revised to S1-182507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A35C1" w14:textId="77777777" w:rsidR="00F471B0" w:rsidRPr="0028617C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8617C" w:rsidRPr="00F14622" w14:paraId="42D37D5D" w14:textId="77777777" w:rsidTr="008A22E1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9BD6" w14:textId="7D0058FB" w:rsidR="0028617C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1C2A" w14:textId="78C25490" w:rsidR="0028617C" w:rsidRPr="0028617C" w:rsidRDefault="0046576A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28617C" w:rsidRPr="002861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2C4E" w14:textId="4E19FE21" w:rsidR="0028617C" w:rsidRPr="0028617C" w:rsidRDefault="0028617C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617C">
              <w:rPr>
                <w:rFonts w:eastAsia="SimSun"/>
                <w:lang w:eastAsia="en-GB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9D42" w14:textId="56371E7D" w:rsidR="0028617C" w:rsidRPr="0028617C" w:rsidRDefault="0028617C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617C">
              <w:rPr>
                <w:rFonts w:eastAsia="SimSun"/>
                <w:lang w:eastAsia="en-GB"/>
              </w:rPr>
              <w:t>ID_UAS – Use case of UAV fly range restriction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AD30" w14:textId="77777777" w:rsidR="0028617C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FDD4" w14:textId="467D4056" w:rsidR="0028617C" w:rsidRPr="0028617C" w:rsidRDefault="0028617C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617C">
              <w:rPr>
                <w:rFonts w:eastAsia="Times New Roman" w:cs="Arial"/>
                <w:szCs w:val="18"/>
                <w:lang w:eastAsia="ar-SA"/>
              </w:rPr>
              <w:t>Revision of S1-182207.</w:t>
            </w:r>
          </w:p>
        </w:tc>
      </w:tr>
      <w:tr w:rsidR="00F471B0" w:rsidRPr="00F14622" w14:paraId="21CE832D" w14:textId="77777777" w:rsidTr="00062CE3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3598E" w14:textId="77777777" w:rsidR="00F471B0" w:rsidRPr="008A22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22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F67F6" w14:textId="77777777" w:rsidR="00F471B0" w:rsidRPr="008A22E1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F471B0" w:rsidRPr="008A22E1">
                <w:rPr>
                  <w:rFonts w:eastAsia="Times New Roman"/>
                  <w:szCs w:val="18"/>
                  <w:lang w:eastAsia="ar-SA"/>
                </w:rPr>
                <w:t>S1-182208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43E3A" w14:textId="77777777" w:rsidR="00F471B0" w:rsidRPr="008A22E1" w:rsidRDefault="00F471B0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A22E1">
              <w:rPr>
                <w:rFonts w:eastAsia="SimSun"/>
                <w:lang w:eastAsia="en-GB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42CA1" w14:textId="77777777" w:rsidR="00F471B0" w:rsidRPr="008A22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22E1">
              <w:rPr>
                <w:rFonts w:eastAsia="SimSun"/>
                <w:lang w:eastAsia="en-GB"/>
              </w:rPr>
              <w:t>ID_UAS – off-network UAV identification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11C77" w14:textId="22262992" w:rsidR="00F471B0" w:rsidRPr="008A22E1" w:rsidRDefault="008A22E1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22E1">
              <w:rPr>
                <w:rFonts w:eastAsia="Times New Roman" w:cs="Arial"/>
                <w:szCs w:val="18"/>
                <w:lang w:eastAsia="ar-SA"/>
              </w:rPr>
              <w:t>Revised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and merged</w:t>
            </w:r>
            <w:r w:rsidRPr="008A22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8A22E1">
              <w:rPr>
                <w:rFonts w:eastAsia="Times New Roman" w:cs="Arial"/>
                <w:szCs w:val="18"/>
                <w:lang w:eastAsia="ar-SA"/>
              </w:rPr>
              <w:t>to S1-182509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DE45B" w14:textId="77777777" w:rsidR="00F471B0" w:rsidRPr="008A22E1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481389FC" w14:textId="77777777" w:rsidTr="00BE40C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A8B229A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BB2BD7" w14:textId="77777777" w:rsidR="00F471B0" w:rsidRPr="00062CE3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F471B0" w:rsidRPr="00062CE3">
                <w:rPr>
                  <w:rFonts w:eastAsia="Times New Roman"/>
                  <w:szCs w:val="18"/>
                  <w:lang w:eastAsia="ar-SA"/>
                </w:rPr>
                <w:t>S1-182299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8D8BEF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3E0579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SimSun"/>
                <w:lang w:eastAsia="en-GB"/>
              </w:rPr>
              <w:t>FS_ID_UAS: Use case for UAS Discovery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064CEE4" w14:textId="40138539" w:rsidR="00F471B0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61FC2A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56BDD198" w14:textId="77777777" w:rsidTr="00BE40C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16143" w14:textId="77777777" w:rsidR="00F471B0" w:rsidRPr="00BE40C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D2394" w14:textId="77777777" w:rsidR="00F471B0" w:rsidRPr="00BE40CF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F471B0" w:rsidRPr="00BE40CF">
                <w:rPr>
                  <w:rFonts w:eastAsia="Times New Roman"/>
                  <w:szCs w:val="18"/>
                  <w:lang w:eastAsia="ar-SA"/>
                </w:rPr>
                <w:t>S1-182300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EAAF3F" w14:textId="77777777" w:rsidR="00F471B0" w:rsidRPr="00BE40C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1CC7D" w14:textId="77777777" w:rsidR="00F471B0" w:rsidRPr="00BE40C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SimSun"/>
                <w:lang w:eastAsia="en-GB"/>
              </w:rPr>
              <w:t>FS_ID_UAS: Use case of UAS Based Remote Inspection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ED7FD" w14:textId="253FDEB4" w:rsidR="00F471B0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Revised to S1-182538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0D310" w14:textId="77777777" w:rsidR="00F471B0" w:rsidRPr="00BE40CF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40CF" w:rsidRPr="00F14622" w14:paraId="3BBDD6D8" w14:textId="77777777" w:rsidTr="00BE40C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A3C3" w14:textId="0C5BED8B" w:rsidR="00BE40CF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31DA" w14:textId="25C47D69" w:rsidR="00BE40CF" w:rsidRPr="00BE40CF" w:rsidRDefault="0046576A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BE40CF" w:rsidRPr="00BE40C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5302" w14:textId="67E71D21" w:rsidR="00BE40CF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5343" w14:textId="2855774C" w:rsidR="00BE40CF" w:rsidRPr="00BE40CF" w:rsidRDefault="00BE40CF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E40CF">
              <w:rPr>
                <w:rFonts w:eastAsia="SimSun"/>
                <w:lang w:eastAsia="en-GB"/>
              </w:rPr>
              <w:t>FS_ID_UAS: Use case of UAS Based Remote Inspection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FB86" w14:textId="77777777" w:rsidR="00BE40CF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F06A" w14:textId="7CE7E91E" w:rsidR="00BE40CF" w:rsidRPr="00BE40CF" w:rsidRDefault="00BE40C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40CF">
              <w:rPr>
                <w:rFonts w:eastAsia="Times New Roman" w:cs="Arial"/>
                <w:szCs w:val="18"/>
                <w:lang w:eastAsia="ar-SA"/>
              </w:rPr>
              <w:t>Revision of S1-182300.</w:t>
            </w:r>
          </w:p>
        </w:tc>
      </w:tr>
      <w:tr w:rsidR="00F471B0" w:rsidRPr="00F14622" w14:paraId="434922EA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B1EAAAE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86B5B7" w14:textId="77777777" w:rsidR="00F471B0" w:rsidRPr="00062CE3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F471B0" w:rsidRPr="00062CE3">
                <w:rPr>
                  <w:rFonts w:eastAsia="Times New Roman"/>
                  <w:szCs w:val="18"/>
                  <w:lang w:eastAsia="ar-SA"/>
                </w:rPr>
                <w:t>S1-182301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4F62BE3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2FE676C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SimSun"/>
                <w:lang w:eastAsia="en-GB"/>
              </w:rPr>
              <w:t>FS_ID_UAS: Use case of UAS Identification via UAV Controller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4D290C5" w14:textId="47EAC50F" w:rsidR="00F471B0" w:rsidRPr="00062CE3" w:rsidRDefault="00062CE3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CE3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08BD0B" w14:textId="77777777" w:rsidR="00F471B0" w:rsidRPr="00062CE3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79B43408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D55A1" w14:textId="77777777" w:rsidR="00F471B0" w:rsidRPr="00EE72E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AED89" w14:textId="77777777" w:rsidR="00F471B0" w:rsidRPr="00EE72E9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F471B0" w:rsidRPr="00EE72E9">
                <w:rPr>
                  <w:rFonts w:eastAsia="Times New Roman"/>
                  <w:szCs w:val="18"/>
                  <w:lang w:eastAsia="ar-SA"/>
                </w:rPr>
                <w:t>S1-182203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777C2" w14:textId="77777777" w:rsidR="00F471B0" w:rsidRPr="00EE72E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A4943" w14:textId="77777777" w:rsidR="00F471B0" w:rsidRPr="00EE72E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SimSun"/>
                <w:lang w:eastAsia="en-GB"/>
              </w:rPr>
              <w:t>ID_UAS – additional consideration for security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94584" w14:textId="06C831B1" w:rsidR="00F471B0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Revised to S1-182539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C98F0" w14:textId="77777777" w:rsidR="00F471B0" w:rsidRPr="00EE72E9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E72E9" w:rsidRPr="00F14622" w14:paraId="7CB1CBF9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88CF" w14:textId="7A92E7BD" w:rsidR="00EE72E9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380D" w14:textId="619C204B" w:rsidR="00EE72E9" w:rsidRPr="00EE72E9" w:rsidRDefault="0046576A" w:rsidP="002F5AE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EE72E9" w:rsidRPr="00EE72E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S1-182539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362C" w14:textId="106BFEAF" w:rsidR="00EE72E9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FB97" w14:textId="1A163A05" w:rsidR="00EE72E9" w:rsidRPr="00EE72E9" w:rsidRDefault="00EE72E9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ID_UAS – additional consideration for security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6C63E" w14:textId="77777777" w:rsidR="00EE72E9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1211" w14:textId="4BEAF955" w:rsidR="00EE72E9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Revision of S1-182203.</w:t>
            </w:r>
          </w:p>
        </w:tc>
      </w:tr>
      <w:tr w:rsidR="00BE22DF" w:rsidRPr="00F14622" w14:paraId="05E53ACC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D190F" w14:textId="77777777" w:rsidR="00BE22DF" w:rsidRPr="00EE72E9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71B8E" w14:textId="77777777" w:rsidR="00BE22DF" w:rsidRPr="00EE72E9" w:rsidRDefault="0046576A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BE22DF" w:rsidRPr="00EE72E9">
                <w:rPr>
                  <w:rFonts w:eastAsia="Times New Roman"/>
                  <w:szCs w:val="18"/>
                  <w:lang w:eastAsia="ar-SA"/>
                </w:rPr>
                <w:t>S1-182060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E8FEE2" w14:textId="77777777" w:rsidR="00BE22DF" w:rsidRPr="00EE72E9" w:rsidRDefault="00BE22DF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871E50" w14:textId="77777777" w:rsidR="00BE22DF" w:rsidRPr="00EE72E9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SimSun"/>
                <w:lang w:eastAsia="en-GB"/>
              </w:rPr>
              <w:t>FS_ID_UAS: considerations on identity value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2A06F" w14:textId="70D125BC" w:rsidR="00BE22DF" w:rsidRPr="00EE72E9" w:rsidRDefault="00EE72E9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16CBB" w14:textId="77777777" w:rsidR="00BE22DF" w:rsidRPr="00EE72E9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73ED9EB3" w14:textId="77777777" w:rsidTr="00EE72E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D5710" w14:textId="77777777" w:rsidR="00BE22DF" w:rsidRPr="00EE72E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1C813" w14:textId="77777777" w:rsidR="00BE22DF" w:rsidRPr="00EE72E9" w:rsidRDefault="0046576A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BE22DF" w:rsidRPr="00EE72E9">
                <w:rPr>
                  <w:rFonts w:eastAsia="Times New Roman"/>
                  <w:szCs w:val="18"/>
                  <w:lang w:eastAsia="ar-SA"/>
                </w:rPr>
                <w:t>S1-182056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52A69" w14:textId="77777777" w:rsidR="00BE22DF" w:rsidRPr="00EE72E9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8F01C" w14:textId="77777777" w:rsidR="00BE22DF" w:rsidRPr="00EE72E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SimSun"/>
                <w:lang w:eastAsia="en-GB"/>
              </w:rPr>
              <w:t>FS_ID_UAS: consolidated potential requirements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046A6" w14:textId="4317C0F6" w:rsidR="00BE22DF" w:rsidRPr="00EE72E9" w:rsidRDefault="00EE72E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Revised to S1-182540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33E66" w14:textId="77777777" w:rsidR="00BE22DF" w:rsidRPr="00EE72E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E72E9" w:rsidRPr="00F14622" w14:paraId="6BF7D262" w14:textId="77777777" w:rsidTr="00073D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BC20" w14:textId="41F56FAF" w:rsidR="00EE72E9" w:rsidRPr="00EE72E9" w:rsidRDefault="00EE72E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FAE8" w14:textId="49B1DBA9" w:rsidR="00EE72E9" w:rsidRPr="00EE72E9" w:rsidRDefault="0046576A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EE72E9" w:rsidRPr="00EE72E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639C" w14:textId="7600D18D" w:rsidR="00EE72E9" w:rsidRPr="00EE72E9" w:rsidRDefault="00EE72E9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1C88" w14:textId="187402AA" w:rsidR="00EE72E9" w:rsidRPr="00EE72E9" w:rsidRDefault="00EE72E9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E72E9">
              <w:rPr>
                <w:rFonts w:eastAsia="SimSun"/>
                <w:lang w:eastAsia="en-GB"/>
              </w:rPr>
              <w:t>FS_ID_UAS: consolidated potential requirements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6479" w14:textId="77777777" w:rsidR="00EE72E9" w:rsidRPr="00EE72E9" w:rsidRDefault="00EE72E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5257" w14:textId="1D4EE055" w:rsidR="00EE72E9" w:rsidRPr="00EE72E9" w:rsidRDefault="00EE72E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2E9">
              <w:rPr>
                <w:rFonts w:eastAsia="Times New Roman" w:cs="Arial"/>
                <w:szCs w:val="18"/>
                <w:lang w:eastAsia="ar-SA"/>
              </w:rPr>
              <w:t>Revision of S1-182056.</w:t>
            </w:r>
          </w:p>
        </w:tc>
      </w:tr>
      <w:tr w:rsidR="00BE22DF" w:rsidRPr="00F14622" w14:paraId="66B4069C" w14:textId="77777777" w:rsidTr="00073D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E3C73" w14:textId="77777777" w:rsidR="00BE22DF" w:rsidRPr="00073D07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1F8B2" w14:textId="77777777" w:rsidR="00BE22DF" w:rsidRPr="00073D07" w:rsidRDefault="0046576A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BE22DF" w:rsidRPr="00073D07">
                <w:rPr>
                  <w:rFonts w:eastAsia="Times New Roman"/>
                  <w:szCs w:val="18"/>
                  <w:lang w:eastAsia="ar-SA"/>
                </w:rPr>
                <w:t>S1-182057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E944F" w14:textId="77777777" w:rsidR="00BE22DF" w:rsidRPr="00073D07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73D07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C9E20" w14:textId="77777777" w:rsidR="00BE22DF" w:rsidRPr="00073D07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SimSun"/>
                <w:lang w:eastAsia="en-GB"/>
              </w:rPr>
              <w:t>FS_ID_UAS: conclusion and recommendation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AFC2E" w14:textId="789F1E7D" w:rsidR="00BE22DF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Revised to S1-182541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94048" w14:textId="77777777" w:rsidR="00BE22DF" w:rsidRPr="00073D07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73D07" w:rsidRPr="00F14622" w14:paraId="383BF54A" w14:textId="77777777" w:rsidTr="00ED528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0C9FC5" w14:textId="38777084" w:rsidR="00073D07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5A197E" w14:textId="1C18B6DC" w:rsidR="00073D07" w:rsidRPr="00073D07" w:rsidRDefault="0046576A" w:rsidP="00BE22D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073D07" w:rsidRPr="00073D0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90B0D7" w14:textId="37F6064B" w:rsidR="00073D07" w:rsidRPr="00073D07" w:rsidRDefault="00073D07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73D07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DD1F8A" w14:textId="745C2D68" w:rsidR="00073D07" w:rsidRPr="00073D07" w:rsidRDefault="00073D07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73D07">
              <w:rPr>
                <w:rFonts w:eastAsia="SimSun"/>
                <w:lang w:eastAsia="en-GB"/>
              </w:rPr>
              <w:t>FS_ID_UAS: conclusion and recommendation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0FDF81" w14:textId="59244A39" w:rsidR="00073D07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68DD4E" w14:textId="77777777" w:rsid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07">
              <w:rPr>
                <w:rFonts w:eastAsia="Times New Roman" w:cs="Arial"/>
                <w:szCs w:val="18"/>
                <w:lang w:eastAsia="ar-SA"/>
              </w:rPr>
              <w:t>Revision of S1-182057.</w:t>
            </w:r>
          </w:p>
          <w:p w14:paraId="0D4ECA2A" w14:textId="77777777" w:rsidR="00073D07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161B2579" w14:textId="77777777" w:rsid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28FE20C5" w14:textId="2A794ED4" w:rsidR="00073D07" w:rsidRPr="00073D07" w:rsidRDefault="00073D07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73D07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07DFF" w:rsidRPr="00A75C05" w14:paraId="0C3967FC" w14:textId="77777777" w:rsidTr="00ED528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60167" w14:textId="77777777" w:rsidR="00107DFF" w:rsidRPr="00ED5289" w:rsidRDefault="00107DFF" w:rsidP="006057E3">
            <w:pPr>
              <w:snapToGrid w:val="0"/>
              <w:spacing w:after="0" w:line="240" w:lineRule="auto"/>
            </w:pPr>
            <w:r w:rsidRPr="00ED5289">
              <w:t>WID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080B7" w14:textId="77777777" w:rsidR="00107DFF" w:rsidRPr="00ED5289" w:rsidRDefault="0046576A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107DFF" w:rsidRPr="00ED528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S1-182058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6E472" w14:textId="77777777" w:rsidR="00107DFF" w:rsidRPr="00ED5289" w:rsidRDefault="00107DFF" w:rsidP="006057E3">
            <w:pPr>
              <w:snapToGrid w:val="0"/>
              <w:spacing w:after="0" w:line="240" w:lineRule="auto"/>
            </w:pPr>
            <w:r w:rsidRPr="00ED5289"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69578" w14:textId="77777777" w:rsidR="00107DFF" w:rsidRPr="00ED5289" w:rsidRDefault="00107DFF" w:rsidP="006057E3">
            <w:pPr>
              <w:snapToGrid w:val="0"/>
              <w:spacing w:after="0" w:line="240" w:lineRule="auto"/>
            </w:pPr>
            <w:r w:rsidRPr="00ED5289">
              <w:t>New WID on Remote Identification of Unmanned Aerial Systems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1154E" w14:textId="50ABA9D1" w:rsidR="00107DFF" w:rsidRPr="00ED5289" w:rsidRDefault="00ED5289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289">
              <w:rPr>
                <w:rFonts w:eastAsia="Times New Roman" w:cs="Arial"/>
                <w:szCs w:val="18"/>
                <w:lang w:eastAsia="ar-SA"/>
              </w:rPr>
              <w:t>Revised to S1-182542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B1CB7" w14:textId="77777777" w:rsidR="00107DFF" w:rsidRPr="00ED5289" w:rsidRDefault="00107DFF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5289">
              <w:rPr>
                <w:rFonts w:eastAsia="Arial Unicode MS" w:cs="Arial"/>
                <w:szCs w:val="18"/>
                <w:highlight w:val="yellow"/>
                <w:lang w:eastAsia="ar-SA"/>
              </w:rPr>
              <w:t>Needs four supporting companies</w:t>
            </w:r>
          </w:p>
        </w:tc>
      </w:tr>
      <w:tr w:rsidR="00ED5289" w:rsidRPr="00A75C05" w14:paraId="684A2DB1" w14:textId="77777777" w:rsidTr="00ED528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1DF2" w14:textId="42A82622" w:rsidR="00ED5289" w:rsidRPr="00ED5289" w:rsidRDefault="00ED5289" w:rsidP="006057E3">
            <w:pPr>
              <w:snapToGrid w:val="0"/>
              <w:spacing w:after="0" w:line="240" w:lineRule="auto"/>
            </w:pPr>
            <w:r w:rsidRPr="00ED5289">
              <w:t>WID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C52C" w14:textId="32610FA6" w:rsidR="00ED5289" w:rsidRPr="00ED5289" w:rsidRDefault="0046576A" w:rsidP="006057E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ED5289" w:rsidRPr="00ED528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1747" w14:textId="0EE1A905" w:rsidR="00ED5289" w:rsidRPr="00ED5289" w:rsidRDefault="00ED5289" w:rsidP="006057E3">
            <w:pPr>
              <w:snapToGrid w:val="0"/>
              <w:spacing w:after="0" w:line="240" w:lineRule="auto"/>
            </w:pPr>
            <w:r w:rsidRPr="00ED5289"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8E705" w14:textId="021DEDBA" w:rsidR="00ED5289" w:rsidRPr="00ED5289" w:rsidRDefault="00ED5289" w:rsidP="006057E3">
            <w:pPr>
              <w:snapToGrid w:val="0"/>
              <w:spacing w:after="0" w:line="240" w:lineRule="auto"/>
            </w:pPr>
            <w:r w:rsidRPr="00ED5289">
              <w:t>New WID on Remote Identification of Unmanned Aerial Systems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77B1" w14:textId="77777777" w:rsidR="00ED5289" w:rsidRPr="00ED5289" w:rsidRDefault="00ED5289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755E" w14:textId="71F53CDD" w:rsidR="00ED5289" w:rsidRDefault="00ED5289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528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Needs four supporting companies</w:t>
            </w:r>
          </w:p>
          <w:p w14:paraId="1713A914" w14:textId="47CBB94C" w:rsidR="00ED5289" w:rsidRPr="00ED5289" w:rsidRDefault="00ED5289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5289">
              <w:rPr>
                <w:rFonts w:eastAsia="Arial Unicode MS" w:cs="Arial"/>
                <w:szCs w:val="18"/>
                <w:lang w:eastAsia="ar-SA"/>
              </w:rPr>
              <w:t>Revision of S1-182058.</w:t>
            </w:r>
          </w:p>
        </w:tc>
      </w:tr>
      <w:tr w:rsidR="00BE22DF" w:rsidRPr="00F14622" w14:paraId="11EC64F5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6E83A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BCCC72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2FC0F27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DE0790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enhancement on initial UAV authorization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D4E238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BF7866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13527B67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4E9B364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493D980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70BB2A1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6D0ADFE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additional consideration for security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AFCB82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91EF2B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6B42B3B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54C9E0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5D17DB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0D02861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CA9B787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Use case of UAV type identification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F288EB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7B5A4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110C8009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8F4C16D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0AD65E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72B8A76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C6BC382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Use case of UAV fly range restriction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3828C5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80DF8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2D69CC0F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98970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E61B58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B3BCDC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611F1D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pCR to 22.825 on off-network UAV identification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F3512F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47E5402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85667" w:rsidRPr="00B81C05" w14:paraId="24E02A97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4EC634B0" w14:textId="77777777" w:rsidR="00985667" w:rsidRPr="00B81C05" w:rsidRDefault="00985667" w:rsidP="00F14622">
            <w:pPr>
              <w:pStyle w:val="Heading3"/>
            </w:pPr>
            <w:r>
              <w:t>FS_ID_UAS+FS_V2XIMP drafting session information and FS_ID_UAS Output</w:t>
            </w:r>
          </w:p>
        </w:tc>
      </w:tr>
      <w:tr w:rsidR="00985667" w:rsidRPr="00A75C05" w14:paraId="2DEC8604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B6DA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946D" w14:textId="77777777" w:rsidR="00985667" w:rsidRPr="00197B46" w:rsidRDefault="0046576A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985667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DB29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8B44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FS_ID_UAS+FS_V2XIMP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723E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7364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5667" w:rsidRPr="00A75C05" w14:paraId="016D9DB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1441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E26C" w14:textId="77777777" w:rsidR="00985667" w:rsidRPr="00197B46" w:rsidRDefault="0046576A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6" w:history="1">
              <w:r w:rsidR="00985667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16C9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F6C9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FS_ID_UAS+FS_V2XIMP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47B8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61B8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5667" w:rsidRPr="00A75C05" w14:paraId="3A20BD86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84F0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CBC6" w14:textId="77777777" w:rsidR="00985667" w:rsidRPr="00197B46" w:rsidRDefault="00985667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 w:rsidR="00197B46">
              <w:rPr>
                <w:rStyle w:val="Hyperlink"/>
                <w:rFonts w:cs="Arial"/>
              </w:rPr>
              <w:t>355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D2F0B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70BE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825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 w:rsidR="00F14622"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0842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A0A6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5667" w:rsidRPr="00A75C05" w14:paraId="400F74E4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8085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22B1" w14:textId="77777777" w:rsidR="00985667" w:rsidRPr="00197B46" w:rsidRDefault="00985667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 w:rsidR="00197B46">
              <w:rPr>
                <w:rStyle w:val="Hyperlink"/>
                <w:rFonts w:cs="Arial"/>
              </w:rPr>
              <w:t>356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B8DE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EAF3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Cover page for presentation of TR22.</w:t>
            </w:r>
            <w:r w:rsidR="00F14622">
              <w:rPr>
                <w:rFonts w:eastAsia="Times New Roman" w:cs="Arial"/>
                <w:szCs w:val="18"/>
                <w:lang w:eastAsia="ar-SA"/>
              </w:rPr>
              <w:t>825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.</w:t>
            </w:r>
            <w:r w:rsidR="00F14622">
              <w:rPr>
                <w:rFonts w:eastAsia="Times New Roman" w:cs="Arial"/>
                <w:szCs w:val="18"/>
                <w:lang w:eastAsia="ar-SA"/>
              </w:rPr>
              <w:t>0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 xml:space="preserve">.0 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3EFF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ADB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4A55" w:rsidRPr="00A75C05" w14:paraId="0859EEF6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4093C" w14:textId="5C33E5E6" w:rsidR="00734A55" w:rsidRPr="00003002" w:rsidRDefault="00734A5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2420" w14:textId="6A6386A3" w:rsidR="00734A55" w:rsidRPr="00197B46" w:rsidRDefault="00734A55" w:rsidP="00F14622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S1-182543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DDDF4" w14:textId="6697ECA6" w:rsidR="00734A55" w:rsidRPr="00003002" w:rsidRDefault="00734A5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</w:t>
            </w:r>
            <w:r>
              <w:rPr>
                <w:rFonts w:eastAsia="Times New Roman"/>
                <w:szCs w:val="18"/>
                <w:lang w:eastAsia="ar-SA"/>
              </w:rPr>
              <w:t>apporteur (Qualcomm)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8BD13" w14:textId="00EAB0BA" w:rsidR="00734A55" w:rsidRPr="00003002" w:rsidRDefault="00734A5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Skeleton for TS created by WID on ID for UAS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36CE" w14:textId="77777777" w:rsidR="00734A55" w:rsidRPr="00003002" w:rsidRDefault="00734A55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53974" w14:textId="22A56126" w:rsidR="00734A55" w:rsidRPr="00003002" w:rsidRDefault="00734A55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E100E">
              <w:rPr>
                <w:rFonts w:eastAsia="Arial Unicode MS" w:cs="Arial"/>
                <w:szCs w:val="18"/>
                <w:highlight w:val="yellow"/>
                <w:lang w:eastAsia="ar-SA"/>
              </w:rPr>
              <w:t>Created after drafting session,  for normative content related to S1-184542 WID on ID of UAS.</w:t>
            </w:r>
          </w:p>
        </w:tc>
      </w:tr>
      <w:tr w:rsidR="00E82BD5" w:rsidRPr="00B04844" w14:paraId="36511D07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2C0426CC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V2XIMP: </w:t>
            </w:r>
            <w:r w:rsidRPr="007205A7">
              <w:rPr>
                <w:lang w:val="it-IT"/>
              </w:rPr>
              <w:t xml:space="preserve">Study on Improvement of V2X Service Handling </w:t>
            </w:r>
            <w:r>
              <w:t>[</w:t>
            </w:r>
            <w:r>
              <w:rPr>
                <w:bCs/>
              </w:rPr>
              <w:t>SP-180247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16592F06" w14:textId="77777777" w:rsidTr="00CB38B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0D362DE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884C9DF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TR 22.886v16.0.0</w:t>
            </w:r>
          </w:p>
          <w:p w14:paraId="09414715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2850A6A7" w14:textId="77777777" w:rsidR="00E82BD5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9162D16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NOTE : proposed updates of TR22.886 need to use the CR format, as TR22.886 is an approved TR</w:t>
            </w:r>
          </w:p>
          <w:p w14:paraId="22CC655C" w14:textId="77777777" w:rsidR="00E82BD5" w:rsidRPr="005767CB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CF6591" w:rsidRPr="00CF6591" w14:paraId="66A25D52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DC049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698D1" w14:textId="77777777" w:rsidR="00CF6591" w:rsidRPr="00CB38B7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CF6591" w:rsidRPr="00CB38B7">
                <w:rPr>
                  <w:rFonts w:eastAsia="Times New Roman" w:cs="Arial"/>
                  <w:szCs w:val="18"/>
                  <w:lang w:eastAsia="ar-SA"/>
                </w:rPr>
                <w:t>S1-182046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18422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6F014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FS_V2XIMP Consolidation of Requirements Set 1 - DP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52666" w14:textId="09E70220" w:rsidR="00CF6591" w:rsidRPr="00CB38B7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Revised to S1-182427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F0FEB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B38B7" w:rsidRPr="00CF6591" w14:paraId="13F9CD08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8DF10" w14:textId="3245E12E" w:rsidR="00CB38B7" w:rsidRPr="004D696E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25322" w14:textId="793E18F7" w:rsidR="00CB38B7" w:rsidRPr="004D696E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CB38B7" w:rsidRPr="004D696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S1-182427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C35E4" w14:textId="0D59C931" w:rsidR="00CB38B7" w:rsidRPr="004D696E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C2CF0" w14:textId="488812F9" w:rsidR="00CB38B7" w:rsidRPr="004D696E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FS_V2XIMP Consolidation of Requirements Set 1 - DP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4ED79" w14:textId="6EEBEB1B" w:rsidR="00CB38B7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6FF37" w14:textId="713B5C88" w:rsidR="00CB38B7" w:rsidRPr="004D696E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Revision of S1-182046.</w:t>
            </w:r>
          </w:p>
        </w:tc>
      </w:tr>
      <w:tr w:rsidR="00CF6591" w:rsidRPr="00CF6591" w14:paraId="470A1F33" w14:textId="77777777" w:rsidTr="00734A5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30068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38C06" w14:textId="77777777" w:rsidR="00CF6591" w:rsidRPr="00CB38B7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CF6591" w:rsidRPr="00CB38B7">
                <w:rPr>
                  <w:rFonts w:eastAsia="Times New Roman" w:cs="Arial"/>
                  <w:szCs w:val="18"/>
                  <w:lang w:eastAsia="ar-SA"/>
                </w:rPr>
                <w:t>S1-182047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F6792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51805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Pr="00CB38B7">
              <w:rPr>
                <w:noProof/>
                <w:lang w:eastAsia="ko-KR"/>
              </w:rPr>
              <w:t>Consolidated requirements for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D73255" w14:textId="3DDC7209" w:rsidR="00CF6591" w:rsidRPr="00CB38B7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Revised to S1-182428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2E1C2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WI code FS_V2XIMP Rel-16 CR0023R- Cat F</w:t>
            </w:r>
          </w:p>
          <w:p w14:paraId="0D8BCB7C" w14:textId="77777777" w:rsidR="00CF6591" w:rsidRPr="00CB38B7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highlight w:val="yellow"/>
                <w:lang w:eastAsia="ar-SA"/>
              </w:rPr>
              <w:t>Add Annex A to clause affected</w:t>
            </w:r>
          </w:p>
        </w:tc>
      </w:tr>
      <w:tr w:rsidR="00CB38B7" w:rsidRPr="00CF6591" w14:paraId="1F38B295" w14:textId="77777777" w:rsidTr="00734A5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2E99D" w14:textId="3E6FFB87" w:rsidR="00CB38B7" w:rsidRPr="00734A55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8D9AB" w14:textId="1A7C741F" w:rsidR="00CB38B7" w:rsidRPr="00734A55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CB38B7" w:rsidRPr="00734A5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S1-182428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34059" w14:textId="58FD4026" w:rsidR="00CB38B7" w:rsidRPr="00734A55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87E42" w14:textId="0692D996" w:rsidR="00CB38B7" w:rsidRPr="00734A55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CR22.886v16.0.0: Consolidated requirements for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08158" w14:textId="2E5FB1AD" w:rsidR="00CB38B7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Revised to S1-182544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E208A" w14:textId="77777777" w:rsidR="00CB38B7" w:rsidRPr="00734A55" w:rsidRDefault="00CB38B7" w:rsidP="00CB38B7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lang w:eastAsia="ar-SA"/>
              </w:rPr>
              <w:t>WI code FS_V2XIMP Rel-16 CR0023R- Cat F</w:t>
            </w:r>
          </w:p>
          <w:p w14:paraId="536F28EA" w14:textId="07232940" w:rsidR="00CB38B7" w:rsidRPr="00734A55" w:rsidRDefault="00CB38B7" w:rsidP="00CB3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Add Annex A to clause affected</w:t>
            </w:r>
          </w:p>
          <w:p w14:paraId="757EDEDD" w14:textId="69113019" w:rsidR="00CB38B7" w:rsidRPr="00734A55" w:rsidRDefault="00CB38B7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Revision of S1-182047.</w:t>
            </w:r>
          </w:p>
        </w:tc>
      </w:tr>
      <w:tr w:rsidR="00734A55" w:rsidRPr="00CF6591" w14:paraId="41C872E0" w14:textId="77777777" w:rsidTr="00734A55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EB2A" w14:textId="05771DDD" w:rsidR="00734A55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9388" w14:textId="5EB1E270" w:rsidR="00734A55" w:rsidRPr="00734A55" w:rsidRDefault="0046576A" w:rsidP="00CF659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1" w:history="1">
              <w:r w:rsidR="00734A55" w:rsidRPr="00734A5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S1-182544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AA1D" w14:textId="10C3E09E" w:rsidR="00734A55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EEFB" w14:textId="458CDA80" w:rsidR="00734A55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CR22.886v16.0.0: Consolidated requirements for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E1DC" w14:textId="77777777" w:rsidR="00734A55" w:rsidRPr="00734A55" w:rsidRDefault="00734A55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3E466" w14:textId="77777777" w:rsidR="00734A55" w:rsidRPr="00734A55" w:rsidRDefault="00734A55" w:rsidP="00734A5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lang w:eastAsia="ar-SA"/>
              </w:rPr>
              <w:t>WI code FS_V2XIMP Rel-16 CR0023R- Cat F</w:t>
            </w:r>
          </w:p>
          <w:p w14:paraId="6C6E0833" w14:textId="77777777" w:rsidR="00734A55" w:rsidRPr="00734A55" w:rsidRDefault="00734A55" w:rsidP="00734A5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Add Annex A to clause affected</w:t>
            </w:r>
          </w:p>
          <w:p w14:paraId="2508E4EB" w14:textId="543D82FD" w:rsidR="00734A55" w:rsidRDefault="00734A55" w:rsidP="00734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i/>
                <w:szCs w:val="18"/>
                <w:lang w:eastAsia="ar-SA"/>
              </w:rPr>
              <w:t>Revision of S1-182047.</w:t>
            </w:r>
          </w:p>
          <w:p w14:paraId="71BB841E" w14:textId="45C155E4" w:rsidR="00734A55" w:rsidRPr="00734A55" w:rsidRDefault="00734A55" w:rsidP="00CB3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4A55">
              <w:rPr>
                <w:rFonts w:eastAsia="Times New Roman" w:cs="Arial"/>
                <w:szCs w:val="18"/>
                <w:lang w:eastAsia="ar-SA"/>
              </w:rPr>
              <w:t>Revision of S1-182428.</w:t>
            </w:r>
          </w:p>
        </w:tc>
      </w:tr>
      <w:tr w:rsidR="00CF6591" w:rsidRPr="00CF6591" w14:paraId="7BF44346" w14:textId="77777777" w:rsidTr="00706BC4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BC87B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71888" w14:textId="77777777" w:rsidR="00CF6591" w:rsidRPr="00706BC4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CF6591" w:rsidRPr="00706BC4">
                <w:rPr>
                  <w:rFonts w:eastAsia="Times New Roman" w:cs="Arial"/>
                  <w:szCs w:val="18"/>
                  <w:lang w:eastAsia="ar-SA"/>
                </w:rPr>
                <w:t>S1-182048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5114B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535B4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Pr="00706BC4">
              <w:rPr>
                <w:noProof/>
                <w:lang w:eastAsia="ko-KR"/>
              </w:rPr>
              <w:t>Correction to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9EA80" w14:textId="297C944D" w:rsidR="00CF6591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Revised to S1-18</w:t>
            </w:r>
            <w:r w:rsidR="0049729E">
              <w:rPr>
                <w:rFonts w:eastAsia="Times New Roman" w:cs="Arial"/>
                <w:szCs w:val="18"/>
                <w:lang w:eastAsia="ar-SA"/>
              </w:rPr>
              <w:t>2511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5D523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WI code FS_V2XIMP Rel-16 CR0024</w:t>
            </w:r>
            <w:r w:rsidR="0076383F" w:rsidRPr="00706BC4">
              <w:rPr>
                <w:rFonts w:eastAsia="Times New Roman" w:cs="Arial"/>
                <w:szCs w:val="18"/>
                <w:lang w:eastAsia="ar-SA"/>
              </w:rPr>
              <w:t>R- Cat D</w:t>
            </w:r>
          </w:p>
          <w:p w14:paraId="266E991A" w14:textId="77777777" w:rsidR="00CF6591" w:rsidRPr="00706BC4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highlight w:val="yellow"/>
                <w:lang w:eastAsia="ar-SA"/>
              </w:rPr>
              <w:t>Check clauses affected</w:t>
            </w:r>
          </w:p>
        </w:tc>
      </w:tr>
      <w:tr w:rsidR="00706BC4" w:rsidRPr="00CF6591" w14:paraId="3114B660" w14:textId="77777777" w:rsidTr="00706BC4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505F" w14:textId="0B4B7FD5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3C3B" w14:textId="074CDD24" w:rsidR="00706BC4" w:rsidRPr="00706BC4" w:rsidRDefault="0049729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S1-182511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76AE" w14:textId="1C09167E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C37C" w14:textId="23B09CEB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CR22.886v16.0.0: Correction to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3076" w14:textId="77777777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5BDC" w14:textId="77777777" w:rsidR="00706BC4" w:rsidRPr="00706BC4" w:rsidRDefault="00706BC4" w:rsidP="00706BC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06BC4">
              <w:rPr>
                <w:rFonts w:eastAsia="Times New Roman" w:cs="Arial"/>
                <w:i/>
                <w:szCs w:val="18"/>
                <w:lang w:eastAsia="ar-SA"/>
              </w:rPr>
              <w:t>WI code FS_V2XIMP Rel-16 CR0024R- Cat D</w:t>
            </w:r>
          </w:p>
          <w:p w14:paraId="785C03A5" w14:textId="2794B6BA" w:rsidR="00706BC4" w:rsidRDefault="00706BC4" w:rsidP="00706B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Check clauses affected</w:t>
            </w:r>
          </w:p>
          <w:p w14:paraId="5C25CC1F" w14:textId="6A73D269" w:rsidR="00706BC4" w:rsidRPr="00706BC4" w:rsidRDefault="00706BC4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6BC4">
              <w:rPr>
                <w:rFonts w:eastAsia="Times New Roman" w:cs="Arial"/>
                <w:szCs w:val="18"/>
                <w:lang w:eastAsia="ar-SA"/>
              </w:rPr>
              <w:t>Revision of S1-182048.</w:t>
            </w:r>
          </w:p>
        </w:tc>
      </w:tr>
      <w:tr w:rsidR="00CF6591" w:rsidRPr="00CF6591" w14:paraId="79FD8BC1" w14:textId="77777777" w:rsidTr="0065022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5C38C" w14:textId="77777777" w:rsidR="00CF6591" w:rsidRPr="00374EDB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4ED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BBA16" w14:textId="77777777" w:rsidR="00CF6591" w:rsidRPr="00374EDB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CF6591" w:rsidRPr="00374EDB">
                <w:rPr>
                  <w:rFonts w:eastAsia="Times New Roman" w:cs="Arial"/>
                  <w:szCs w:val="18"/>
                  <w:lang w:eastAsia="ar-SA"/>
                </w:rPr>
                <w:t>S1-182049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EAADF" w14:textId="337558E5" w:rsidR="00CF6591" w:rsidRPr="00374EDB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DEE6D" w14:textId="77777777" w:rsidR="00CF6591" w:rsidRPr="00374EDB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4EDB">
              <w:rPr>
                <w:rFonts w:eastAsia="Times New Roman" w:cs="Arial"/>
                <w:szCs w:val="18"/>
                <w:lang w:eastAsia="ar-SA"/>
              </w:rPr>
              <w:t>CR22.886v16.0.0: Different QoS prediction for different V2X users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09507" w14:textId="5AA4D847" w:rsidR="00CF6591" w:rsidRPr="00374EDB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4EDB">
              <w:rPr>
                <w:rFonts w:eastAsia="Times New Roman" w:cs="Arial"/>
                <w:szCs w:val="18"/>
                <w:lang w:eastAsia="ar-SA"/>
              </w:rPr>
              <w:t>Revised to S1-182644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207AF" w14:textId="77777777" w:rsidR="00CF6591" w:rsidRPr="00374EDB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4EDB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 w:rsidRPr="00374EDB">
              <w:rPr>
                <w:rFonts w:eastAsia="Times New Roman" w:cs="Arial"/>
                <w:szCs w:val="18"/>
                <w:lang w:eastAsia="ar-SA"/>
              </w:rPr>
              <w:t xml:space="preserve"> Rel-16 CR0025</w:t>
            </w:r>
            <w:r w:rsidRPr="00374EDB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374EDB" w:rsidRPr="00CF6591" w14:paraId="154EE5A3" w14:textId="77777777" w:rsidTr="0065022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BB718" w14:textId="52789594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C05B0" w14:textId="30395F06" w:rsidR="00374EDB" w:rsidRPr="0065022E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374EDB" w:rsidRPr="0065022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S1-182644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2EF0D" w14:textId="00207EF7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9B5D1" w14:textId="1E9B8B2F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CR22.886v16.0.0: Different QoS prediction for different V2X users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0E293" w14:textId="680E0A4E" w:rsidR="00374EDB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Revised to S1-182512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B940A" w14:textId="0A873EAC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i/>
                <w:szCs w:val="18"/>
                <w:lang w:eastAsia="ar-SA"/>
              </w:rPr>
              <w:t>WI code FS_V2XIMP Rel-16 CR0025R- Cat B</w:t>
            </w:r>
          </w:p>
          <w:p w14:paraId="22A0FE77" w14:textId="770F3B1C" w:rsidR="00374EDB" w:rsidRPr="0065022E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Revision of S1-182049.</w:t>
            </w:r>
          </w:p>
        </w:tc>
      </w:tr>
      <w:tr w:rsidR="0065022E" w:rsidRPr="00CF6591" w14:paraId="367D0CE3" w14:textId="77777777" w:rsidTr="000D73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41F7" w14:textId="51859916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612C" w14:textId="12608AFC" w:rsidR="0065022E" w:rsidRPr="0065022E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65022E" w:rsidRPr="0065022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S1-182512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908D" w14:textId="7BFE4C72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15A93" w14:textId="65C7BCDB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CR22.886v16.0.0: Different QoS prediction for different V2X users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7BB7" w14:textId="77777777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58BC" w14:textId="77777777" w:rsidR="0065022E" w:rsidRPr="0065022E" w:rsidRDefault="0065022E" w:rsidP="0065022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65022E">
              <w:rPr>
                <w:rFonts w:eastAsia="Times New Roman" w:cs="Arial"/>
                <w:i/>
                <w:szCs w:val="18"/>
                <w:lang w:eastAsia="ar-SA"/>
              </w:rPr>
              <w:t>WI code FS_V2XIMP Rel-16 CR0025R- Cat B</w:t>
            </w:r>
          </w:p>
          <w:p w14:paraId="201D5228" w14:textId="48A31271" w:rsidR="0065022E" w:rsidRDefault="0065022E" w:rsidP="006502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i/>
                <w:szCs w:val="18"/>
                <w:lang w:eastAsia="ar-SA"/>
              </w:rPr>
              <w:t>Revision of S1-182049.</w:t>
            </w:r>
          </w:p>
          <w:p w14:paraId="62E2EBCD" w14:textId="0D4EB909" w:rsidR="0065022E" w:rsidRPr="0065022E" w:rsidRDefault="0065022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022E">
              <w:rPr>
                <w:rFonts w:eastAsia="Times New Roman" w:cs="Arial"/>
                <w:szCs w:val="18"/>
                <w:lang w:eastAsia="ar-SA"/>
              </w:rPr>
              <w:t>Revision of S1-182644.</w:t>
            </w:r>
          </w:p>
        </w:tc>
      </w:tr>
      <w:tr w:rsidR="00CF6591" w:rsidRPr="00CF6591" w14:paraId="14C7F328" w14:textId="77777777" w:rsidTr="000D73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75A63" w14:textId="77777777" w:rsidR="00CF6591" w:rsidRPr="000D73FF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33166" w14:textId="77777777" w:rsidR="00CF6591" w:rsidRPr="000D73FF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CF6591" w:rsidRPr="000D73FF">
                <w:rPr>
                  <w:rFonts w:eastAsia="Times New Roman" w:cs="Arial"/>
                  <w:szCs w:val="18"/>
                  <w:lang w:eastAsia="ar-SA"/>
                </w:rPr>
                <w:t>S1-182050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B010E" w14:textId="131084EB" w:rsidR="00CF6591" w:rsidRPr="000D73FF" w:rsidRDefault="00374EDB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43840" w14:textId="77777777" w:rsidR="00CF6591" w:rsidRPr="000D73FF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="0076383F" w:rsidRPr="000D73FF">
              <w:rPr>
                <w:rFonts w:eastAsia="Times New Roman" w:cs="Arial"/>
                <w:szCs w:val="18"/>
                <w:lang w:eastAsia="ar-SA"/>
              </w:rPr>
              <w:t>QoS aspect for extended sensor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EB1A3" w14:textId="0C9EB00F" w:rsidR="00CF6591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Revised to S1-182</w:t>
            </w:r>
            <w:r>
              <w:rPr>
                <w:rFonts w:eastAsia="Times New Roman" w:cs="Arial"/>
                <w:szCs w:val="18"/>
                <w:lang w:eastAsia="ar-SA"/>
              </w:rPr>
              <w:t>513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19182" w14:textId="77777777" w:rsidR="00CF6591" w:rsidRPr="000D73FF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 w:rsidRPr="000D73FF">
              <w:rPr>
                <w:rFonts w:eastAsia="Times New Roman" w:cs="Arial"/>
                <w:szCs w:val="18"/>
                <w:lang w:eastAsia="ar-SA"/>
              </w:rPr>
              <w:t xml:space="preserve"> Rel-16 CR0026</w:t>
            </w:r>
            <w:r w:rsidRPr="000D73FF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0D73FF" w:rsidRPr="00CF6591" w14:paraId="7053A428" w14:textId="77777777" w:rsidTr="00E57D0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CB50" w14:textId="19982610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C39B" w14:textId="4A1168FE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E57D08">
              <w:rPr>
                <w:rFonts w:eastAsia="Times New Roman" w:cs="Arial"/>
                <w:szCs w:val="18"/>
                <w:lang w:eastAsia="ar-SA"/>
              </w:rPr>
              <w:t>182513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01C7" w14:textId="0D3E8D9B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ZTE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FB6C" w14:textId="33CB304D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t>CR22.886v16.0.0: QoS aspect for extended sensor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26B0" w14:textId="77777777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DEEF" w14:textId="3383BE05" w:rsid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i/>
                <w:szCs w:val="18"/>
                <w:lang w:eastAsia="ar-SA"/>
              </w:rPr>
              <w:t>WI code FS_V2XIMP Rel-16 CR0026R- Cat B</w:t>
            </w:r>
          </w:p>
          <w:p w14:paraId="21A92094" w14:textId="7CF8E0B1" w:rsidR="000D73FF" w:rsidRPr="000D73FF" w:rsidRDefault="000D73F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73FF">
              <w:rPr>
                <w:rFonts w:eastAsia="Times New Roman" w:cs="Arial"/>
                <w:szCs w:val="18"/>
                <w:lang w:eastAsia="ar-SA"/>
              </w:rPr>
              <w:lastRenderedPageBreak/>
              <w:t>Revision of S1-182050.</w:t>
            </w:r>
          </w:p>
        </w:tc>
      </w:tr>
      <w:tr w:rsidR="00CF6591" w:rsidRPr="00CF6591" w14:paraId="20DEE633" w14:textId="77777777" w:rsidTr="00E57D0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81195" w14:textId="77777777" w:rsidR="00CF6591" w:rsidRPr="00E57D08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5768FA" w14:textId="77777777" w:rsidR="00CF6591" w:rsidRPr="00E57D08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CF6591" w:rsidRPr="00E57D08">
                <w:rPr>
                  <w:rFonts w:eastAsia="Times New Roman" w:cs="Arial"/>
                  <w:szCs w:val="18"/>
                  <w:lang w:eastAsia="ar-SA"/>
                </w:rPr>
                <w:t>S1-182134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33594" w14:textId="77777777" w:rsidR="00CF6591" w:rsidRPr="00E57D08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hint="eastAsia"/>
                <w:noProof/>
                <w:lang w:eastAsia="zh-CN"/>
              </w:rPr>
              <w:t>Tencent</w:t>
            </w:r>
            <w:r w:rsidRPr="00E57D08">
              <w:rPr>
                <w:noProof/>
                <w:lang w:eastAsia="zh-CN"/>
              </w:rPr>
              <w:t>, China Telecom, China Mobile</w:t>
            </w:r>
            <w:r w:rsidRPr="00E57D08">
              <w:rPr>
                <w:rFonts w:hint="eastAsia"/>
                <w:noProof/>
                <w:lang w:eastAsia="zh-CN"/>
              </w:rPr>
              <w:t>, 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B6B39" w14:textId="77777777" w:rsidR="00CF6591" w:rsidRPr="00E57D08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="0076383F" w:rsidRPr="00E57D08">
              <w:rPr>
                <w:rFonts w:hint="eastAsia"/>
                <w:noProof/>
                <w:lang w:eastAsia="zh-CN"/>
              </w:rPr>
              <w:t xml:space="preserve">MEC </w:t>
            </w:r>
            <w:r w:rsidR="0076383F" w:rsidRPr="00E57D08">
              <w:rPr>
                <w:noProof/>
                <w:lang w:eastAsia="zh-CN"/>
              </w:rPr>
              <w:t xml:space="preserve">Support </w:t>
            </w:r>
            <w:r w:rsidR="0076383F" w:rsidRPr="00E57D08">
              <w:rPr>
                <w:rFonts w:hint="eastAsia"/>
                <w:noProof/>
                <w:lang w:eastAsia="zh-CN"/>
              </w:rPr>
              <w:t>for V2X</w:t>
            </w:r>
            <w:r w:rsidR="0076383F" w:rsidRPr="00E57D08">
              <w:rPr>
                <w:noProof/>
                <w:lang w:eastAsia="zh-CN"/>
              </w:rPr>
              <w:t xml:space="preserve">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D384E" w14:textId="6FE9EB6D" w:rsidR="00CF6591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Revised to S1-182514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05F6EF" w14:textId="77777777" w:rsidR="00CF6591" w:rsidRPr="00E57D08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 w:rsidRPr="00E57D08">
              <w:rPr>
                <w:rFonts w:eastAsia="Times New Roman" w:cs="Arial"/>
                <w:szCs w:val="18"/>
                <w:lang w:eastAsia="ar-SA"/>
              </w:rPr>
              <w:t xml:space="preserve"> Rel-16 CR0027</w:t>
            </w:r>
            <w:r w:rsidRPr="00E57D08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E57D08" w:rsidRPr="00CF6591" w14:paraId="5B3CC332" w14:textId="77777777" w:rsidTr="00E57D08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B5C7" w14:textId="6F3A1FB4" w:rsidR="00E57D08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8496" w14:textId="7CCA3CA9" w:rsidR="00E57D08" w:rsidRPr="00E57D08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E57D08" w:rsidRPr="00E57D0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S1-182514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3A8B" w14:textId="74DC0C20" w:rsidR="00E57D08" w:rsidRPr="00E57D08" w:rsidRDefault="00E57D08" w:rsidP="00CF6591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E57D08">
              <w:rPr>
                <w:noProof/>
                <w:lang w:eastAsia="zh-CN"/>
              </w:rPr>
              <w:t>Tencent, China Telecom, China Mobile, 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CE5A" w14:textId="38CA0D87" w:rsidR="00E57D08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CR22.886v16.0.0: MEC Support for V2X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FCBA" w14:textId="77777777" w:rsidR="00E57D08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D9FD" w14:textId="28362154" w:rsid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i/>
                <w:szCs w:val="18"/>
                <w:lang w:eastAsia="ar-SA"/>
              </w:rPr>
              <w:t>WI code FS_V2XIMP Rel-16 CR0027R- Cat B</w:t>
            </w:r>
          </w:p>
          <w:p w14:paraId="314C67F4" w14:textId="23DF1DE0" w:rsidR="00E57D08" w:rsidRPr="00E57D08" w:rsidRDefault="00E57D08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D08">
              <w:rPr>
                <w:rFonts w:eastAsia="Times New Roman" w:cs="Arial"/>
                <w:szCs w:val="18"/>
                <w:lang w:eastAsia="ar-SA"/>
              </w:rPr>
              <w:t>Revision of S1-182134.</w:t>
            </w:r>
          </w:p>
        </w:tc>
      </w:tr>
      <w:tr w:rsidR="00CF6591" w:rsidRPr="00CF6591" w14:paraId="0EBDA0BA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31EEEC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C</w:t>
            </w:r>
            <w:r w:rsidR="0076383F" w:rsidRPr="00F63B30"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A796A5" w14:textId="77777777" w:rsidR="00CF6591" w:rsidRPr="00F63B30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CF6591" w:rsidRPr="00F63B30">
                <w:rPr>
                  <w:rFonts w:eastAsia="Times New Roman" w:cs="Arial"/>
                  <w:szCs w:val="18"/>
                  <w:lang w:eastAsia="ar-SA"/>
                </w:rPr>
                <w:t>S1-182219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B19A5" w14:textId="77777777" w:rsidR="00CF6591" w:rsidRPr="00F63B30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3C9C0" w14:textId="77777777" w:rsidR="00CF6591" w:rsidRPr="00F63B30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F996E" w14:textId="6264F9F3" w:rsidR="00CF6591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Revised to S1-182627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DB9CB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63B30" w:rsidRPr="00CF6591" w14:paraId="37B15097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F2F2E" w14:textId="3BDE5F3F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1C989" w14:textId="0045502E" w:rsidR="00F63B30" w:rsidRPr="004D696E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F63B30" w:rsidRPr="004D696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D4DBD" w14:textId="0EBC1156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BEB47" w14:textId="5FF1D7F2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BDF5A9" w14:textId="04BC8FDB" w:rsidR="00F63B30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627CA" w14:textId="286D9363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Revision of S1-182219.</w:t>
            </w:r>
          </w:p>
        </w:tc>
      </w:tr>
      <w:tr w:rsidR="00CF6591" w:rsidRPr="00CF6591" w14:paraId="1AC6A7C7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BBC57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514FE" w14:textId="77777777" w:rsidR="00CF6591" w:rsidRPr="00F63B30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CF6591" w:rsidRPr="00F63B30">
                <w:rPr>
                  <w:rFonts w:eastAsia="Times New Roman" w:cs="Arial"/>
                  <w:szCs w:val="18"/>
                  <w:lang w:eastAsia="ar-SA"/>
                </w:rPr>
                <w:t>S1-182221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347BD" w14:textId="77777777" w:rsidR="00CF6591" w:rsidRPr="00F63B30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3F40E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="0076383F" w:rsidRPr="00F63B30">
              <w:rPr>
                <w:noProof/>
                <w:lang w:eastAsia="ko-KR"/>
              </w:rPr>
              <w:t>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68120" w14:textId="329581B3" w:rsidR="00CF6591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Revised to S1-182501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45967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 w:rsidRPr="00F63B30">
              <w:rPr>
                <w:rFonts w:eastAsia="Times New Roman" w:cs="Arial"/>
                <w:szCs w:val="18"/>
                <w:lang w:eastAsia="ar-SA"/>
              </w:rPr>
              <w:t xml:space="preserve"> Rel-16 CR0028</w:t>
            </w:r>
            <w:r w:rsidRPr="00F63B30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F63B30" w:rsidRPr="00CF6591" w14:paraId="61CEA144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4B1D3" w14:textId="4B3E7C12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6C111" w14:textId="316F1466" w:rsidR="00F63B30" w:rsidRPr="004D696E" w:rsidRDefault="0046576A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F63B30" w:rsidRPr="004D696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9AC13" w14:textId="565A828E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B3B54" w14:textId="694F55A7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CR22.886v16.0.0: 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FEB0C" w14:textId="50E765AD" w:rsidR="00F63B30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Revised to S1-182648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A30D37" w14:textId="4A7A2C94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i/>
                <w:szCs w:val="18"/>
                <w:lang w:eastAsia="ar-SA"/>
              </w:rPr>
              <w:t>WI code FS_V2XIMP Rel-16 CR0028R- Cat B</w:t>
            </w:r>
          </w:p>
          <w:p w14:paraId="1CC8E38F" w14:textId="372A9BAD" w:rsidR="00F63B30" w:rsidRPr="004D696E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Revision of S1-182221.</w:t>
            </w:r>
          </w:p>
        </w:tc>
      </w:tr>
      <w:tr w:rsidR="004D696E" w:rsidRPr="00CF6591" w14:paraId="43938E22" w14:textId="77777777" w:rsidTr="004D696E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0A0913" w14:textId="53238761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0B1531" w14:textId="656D79F8" w:rsidR="004D696E" w:rsidRPr="004D696E" w:rsidRDefault="0046576A" w:rsidP="00CF659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3" w:history="1">
              <w:r w:rsidR="004D696E" w:rsidRPr="004D696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S1-182648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38B2DF" w14:textId="0D5A98C6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32E616" w14:textId="67A3A976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CR22.886v16.0.0: 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B1A1FF" w14:textId="5F55D9A9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62BEE3" w14:textId="77777777" w:rsidR="004D696E" w:rsidRPr="004D696E" w:rsidRDefault="004D696E" w:rsidP="004D696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4D696E">
              <w:rPr>
                <w:rFonts w:eastAsia="Times New Roman" w:cs="Arial"/>
                <w:i/>
                <w:szCs w:val="18"/>
                <w:lang w:eastAsia="ar-SA"/>
              </w:rPr>
              <w:t>WI code FS_V2XIMP Rel-16 CR0028R- Cat B</w:t>
            </w:r>
          </w:p>
          <w:p w14:paraId="3E984EB3" w14:textId="2541DF23" w:rsidR="004D696E" w:rsidRPr="004D696E" w:rsidRDefault="004D696E" w:rsidP="004D696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i/>
                <w:szCs w:val="18"/>
                <w:lang w:eastAsia="ar-SA"/>
              </w:rPr>
              <w:t>Revision of S1-182221.</w:t>
            </w:r>
          </w:p>
          <w:p w14:paraId="456107EB" w14:textId="77777777" w:rsid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96E">
              <w:rPr>
                <w:rFonts w:eastAsia="Times New Roman" w:cs="Arial"/>
                <w:szCs w:val="18"/>
                <w:lang w:eastAsia="ar-SA"/>
              </w:rPr>
              <w:t>Revision of S1-182501.</w:t>
            </w:r>
          </w:p>
          <w:p w14:paraId="70B5A8F2" w14:textId="77777777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3BC9D9E9" w14:textId="77777777" w:rsid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0EA0A2D5" w14:textId="49B99091" w:rsidR="004D696E" w:rsidRPr="004D696E" w:rsidRDefault="004D696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D696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07DFF" w:rsidRPr="00A75C05" w14:paraId="308253F7" w14:textId="77777777" w:rsidTr="00CB38B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E0BD7C" w14:textId="77777777" w:rsidR="00107DFF" w:rsidRPr="00CB38B7" w:rsidRDefault="00107DFF" w:rsidP="006057E3">
            <w:pPr>
              <w:snapToGrid w:val="0"/>
              <w:spacing w:after="0" w:line="240" w:lineRule="auto"/>
            </w:pPr>
            <w:r w:rsidRPr="00CB38B7"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230FD" w14:textId="77777777" w:rsidR="00107DFF" w:rsidRPr="00CB38B7" w:rsidRDefault="0046576A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107DFF" w:rsidRPr="00CB38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S1-182116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E25D1" w14:textId="77777777" w:rsidR="00107DFF" w:rsidRPr="00CB38B7" w:rsidRDefault="00107DFF" w:rsidP="006057E3">
            <w:pPr>
              <w:snapToGrid w:val="0"/>
              <w:spacing w:after="0" w:line="240" w:lineRule="auto"/>
            </w:pPr>
            <w:r w:rsidRPr="00CB38B7"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D767A" w14:textId="77777777" w:rsidR="00107DFF" w:rsidRPr="00CB38B7" w:rsidRDefault="00107DFF" w:rsidP="006057E3">
            <w:pPr>
              <w:snapToGrid w:val="0"/>
              <w:spacing w:after="0" w:line="240" w:lineRule="auto"/>
            </w:pPr>
            <w:r w:rsidRPr="00CB38B7">
              <w:t>Way forward on normative phase of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6FEF5" w14:textId="7B5C12CB" w:rsidR="00107DFF" w:rsidRPr="00CB38B7" w:rsidRDefault="00CB38B7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8B7">
              <w:rPr>
                <w:rFonts w:eastAsia="Times New Roman" w:cs="Arial"/>
                <w:szCs w:val="18"/>
                <w:lang w:eastAsia="ar-SA"/>
              </w:rPr>
              <w:t>Revised to S1-182426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FF8A2" w14:textId="77777777" w:rsidR="00107DFF" w:rsidRPr="00CB38B7" w:rsidRDefault="00107DFF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38B7" w:rsidRPr="00A75C05" w14:paraId="69F9456D" w14:textId="77777777" w:rsidTr="00CB38B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068E" w14:textId="712A96C5" w:rsidR="00CB38B7" w:rsidRPr="00CB38B7" w:rsidRDefault="00CB38B7" w:rsidP="006057E3">
            <w:pPr>
              <w:snapToGrid w:val="0"/>
              <w:spacing w:after="0" w:line="240" w:lineRule="auto"/>
            </w:pPr>
            <w:r w:rsidRPr="00CB38B7">
              <w:t>Cont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653C" w14:textId="48D8FD53" w:rsidR="00CB38B7" w:rsidRPr="00CB38B7" w:rsidRDefault="0046576A" w:rsidP="006057E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5" w:history="1">
              <w:r w:rsidR="00CB38B7" w:rsidRPr="00CB38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S1-182426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54C9" w14:textId="032E6549" w:rsidR="00CB38B7" w:rsidRPr="00CB38B7" w:rsidRDefault="00CB38B7" w:rsidP="006057E3">
            <w:pPr>
              <w:snapToGrid w:val="0"/>
              <w:spacing w:after="0" w:line="240" w:lineRule="auto"/>
            </w:pPr>
            <w:r w:rsidRPr="00CB38B7"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8062" w14:textId="25F040FE" w:rsidR="00CB38B7" w:rsidRPr="00CB38B7" w:rsidRDefault="00CB38B7" w:rsidP="006057E3">
            <w:pPr>
              <w:snapToGrid w:val="0"/>
              <w:spacing w:after="0" w:line="240" w:lineRule="auto"/>
            </w:pPr>
            <w:r w:rsidRPr="00CB38B7">
              <w:t>Way forward on normative phase of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EF85" w14:textId="77777777" w:rsidR="00CB38B7" w:rsidRPr="00CB38B7" w:rsidRDefault="00CB38B7" w:rsidP="006057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7279" w14:textId="1AE94CA7" w:rsidR="00CB38B7" w:rsidRPr="00CB38B7" w:rsidRDefault="00CB38B7" w:rsidP="006057E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38B7">
              <w:rPr>
                <w:rFonts w:eastAsia="Arial Unicode MS" w:cs="Arial"/>
                <w:szCs w:val="18"/>
                <w:lang w:eastAsia="ar-SA"/>
              </w:rPr>
              <w:t>Revision of S1-182116.</w:t>
            </w:r>
          </w:p>
        </w:tc>
      </w:tr>
      <w:tr w:rsidR="007E425C" w:rsidRPr="00F45489" w14:paraId="10CFD08E" w14:textId="77777777" w:rsidTr="00107DFF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21F2B60" w14:textId="77777777" w:rsidR="007E425C" w:rsidRPr="00F45489" w:rsidRDefault="007E425C" w:rsidP="007E425C">
            <w:pPr>
              <w:pStyle w:val="Heading1"/>
              <w:numPr>
                <w:ilvl w:val="0"/>
                <w:numId w:val="48"/>
              </w:numPr>
            </w:pPr>
            <w:r w:rsidRPr="004E36F9">
              <w:t>Tdoc numbers for allocation during drafting session (admin purposes only)</w:t>
            </w:r>
          </w:p>
        </w:tc>
      </w:tr>
      <w:tr w:rsidR="007E425C" w:rsidRPr="005D041D" w14:paraId="5A2B06E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806D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88D9" w14:textId="6774DCF5" w:rsidR="007E425C" w:rsidRPr="00034E3B" w:rsidRDefault="00C87A7B" w:rsidP="00C87A7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034E3B">
              <w:rPr>
                <w:color w:val="0070C0"/>
              </w:rPr>
              <w:t>S1-182501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DCFF6" w14:textId="71BE74D8" w:rsidR="007E425C" w:rsidRPr="002B0545" w:rsidRDefault="00F63B30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F61F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1D05D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561B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60FCB14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9AA3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4231" w14:textId="1F584D81" w:rsidR="007E425C" w:rsidRPr="00034E3B" w:rsidRDefault="00C87A7B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</w:t>
            </w:r>
            <w:r w:rsidR="005839C2" w:rsidRPr="00034E3B">
              <w:rPr>
                <w:color w:val="0070C0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4FFC" w14:textId="6C8B9A7C" w:rsidR="007E425C" w:rsidRPr="002B0545" w:rsidRDefault="005925F4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12586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819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284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4A2288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A613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3694" w14:textId="7451A7D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A84D" w14:textId="7F72D09B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S1-182090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785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E6A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D6E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3C250EC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822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29F2" w14:textId="6FEDCFE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E95A" w14:textId="06D9FF45" w:rsidR="005925F4" w:rsidRPr="00326CE8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S1-182199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03A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FA7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DCA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929FBE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306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A5A7" w14:textId="7AD676DB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F2C8" w14:textId="1F05155D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807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D6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08A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4465514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B616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518A" w14:textId="7BADEE8B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1C62" w14:textId="734B6160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S1-182298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C22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2BB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C10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FCD143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EBA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58B6" w14:textId="0F0D8AC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2A8A" w14:textId="3D0A9B60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S1-182207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C39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D22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CDA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4E9EF73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DF9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957A" w14:textId="1B212087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446F" w14:textId="2994D50D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2B5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53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E6D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C6DA9A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AF6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A9E0" w14:textId="01F715B3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D276" w14:textId="362F7F47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S1-182054+ S1-182208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DBC6" w14:textId="27809EDC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0BC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AAC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4B6E97D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F31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9241" w14:textId="5E66041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7E9D" w14:textId="70874A32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S1-182426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0CF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9DC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549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72899369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160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C47F" w14:textId="1EC02F64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BF29B" w14:textId="63697C88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S1-182048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7268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23E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D98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4C399B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2A0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DB37E" w14:textId="2AF9D16C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D305" w14:textId="0A69AB64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S1-182644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566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D93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4D1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6FC7EF4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A8D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FB68" w14:textId="428D3CC2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8571" w14:textId="610495CC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36E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7F9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085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370BE8A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621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108F" w14:textId="7C6C2E84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1ADB" w14:textId="2BF6A158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S1-182134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4CC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521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3AB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610EB40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5A6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18AD" w14:textId="358BAB1A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6BBB" w14:textId="7BAB5257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S1-182501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B85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4EB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F1B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A1515D4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5EC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4018" w14:textId="297807CE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D015" w14:textId="24A4D1CF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76A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4B1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E04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640CB62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409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44EF" w14:textId="5AD58BA2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81BB" w14:textId="279ACEFC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B4E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F72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83D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2CD287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C09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AAF23" w14:textId="2ABE032E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875D" w14:textId="4DD30D54" w:rsidR="005925F4" w:rsidRPr="005925F4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D6B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4C2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336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F1C0FD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B38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0868" w14:textId="6F71475D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93768" w14:textId="5F69F508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380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DEB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728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347E44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757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045A" w14:textId="03B1DDD0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F984" w14:textId="308D8B9D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S1-182266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0A8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D0A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7B3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128503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9EE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4648" w14:textId="0C55DEBB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18BE" w14:textId="312F74E0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S1-182111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E9A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2B3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FFD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3AD1DA9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276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5BD4" w14:textId="3CB199AB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C3CF" w14:textId="71710A29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B65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9EEC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844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AF8D6F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505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DFE4" w14:textId="204B0B5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EFD6" w14:textId="524BA93C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E5E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47E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5976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0C26D2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861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06D4" w14:textId="5CEF12A5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C5E4" w14:textId="2840BC81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S1-182079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6B4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9BF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310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75E4357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217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2B44" w14:textId="75FDA126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BE86" w14:textId="19904EC7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S1-182080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E6F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91B66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CDC1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10986C1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2C7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B238" w14:textId="26D938C1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DD05" w14:textId="671DF8E0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S1-182634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D803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EB1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CE4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9AC6AD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7B7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0DD1" w14:textId="364A9F41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14B9" w14:textId="1D514F1B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S1-182635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B22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A78A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BF3D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3C95731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9DB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1E58E" w14:textId="4E8D4458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2B29" w14:textId="7A75D8A6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S1-182117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B50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FEE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953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75A2AD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FD5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02B2" w14:textId="072C27D2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2574" w14:textId="53532A16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B53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1CA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A2CE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FFD951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1AA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F94D" w14:textId="1F4DBD29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S1-181530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B705" w14:textId="4F3D019A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0F8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CB8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AC38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1659754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8EC4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AEE6" w14:textId="4EA5F981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8226" w14:textId="7C7745F2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C86B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77D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DA6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037D6CB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2E0F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C64C" w14:textId="4AE3984E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3693" w14:textId="219B8800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8947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6DF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87D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4B9A4D1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97D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7671" w14:textId="56102B3D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846D" w14:textId="6E00E3A3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S1-182128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05F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A43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80C9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2DC657B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AD1E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4D77" w14:textId="4F9BBEBD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818E" w14:textId="66A465CA" w:rsidR="005925F4" w:rsidRPr="002B0545" w:rsidRDefault="0046576A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0EB0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3135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8BBA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5F4" w:rsidRPr="005D041D" w14:paraId="5BB38EE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6FC2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429D" w14:textId="52EEF866" w:rsidR="005925F4" w:rsidRPr="00034E3B" w:rsidRDefault="005925F4" w:rsidP="005925F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5268" w14:textId="67F7C89A" w:rsidR="005925F4" w:rsidRPr="002B0545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43AA" w14:textId="24DA5B92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891C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9B11" w14:textId="77777777" w:rsidR="005925F4" w:rsidRPr="005D041D" w:rsidRDefault="005925F4" w:rsidP="005925F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C5F70E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0DF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16AA" w14:textId="330CC1CC" w:rsidR="0046576A" w:rsidRPr="00034E3B" w:rsidRDefault="0046576A" w:rsidP="004657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6D78" w14:textId="36D89425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S1-182205+ S1-182092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7C26" w14:textId="2DB821DD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725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E70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09D1FD6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14D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89A5" w14:textId="68CCF5CB" w:rsidR="0046576A" w:rsidRPr="00034E3B" w:rsidRDefault="0046576A" w:rsidP="004657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5D59" w14:textId="0BF7EDA3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S1-182099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1A7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255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33C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C5AE56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247A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D492" w14:textId="4F92845D" w:rsidR="0046576A" w:rsidRPr="00034E3B" w:rsidRDefault="0046576A" w:rsidP="004657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A508" w14:textId="41642B3B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S1-182300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DC0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D44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BF0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0C0343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B90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B52E" w14:textId="10EE20E2" w:rsidR="0046576A" w:rsidRPr="00034E3B" w:rsidRDefault="0046576A" w:rsidP="004657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S1-182539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80AC" w14:textId="3ADB45EF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S1-182203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833F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000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744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0A31FE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D25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26D9" w14:textId="5FBA2EF3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4B78" w14:textId="0916B0F4" w:rsidR="0046576A" w:rsidRPr="002B0545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S1-182056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FF2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5CB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123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A451738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8D4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CABF" w14:textId="3E0D41B9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B9F5" w14:textId="468F2CEC" w:rsidR="0046576A" w:rsidRPr="00ED16C8" w:rsidRDefault="0046576A" w:rsidP="0046576A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S1-182057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CB2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D7F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B9B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3E327D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773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4C54" w14:textId="7D4E21AF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254E" w14:textId="7DBB40FB" w:rsidR="0046576A" w:rsidRPr="00ED16C8" w:rsidRDefault="0046576A" w:rsidP="0046576A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S1-182058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805A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2CE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E4E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3EE045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411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2090" w14:textId="7C66ED16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3543" w14:textId="13B8E8EE" w:rsidR="0046576A" w:rsidRPr="00ED16C8" w:rsidRDefault="0046576A" w:rsidP="0046576A">
            <w:pPr>
              <w:snapToGrid w:val="0"/>
              <w:spacing w:after="0" w:line="240" w:lineRule="auto"/>
            </w:pPr>
            <w:r>
              <w:t>Skeleton TS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3C6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3F4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EE1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D6FFC9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F7A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2D97" w14:textId="56BAF03A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B99E" w14:textId="37CC9CCC" w:rsidR="0046576A" w:rsidRPr="00ED16C8" w:rsidRDefault="0046576A" w:rsidP="0046576A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S1-182428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25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3BA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678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1613A50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B55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1F06" w14:textId="4F24FD72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F2795" w14:textId="59131040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S1-182225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697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575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7F8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EF9ADE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CE5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F205" w14:textId="1F77426E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5A72" w14:textId="547714A0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S1-182231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9CD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73E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BE5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D20496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78F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B8EB4" w14:textId="4A3386A8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E8D" w14:textId="45043A93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S1-182521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7C2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7A4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995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C4316E8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0A1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A19E" w14:textId="65F96184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0A02" w14:textId="611639A2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S1-182520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BFE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C35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186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F34695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CD4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CE2C" w14:textId="5AE87CD2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S1-182549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3C5B" w14:textId="51568C85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S1-182525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6F1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6F5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6BA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A93C77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04B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158E" w14:textId="195B27E9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A9D8" w14:textId="0E90673E" w:rsidR="0046576A" w:rsidRPr="00ED16C8" w:rsidRDefault="0046576A" w:rsidP="0046576A">
            <w:pPr>
              <w:snapToGrid w:val="0"/>
              <w:spacing w:after="0" w:line="240" w:lineRule="auto"/>
            </w:pPr>
            <w:r>
              <w:t>S1-182528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CBB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017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2CF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2E7CB3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E70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10F7" w14:textId="7CD08273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BA63" w14:textId="6CA94B6C" w:rsidR="0046576A" w:rsidRPr="00ED16C8" w:rsidRDefault="00F06C10" w:rsidP="0046576A">
            <w:pPr>
              <w:snapToGrid w:val="0"/>
              <w:spacing w:after="0" w:line="240" w:lineRule="auto"/>
            </w:pPr>
            <w:r>
              <w:t>S1-182</w:t>
            </w:r>
            <w:r>
              <w:t>531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2C9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D21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3E8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06606DA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D474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3232" w14:textId="5DF3A346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69A7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FC1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EE3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BBB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469917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FB4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E1E8" w14:textId="2C2BC713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E5894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CA5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EAE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944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4D0E669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31E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9905" w14:textId="39B9400E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40A3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95A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7C8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958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4EE8C5C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401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B3BB9" w14:textId="7D492AC2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F6BB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4B9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8EC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573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0D188D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8333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AF90" w14:textId="713EC0FE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D937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EBC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C7C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BD4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E4AE4E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5CF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C2BB" w14:textId="0BD4CF51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4698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F3B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535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788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404DCDB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914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850B" w14:textId="7B80CD79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B855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7DB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40A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0D7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0EEFE1F8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FCB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DAA4" w14:textId="17610036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S1-182559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771B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232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44B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DBE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1A5F03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CB1A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7FCE2" w14:textId="4174FDE6" w:rsidR="0046576A" w:rsidRPr="00034E3B" w:rsidRDefault="0046576A" w:rsidP="0046576A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S1-182560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19D4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4CEE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5B8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C55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0E3AA519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B57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77C2" w14:textId="5E3BFF57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20DF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EB3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A5E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56C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F2D8E9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5D0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2F86" w14:textId="3EBFA192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2F3A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8E2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9207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B0C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14B655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4D6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5F5C" w14:textId="58A62645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2391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45A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A2B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080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E25718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72AF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6B82" w14:textId="791702CC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1C16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6B3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9E3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470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8539E8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02A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BC7A" w14:textId="02D3553B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A7C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7BA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AAB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D71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F23122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41A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E495" w14:textId="00797B80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DDDA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D71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D14B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03C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5301920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589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3F4A" w14:textId="4F83806B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010E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643A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9DF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70E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D1F721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D19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6C85" w14:textId="02E26C13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0727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3F0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E3E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187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28C3D4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A25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D646" w14:textId="4358C827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2B5F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C3B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F68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CD8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B169605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1A0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1F5C" w14:textId="4003634D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FBB0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851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FB2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F6A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1E0D70D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63BE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9B2F" w14:textId="5D05575D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3ABC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FDE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5B5A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91A0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CC20A6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DCA4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58E13" w14:textId="30F5752F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384C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7F1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250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52C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3CCBC7A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421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78BE" w14:textId="539D6337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E073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63E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9E9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EDE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78ABC514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0F4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3CA8" w14:textId="57F41856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BF3E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689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619C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7CD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04E08D3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77F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278E" w14:textId="4A566F89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50EB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3B8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D8E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AADE6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8A111B3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704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239F" w14:textId="7101C1DE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68F3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F21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397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AE72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6C2BFDC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0C20A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D472" w14:textId="6B775F73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F8F2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54C75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F79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934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2418400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C111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A57C" w14:textId="5D95BE14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46B6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849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71D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2EE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44015D4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D9D9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A185" w14:textId="54A9F67B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21DD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FE1D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8EC7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4608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576A" w:rsidRPr="005D041D" w14:paraId="1E5FB94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15E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60CF" w14:textId="1761B822" w:rsidR="0046576A" w:rsidRDefault="0046576A" w:rsidP="0046576A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9A4" w14:textId="77777777" w:rsidR="0046576A" w:rsidRPr="00ED16C8" w:rsidRDefault="0046576A" w:rsidP="0046576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BD9E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2599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3833" w14:textId="77777777" w:rsidR="0046576A" w:rsidRPr="005D041D" w:rsidRDefault="0046576A" w:rsidP="004657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6A8B02" w14:textId="77777777" w:rsidR="007E425C" w:rsidRDefault="007E425C" w:rsidP="007E425C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4612"/>
      </w:tblGrid>
      <w:tr w:rsidR="006A736F" w:rsidRPr="00F45489" w14:paraId="2B86BB8E" w14:textId="77777777" w:rsidTr="002635C9">
        <w:trPr>
          <w:trHeight w:val="141"/>
        </w:trPr>
        <w:tc>
          <w:tcPr>
            <w:tcW w:w="14612" w:type="dxa"/>
            <w:shd w:val="clear" w:color="auto" w:fill="F2F2F2"/>
          </w:tcPr>
          <w:p w14:paraId="28219610" w14:textId="77777777" w:rsidR="006A736F" w:rsidRPr="00F45489" w:rsidRDefault="006A736F" w:rsidP="006A736F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6A736F" w:rsidRPr="005D041D" w14:paraId="0EDD896F" w14:textId="77777777" w:rsidTr="002635C9">
        <w:trPr>
          <w:trHeight w:val="141"/>
        </w:trPr>
        <w:tc>
          <w:tcPr>
            <w:tcW w:w="1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04F5" w14:textId="6D884DD7" w:rsidR="006A736F" w:rsidRDefault="006A736F" w:rsidP="002635C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29</w:t>
            </w:r>
            <w:r>
              <w:rPr>
                <w:rFonts w:eastAsia="Arial Unicode MS" w:cs="Arial"/>
                <w:szCs w:val="18"/>
              </w:rPr>
              <w:t xml:space="preserve"> Documents treated</w:t>
            </w:r>
          </w:p>
          <w:p w14:paraId="2F892B0F" w14:textId="00A2F2DB" w:rsidR="006A736F" w:rsidRDefault="006A736F" w:rsidP="002635C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28</w:t>
            </w:r>
            <w:r>
              <w:rPr>
                <w:rFonts w:eastAsia="Arial Unicode MS" w:cs="Arial"/>
                <w:szCs w:val="18"/>
              </w:rPr>
              <w:t xml:space="preserve"> Revisions</w:t>
            </w:r>
          </w:p>
          <w:p w14:paraId="3C45A243" w14:textId="69F8677E" w:rsidR="006A736F" w:rsidRDefault="006A736F" w:rsidP="002635C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</w:t>
            </w:r>
            <w:r>
              <w:rPr>
                <w:rFonts w:eastAsia="Arial Unicode MS" w:cs="Arial"/>
                <w:szCs w:val="18"/>
              </w:rPr>
              <w:t xml:space="preserve"> Agreed</w:t>
            </w:r>
          </w:p>
          <w:p w14:paraId="566EA693" w14:textId="0329C8BC" w:rsidR="006A736F" w:rsidRDefault="006A736F" w:rsidP="002635C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</w:t>
            </w:r>
            <w:r>
              <w:rPr>
                <w:rFonts w:eastAsia="Arial Unicode MS" w:cs="Arial"/>
                <w:szCs w:val="18"/>
              </w:rPr>
              <w:t xml:space="preserve"> Noted</w:t>
            </w:r>
          </w:p>
          <w:p w14:paraId="158834A2" w14:textId="77777777" w:rsidR="006A736F" w:rsidRDefault="008E100E" w:rsidP="002635C9">
            <w:pPr>
              <w:snapToGrid w:val="0"/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20</w:t>
            </w:r>
            <w:r w:rsidR="006A736F">
              <w:rPr>
                <w:rFonts w:eastAsia="Arial Unicode MS" w:cs="Arial"/>
                <w:szCs w:val="18"/>
              </w:rPr>
              <w:t xml:space="preserve"> Carried over to Plenary</w:t>
            </w:r>
          </w:p>
          <w:p w14:paraId="6DF9451E" w14:textId="0C888C05" w:rsidR="008E100E" w:rsidRPr="005D041D" w:rsidRDefault="008E100E" w:rsidP="002635C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 New document for Plenary (TS Skeleton S1-182543)</w:t>
            </w:r>
          </w:p>
        </w:tc>
      </w:tr>
    </w:tbl>
    <w:p w14:paraId="4463A9E9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2552E" w14:textId="77777777" w:rsidR="000748E8" w:rsidRDefault="000748E8" w:rsidP="002E015E">
      <w:pPr>
        <w:spacing w:after="0" w:line="240" w:lineRule="auto"/>
      </w:pPr>
      <w:r>
        <w:separator/>
      </w:r>
    </w:p>
  </w:endnote>
  <w:endnote w:type="continuationSeparator" w:id="0">
    <w:p w14:paraId="75806A4F" w14:textId="77777777" w:rsidR="000748E8" w:rsidRDefault="000748E8" w:rsidP="002E015E">
      <w:pPr>
        <w:spacing w:after="0" w:line="240" w:lineRule="auto"/>
      </w:pPr>
      <w:r>
        <w:continuationSeparator/>
      </w:r>
    </w:p>
  </w:endnote>
  <w:endnote w:type="continuationNotice" w:id="1">
    <w:p w14:paraId="47D515D6" w14:textId="77777777" w:rsidR="000748E8" w:rsidRDefault="000748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625F8" w14:textId="77777777" w:rsidR="000748E8" w:rsidRDefault="000748E8" w:rsidP="002E015E">
      <w:pPr>
        <w:spacing w:after="0" w:line="240" w:lineRule="auto"/>
      </w:pPr>
      <w:r>
        <w:separator/>
      </w:r>
    </w:p>
  </w:footnote>
  <w:footnote w:type="continuationSeparator" w:id="0">
    <w:p w14:paraId="12758A53" w14:textId="77777777" w:rsidR="000748E8" w:rsidRDefault="000748E8" w:rsidP="002E015E">
      <w:pPr>
        <w:spacing w:after="0" w:line="240" w:lineRule="auto"/>
      </w:pPr>
      <w:r>
        <w:continuationSeparator/>
      </w:r>
    </w:p>
  </w:footnote>
  <w:footnote w:type="continuationNotice" w:id="1">
    <w:p w14:paraId="682B741A" w14:textId="77777777" w:rsidR="000748E8" w:rsidRDefault="000748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6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3C31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D71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E3B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CE3"/>
    <w:rsid w:val="00062DAF"/>
    <w:rsid w:val="0006403B"/>
    <w:rsid w:val="000645AE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02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3D07"/>
    <w:rsid w:val="00074057"/>
    <w:rsid w:val="00074180"/>
    <w:rsid w:val="00074199"/>
    <w:rsid w:val="000744FB"/>
    <w:rsid w:val="000748E8"/>
    <w:rsid w:val="00074D60"/>
    <w:rsid w:val="00075079"/>
    <w:rsid w:val="000751AF"/>
    <w:rsid w:val="000754F9"/>
    <w:rsid w:val="000758B2"/>
    <w:rsid w:val="000760F2"/>
    <w:rsid w:val="0007624D"/>
    <w:rsid w:val="00076E2F"/>
    <w:rsid w:val="00077071"/>
    <w:rsid w:val="00077144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47D0"/>
    <w:rsid w:val="000A502F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4AC"/>
    <w:rsid w:val="000B55BC"/>
    <w:rsid w:val="000B569A"/>
    <w:rsid w:val="000B570C"/>
    <w:rsid w:val="000B6999"/>
    <w:rsid w:val="000B6AD0"/>
    <w:rsid w:val="000B6BBA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03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650"/>
    <w:rsid w:val="000D69DF"/>
    <w:rsid w:val="000D6D48"/>
    <w:rsid w:val="000D6E27"/>
    <w:rsid w:val="000D7309"/>
    <w:rsid w:val="000D73C3"/>
    <w:rsid w:val="000D73FF"/>
    <w:rsid w:val="000D7E26"/>
    <w:rsid w:val="000E0095"/>
    <w:rsid w:val="000E0311"/>
    <w:rsid w:val="000E08D8"/>
    <w:rsid w:val="000E0DA0"/>
    <w:rsid w:val="000E105A"/>
    <w:rsid w:val="000E155A"/>
    <w:rsid w:val="000E17AF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15F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1C8A"/>
    <w:rsid w:val="00102155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07DFF"/>
    <w:rsid w:val="001105AC"/>
    <w:rsid w:val="001107CF"/>
    <w:rsid w:val="00111BB8"/>
    <w:rsid w:val="00112856"/>
    <w:rsid w:val="001129CD"/>
    <w:rsid w:val="00112B8E"/>
    <w:rsid w:val="00112FF4"/>
    <w:rsid w:val="0011377C"/>
    <w:rsid w:val="00113CF5"/>
    <w:rsid w:val="00114D84"/>
    <w:rsid w:val="0011579F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9D9"/>
    <w:rsid w:val="00130E6A"/>
    <w:rsid w:val="00130EDE"/>
    <w:rsid w:val="00132467"/>
    <w:rsid w:val="0013246A"/>
    <w:rsid w:val="00134744"/>
    <w:rsid w:val="00135210"/>
    <w:rsid w:val="00135CF0"/>
    <w:rsid w:val="00136C27"/>
    <w:rsid w:val="00137177"/>
    <w:rsid w:val="00137865"/>
    <w:rsid w:val="00140106"/>
    <w:rsid w:val="001409B8"/>
    <w:rsid w:val="0014256F"/>
    <w:rsid w:val="00142EC1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34E3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2B2"/>
    <w:rsid w:val="00197403"/>
    <w:rsid w:val="0019753E"/>
    <w:rsid w:val="00197B4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6DBB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60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8F7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20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0F88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56F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2DF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4EFB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C9F"/>
    <w:rsid w:val="00261E88"/>
    <w:rsid w:val="0026247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385"/>
    <w:rsid w:val="0028085A"/>
    <w:rsid w:val="00281043"/>
    <w:rsid w:val="0028172E"/>
    <w:rsid w:val="0028210B"/>
    <w:rsid w:val="00282308"/>
    <w:rsid w:val="00282374"/>
    <w:rsid w:val="002832D0"/>
    <w:rsid w:val="00283362"/>
    <w:rsid w:val="002833BF"/>
    <w:rsid w:val="0028374B"/>
    <w:rsid w:val="00283C4F"/>
    <w:rsid w:val="00284411"/>
    <w:rsid w:val="0028486D"/>
    <w:rsid w:val="00285C19"/>
    <w:rsid w:val="0028617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415"/>
    <w:rsid w:val="002C5CC2"/>
    <w:rsid w:val="002C5D35"/>
    <w:rsid w:val="002C5DE3"/>
    <w:rsid w:val="002C61B5"/>
    <w:rsid w:val="002C69A2"/>
    <w:rsid w:val="002C7A8E"/>
    <w:rsid w:val="002C7C33"/>
    <w:rsid w:val="002D0ADC"/>
    <w:rsid w:val="002D0B59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AC8"/>
    <w:rsid w:val="002F2CCA"/>
    <w:rsid w:val="002F311F"/>
    <w:rsid w:val="002F3477"/>
    <w:rsid w:val="002F384D"/>
    <w:rsid w:val="002F39D5"/>
    <w:rsid w:val="002F43C3"/>
    <w:rsid w:val="002F455E"/>
    <w:rsid w:val="002F4F91"/>
    <w:rsid w:val="002F4FC9"/>
    <w:rsid w:val="002F5A51"/>
    <w:rsid w:val="002F5AE7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3C41"/>
    <w:rsid w:val="00334E6E"/>
    <w:rsid w:val="003352AE"/>
    <w:rsid w:val="003358EF"/>
    <w:rsid w:val="003367F8"/>
    <w:rsid w:val="0033684C"/>
    <w:rsid w:val="00337548"/>
    <w:rsid w:val="0033767F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541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7B6"/>
    <w:rsid w:val="00371CD3"/>
    <w:rsid w:val="00372979"/>
    <w:rsid w:val="0037308A"/>
    <w:rsid w:val="00373A32"/>
    <w:rsid w:val="00373DC8"/>
    <w:rsid w:val="0037462D"/>
    <w:rsid w:val="00374EDB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4B3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C5F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039"/>
    <w:rsid w:val="003E4711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97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D19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424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2A33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4941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76A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25CA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3ED7"/>
    <w:rsid w:val="00484B1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2D81"/>
    <w:rsid w:val="004930C1"/>
    <w:rsid w:val="0049356B"/>
    <w:rsid w:val="00493A68"/>
    <w:rsid w:val="00493AF4"/>
    <w:rsid w:val="00494416"/>
    <w:rsid w:val="00494C22"/>
    <w:rsid w:val="00495398"/>
    <w:rsid w:val="004969E3"/>
    <w:rsid w:val="0049729E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3C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2D0"/>
    <w:rsid w:val="004C7594"/>
    <w:rsid w:val="004C7D96"/>
    <w:rsid w:val="004D05EE"/>
    <w:rsid w:val="004D0885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96E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4DD"/>
    <w:rsid w:val="004E460C"/>
    <w:rsid w:val="004E4CFE"/>
    <w:rsid w:val="004E4F27"/>
    <w:rsid w:val="004E6576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84B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853"/>
    <w:rsid w:val="00554A69"/>
    <w:rsid w:val="00554A8C"/>
    <w:rsid w:val="00554B6E"/>
    <w:rsid w:val="00555366"/>
    <w:rsid w:val="005554C2"/>
    <w:rsid w:val="00555713"/>
    <w:rsid w:val="00555862"/>
    <w:rsid w:val="0055589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9C2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802"/>
    <w:rsid w:val="00591BF7"/>
    <w:rsid w:val="005925F4"/>
    <w:rsid w:val="00592979"/>
    <w:rsid w:val="00592982"/>
    <w:rsid w:val="00592E8C"/>
    <w:rsid w:val="005939B9"/>
    <w:rsid w:val="00593DED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7E3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006E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28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22E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57AD1"/>
    <w:rsid w:val="00660A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08E9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36F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647"/>
    <w:rsid w:val="006C1EC0"/>
    <w:rsid w:val="006C2079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F39"/>
    <w:rsid w:val="006D12F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F5E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BC4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04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4A55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504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947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F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1C8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22B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6DA7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1AA"/>
    <w:rsid w:val="007E2904"/>
    <w:rsid w:val="007E32CB"/>
    <w:rsid w:val="007E3646"/>
    <w:rsid w:val="007E38DB"/>
    <w:rsid w:val="007E425C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146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242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7CF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1D34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C2B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8B9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2E1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7B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216"/>
    <w:rsid w:val="008D1511"/>
    <w:rsid w:val="008D1514"/>
    <w:rsid w:val="008D19E6"/>
    <w:rsid w:val="008D21AE"/>
    <w:rsid w:val="008D25FE"/>
    <w:rsid w:val="008D2696"/>
    <w:rsid w:val="008D2728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00E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BCC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17A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0B8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27A04"/>
    <w:rsid w:val="00927F18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325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667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557C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490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D96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C7D"/>
    <w:rsid w:val="009D7E49"/>
    <w:rsid w:val="009E137E"/>
    <w:rsid w:val="009E1A8F"/>
    <w:rsid w:val="009E21DC"/>
    <w:rsid w:val="009E2BD3"/>
    <w:rsid w:val="009E32BC"/>
    <w:rsid w:val="009E35E5"/>
    <w:rsid w:val="009E3C7F"/>
    <w:rsid w:val="009E3DE3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3EF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49B8"/>
    <w:rsid w:val="00A25498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19DC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6206"/>
    <w:rsid w:val="00A4735B"/>
    <w:rsid w:val="00A47F55"/>
    <w:rsid w:val="00A51976"/>
    <w:rsid w:val="00A51F2E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197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77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AD5"/>
    <w:rsid w:val="00AF5F14"/>
    <w:rsid w:val="00AF60E1"/>
    <w:rsid w:val="00AF637D"/>
    <w:rsid w:val="00AF638E"/>
    <w:rsid w:val="00AF7DFC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4D2"/>
    <w:rsid w:val="00B72AA9"/>
    <w:rsid w:val="00B72B48"/>
    <w:rsid w:val="00B73BF9"/>
    <w:rsid w:val="00B73C4A"/>
    <w:rsid w:val="00B73F11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E29"/>
    <w:rsid w:val="00B87F4F"/>
    <w:rsid w:val="00B905DA"/>
    <w:rsid w:val="00B90ADA"/>
    <w:rsid w:val="00B90C82"/>
    <w:rsid w:val="00B91ACB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56E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A6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9E8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2DF"/>
    <w:rsid w:val="00BE2C9D"/>
    <w:rsid w:val="00BE2D9F"/>
    <w:rsid w:val="00BE311A"/>
    <w:rsid w:val="00BE3FF1"/>
    <w:rsid w:val="00BE40CF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07A28"/>
    <w:rsid w:val="00C10472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C14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0D9"/>
    <w:rsid w:val="00C461AF"/>
    <w:rsid w:val="00C46511"/>
    <w:rsid w:val="00C465C0"/>
    <w:rsid w:val="00C46836"/>
    <w:rsid w:val="00C46997"/>
    <w:rsid w:val="00C46DAE"/>
    <w:rsid w:val="00C47556"/>
    <w:rsid w:val="00C475A7"/>
    <w:rsid w:val="00C476F1"/>
    <w:rsid w:val="00C47F53"/>
    <w:rsid w:val="00C50188"/>
    <w:rsid w:val="00C50BBA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3DE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FFF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87A7B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3DF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8B7"/>
    <w:rsid w:val="00CB3FF1"/>
    <w:rsid w:val="00CB4ABC"/>
    <w:rsid w:val="00CB4B46"/>
    <w:rsid w:val="00CB57A5"/>
    <w:rsid w:val="00CB5973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0AE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591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0AA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7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5C9C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175A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6EFC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6DF8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4BF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2A0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2A5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2D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07D50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552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69EF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57D0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4251"/>
    <w:rsid w:val="00E7588E"/>
    <w:rsid w:val="00E76C64"/>
    <w:rsid w:val="00E770DE"/>
    <w:rsid w:val="00E771C5"/>
    <w:rsid w:val="00E773C3"/>
    <w:rsid w:val="00E77AF9"/>
    <w:rsid w:val="00E80784"/>
    <w:rsid w:val="00E80B07"/>
    <w:rsid w:val="00E820FF"/>
    <w:rsid w:val="00E827A2"/>
    <w:rsid w:val="00E82922"/>
    <w:rsid w:val="00E82BD5"/>
    <w:rsid w:val="00E82E8F"/>
    <w:rsid w:val="00E83A26"/>
    <w:rsid w:val="00E83C96"/>
    <w:rsid w:val="00E83EC3"/>
    <w:rsid w:val="00E8408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20A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01E1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3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289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48E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2E9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4667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6C10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22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450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9DF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B0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3B30"/>
    <w:rsid w:val="00F6415B"/>
    <w:rsid w:val="00F64610"/>
    <w:rsid w:val="00F65EAB"/>
    <w:rsid w:val="00F66569"/>
    <w:rsid w:val="00F666D4"/>
    <w:rsid w:val="00F66F85"/>
    <w:rsid w:val="00F67FCE"/>
    <w:rsid w:val="00F701FB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B8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0E6"/>
    <w:rsid w:val="00F908C8"/>
    <w:rsid w:val="00F90A67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5FB"/>
    <w:rsid w:val="00FA0C5E"/>
    <w:rsid w:val="00FA1229"/>
    <w:rsid w:val="00FA2624"/>
    <w:rsid w:val="00FA280C"/>
    <w:rsid w:val="00FA2DF1"/>
    <w:rsid w:val="00FA330E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248"/>
    <w:rsid w:val="00FB0692"/>
    <w:rsid w:val="00FB0BB7"/>
    <w:rsid w:val="00FB34BA"/>
    <w:rsid w:val="00FB486B"/>
    <w:rsid w:val="00FB4D11"/>
    <w:rsid w:val="00FB5B27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182"/>
    <w:rsid w:val="00FF45BF"/>
    <w:rsid w:val="00FF49D1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89EA5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ftp/tsg_sa/WG1_Serv/TSGS1_83_WPalmBeach/Docs/S1-182099.zip" TargetMode="External"/><Relationship Id="rId21" Type="http://schemas.openxmlformats.org/officeDocument/2006/relationships/hyperlink" Target="http://www.3gpp.org/ftp/tsg_sa/WG1_Serv/TSGS1_83_WPalmBeach/Docs/S1-182054.zip" TargetMode="External"/><Relationship Id="rId34" Type="http://schemas.openxmlformats.org/officeDocument/2006/relationships/hyperlink" Target="file:///D:\Sprint-Nextel%20expansion\3GPP\SA\SA%201\TSGS1_83_WPalmBeach\docs\S1-182538.zip" TargetMode="External"/><Relationship Id="rId42" Type="http://schemas.openxmlformats.org/officeDocument/2006/relationships/hyperlink" Target="file:///D:\Sprint-Nextel%20expansion\3GPP\SA\SA%201\TSGS1_83_WPalmBeach\docs\S1-182541.zip" TargetMode="External"/><Relationship Id="rId47" Type="http://schemas.openxmlformats.org/officeDocument/2006/relationships/hyperlink" Target="http://www.3gpp.org/ftp/tsg_sa/WG1_Serv/TSGS1_83_WPalmBeach/Docs/S1-182046.zip" TargetMode="External"/><Relationship Id="rId50" Type="http://schemas.openxmlformats.org/officeDocument/2006/relationships/hyperlink" Target="file:///D:\Sprint-Nextel%20expansion\3GPP\SA\SA%201\TSGS1_83_WPalmBeach\docs\S1-182428.zip" TargetMode="External"/><Relationship Id="rId55" Type="http://schemas.openxmlformats.org/officeDocument/2006/relationships/hyperlink" Target="file:///D:\Sprint-Nextel%20expansion\3GPP\SA\SA%201\TSGS1_83_WPalmBeach\docs\S1-182512.zip" TargetMode="External"/><Relationship Id="rId63" Type="http://schemas.openxmlformats.org/officeDocument/2006/relationships/hyperlink" Target="file:///D:\Sprint-Nextel%20expansion\3GPP\SA\SA%201\TSGS1_83_WPalmBeach\docs\S1-182648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1_Serv/TSGS1_83_WPalmBeach/Docs/S1-182298.zip" TargetMode="External"/><Relationship Id="rId29" Type="http://schemas.openxmlformats.org/officeDocument/2006/relationships/hyperlink" Target="http://www.3gpp.org/ftp/tsg_sa/WG1_Serv/TSGS1_83_WPalmBeach/Docs/S1-182207.zip" TargetMode="External"/><Relationship Id="rId11" Type="http://schemas.openxmlformats.org/officeDocument/2006/relationships/hyperlink" Target="file:///D:\Sprint-Nextel%20expansion\3GPP\SA\SA%201\TSGS1_83_WPalmBeach\docs\S1-182503.zip" TargetMode="External"/><Relationship Id="rId24" Type="http://schemas.openxmlformats.org/officeDocument/2006/relationships/hyperlink" Target="http://www.3gpp.org/ftp/tsg_sa/WG1_Serv/TSGS1_83_WPalmBeach/Docs/S1-182092.zip" TargetMode="External"/><Relationship Id="rId32" Type="http://schemas.openxmlformats.org/officeDocument/2006/relationships/hyperlink" Target="http://www.3gpp.org/ftp/tsg_sa/WG1_Serv/TSGS1_83_WPalmBeach/Docs/S1-182299.zip" TargetMode="External"/><Relationship Id="rId37" Type="http://schemas.openxmlformats.org/officeDocument/2006/relationships/hyperlink" Target="file:///D:\Sprint-Nextel%20expansion\3GPP\SA\SA%201\TSGS1_83_WPalmBeach\docs\S1-182539.zip" TargetMode="External"/><Relationship Id="rId40" Type="http://schemas.openxmlformats.org/officeDocument/2006/relationships/hyperlink" Target="file:///D:\Sprint-Nextel%20expansion\3GPP\SA\SA%201\TSGS1_83_WPalmBeach\docs\S1-182540.zip" TargetMode="External"/><Relationship Id="rId45" Type="http://schemas.openxmlformats.org/officeDocument/2006/relationships/hyperlink" Target="file:///C:\Users\norpahj\Documents\Local%203GPP%20copy\SA1%20Dubrovnik%202018\docs\S1-181275.zip" TargetMode="External"/><Relationship Id="rId53" Type="http://schemas.openxmlformats.org/officeDocument/2006/relationships/hyperlink" Target="http://www.3gpp.org/ftp/tsg_sa/WG1_Serv/TSGS1_83_WPalmBeach/Docs/S1-182049.zip" TargetMode="External"/><Relationship Id="rId58" Type="http://schemas.openxmlformats.org/officeDocument/2006/relationships/hyperlink" Target="file:///D:\Sprint-Nextel%20expansion\3GPP\SA\SA%201\TSGS1_83_WPalmBeach\docs\S1-182514.zip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3gpp.org/ftp/tsg_sa/WG1_Serv/TSGS1_83_WPalmBeach/Docs/S1-182221.zip" TargetMode="External"/><Relationship Id="rId19" Type="http://schemas.openxmlformats.org/officeDocument/2006/relationships/hyperlink" Target="http://www.3gpp.org/ftp/tsg_sa/WG1_Serv/TSGS1_83_WPalmBeach/Docs/S1-182053.zip" TargetMode="External"/><Relationship Id="rId14" Type="http://schemas.openxmlformats.org/officeDocument/2006/relationships/hyperlink" Target="http://www.3gpp.org/ftp/tsg_sa/WG1_Serv/TSGS1_83_WPalmBeach/Docs/S1-182260.zip" TargetMode="External"/><Relationship Id="rId22" Type="http://schemas.openxmlformats.org/officeDocument/2006/relationships/hyperlink" Target="http://www.3gpp.org/ftp/tsg_sa/WG1_Serv/TSGS1_83_WPalmBeach/Docs/S1-182055.zip" TargetMode="External"/><Relationship Id="rId27" Type="http://schemas.openxmlformats.org/officeDocument/2006/relationships/hyperlink" Target="file:///D:\Sprint-Nextel%20expansion\3GPP\SA\SA%201\TSGS1_83_WPalmBeach\docs\S1-182537.zip" TargetMode="External"/><Relationship Id="rId30" Type="http://schemas.openxmlformats.org/officeDocument/2006/relationships/hyperlink" Target="file:///D:\Sprint-Nextel%20expansion\3GPP\SA\SA%201\TSGS1_83_WPalmBeach\docs\S1-182507.zip" TargetMode="External"/><Relationship Id="rId35" Type="http://schemas.openxmlformats.org/officeDocument/2006/relationships/hyperlink" Target="http://www.3gpp.org/ftp/tsg_sa/WG1_Serv/TSGS1_83_WPalmBeach/Docs/S1-182301.zip" TargetMode="External"/><Relationship Id="rId43" Type="http://schemas.openxmlformats.org/officeDocument/2006/relationships/hyperlink" Target="file:///C:\Users\norpahj\Library\Containers\com.apple.mail\Data\Library\Mail%20Downloads\CBB93756-D97B-47CD-9F9C-835199F6D91E\docs\S1-182058.zip" TargetMode="External"/><Relationship Id="rId48" Type="http://schemas.openxmlformats.org/officeDocument/2006/relationships/hyperlink" Target="file:///D:\Sprint-Nextel%20expansion\3GPP\SA\SA%201\TSGS1_83_WPalmBeach\docs\S1-182427.zip" TargetMode="External"/><Relationship Id="rId56" Type="http://schemas.openxmlformats.org/officeDocument/2006/relationships/hyperlink" Target="http://www.3gpp.org/ftp/tsg_sa/WG1_Serv/TSGS1_83_WPalmBeach/Docs/S1-182050.zip" TargetMode="External"/><Relationship Id="rId64" Type="http://schemas.openxmlformats.org/officeDocument/2006/relationships/hyperlink" Target="file:///C:\Users\norpahj\Library\Containers\com.apple.mail\Data\Library\Mail%20Downloads\CBB93756-D97B-47CD-9F9C-835199F6D91E\docs\S1-182116.zip" TargetMode="External"/><Relationship Id="rId8" Type="http://schemas.openxmlformats.org/officeDocument/2006/relationships/hyperlink" Target="http://www.3gpp.org/ftp/tsg_sa/WG1_Serv/TSGS1_83_WPalmBeach/Docs/S1-182052.zip" TargetMode="External"/><Relationship Id="rId51" Type="http://schemas.openxmlformats.org/officeDocument/2006/relationships/hyperlink" Target="file:///D:\Sprint-Nextel%20expansion\3GPP\SA\SA%201\TSGS1_83_WPalmBeach\docs\S1-182544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3gpp.org/ftp/tsg_sa/WG1_Serv/TSGS1_83_WPalmBeach/Docs/S1-182199.zip" TargetMode="External"/><Relationship Id="rId17" Type="http://schemas.openxmlformats.org/officeDocument/2006/relationships/hyperlink" Target="file:///D:\Sprint-Nextel%20expansion\3GPP\SA\SA%201\TSGS1_83_WPalmBeach\docs\S1-182506.zip" TargetMode="External"/><Relationship Id="rId25" Type="http://schemas.openxmlformats.org/officeDocument/2006/relationships/hyperlink" Target="file:///D:\Sprint-Nextel%20expansion\3GPP\SA\SA%201\TSGS1_83_WPalmBeach\docs\S1-182536.zip" TargetMode="External"/><Relationship Id="rId33" Type="http://schemas.openxmlformats.org/officeDocument/2006/relationships/hyperlink" Target="http://www.3gpp.org/ftp/tsg_sa/WG1_Serv/TSGS1_83_WPalmBeach/Docs/S1-182300.zip" TargetMode="External"/><Relationship Id="rId38" Type="http://schemas.openxmlformats.org/officeDocument/2006/relationships/hyperlink" Target="http://www.3gpp.org/ftp/tsg_sa/WG1_Serv/TSGS1_83_WPalmBeach/Docs/S1-182060.zip" TargetMode="External"/><Relationship Id="rId46" Type="http://schemas.openxmlformats.org/officeDocument/2006/relationships/hyperlink" Target="file:///C:\Users\norpahj\Documents\Local%203GPP%20copy\SA1%20Dubrovnik%202018\docs\S1-181276.zip" TargetMode="External"/><Relationship Id="rId59" Type="http://schemas.openxmlformats.org/officeDocument/2006/relationships/hyperlink" Target="http://www.3gpp.org/ftp/tsg_sa/WG1_Serv/TSGS1_83_WPalmBeach/Docs/S1-182219.zip" TargetMode="External"/><Relationship Id="rId67" Type="http://schemas.openxmlformats.org/officeDocument/2006/relationships/theme" Target="theme/theme1.xml"/><Relationship Id="rId20" Type="http://schemas.openxmlformats.org/officeDocument/2006/relationships/hyperlink" Target="file:///D:\Sprint-Nextel%20expansion\3GPP\SA\SA%201\TSGS1_83_WPalmBeach\docs\S1-182508.zip" TargetMode="External"/><Relationship Id="rId41" Type="http://schemas.openxmlformats.org/officeDocument/2006/relationships/hyperlink" Target="http://www.3gpp.org/ftp/tsg_sa/WG1_Serv/TSGS1_83_WPalmBeach/Docs/S1-182057.zip" TargetMode="External"/><Relationship Id="rId54" Type="http://schemas.openxmlformats.org/officeDocument/2006/relationships/hyperlink" Target="file:///D:\Sprint-Nextel%20expansion\3GPP\SA\SA%201\TSGS1_83_WPalmBeach\docs\S1-182644.zip" TargetMode="External"/><Relationship Id="rId62" Type="http://schemas.openxmlformats.org/officeDocument/2006/relationships/hyperlink" Target="file:///D:\Sprint-Nextel%20expansion\3GPP\SA\SA%201\TSGS1_83_WPalmBeach\docs\S1-18250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D:\Sprint-Nextel%20expansion\3GPP\SA\SA%201\TSGS1_83_WPalmBeach\docs\S1-182505.zip" TargetMode="External"/><Relationship Id="rId23" Type="http://schemas.openxmlformats.org/officeDocument/2006/relationships/hyperlink" Target="file:///D:\Sprint-Nextel%20expansion\3GPP\SA\SA%201\TSGS1_83_WPalmBeach\docs\S1-182535.zip" TargetMode="External"/><Relationship Id="rId28" Type="http://schemas.openxmlformats.org/officeDocument/2006/relationships/hyperlink" Target="http://www.3gpp.org/ftp/tsg_sa/WG1_Serv/TSGS1_83_WPalmBeach/Docs/S1-182205.zip" TargetMode="External"/><Relationship Id="rId36" Type="http://schemas.openxmlformats.org/officeDocument/2006/relationships/hyperlink" Target="http://www.3gpp.org/ftp/tsg_sa/WG1_Serv/TSGS1_83_WPalmBeach/Docs/S1-182203.zip" TargetMode="External"/><Relationship Id="rId49" Type="http://schemas.openxmlformats.org/officeDocument/2006/relationships/hyperlink" Target="http://www.3gpp.org/ftp/tsg_sa/WG1_Serv/TSGS1_83_WPalmBeach/Docs/S1-182047.zip" TargetMode="External"/><Relationship Id="rId57" Type="http://schemas.openxmlformats.org/officeDocument/2006/relationships/hyperlink" Target="http://www.3gpp.org/ftp/tsg_sa/WG1_Serv/TSGS1_83_WPalmBeach/Docs/S1-182134.zip" TargetMode="External"/><Relationship Id="rId10" Type="http://schemas.openxmlformats.org/officeDocument/2006/relationships/hyperlink" Target="http://www.3gpp.org/ftp/tsg_sa/WG1_Serv/TSGS1_83_WPalmBeach/Docs/S1-182090.zip" TargetMode="External"/><Relationship Id="rId31" Type="http://schemas.openxmlformats.org/officeDocument/2006/relationships/hyperlink" Target="http://www.3gpp.org/ftp/tsg_sa/WG1_Serv/TSGS1_83_WPalmBeach/Docs/S1-182208.zip" TargetMode="External"/><Relationship Id="rId44" Type="http://schemas.openxmlformats.org/officeDocument/2006/relationships/hyperlink" Target="file:///D:\Sprint-Nextel%20expansion\3GPP\SA\SA%201\TSGS1_83_WPalmBeach\docs\S1-182542.zip" TargetMode="External"/><Relationship Id="rId52" Type="http://schemas.openxmlformats.org/officeDocument/2006/relationships/hyperlink" Target="http://www.3gpp.org/ftp/tsg_sa/WG1_Serv/TSGS1_83_WPalmBeach/Docs/S1-182048.zip" TargetMode="External"/><Relationship Id="rId60" Type="http://schemas.openxmlformats.org/officeDocument/2006/relationships/hyperlink" Target="file:///D:\Sprint-Nextel%20expansion\3GPP\SA\SA%201\TSGS1_83_WPalmBeach\docs\S1-182627.zip" TargetMode="External"/><Relationship Id="rId65" Type="http://schemas.openxmlformats.org/officeDocument/2006/relationships/hyperlink" Target="file:///D:\Sprint-Nextel%20expansion\3GPP\SA\SA%201\TSGS1_83_WPalmBeach\docs\S1-18242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TSGS1_83_WPalmBeach\docs\S1-182502.zip" TargetMode="External"/><Relationship Id="rId13" Type="http://schemas.openxmlformats.org/officeDocument/2006/relationships/hyperlink" Target="file:///D:\Sprint-Nextel%20expansion\3GPP\SA\SA%201\TSGS1_83_WPalmBeach\docs\S1-182504.zip" TargetMode="External"/><Relationship Id="rId18" Type="http://schemas.openxmlformats.org/officeDocument/2006/relationships/hyperlink" Target="http://www.3gpp.org/ftp/tsg_sa/WG1_Serv/TSGS1_83_WPalmBeach/Docs/S1-182091.zip" TargetMode="External"/><Relationship Id="rId39" Type="http://schemas.openxmlformats.org/officeDocument/2006/relationships/hyperlink" Target="http://www.3gpp.org/ftp/tsg_sa/WG1_Serv/TSGS1_83_WPalmBeach/Docs/S1-18205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84729-D87B-4916-8EB9-01EDE8F1E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8</Pages>
  <Words>2600</Words>
  <Characters>14824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17390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2</cp:revision>
  <dcterms:created xsi:type="dcterms:W3CDTF">2018-08-23T12:50:00Z</dcterms:created>
  <dcterms:modified xsi:type="dcterms:W3CDTF">2018-08-23T12:50:00Z</dcterms:modified>
</cp:coreProperties>
</file>