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D2B4F" w14:textId="611AAC93" w:rsidR="00411066" w:rsidRPr="00347541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5635C8">
        <w:rPr>
          <w:rFonts w:eastAsia="Times New Roman" w:cs="Arial"/>
          <w:sz w:val="24"/>
          <w:szCs w:val="20"/>
          <w:lang w:eastAsia="ar-SA"/>
        </w:rPr>
        <w:t>3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5635C8">
        <w:rPr>
          <w:rFonts w:cs="Arial"/>
          <w:sz w:val="24"/>
          <w:szCs w:val="24"/>
        </w:rPr>
        <w:t>2</w:t>
      </w:r>
      <w:r w:rsidR="00347541">
        <w:rPr>
          <w:rFonts w:cs="Arial"/>
          <w:sz w:val="24"/>
          <w:szCs w:val="24"/>
        </w:rPr>
        <w:t>353</w:t>
      </w:r>
    </w:p>
    <w:p w14:paraId="2AD35310" w14:textId="77777777" w:rsidR="00411066" w:rsidRPr="00F45489" w:rsidRDefault="005635C8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West Palm Beach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F</w:t>
      </w:r>
      <w:r w:rsidR="00906826">
        <w:rPr>
          <w:rFonts w:eastAsia="Times New Roman" w:cs="Arial"/>
          <w:sz w:val="24"/>
          <w:szCs w:val="20"/>
          <w:lang w:eastAsia="ar-SA"/>
        </w:rPr>
        <w:t>lorida</w:t>
      </w:r>
      <w:r>
        <w:rPr>
          <w:rFonts w:eastAsia="Times New Roman" w:cs="Arial"/>
          <w:sz w:val="24"/>
          <w:szCs w:val="20"/>
          <w:lang w:eastAsia="ar-SA"/>
        </w:rPr>
        <w:t>, USA, 20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24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08264CBB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405A5316" w14:textId="46EEB2A2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657AD1">
        <w:rPr>
          <w:rFonts w:eastAsia="Times New Roman" w:cs="Arial"/>
          <w:sz w:val="22"/>
          <w:szCs w:val="20"/>
          <w:lang w:eastAsia="ar-SA"/>
        </w:rPr>
        <w:t xml:space="preserve">Agenda for FS_ID_UAS </w:t>
      </w:r>
      <w:r w:rsidR="00ED053B">
        <w:rPr>
          <w:rFonts w:eastAsia="Times New Roman" w:cs="Arial"/>
          <w:sz w:val="22"/>
          <w:szCs w:val="20"/>
          <w:lang w:eastAsia="ar-SA"/>
        </w:rPr>
        <w:t>+</w:t>
      </w:r>
      <w:bookmarkStart w:id="1" w:name="_GoBack"/>
      <w:bookmarkEnd w:id="1"/>
      <w:r w:rsidR="00657AD1">
        <w:rPr>
          <w:rFonts w:eastAsia="Times New Roman" w:cs="Arial"/>
          <w:sz w:val="22"/>
          <w:szCs w:val="20"/>
          <w:lang w:eastAsia="ar-SA"/>
        </w:rPr>
        <w:t xml:space="preserve"> FS_V2XIMP</w:t>
      </w:r>
    </w:p>
    <w:p w14:paraId="643252D3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79A04EB4" w14:textId="1E5C81CA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262478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15F8385E" w14:textId="36C79914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62478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6E97340E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9B4E8FC" w14:textId="77777777" w:rsidR="00CB5973" w:rsidRPr="008754F9" w:rsidRDefault="00CB5973" w:rsidP="00CB5973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6C5AD499" w14:textId="77777777" w:rsidR="00CB5973" w:rsidRPr="00F774D3" w:rsidRDefault="00CB5973" w:rsidP="00CB5973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 w:rsidR="004B73C1">
        <w:rPr>
          <w:rFonts w:eastAsia="Arial Unicode MS"/>
          <w:sz w:val="24"/>
          <w:szCs w:val="24"/>
          <w:lang w:eastAsia="ar-SA"/>
        </w:rPr>
        <w:t>Oceana</w:t>
      </w:r>
      <w:proofErr w:type="spellEnd"/>
      <w:r w:rsidR="004B73C1">
        <w:rPr>
          <w:rFonts w:eastAsia="Arial Unicode MS"/>
          <w:sz w:val="24"/>
          <w:szCs w:val="24"/>
          <w:lang w:eastAsia="ar-SA"/>
        </w:rPr>
        <w:t xml:space="preserve"> C</w:t>
      </w:r>
    </w:p>
    <w:p w14:paraId="739AF59A" w14:textId="77777777" w:rsidR="00CB5973" w:rsidRPr="00772E0F" w:rsidRDefault="00CB5973" w:rsidP="00CB5973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4B73C1">
        <w:rPr>
          <w:rFonts w:eastAsia="Arial Unicode MS" w:cs="Arial"/>
          <w:color w:val="00B050"/>
          <w:sz w:val="24"/>
          <w:szCs w:val="24"/>
          <w:lang w:eastAsia="ar-SA"/>
        </w:rPr>
        <w:t>Coral E</w:t>
      </w:r>
    </w:p>
    <w:p w14:paraId="1ACD1740" w14:textId="77777777" w:rsidR="00CB5973" w:rsidRPr="00015298" w:rsidRDefault="00CB5973" w:rsidP="00CB597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7E425C" w:rsidRPr="00015298" w14:paraId="406499EF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901A0EE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E87AA84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A584EA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9E8BB42" w14:textId="77777777" w:rsidR="007E425C" w:rsidRPr="00015298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7E425C" w:rsidRPr="00AB0F3E" w14:paraId="0FC8D9CC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72402F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154D87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3C4BF0A9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85C5B36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A23FBF7" w14:textId="77777777" w:rsidR="007E425C" w:rsidRPr="00FB5B27" w:rsidRDefault="007E425C" w:rsidP="00CB59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7185E1EF" w14:textId="77777777" w:rsidR="007E425C" w:rsidRPr="00BD600A" w:rsidRDefault="007E425C" w:rsidP="00CB597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839784C" w14:textId="77777777" w:rsidR="007E425C" w:rsidRPr="000125EA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7E425C" w:rsidRPr="00AB0F3E" w14:paraId="057404EA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5826F3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DB08D2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1CEE6A9C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17CA224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64ECC9" w14:textId="77777777" w:rsidR="007E425C" w:rsidRPr="00FB5B27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2BDCAD38" w14:textId="77777777" w:rsidR="007E425C" w:rsidRPr="008B2A7B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EE0649" w14:textId="77777777" w:rsidR="007E425C" w:rsidRPr="00AB0F3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7E425C" w:rsidRPr="00AB0F3E" w14:paraId="20E3646F" w14:textId="77777777" w:rsidTr="007E425C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ED2D78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F631BA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DEA44F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52285E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AB0F3E" w14:paraId="7BDBD331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E90B856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FC960F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1515769F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3747BF0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C39FA5" w14:textId="77777777" w:rsidR="007E425C" w:rsidRPr="00FB5B27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29D067B7" w14:textId="77777777" w:rsidR="007E425C" w:rsidRPr="00CF100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27AB1A" w14:textId="77777777" w:rsidR="007E425C" w:rsidRPr="00AB0F3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7E425C" w:rsidRPr="00AB0F3E" w14:paraId="49440C94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41FB55" w14:textId="77777777" w:rsidR="007E425C" w:rsidRPr="00AB0F3E" w:rsidRDefault="007E425C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D53C185" w14:textId="77777777" w:rsidR="007E425C" w:rsidRPr="00AB0F3E" w:rsidRDefault="007E425C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133FCC2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274789F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AB0F3E" w14:paraId="22FCAD6B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2A37909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6734FF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668F599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3A2DC0D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E0C705" w14:textId="77777777" w:rsidR="007E425C" w:rsidRPr="00AB0F3E" w:rsidRDefault="007E425C" w:rsidP="002C541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400506" w14:textId="77777777" w:rsidR="007E425C" w:rsidRPr="00FB5B27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FB5B27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FB5B27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FB5B27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160D9AEA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FB5B27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</w:tr>
      <w:tr w:rsidR="007E425C" w:rsidRPr="00AB0F3E" w14:paraId="23465620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295B45E" w14:textId="77777777" w:rsidR="007E425C" w:rsidRPr="00AB0F3E" w:rsidRDefault="007E425C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4355376" w14:textId="77777777" w:rsidR="007E425C" w:rsidRPr="00AB0F3E" w:rsidRDefault="007E425C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CFC37D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8B6248" w14:textId="77777777" w:rsidR="007E425C" w:rsidRPr="00415AA2" w:rsidRDefault="007E425C" w:rsidP="007A31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015298" w14:paraId="2C0C7591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C62C7AA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492ADE2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A258AE0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D4D69B3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DCC5F5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A2F7E2" w14:textId="77777777" w:rsidR="007E425C" w:rsidRPr="004C4A40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7E425C" w:rsidRPr="00AB0F3E" w14:paraId="00147FD9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506F4B1" w14:textId="77777777" w:rsidR="007E425C" w:rsidRPr="00AB0F3E" w:rsidRDefault="007E425C" w:rsidP="007A31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E63346" w14:textId="77777777" w:rsidR="007E425C" w:rsidRPr="00AB0F3E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49B967" w14:textId="77777777" w:rsidR="007E425C" w:rsidRPr="00415AA2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5A8E5D" w14:textId="77777777" w:rsidR="007E425C" w:rsidRPr="00415AA2" w:rsidRDefault="007E425C" w:rsidP="007A31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7E425C" w:rsidRPr="00015298" w14:paraId="5AE0B7C7" w14:textId="77777777" w:rsidTr="007E425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D795743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3157E5C" w14:textId="77777777" w:rsidR="007E425C" w:rsidRPr="00AB0F3E" w:rsidRDefault="007E425C" w:rsidP="007A31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A9D4872" w14:textId="77777777" w:rsidR="007E425C" w:rsidRPr="00AB0F3E" w:rsidRDefault="007E425C" w:rsidP="007A31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EF0F9A8" w14:textId="77777777" w:rsidR="007E425C" w:rsidRPr="00AB0F3E" w:rsidRDefault="007E425C" w:rsidP="007A31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DA67D5F" w14:textId="77777777" w:rsidR="007E425C" w:rsidRPr="00BD4335" w:rsidRDefault="007E425C" w:rsidP="007E425C">
            <w:pPr>
              <w:spacing w:after="0" w:line="240" w:lineRule="auto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7246919" w14:textId="77777777" w:rsidR="007E425C" w:rsidRPr="006620C9" w:rsidRDefault="007E425C" w:rsidP="007A31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9F72302" w14:textId="77777777" w:rsidR="00CB5973" w:rsidRDefault="00CB5973" w:rsidP="00CB597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906FC24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C03A0A8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Drafting </w:t>
      </w:r>
      <w:r w:rsidR="001D08F7">
        <w:rPr>
          <w:rFonts w:eastAsia="Times New Roman"/>
          <w:b/>
          <w:sz w:val="20"/>
          <w:szCs w:val="20"/>
          <w:lang w:val="en-US"/>
        </w:rPr>
        <w:t>sessions</w:t>
      </w:r>
      <w:r>
        <w:rPr>
          <w:rFonts w:eastAsia="Times New Roman"/>
          <w:b/>
          <w:sz w:val="20"/>
          <w:szCs w:val="20"/>
          <w:lang w:val="en-US"/>
        </w:rPr>
        <w:t>:</w:t>
      </w:r>
    </w:p>
    <w:p w14:paraId="723733FB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A: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cyberCAV</w:t>
      </w:r>
      <w:proofErr w:type="spellEnd"/>
      <w:r w:rsidRPr="002C5415">
        <w:rPr>
          <w:rFonts w:eastAsia="Times New Roman"/>
          <w:i/>
          <w:sz w:val="20"/>
          <w:szCs w:val="20"/>
          <w:lang w:val="en-US"/>
        </w:rPr>
        <w:t xml:space="preserve"> – chaired by Ki-Dong Lee</w:t>
      </w:r>
    </w:p>
    <w:p w14:paraId="4AD2140D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B5B27">
        <w:rPr>
          <w:rFonts w:eastAsia="Times New Roman"/>
          <w:sz w:val="20"/>
          <w:szCs w:val="20"/>
          <w:highlight w:val="yellow"/>
          <w:lang w:val="en-US"/>
        </w:rPr>
        <w:t>Sess</w:t>
      </w:r>
      <w:r w:rsidR="002C5415" w:rsidRPr="00FB5B27">
        <w:rPr>
          <w:rFonts w:eastAsia="Times New Roman"/>
          <w:sz w:val="20"/>
          <w:szCs w:val="20"/>
          <w:highlight w:val="yellow"/>
          <w:lang w:val="en-US"/>
        </w:rPr>
        <w:t>i</w:t>
      </w:r>
      <w:r w:rsidRPr="00FB5B27">
        <w:rPr>
          <w:rFonts w:eastAsia="Times New Roman"/>
          <w:sz w:val="20"/>
          <w:szCs w:val="20"/>
          <w:highlight w:val="yellow"/>
          <w:lang w:val="en-US"/>
        </w:rPr>
        <w:t xml:space="preserve">on B: </w:t>
      </w:r>
      <w:proofErr w:type="spellStart"/>
      <w:r w:rsidRPr="00FB5B27">
        <w:rPr>
          <w:rFonts w:eastAsia="Times New Roman"/>
          <w:sz w:val="20"/>
          <w:szCs w:val="20"/>
          <w:highlight w:val="yellow"/>
          <w:lang w:val="en-US"/>
        </w:rPr>
        <w:t>enIMS</w:t>
      </w:r>
      <w:proofErr w:type="spellEnd"/>
      <w:r w:rsidRPr="00FB5B27">
        <w:rPr>
          <w:rFonts w:eastAsia="Times New Roman"/>
          <w:sz w:val="20"/>
          <w:szCs w:val="20"/>
          <w:highlight w:val="yellow"/>
          <w:lang w:val="en-US"/>
        </w:rPr>
        <w:t xml:space="preserve"> + FS_MPS2 + FS_AVPROD + FS_NCIS </w:t>
      </w:r>
      <w:r w:rsidRPr="00FB5B27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785817E7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5GLAN + UIA + FS_LUCIA + FS_5GMSG + FS_BMNS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14:paraId="6699E94F" w14:textId="77777777" w:rsidR="001D08F7" w:rsidRPr="002C5415" w:rsidRDefault="001D08F7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 w:rsidR="002C5415">
        <w:rPr>
          <w:rFonts w:eastAsia="Times New Roman"/>
          <w:sz w:val="20"/>
          <w:szCs w:val="20"/>
          <w:lang w:val="en-US"/>
        </w:rPr>
        <w:t xml:space="preserve"> </w:t>
      </w:r>
      <w:r w:rsidR="002C5415" w:rsidRPr="002C5415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39986739" w14:textId="77777777" w:rsidR="00A249B8" w:rsidRPr="002C5415" w:rsidRDefault="00A249B8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E: 5GSAT + MARCOM + FS_MARCOM + 5G_HYPOS + FS_5G_HYPOS</w:t>
      </w:r>
      <w:r w:rsidR="002C5415">
        <w:rPr>
          <w:rFonts w:eastAsia="Times New Roman"/>
          <w:sz w:val="20"/>
          <w:szCs w:val="20"/>
          <w:lang w:val="en-US"/>
        </w:rPr>
        <w:t xml:space="preserve"> </w:t>
      </w:r>
      <w:r w:rsidR="002C5415" w:rsidRPr="002C5415">
        <w:rPr>
          <w:rFonts w:eastAsia="Times New Roman"/>
          <w:i/>
          <w:sz w:val="20"/>
          <w:szCs w:val="20"/>
          <w:lang w:val="en-US"/>
        </w:rPr>
        <w:t>– chaired by Toon Norp</w:t>
      </w:r>
    </w:p>
    <w:p w14:paraId="26BCC249" w14:textId="77777777" w:rsidR="00DE02A5" w:rsidRPr="002C5415" w:rsidRDefault="00DE02A5" w:rsidP="00CB597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B5B27">
        <w:rPr>
          <w:rFonts w:eastAsia="Times New Roman"/>
          <w:sz w:val="20"/>
          <w:szCs w:val="20"/>
          <w:highlight w:val="yellow"/>
          <w:lang w:val="en-US"/>
        </w:rPr>
        <w:t>Session F</w:t>
      </w:r>
      <w:r w:rsidR="002C5415" w:rsidRPr="00FB5B27">
        <w:rPr>
          <w:rFonts w:eastAsia="Times New Roman"/>
          <w:sz w:val="20"/>
          <w:szCs w:val="20"/>
          <w:highlight w:val="yellow"/>
          <w:lang w:val="en-US"/>
        </w:rPr>
        <w:t xml:space="preserve">: FS_ID_UAS + FS_V2XIMP </w:t>
      </w:r>
      <w:r w:rsidR="002C5415" w:rsidRPr="00FB5B27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3276366C" w14:textId="77777777" w:rsidR="00CB5973" w:rsidRDefault="00CB5973" w:rsidP="00CB597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10"/>
        <w:gridCol w:w="999"/>
        <w:gridCol w:w="156"/>
        <w:gridCol w:w="2310"/>
        <w:gridCol w:w="107"/>
        <w:gridCol w:w="4430"/>
        <w:gridCol w:w="931"/>
        <w:gridCol w:w="1265"/>
        <w:gridCol w:w="763"/>
        <w:gridCol w:w="2939"/>
      </w:tblGrid>
      <w:tr w:rsidR="00E82BD5" w:rsidRPr="00B04844" w14:paraId="72A33571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7C12A725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ID_UAS: </w:t>
            </w:r>
            <w:r w:rsidRPr="00860B45">
              <w:rPr>
                <w:lang w:val="it-IT"/>
              </w:rPr>
              <w:t>Study on Remote Identification of Unmanned Aerial Systems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SP-180172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69304041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A462BC1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109871E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TR22.825v0.1.0</w:t>
            </w:r>
          </w:p>
          <w:p w14:paraId="15917B6B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0938728B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558EFA96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F14622" w:rsidRPr="00F14622" w14:paraId="18081C25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EFCD" w14:textId="77777777" w:rsidR="00F14622" w:rsidRPr="00A75C05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84C8" w14:textId="77777777" w:rsidR="00F14622" w:rsidRPr="00BE22DF" w:rsidRDefault="00C553DE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F14622" w:rsidRPr="00BE22DF">
                <w:rPr>
                  <w:rFonts w:eastAsia="Times New Roman"/>
                  <w:szCs w:val="18"/>
                  <w:lang w:eastAsia="ar-SA"/>
                </w:rPr>
                <w:t>S1-182052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C97F" w14:textId="77777777" w:rsidR="00F14622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5C2A3" w14:textId="77777777" w:rsidR="00F14622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FS_ID_UAS: overview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B538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DC32" w14:textId="77777777" w:rsidR="00F14622" w:rsidRPr="00F14622" w:rsidRDefault="00F14622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0FF92DB2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70D7" w14:textId="77777777" w:rsidR="00BE22DF" w:rsidRPr="00A75C05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A0D3" w14:textId="77777777" w:rsidR="00BE22DF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BE22DF" w:rsidRPr="00BE22DF">
                <w:rPr>
                  <w:rFonts w:eastAsia="Times New Roman"/>
                  <w:szCs w:val="18"/>
                  <w:lang w:eastAsia="ar-SA"/>
                </w:rPr>
                <w:t>S1-182090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ABC1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AA35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6994">
              <w:rPr>
                <w:rFonts w:eastAsia="SimSun" w:cs="Arial"/>
                <w:lang w:eastAsia="en-GB"/>
              </w:rPr>
              <w:t>Comment on the use case 5.1 for Initial authorisation to operate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E9BB5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412E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06ABCE09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D10A" w14:textId="77777777" w:rsidR="00F471B0" w:rsidRPr="00A75C05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627E" w14:textId="77777777" w:rsidR="00F471B0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F471B0" w:rsidRPr="00BE22DF">
                <w:rPr>
                  <w:rFonts w:eastAsia="Times New Roman"/>
                  <w:szCs w:val="18"/>
                  <w:lang w:eastAsia="ar-SA"/>
                </w:rPr>
                <w:t>S1-182199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97143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E9FD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ID_UAS – enhancement on initial UAV authorization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4FCC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2A7E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3CED801E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F3D5" w14:textId="77777777" w:rsidR="00F471B0" w:rsidRPr="00A75C05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ED92" w14:textId="77777777" w:rsidR="00F471B0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F471B0" w:rsidRPr="00BE22DF">
                <w:rPr>
                  <w:rFonts w:eastAsia="Times New Roman"/>
                  <w:szCs w:val="18"/>
                  <w:lang w:eastAsia="ar-SA"/>
                </w:rPr>
                <w:t>S1-182260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E6EA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Deutsche Telekom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4F91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ID_UAS – enhancement on use case for initial authorization to operate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315C4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BA80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5D200973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8C60A" w14:textId="77777777" w:rsidR="00F471B0" w:rsidRPr="00A75C05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26C90" w14:textId="77777777" w:rsidR="00F471B0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F471B0" w:rsidRPr="00BE22DF">
                <w:rPr>
                  <w:rFonts w:eastAsia="Times New Roman"/>
                  <w:szCs w:val="18"/>
                  <w:lang w:eastAsia="ar-SA"/>
                </w:rPr>
                <w:t>S1-182298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9EC4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7F80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FS_ID_UAS: Update Definition and </w:t>
            </w:r>
            <w:r w:rsidRPr="00FB3313">
              <w:rPr>
                <w:rFonts w:eastAsia="SimSun"/>
                <w:lang w:eastAsia="en-GB"/>
              </w:rPr>
              <w:t xml:space="preserve">Use case </w:t>
            </w:r>
            <w:r>
              <w:rPr>
                <w:rFonts w:eastAsia="SimSun"/>
                <w:lang w:eastAsia="en-GB"/>
              </w:rPr>
              <w:t>5.1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6111D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678A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2D6E5781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6555" w14:textId="77777777" w:rsidR="00BE22DF" w:rsidRPr="00A75C05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73E93" w14:textId="77777777" w:rsidR="00BE22DF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BE22DF" w:rsidRPr="00BE22DF">
                <w:rPr>
                  <w:rFonts w:eastAsia="Times New Roman"/>
                  <w:szCs w:val="18"/>
                  <w:lang w:eastAsia="ar-SA"/>
                </w:rPr>
                <w:t>S1-182091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7F4B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3DAE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00B7">
              <w:rPr>
                <w:rFonts w:eastAsia="SimSun" w:cs="Arial"/>
                <w:lang w:eastAsia="en-GB"/>
              </w:rPr>
              <w:t>Comment on the use case 5.2 for live data acquisition by UTM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32975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410D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54D07BC0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CA26" w14:textId="77777777" w:rsidR="00BE22DF" w:rsidRPr="00A75C0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0F49" w14:textId="77777777" w:rsidR="00BE22DF" w:rsidRPr="00BE22DF" w:rsidRDefault="00C553DE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BE22DF" w:rsidRPr="00BE22DF">
                <w:rPr>
                  <w:rFonts w:eastAsia="Times New Roman"/>
                  <w:szCs w:val="18"/>
                  <w:lang w:eastAsia="ar-SA"/>
                </w:rPr>
                <w:t>S1-182053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4A8C" w14:textId="77777777" w:rsidR="00BE22DF" w:rsidRPr="00BE22DF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76BFD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AD55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FS_ID_UAS: potential requirements for </w:t>
            </w:r>
            <w:r w:rsidRPr="00195565">
              <w:rPr>
                <w:rFonts w:eastAsia="SimSun"/>
                <w:lang w:eastAsia="en-GB"/>
              </w:rPr>
              <w:t>live data acquisition by UTM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72DE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7216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21F825C9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52B5" w14:textId="77777777" w:rsidR="00BE22DF" w:rsidRPr="00A75C0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9E169" w14:textId="77777777" w:rsidR="00BE22DF" w:rsidRPr="00BE22DF" w:rsidRDefault="00C553DE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BE22DF" w:rsidRPr="00BE22DF">
                <w:rPr>
                  <w:rFonts w:eastAsia="Times New Roman"/>
                  <w:szCs w:val="18"/>
                  <w:lang w:eastAsia="ar-SA"/>
                </w:rPr>
                <w:t>S1-182054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7C6C" w14:textId="77777777" w:rsidR="00BE22DF" w:rsidRPr="00BE22DF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76BFD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F7B4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FS_ID_UAS: use case for distributed close-field separation service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97E46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11A9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424B4228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E5BFF" w14:textId="77777777" w:rsidR="00BE22DF" w:rsidRPr="00A75C0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2685" w14:textId="77777777" w:rsidR="00BE22DF" w:rsidRPr="00BE22DF" w:rsidRDefault="00C553DE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BE22DF" w:rsidRPr="00BE22DF">
                <w:rPr>
                  <w:rFonts w:eastAsia="Times New Roman"/>
                  <w:szCs w:val="18"/>
                  <w:lang w:eastAsia="ar-SA"/>
                </w:rPr>
                <w:t>S1-182055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E90D6" w14:textId="77777777" w:rsidR="00BE22DF" w:rsidRPr="00BE22DF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76BFD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3763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FS_ID_UAS: use case </w:t>
            </w:r>
            <w:r w:rsidRPr="004E2655">
              <w:rPr>
                <w:rFonts w:eastAsia="SimSun"/>
                <w:lang w:eastAsia="en-GB"/>
              </w:rPr>
              <w:t>for local broadcast of UAS identity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49C0B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2BFC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21F5B1C2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C9AD" w14:textId="77777777" w:rsidR="00BE22DF" w:rsidRPr="00A75C05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E730" w14:textId="77777777" w:rsidR="00BE22DF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BE22DF" w:rsidRPr="00BE22DF">
                <w:rPr>
                  <w:rFonts w:eastAsia="Times New Roman" w:cs="Arial"/>
                  <w:szCs w:val="18"/>
                  <w:lang w:eastAsia="ar-SA"/>
                </w:rPr>
                <w:t>S1-182092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E125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37F0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22DF">
              <w:rPr>
                <w:rFonts w:eastAsia="Times New Roman" w:cs="Arial"/>
                <w:szCs w:val="18"/>
                <w:lang w:eastAsia="ar-SA"/>
              </w:rPr>
              <w:t>New use case for detection and management of a rogue UAS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B073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29CF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0EA786FE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24DC" w14:textId="77777777" w:rsidR="00BE22DF" w:rsidRPr="00A75C05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ED67" w14:textId="77777777" w:rsidR="00BE22DF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BE22DF" w:rsidRPr="00BE22DF">
                <w:rPr>
                  <w:rFonts w:eastAsia="Times New Roman" w:cs="Arial"/>
                  <w:szCs w:val="18"/>
                  <w:lang w:eastAsia="ar-SA"/>
                </w:rPr>
                <w:t>S1-182099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6E51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22DF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1AD3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22DF">
              <w:rPr>
                <w:rFonts w:eastAsia="Times New Roman" w:cs="Arial"/>
                <w:szCs w:val="18"/>
                <w:lang w:eastAsia="ar-SA"/>
              </w:rPr>
              <w:t>Cloud-based NLOS UAV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E0518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2789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0E7B3120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2780B" w14:textId="77777777" w:rsidR="00F471B0" w:rsidRPr="00A75C05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198F" w14:textId="77777777" w:rsidR="00F471B0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F471B0" w:rsidRPr="00BE22DF">
                <w:rPr>
                  <w:rFonts w:eastAsia="Times New Roman"/>
                  <w:szCs w:val="18"/>
                  <w:lang w:eastAsia="ar-SA"/>
                </w:rPr>
                <w:t>S1-182205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55B71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1C563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ID_UAS – Use case of UAV type identification.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1771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37E6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2A1D26B9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83F71" w14:textId="77777777" w:rsidR="00F471B0" w:rsidRPr="00A75C05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88F9" w14:textId="77777777" w:rsidR="00F471B0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F471B0" w:rsidRPr="00BE22DF">
                <w:rPr>
                  <w:rFonts w:eastAsia="Times New Roman"/>
                  <w:szCs w:val="18"/>
                  <w:lang w:eastAsia="ar-SA"/>
                </w:rPr>
                <w:t>S1-182207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97C3" w14:textId="77777777" w:rsidR="00F471B0" w:rsidRPr="00F471B0" w:rsidRDefault="00F471B0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471B0">
              <w:rPr>
                <w:rFonts w:eastAsia="SimSun"/>
                <w:lang w:eastAsia="en-GB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15D7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ID_UAS – </w:t>
            </w:r>
            <w:r w:rsidRPr="00F471B0">
              <w:rPr>
                <w:rFonts w:eastAsia="SimSun"/>
                <w:lang w:eastAsia="en-GB"/>
              </w:rPr>
              <w:t>Use case of UAV fly range restriction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B8A3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35C1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21CE832D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598E" w14:textId="77777777" w:rsidR="00F471B0" w:rsidRPr="00A75C05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67F6" w14:textId="77777777" w:rsidR="00F471B0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F471B0" w:rsidRPr="00BE22DF">
                <w:rPr>
                  <w:rFonts w:eastAsia="Times New Roman"/>
                  <w:szCs w:val="18"/>
                  <w:lang w:eastAsia="ar-SA"/>
                </w:rPr>
                <w:t>S1-182208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43E3A" w14:textId="77777777" w:rsidR="00F471B0" w:rsidRPr="00F471B0" w:rsidRDefault="00F471B0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471B0">
              <w:rPr>
                <w:rFonts w:eastAsia="SimSun"/>
                <w:lang w:eastAsia="en-GB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2CA1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ID_UAS – off-network UAV identification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1C77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DE45B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481389FC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229A" w14:textId="77777777" w:rsidR="00F471B0" w:rsidRPr="00A75C05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2BD7" w14:textId="77777777" w:rsidR="00F471B0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F471B0" w:rsidRPr="00BE22DF">
                <w:rPr>
                  <w:rFonts w:eastAsia="Times New Roman"/>
                  <w:szCs w:val="18"/>
                  <w:lang w:eastAsia="ar-SA"/>
                </w:rPr>
                <w:t>S1-182299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8BEF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0579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FS_ID_UAS: Use case for UAS Discovery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CEE4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FC2A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56BDD198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6143" w14:textId="77777777" w:rsidR="00F471B0" w:rsidRPr="00A75C05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2394" w14:textId="77777777" w:rsidR="00F471B0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F471B0" w:rsidRPr="00BE22DF">
                <w:rPr>
                  <w:rFonts w:eastAsia="Times New Roman"/>
                  <w:szCs w:val="18"/>
                  <w:lang w:eastAsia="ar-SA"/>
                </w:rPr>
                <w:t>S1-182300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AAF3F" w14:textId="77777777" w:rsidR="00F471B0" w:rsidRPr="00F471B0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0A74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1CC7D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FS_ID_UAS: Use case of UAS Based Remote Inspection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D7FD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0D310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434922EA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AAAE" w14:textId="77777777" w:rsidR="00F471B0" w:rsidRPr="00A75C05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6B5B7" w14:textId="77777777" w:rsidR="00F471B0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F471B0" w:rsidRPr="00BE22DF">
                <w:rPr>
                  <w:rFonts w:eastAsia="Times New Roman"/>
                  <w:szCs w:val="18"/>
                  <w:lang w:eastAsia="ar-SA"/>
                </w:rPr>
                <w:t>S1-182301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2BE3" w14:textId="77777777" w:rsidR="00F471B0" w:rsidRPr="00F471B0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0A74">
              <w:rPr>
                <w:rFonts w:eastAsia="Times New Roman" w:cs="Arial"/>
                <w:szCs w:val="18"/>
                <w:lang w:eastAsia="ar-SA"/>
              </w:rPr>
              <w:t>Intel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E676C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FS_ID_UAS: Use case of UAS Identification via UAV Controller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90C5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8BD0B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471B0" w:rsidRPr="00F14622" w14:paraId="79B43408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55A1" w14:textId="77777777" w:rsidR="00F471B0" w:rsidRPr="00A75C05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ED89" w14:textId="77777777" w:rsidR="00F471B0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F471B0" w:rsidRPr="00BE22DF">
                <w:rPr>
                  <w:rFonts w:eastAsia="Times New Roman"/>
                  <w:szCs w:val="18"/>
                  <w:lang w:eastAsia="ar-SA"/>
                </w:rPr>
                <w:t>S1-182203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77C2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4943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ID_UAS – additional consideration for security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4584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98F0" w14:textId="77777777" w:rsidR="00F471B0" w:rsidRPr="00F14622" w:rsidRDefault="00F471B0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05E53ACC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190F" w14:textId="77777777" w:rsidR="00BE22DF" w:rsidRPr="00A75C05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1B8E" w14:textId="77777777" w:rsidR="00BE22DF" w:rsidRPr="00BE22DF" w:rsidRDefault="00C553DE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BE22DF" w:rsidRPr="00BE22DF">
                <w:rPr>
                  <w:rFonts w:eastAsia="Times New Roman"/>
                  <w:szCs w:val="18"/>
                  <w:lang w:eastAsia="ar-SA"/>
                </w:rPr>
                <w:t>S1-182060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FEE2" w14:textId="77777777" w:rsidR="00BE22DF" w:rsidRPr="00BE22DF" w:rsidRDefault="00BE22DF" w:rsidP="002F5AE7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76BFD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1E50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FS_ID_UAS: c</w:t>
            </w:r>
            <w:r w:rsidRPr="00123F2B">
              <w:rPr>
                <w:rFonts w:eastAsia="SimSun"/>
                <w:lang w:eastAsia="en-GB"/>
              </w:rPr>
              <w:t>onsiderations on identity value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2A06F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6CBB" w14:textId="77777777" w:rsidR="00BE22DF" w:rsidRPr="00F14622" w:rsidRDefault="00BE22DF" w:rsidP="002F5AE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73ED9EB3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D5710" w14:textId="77777777" w:rsidR="00BE22DF" w:rsidRPr="00A75C0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C813" w14:textId="77777777" w:rsidR="00BE22DF" w:rsidRPr="00BE22DF" w:rsidRDefault="00C553DE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BE22DF" w:rsidRPr="00BE22DF">
                <w:rPr>
                  <w:rFonts w:eastAsia="Times New Roman"/>
                  <w:szCs w:val="18"/>
                  <w:lang w:eastAsia="ar-SA"/>
                </w:rPr>
                <w:t>S1-182056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52A69" w14:textId="77777777" w:rsidR="00BE22DF" w:rsidRPr="00BE22DF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76BFD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F01C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FS_ID_UAS: consolidated potential requirements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46A6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3E66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66B4069C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3C73" w14:textId="77777777" w:rsidR="00BE22DF" w:rsidRPr="00A75C05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F8B2" w14:textId="77777777" w:rsidR="00BE22DF" w:rsidRPr="00BE22DF" w:rsidRDefault="00C553DE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BE22DF" w:rsidRPr="00BE22DF">
                <w:rPr>
                  <w:rFonts w:eastAsia="Times New Roman"/>
                  <w:szCs w:val="18"/>
                  <w:lang w:eastAsia="ar-SA"/>
                </w:rPr>
                <w:t>S1-182057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944F" w14:textId="77777777" w:rsidR="00BE22DF" w:rsidRPr="00BE22DF" w:rsidRDefault="00BE22DF" w:rsidP="00BE22D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76BFD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C9E20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FS_ID_UAS: conclusion and recommendation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FC2E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4048" w14:textId="77777777" w:rsidR="00BE22DF" w:rsidRPr="00F14622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07DFF" w:rsidRPr="00A75C05" w14:paraId="0C3967FC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60167" w14:textId="77777777" w:rsidR="00107DFF" w:rsidRPr="0052784B" w:rsidRDefault="00107DFF" w:rsidP="00C27E95">
            <w:pPr>
              <w:snapToGrid w:val="0"/>
              <w:spacing w:after="0" w:line="240" w:lineRule="auto"/>
            </w:pPr>
            <w:r w:rsidRPr="0052784B">
              <w:t>WID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80B7" w14:textId="77777777" w:rsidR="00107DFF" w:rsidRPr="0052784B" w:rsidRDefault="00C553DE" w:rsidP="00C27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107DFF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S1-182058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E472" w14:textId="77777777" w:rsidR="00107DFF" w:rsidRPr="00A75C05" w:rsidRDefault="00107DFF" w:rsidP="00C27E95">
            <w:pPr>
              <w:snapToGrid w:val="0"/>
              <w:spacing w:after="0" w:line="240" w:lineRule="auto"/>
            </w:pPr>
            <w:r>
              <w:t>Qualcomm Incorporated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9578" w14:textId="77777777" w:rsidR="00107DFF" w:rsidRPr="00A75C05" w:rsidRDefault="00107DFF" w:rsidP="00C27E95">
            <w:pPr>
              <w:snapToGrid w:val="0"/>
              <w:spacing w:after="0" w:line="240" w:lineRule="auto"/>
            </w:pPr>
            <w:r w:rsidRPr="0063728C">
              <w:t>New WID on Remote Identification of Unmanned Aerial Systems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154E" w14:textId="77777777" w:rsidR="00107DFF" w:rsidRPr="00A75C05" w:rsidRDefault="00107DFF" w:rsidP="00C27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1CB7" w14:textId="77777777" w:rsidR="00107DFF" w:rsidRPr="00A75C05" w:rsidRDefault="00107DFF" w:rsidP="00C27E9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728C">
              <w:rPr>
                <w:rFonts w:eastAsia="Arial Unicode MS" w:cs="Arial"/>
                <w:szCs w:val="18"/>
                <w:highlight w:val="yellow"/>
                <w:lang w:eastAsia="ar-SA"/>
              </w:rPr>
              <w:t>Needs fo</w:t>
            </w:r>
            <w:r>
              <w:rPr>
                <w:rFonts w:eastAsia="Arial Unicode MS" w:cs="Arial"/>
                <w:szCs w:val="18"/>
                <w:highlight w:val="yellow"/>
                <w:lang w:eastAsia="ar-SA"/>
              </w:rPr>
              <w:t>u</w:t>
            </w:r>
            <w:r w:rsidRPr="0063728C">
              <w:rPr>
                <w:rFonts w:eastAsia="Arial Unicode MS" w:cs="Arial"/>
                <w:szCs w:val="18"/>
                <w:highlight w:val="yellow"/>
                <w:lang w:eastAsia="ar-SA"/>
              </w:rPr>
              <w:t>r supporting companies</w:t>
            </w:r>
          </w:p>
        </w:tc>
      </w:tr>
      <w:tr w:rsidR="00BE22DF" w:rsidRPr="00F14622" w14:paraId="11EC64F5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6E83A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BCCC72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2FC0F27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ADE0790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D19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407D19">
              <w:rPr>
                <w:rFonts w:eastAsia="Times New Roman" w:cs="Arial"/>
                <w:szCs w:val="18"/>
                <w:lang w:eastAsia="ar-SA"/>
              </w:rPr>
              <w:t xml:space="preserve"> to 22.825 on enhancement on initial UAV authorization operation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2D4E238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BF7866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13527B67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4E9B364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493D980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70BB2A1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6D0ADFE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D19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407D19">
              <w:rPr>
                <w:rFonts w:eastAsia="Times New Roman" w:cs="Arial"/>
                <w:szCs w:val="18"/>
                <w:lang w:eastAsia="ar-SA"/>
              </w:rPr>
              <w:t xml:space="preserve"> to 22.825 on additional consideration for security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AFCB82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91EF2B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6B42B3B3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54C9E0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5D17DB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0D02861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CA9B787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D19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407D19">
              <w:rPr>
                <w:rFonts w:eastAsia="Times New Roman" w:cs="Arial"/>
                <w:szCs w:val="18"/>
                <w:lang w:eastAsia="ar-SA"/>
              </w:rPr>
              <w:t xml:space="preserve"> to 22.825 on Use case of UAV type identification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F288EB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47B5A4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110C8009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8F4C16D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0AD65E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72B8A76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C6BC382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D19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407D19">
              <w:rPr>
                <w:rFonts w:eastAsia="Times New Roman" w:cs="Arial"/>
                <w:szCs w:val="18"/>
                <w:lang w:eastAsia="ar-SA"/>
              </w:rPr>
              <w:t xml:space="preserve"> to 22.825 on Use case of UAV fly range restriction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D3828C5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80DF89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22DF" w:rsidRPr="00F14622" w14:paraId="2D69CC0F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989703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D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E61B58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S1-182306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B3BCDC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611F1D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D19">
              <w:rPr>
                <w:rFonts w:eastAsia="Times New Roman" w:cs="Arial"/>
                <w:szCs w:val="18"/>
                <w:lang w:eastAsia="ar-SA"/>
              </w:rPr>
              <w:t>pCR</w:t>
            </w:r>
            <w:proofErr w:type="spellEnd"/>
            <w:r w:rsidRPr="00407D19">
              <w:rPr>
                <w:rFonts w:eastAsia="Times New Roman" w:cs="Arial"/>
                <w:szCs w:val="18"/>
                <w:lang w:eastAsia="ar-SA"/>
              </w:rPr>
              <w:t xml:space="preserve"> to 22.825 on off-network UAV identification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F3512F" w14:textId="77777777" w:rsidR="00BE22DF" w:rsidRPr="00407D19" w:rsidRDefault="00407D19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D1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47E5402" w14:textId="77777777" w:rsidR="00BE22DF" w:rsidRPr="00407D19" w:rsidRDefault="00BE22DF" w:rsidP="00BE22D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85667" w:rsidRPr="00B81C05" w14:paraId="24E02A97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4EC634B0" w14:textId="77777777" w:rsidR="00985667" w:rsidRPr="00B81C05" w:rsidRDefault="00985667" w:rsidP="00F14622">
            <w:pPr>
              <w:pStyle w:val="Heading3"/>
            </w:pPr>
            <w:r>
              <w:lastRenderedPageBreak/>
              <w:t>FS_ID_UAS+FS_V2XIMP drafting session information and FS_ID_UAS Output</w:t>
            </w:r>
          </w:p>
        </w:tc>
      </w:tr>
      <w:tr w:rsidR="00985667" w:rsidRPr="00A75C05" w14:paraId="2DEC8604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B6DA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946D" w14:textId="77777777" w:rsidR="00985667" w:rsidRPr="00197B46" w:rsidRDefault="00C553DE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0" w:history="1">
              <w:r w:rsidR="00985667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353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DB29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8B44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FS_ID_UAS+FS_V2XIMP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723E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7364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5667" w:rsidRPr="00A75C05" w14:paraId="016D9DB3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1441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E26C" w14:textId="77777777" w:rsidR="00985667" w:rsidRPr="00197B46" w:rsidRDefault="00C553DE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1" w:history="1">
              <w:r w:rsidR="00985667" w:rsidRPr="00197B46">
                <w:rPr>
                  <w:rStyle w:val="Hyperlink"/>
                  <w:rFonts w:cs="Arial"/>
                </w:rPr>
                <w:t>S1-182</w:t>
              </w:r>
              <w:r w:rsidR="00197B46">
                <w:rPr>
                  <w:rStyle w:val="Hyperlink"/>
                  <w:rFonts w:cs="Arial"/>
                </w:rPr>
                <w:t>354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16C9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F6C9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FS_ID_UAS+FS_V2XIMP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47B8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61B8" w14:textId="77777777" w:rsidR="00985667" w:rsidRPr="00D66E9C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5667" w:rsidRPr="00A75C05" w14:paraId="3A20BD86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84F0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CBC6" w14:textId="77777777" w:rsidR="00985667" w:rsidRPr="00197B46" w:rsidRDefault="00985667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197B46">
              <w:rPr>
                <w:rStyle w:val="Hyperlink"/>
                <w:rFonts w:cs="Arial"/>
              </w:rPr>
              <w:t>S1-182</w:t>
            </w:r>
            <w:r w:rsidR="00197B46">
              <w:rPr>
                <w:rStyle w:val="Hyperlink"/>
                <w:rFonts w:cs="Arial"/>
              </w:rPr>
              <w:t>355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D2F0B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70BE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825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 w:rsidR="00F14622"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0842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A0A6" w14:textId="77777777" w:rsidR="00985667" w:rsidRPr="00156AC9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85667" w:rsidRPr="00A75C05" w14:paraId="400F74E4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8085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22B1" w14:textId="77777777" w:rsidR="00985667" w:rsidRPr="00197B46" w:rsidRDefault="00985667" w:rsidP="00F1462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 w:rsidRPr="00197B46">
              <w:rPr>
                <w:rStyle w:val="Hyperlink"/>
                <w:rFonts w:cs="Arial"/>
              </w:rPr>
              <w:t>S1-182</w:t>
            </w:r>
            <w:r w:rsidR="00197B46">
              <w:rPr>
                <w:rStyle w:val="Hyperlink"/>
                <w:rFonts w:cs="Arial"/>
              </w:rPr>
              <w:t>356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B8DE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EAF3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Cover page for presentation of TR22.</w:t>
            </w:r>
            <w:r w:rsidR="00F14622">
              <w:rPr>
                <w:rFonts w:eastAsia="Times New Roman" w:cs="Arial"/>
                <w:szCs w:val="18"/>
                <w:lang w:eastAsia="ar-SA"/>
              </w:rPr>
              <w:t>825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.</w:t>
            </w:r>
            <w:r w:rsidR="00F14622">
              <w:rPr>
                <w:rFonts w:eastAsia="Times New Roman" w:cs="Arial"/>
                <w:szCs w:val="18"/>
                <w:lang w:eastAsia="ar-SA"/>
              </w:rPr>
              <w:t>0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 xml:space="preserve">.0 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3EFF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AADB" w14:textId="77777777" w:rsidR="00985667" w:rsidRPr="00003002" w:rsidRDefault="00985667" w:rsidP="00F1462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2BD5" w:rsidRPr="00B04844" w14:paraId="36511D07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2C0426CC" w14:textId="77777777" w:rsidR="00E82BD5" w:rsidRPr="009504CA" w:rsidRDefault="00E82BD5" w:rsidP="00E82BD5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V2XIMP: </w:t>
            </w:r>
            <w:r w:rsidRPr="007205A7">
              <w:rPr>
                <w:lang w:val="it-IT"/>
              </w:rPr>
              <w:t xml:space="preserve">Study on Improvement of V2X Service Handling </w:t>
            </w:r>
            <w:r>
              <w:t>[</w:t>
            </w:r>
            <w:r>
              <w:rPr>
                <w:bCs/>
              </w:rPr>
              <w:t>SP-180247</w:t>
            </w:r>
            <w:r w:rsidRPr="009504CA">
              <w:rPr>
                <w:bCs/>
              </w:rPr>
              <w:t>]</w:t>
            </w:r>
          </w:p>
        </w:tc>
      </w:tr>
      <w:tr w:rsidR="00E82BD5" w:rsidRPr="00B04844" w14:paraId="16592F06" w14:textId="77777777" w:rsidTr="00107DFF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0D362DE" w14:textId="77777777" w:rsidR="00E82BD5" w:rsidRPr="004067FF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884C9DF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 22.886v16.0.0</w:t>
            </w:r>
          </w:p>
          <w:p w14:paraId="09414715" w14:textId="77777777" w:rsidR="00E82BD5" w:rsidRPr="00411066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2850A6A7" w14:textId="77777777" w:rsidR="00E82BD5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9162D16" w14:textId="77777777" w:rsidR="00E82BD5" w:rsidRPr="004070E3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TR22.886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TR22.886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14:paraId="22CC655C" w14:textId="77777777" w:rsidR="00E82BD5" w:rsidRPr="005767CB" w:rsidRDefault="00E82BD5" w:rsidP="00E82BD5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CF6591" w:rsidRPr="00CF6591" w14:paraId="66A25D52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C049" w14:textId="77777777" w:rsidR="00CF6591" w:rsidRPr="00A75C05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98D1" w14:textId="77777777" w:rsidR="00CF6591" w:rsidRPr="00CF6591" w:rsidRDefault="00C553D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CF6591" w:rsidRPr="00CF6591">
                <w:rPr>
                  <w:rFonts w:eastAsia="Times New Roman" w:cs="Arial"/>
                  <w:szCs w:val="18"/>
                  <w:lang w:eastAsia="ar-SA"/>
                </w:rPr>
                <w:t>S1-182046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18422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F014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FS_V2XIMP Consolidation of Requirements Set 1 - DP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52666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0FEB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F6591" w:rsidRPr="00CF6591" w14:paraId="470A1F33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30068" w14:textId="77777777" w:rsidR="00CF6591" w:rsidRPr="00A75C05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38C06" w14:textId="77777777" w:rsidR="00CF6591" w:rsidRPr="00CF6591" w:rsidRDefault="00C553D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CF6591" w:rsidRPr="00CF6591">
                <w:rPr>
                  <w:rFonts w:eastAsia="Times New Roman" w:cs="Arial"/>
                  <w:szCs w:val="18"/>
                  <w:lang w:eastAsia="ar-SA"/>
                </w:rPr>
                <w:t>S1-182047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6792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1805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>
              <w:rPr>
                <w:noProof/>
                <w:lang w:eastAsia="ko-KR"/>
              </w:rPr>
              <w:t>Consolidated requirements for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3255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2E1C2" w14:textId="77777777" w:rsid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WI code FS_V2XIMP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Rel-16 CR0023</w:t>
            </w:r>
            <w:r w:rsidRPr="00CF6591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eastAsia="ar-SA"/>
              </w:rPr>
              <w:t>F</w:t>
            </w:r>
          </w:p>
          <w:p w14:paraId="0D8BCB7C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highlight w:val="yellow"/>
                <w:lang w:eastAsia="ar-SA"/>
              </w:rPr>
              <w:t>Add Annex A to clause affected</w:t>
            </w:r>
          </w:p>
        </w:tc>
      </w:tr>
      <w:tr w:rsidR="00CF6591" w:rsidRPr="00CF6591" w14:paraId="7BF44346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BC87B" w14:textId="77777777" w:rsidR="00CF6591" w:rsidRPr="00A75C05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1888" w14:textId="77777777" w:rsidR="00CF6591" w:rsidRPr="00CF6591" w:rsidRDefault="00C553D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CF6591" w:rsidRPr="00CF6591">
                <w:rPr>
                  <w:rFonts w:eastAsia="Times New Roman" w:cs="Arial"/>
                  <w:szCs w:val="18"/>
                  <w:lang w:eastAsia="ar-SA"/>
                </w:rPr>
                <w:t>S1-182048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114B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35B4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>
              <w:rPr>
                <w:noProof/>
                <w:lang w:eastAsia="ko-KR"/>
              </w:rPr>
              <w:t>Correction to use cases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EA80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D523" w14:textId="77777777" w:rsid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WI code FS_V2XIMP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Rel-16 CR0024</w:t>
            </w:r>
            <w:r w:rsidR="0076383F">
              <w:rPr>
                <w:rFonts w:eastAsia="Times New Roman" w:cs="Arial"/>
                <w:szCs w:val="18"/>
                <w:lang w:eastAsia="ar-SA"/>
              </w:rPr>
              <w:t>R- Cat D</w:t>
            </w:r>
          </w:p>
          <w:p w14:paraId="266E991A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highlight w:val="yellow"/>
                <w:lang w:eastAsia="ar-SA"/>
              </w:rPr>
              <w:t>Check clauses affected</w:t>
            </w:r>
          </w:p>
        </w:tc>
      </w:tr>
      <w:tr w:rsidR="00CF6591" w:rsidRPr="00CF6591" w14:paraId="79FD8BC1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5C38C" w14:textId="77777777" w:rsidR="00CF6591" w:rsidRPr="00A75C05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BBA16" w14:textId="77777777" w:rsidR="00CF6591" w:rsidRPr="00CF6591" w:rsidRDefault="00C553D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CF6591" w:rsidRPr="00CF6591">
                <w:rPr>
                  <w:rFonts w:eastAsia="Times New Roman" w:cs="Arial"/>
                  <w:szCs w:val="18"/>
                  <w:lang w:eastAsia="ar-SA"/>
                </w:rPr>
                <w:t>S1-182049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AADF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EE6D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Pr="0076383F">
              <w:rPr>
                <w:rFonts w:eastAsia="Times New Roman" w:cs="Arial"/>
                <w:szCs w:val="18"/>
                <w:lang w:eastAsia="ar-SA"/>
              </w:rPr>
              <w:t>Different QoS prediction for different V2X users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9507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07AF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>
              <w:rPr>
                <w:rFonts w:eastAsia="Times New Roman" w:cs="Arial"/>
                <w:szCs w:val="18"/>
                <w:lang w:eastAsia="ar-SA"/>
              </w:rPr>
              <w:t xml:space="preserve"> Rel-16 CR0025</w:t>
            </w:r>
            <w:r w:rsidRPr="00CF6591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CF6591" w:rsidRPr="00CF6591" w14:paraId="14C7F328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5A63" w14:textId="77777777" w:rsidR="00CF6591" w:rsidRPr="00A75C05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3166" w14:textId="77777777" w:rsidR="00CF6591" w:rsidRPr="00CF6591" w:rsidRDefault="00C553D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CF6591" w:rsidRPr="00CF6591">
                <w:rPr>
                  <w:rFonts w:eastAsia="Times New Roman" w:cs="Arial"/>
                  <w:szCs w:val="18"/>
                  <w:lang w:eastAsia="ar-SA"/>
                </w:rPr>
                <w:t>S1-182050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010E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3840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="0076383F" w:rsidRPr="0076383F">
              <w:rPr>
                <w:rFonts w:eastAsia="Times New Roman" w:cs="Arial"/>
                <w:szCs w:val="18"/>
                <w:lang w:eastAsia="ar-SA"/>
              </w:rPr>
              <w:t>QoS aspect for extended sensor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B1A3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19182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>
              <w:rPr>
                <w:rFonts w:eastAsia="Times New Roman" w:cs="Arial"/>
                <w:szCs w:val="18"/>
                <w:lang w:eastAsia="ar-SA"/>
              </w:rPr>
              <w:t xml:space="preserve"> Rel-16 CR0026</w:t>
            </w:r>
            <w:r w:rsidRPr="00CF6591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CF6591" w:rsidRPr="00CF6591" w14:paraId="20DEE633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1195" w14:textId="77777777" w:rsidR="00CF6591" w:rsidRPr="00A75C05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768FA" w14:textId="77777777" w:rsidR="00CF6591" w:rsidRPr="00CF6591" w:rsidRDefault="00C553D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CF6591" w:rsidRPr="00CF6591">
                <w:rPr>
                  <w:rFonts w:eastAsia="Times New Roman" w:cs="Arial"/>
                  <w:szCs w:val="18"/>
                  <w:lang w:eastAsia="ar-SA"/>
                </w:rPr>
                <w:t>S1-182134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3594" w14:textId="77777777" w:rsidR="00CF6591" w:rsidRPr="00CF6591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50D5C">
              <w:rPr>
                <w:rFonts w:hint="eastAsia"/>
                <w:noProof/>
                <w:lang w:eastAsia="zh-CN"/>
              </w:rPr>
              <w:t>Tencent</w:t>
            </w:r>
            <w:r>
              <w:rPr>
                <w:noProof/>
                <w:lang w:eastAsia="zh-CN"/>
              </w:rPr>
              <w:t>, China Telecom, China Mobile</w:t>
            </w:r>
            <w:r>
              <w:rPr>
                <w:rFonts w:hint="eastAsia"/>
                <w:noProof/>
                <w:lang w:eastAsia="zh-CN"/>
              </w:rPr>
              <w:t>, OPPO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B6B39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="0076383F" w:rsidRPr="00D50D5C">
              <w:rPr>
                <w:rFonts w:hint="eastAsia"/>
                <w:noProof/>
                <w:lang w:eastAsia="zh-CN"/>
              </w:rPr>
              <w:t xml:space="preserve">MEC </w:t>
            </w:r>
            <w:r w:rsidR="0076383F">
              <w:rPr>
                <w:noProof/>
                <w:lang w:eastAsia="zh-CN"/>
              </w:rPr>
              <w:t xml:space="preserve">Support </w:t>
            </w:r>
            <w:r w:rsidR="0076383F" w:rsidRPr="00D50D5C">
              <w:rPr>
                <w:rFonts w:hint="eastAsia"/>
                <w:noProof/>
                <w:lang w:eastAsia="zh-CN"/>
              </w:rPr>
              <w:t>for V2X</w:t>
            </w:r>
            <w:r w:rsidR="0076383F">
              <w:rPr>
                <w:noProof/>
                <w:lang w:eastAsia="zh-CN"/>
              </w:rPr>
              <w:t xml:space="preserve"> Use Cases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384E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F6EF" w14:textId="77777777" w:rsidR="00CF6591" w:rsidRPr="00CF6591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591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>
              <w:rPr>
                <w:rFonts w:eastAsia="Times New Roman" w:cs="Arial"/>
                <w:szCs w:val="18"/>
                <w:lang w:eastAsia="ar-SA"/>
              </w:rPr>
              <w:t xml:space="preserve"> Rel-16 CR0027</w:t>
            </w:r>
            <w:r w:rsidRPr="00CF6591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CF6591" w:rsidRPr="00CF6591" w14:paraId="0EBDA0BA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31EEEC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3B30">
              <w:rPr>
                <w:rFonts w:eastAsia="Times New Roman" w:cs="Arial"/>
                <w:szCs w:val="18"/>
                <w:lang w:eastAsia="ar-SA"/>
              </w:rPr>
              <w:t>C</w:t>
            </w:r>
            <w:r w:rsidR="0076383F" w:rsidRPr="00F63B30">
              <w:rPr>
                <w:rFonts w:eastAsia="Times New Roman" w:cs="Arial"/>
                <w:szCs w:val="18"/>
                <w:lang w:eastAsia="ar-SA"/>
              </w:rPr>
              <w:t>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A796A5" w14:textId="77777777" w:rsidR="00CF6591" w:rsidRPr="00F63B30" w:rsidRDefault="00C553D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CF6591" w:rsidRPr="00F63B30">
                <w:rPr>
                  <w:rFonts w:eastAsia="Times New Roman" w:cs="Arial"/>
                  <w:szCs w:val="18"/>
                  <w:lang w:eastAsia="ar-SA"/>
                </w:rPr>
                <w:t>S1-182219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B19A5" w14:textId="77777777" w:rsidR="00CF6591" w:rsidRPr="00F63B30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3C9C0" w14:textId="77777777" w:rsidR="00CF6591" w:rsidRPr="00F63B30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F996E" w14:textId="6264F9F3" w:rsidR="00CF6591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Revised to S1-182627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DB9CB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63B30" w:rsidRPr="00CF6591" w14:paraId="37B15097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2F2E" w14:textId="3BDE5F3F" w:rsidR="00F63B30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3B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C989" w14:textId="049DFC22" w:rsidR="00F63B30" w:rsidRPr="00F63B30" w:rsidRDefault="00C553D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F63B30" w:rsidRPr="00F63B3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S1-182627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4DBD" w14:textId="0EBC1156" w:rsidR="00F63B30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BEB47" w14:textId="5FF1D7F2" w:rsidR="00F63B30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F5A9" w14:textId="77777777" w:rsidR="00F63B30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627CA" w14:textId="286D9363" w:rsidR="00F63B30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Revision of S1-182219.</w:t>
            </w:r>
          </w:p>
        </w:tc>
      </w:tr>
      <w:tr w:rsidR="00CF6591" w:rsidRPr="00CF6591" w14:paraId="1AC6A7C7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BBC57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0514FE" w14:textId="77777777" w:rsidR="00CF6591" w:rsidRPr="00F63B30" w:rsidRDefault="00C553D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CF6591" w:rsidRPr="00F63B30">
                <w:rPr>
                  <w:rFonts w:eastAsia="Times New Roman" w:cs="Arial"/>
                  <w:szCs w:val="18"/>
                  <w:lang w:eastAsia="ar-SA"/>
                </w:rPr>
                <w:t>S1-182221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347BD" w14:textId="77777777" w:rsidR="00CF6591" w:rsidRPr="00F63B30" w:rsidRDefault="0076383F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3F40E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 xml:space="preserve">CR22.886v16.0.0: </w:t>
            </w:r>
            <w:r w:rsidR="0076383F" w:rsidRPr="00F63B30">
              <w:rPr>
                <w:noProof/>
                <w:lang w:eastAsia="ko-KR"/>
              </w:rPr>
              <w:t>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68120" w14:textId="329581B3" w:rsidR="00CF6591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Revised to S1-182501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45967" w14:textId="77777777" w:rsidR="00CF6591" w:rsidRPr="00F63B30" w:rsidRDefault="00CF6591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WI code FS_V2XIMP</w:t>
            </w:r>
            <w:r w:rsidR="0076383F" w:rsidRPr="00F63B30">
              <w:rPr>
                <w:rFonts w:eastAsia="Times New Roman" w:cs="Arial"/>
                <w:szCs w:val="18"/>
                <w:lang w:eastAsia="ar-SA"/>
              </w:rPr>
              <w:t xml:space="preserve"> Rel-16 CR0028</w:t>
            </w:r>
            <w:r w:rsidRPr="00F63B30">
              <w:rPr>
                <w:rFonts w:eastAsia="Times New Roman" w:cs="Arial"/>
                <w:szCs w:val="18"/>
                <w:lang w:eastAsia="ar-SA"/>
              </w:rPr>
              <w:t>R- Cat B</w:t>
            </w:r>
          </w:p>
        </w:tc>
      </w:tr>
      <w:tr w:rsidR="00F63B30" w:rsidRPr="00CF6591" w14:paraId="61CEA144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B1D3" w14:textId="4B3E7C12" w:rsidR="00F63B30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6C111" w14:textId="3379304B" w:rsidR="00F63B30" w:rsidRPr="00F63B30" w:rsidRDefault="00C553DE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F63B30" w:rsidRPr="00F63B3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S1-182501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AC13" w14:textId="565A828E" w:rsidR="00F63B30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3B54" w14:textId="694F55A7" w:rsidR="00F63B30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CR22.886v16.0.0: QoS list to support V2X critical applications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EB0C" w14:textId="77777777" w:rsidR="00F63B30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0D37" w14:textId="4A7A2C94" w:rsid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i/>
                <w:szCs w:val="18"/>
                <w:lang w:eastAsia="ar-SA"/>
              </w:rPr>
              <w:t>WI code FS_V2XIMP Rel-16 CR0028R- Cat B</w:t>
            </w:r>
          </w:p>
          <w:p w14:paraId="1CC8E38F" w14:textId="372A9BAD" w:rsidR="00F63B30" w:rsidRPr="00F63B30" w:rsidRDefault="00F63B30" w:rsidP="00CF65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B30">
              <w:rPr>
                <w:rFonts w:eastAsia="Times New Roman" w:cs="Arial"/>
                <w:szCs w:val="18"/>
                <w:lang w:eastAsia="ar-SA"/>
              </w:rPr>
              <w:t>Revision of S1-182221.</w:t>
            </w:r>
          </w:p>
        </w:tc>
      </w:tr>
      <w:tr w:rsidR="00107DFF" w:rsidRPr="00A75C05" w14:paraId="308253F7" w14:textId="77777777" w:rsidTr="00107DFF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BD7C" w14:textId="77777777" w:rsidR="00107DFF" w:rsidRPr="0052784B" w:rsidRDefault="00107DFF" w:rsidP="00C27E95">
            <w:pPr>
              <w:snapToGrid w:val="0"/>
              <w:spacing w:after="0" w:line="240" w:lineRule="auto"/>
            </w:pPr>
            <w:proofErr w:type="spellStart"/>
            <w:r w:rsidRPr="0052784B">
              <w:t>Cont</w:t>
            </w:r>
            <w:proofErr w:type="spellEnd"/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30FD" w14:textId="77777777" w:rsidR="00107DFF" w:rsidRPr="0052784B" w:rsidRDefault="00C553DE" w:rsidP="00C27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107DFF" w:rsidRPr="00A319D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S1-182116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25D1" w14:textId="77777777" w:rsidR="00107DFF" w:rsidRPr="00A75C05" w:rsidRDefault="00107DFF" w:rsidP="00C27E95">
            <w:pPr>
              <w:snapToGrid w:val="0"/>
              <w:spacing w:after="0" w:line="240" w:lineRule="auto"/>
            </w:pPr>
            <w:r>
              <w:t>LG Electronics</w:t>
            </w:r>
          </w:p>
        </w:tc>
        <w:tc>
          <w:tcPr>
            <w:tcW w:w="5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767A" w14:textId="77777777" w:rsidR="00107DFF" w:rsidRPr="00A75C05" w:rsidRDefault="00107DFF" w:rsidP="00C27E95">
            <w:pPr>
              <w:snapToGrid w:val="0"/>
              <w:spacing w:after="0" w:line="240" w:lineRule="auto"/>
            </w:pPr>
            <w:r w:rsidRPr="0063728C">
              <w:t>Way forward on normative phase of FS_V2XIMP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FEF5" w14:textId="77777777" w:rsidR="00107DFF" w:rsidRPr="00A75C05" w:rsidRDefault="00107DFF" w:rsidP="00C27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F8A2" w14:textId="77777777" w:rsidR="00107DFF" w:rsidRPr="00A75C05" w:rsidRDefault="00107DFF" w:rsidP="00C27E9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F45489" w14:paraId="10CFD08E" w14:textId="77777777" w:rsidTr="00107DFF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21F2B60" w14:textId="77777777" w:rsidR="007E425C" w:rsidRPr="00F45489" w:rsidRDefault="007E425C" w:rsidP="007E425C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7E425C" w:rsidRPr="005D041D" w14:paraId="5A2B06E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806D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88D9" w14:textId="6774DCF5" w:rsidR="007E425C" w:rsidRPr="00034E3B" w:rsidRDefault="00C87A7B" w:rsidP="00C87A7B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034E3B">
              <w:rPr>
                <w:color w:val="0070C0"/>
              </w:rPr>
              <w:t>S1-182501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DCFF6" w14:textId="71BE74D8" w:rsidR="007E425C" w:rsidRPr="002B0545" w:rsidRDefault="00F63B30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S1-182221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F61F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1D05D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561B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60FCB14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9AA3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04231" w14:textId="1F584D81" w:rsidR="007E425C" w:rsidRPr="00034E3B" w:rsidRDefault="00C87A7B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</w:t>
            </w:r>
            <w:r w:rsidR="005839C2" w:rsidRPr="00034E3B">
              <w:rPr>
                <w:color w:val="0070C0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84FFC" w14:textId="77777777" w:rsidR="007E425C" w:rsidRPr="002B0545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12586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819C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284C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14A2288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A613D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3694" w14:textId="7451A7D9" w:rsidR="007E425C" w:rsidRPr="00034E3B" w:rsidRDefault="00C87A7B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</w:t>
            </w:r>
            <w:r w:rsidR="005839C2" w:rsidRPr="00034E3B">
              <w:rPr>
                <w:color w:val="0070C0"/>
              </w:rPr>
              <w:t>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A84D" w14:textId="77777777" w:rsidR="007E425C" w:rsidRPr="002B0545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7853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E6A4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D6ED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3C250EC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8222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29F2" w14:textId="6FEDCFE9" w:rsidR="007E425C" w:rsidRPr="00034E3B" w:rsidRDefault="00C87A7B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</w:t>
            </w:r>
            <w:r w:rsidR="005839C2" w:rsidRPr="00034E3B">
              <w:rPr>
                <w:color w:val="0070C0"/>
              </w:rPr>
              <w:t>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E95A" w14:textId="77777777" w:rsidR="007E425C" w:rsidRPr="00326CE8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03A1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FA79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DCA1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2929FBE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306C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A5A7" w14:textId="7AD676DB" w:rsidR="007E425C" w:rsidRPr="00034E3B" w:rsidRDefault="00C87A7B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</w:t>
            </w:r>
            <w:r w:rsidR="005839C2" w:rsidRPr="00034E3B">
              <w:rPr>
                <w:color w:val="0070C0"/>
              </w:rPr>
              <w:t>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F2C8" w14:textId="77777777" w:rsidR="007E425C" w:rsidRPr="002B0545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807A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AD67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08A3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4465514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B616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518A" w14:textId="7BADEE8B" w:rsidR="007E425C" w:rsidRPr="00034E3B" w:rsidRDefault="005839C2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1C62" w14:textId="77777777" w:rsidR="007E425C" w:rsidRPr="002B0545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C22E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A2BBC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C103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5FCD143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EBAD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D58B6" w14:textId="0F0D8AC9" w:rsidR="007E425C" w:rsidRPr="00034E3B" w:rsidRDefault="005839C2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2A8A" w14:textId="77777777" w:rsidR="007E425C" w:rsidRPr="002B0545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C39A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D220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CDAC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04E9EF73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DF9E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957A" w14:textId="1B212087" w:rsidR="007E425C" w:rsidRPr="00034E3B" w:rsidRDefault="005839C2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446F" w14:textId="77777777" w:rsidR="007E425C" w:rsidRPr="002B0545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2B5E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535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E6D9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2C6DA9A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AF60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A9E0" w14:textId="01F715B3" w:rsidR="007E425C" w:rsidRPr="00034E3B" w:rsidRDefault="005839C2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S1-182509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D276" w14:textId="77777777" w:rsidR="007E425C" w:rsidRPr="002B0545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DBC6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0BC7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AAC3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425C" w:rsidRPr="005D041D" w14:paraId="4B6E97D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F31F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9241" w14:textId="5E660419" w:rsidR="007E425C" w:rsidRPr="00034E3B" w:rsidRDefault="005839C2" w:rsidP="00C87A7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7E9D" w14:textId="77777777" w:rsidR="007E425C" w:rsidRPr="002B0545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0CF2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9DCC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5494" w14:textId="77777777" w:rsidR="007E425C" w:rsidRPr="005D041D" w:rsidRDefault="007E425C" w:rsidP="00C87A7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72899369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160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C47F" w14:textId="1EC02F64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BF29B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7268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E23E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D98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14C399B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2A0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DB37E" w14:textId="2AF9D16C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D305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566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D93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4D1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FC7EF4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A8D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FB68" w14:textId="428D3CC2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E8571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36E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7F9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085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370BE8A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621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5108F" w14:textId="7C6C2E84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1ADB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4CC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521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A3AB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10EB40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5A6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18AD" w14:textId="358BAB1A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6BBB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B85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4EB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F1B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A1515D4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5EC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4018" w14:textId="297807CE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D015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76A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4B1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E04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40CB62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409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44EF" w14:textId="5AD58BA2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81BB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B4E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F72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83D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02CD287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C09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AAF23" w14:textId="2ABE032E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875D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D6B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4C2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336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1F1C0FD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B38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0868" w14:textId="6F71475D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S1-182519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93768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380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DEB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728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5347E44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757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E045A" w14:textId="03B1DDD0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2</w:t>
            </w:r>
            <w:r w:rsidRPr="00034E3B">
              <w:rPr>
                <w:color w:val="0070C0"/>
              </w:rPr>
              <w:t>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F984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0A8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DD0A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7B3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5128503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E9EE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4648" w14:textId="0C55DEBB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18BE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E9A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2B3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FFD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3AD1DA9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276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5BD4" w14:textId="3CB199AB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C3CF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B65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9EEC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844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5AF8D6F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505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DFE4" w14:textId="204B0B59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EFD6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E5E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47E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597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10C26D2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861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06D4" w14:textId="5CEF12A5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C5E4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6B4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9BF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310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75E4357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3217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2B44" w14:textId="75FDA126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BE86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E6F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91B6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CDC1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10986C1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2C7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B238" w14:textId="26D938C1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DD05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0D80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EB1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CE4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9AC6AD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7B7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0DD1" w14:textId="364A9F41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14B9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B22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A78A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BF3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3C95731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9DB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1E58E" w14:textId="4E8D4458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2B29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B50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FEE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953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075A2AD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FD5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02B2" w14:textId="072C27D2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S1-182529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2574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B53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1CA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A2CE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5FFD951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1AA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0F94D" w14:textId="1F4DBD29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S1-181530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B705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0F8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CB8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AC3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01659754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8EC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AEE6" w14:textId="4EA5F981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3</w:t>
            </w:r>
            <w:r w:rsidRPr="00034E3B">
              <w:rPr>
                <w:color w:val="0070C0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8226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C86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77D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DA6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037D6CB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2E0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C64C" w14:textId="4AE3984E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3</w:t>
            </w:r>
            <w:r w:rsidRPr="00034E3B">
              <w:rPr>
                <w:color w:val="0070C0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3693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894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6DF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987D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4B9A4D1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97D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7671" w14:textId="56102B3D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3</w:t>
            </w:r>
            <w:r w:rsidRPr="00034E3B">
              <w:rPr>
                <w:color w:val="0070C0"/>
              </w:rPr>
              <w:t>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846D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05F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A43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80C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DC657B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AD1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A4D77" w14:textId="4F9BBEBD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3</w:t>
            </w:r>
            <w:r w:rsidRPr="00034E3B">
              <w:rPr>
                <w:color w:val="0070C0"/>
              </w:rPr>
              <w:t>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818E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0EB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313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8BB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5BB38EE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6FC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429D" w14:textId="52EEF866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3</w:t>
            </w:r>
            <w:r w:rsidRPr="00034E3B">
              <w:rPr>
                <w:color w:val="0070C0"/>
              </w:rPr>
              <w:t>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5268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43A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891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9B1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3C5F70E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0DF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D16AA" w14:textId="330CC1CC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3</w:t>
            </w:r>
            <w:r w:rsidRPr="00034E3B">
              <w:rPr>
                <w:color w:val="0070C0"/>
              </w:rPr>
              <w:t>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6D78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7C2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725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E70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09D1FD6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14D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89A5" w14:textId="68CCF5CB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3</w:t>
            </w:r>
            <w:r w:rsidRPr="00034E3B">
              <w:rPr>
                <w:color w:val="0070C0"/>
              </w:rPr>
              <w:t>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5D59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1A7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255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33C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3C5AE56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247A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D492" w14:textId="4F92845D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3</w:t>
            </w:r>
            <w:r w:rsidRPr="00034E3B">
              <w:rPr>
                <w:color w:val="0070C0"/>
              </w:rPr>
              <w:t>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A508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DC0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D44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BF0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70C0343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B90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B52E" w14:textId="10EE20E2" w:rsidR="005839C2" w:rsidRPr="00034E3B" w:rsidRDefault="005839C2" w:rsidP="005839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3</w:t>
            </w:r>
            <w:r w:rsidRPr="00034E3B">
              <w:rPr>
                <w:color w:val="0070C0"/>
              </w:rPr>
              <w:t>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80AC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833F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000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744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50A31FE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D25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26D9" w14:textId="5FBA2EF3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4</w:t>
            </w:r>
            <w:r w:rsidRPr="00034E3B">
              <w:rPr>
                <w:color w:val="0070C0"/>
              </w:rPr>
              <w:t>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4B78" w14:textId="77777777" w:rsidR="005839C2" w:rsidRPr="002B0545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0FF2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5CB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123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A451738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8D4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CABF" w14:textId="3E0D41B9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4</w:t>
            </w:r>
            <w:r w:rsidRPr="00034E3B">
              <w:rPr>
                <w:color w:val="0070C0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B9F5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CB2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D7F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B9B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53E327D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773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4C54" w14:textId="7D4E21AF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4</w:t>
            </w:r>
            <w:r w:rsidRPr="00034E3B">
              <w:rPr>
                <w:color w:val="0070C0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254E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805A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E2CE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E4E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3EE045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411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2090" w14:textId="7C66ED16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4</w:t>
            </w:r>
            <w:r w:rsidRPr="00034E3B">
              <w:rPr>
                <w:color w:val="0070C0"/>
              </w:rPr>
              <w:t>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3543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3C6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3F4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EE1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D6FFC9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F7A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2D97" w14:textId="56BAF03A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4</w:t>
            </w:r>
            <w:r w:rsidRPr="00034E3B">
              <w:rPr>
                <w:color w:val="0070C0"/>
              </w:rPr>
              <w:t>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B99E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D25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3BA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678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1613A50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B55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1F06" w14:textId="4F24FD72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4</w:t>
            </w:r>
            <w:r w:rsidRPr="00034E3B">
              <w:rPr>
                <w:color w:val="0070C0"/>
              </w:rPr>
              <w:t>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F2795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697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575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27F8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EF9ADE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CE5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F205" w14:textId="1F77426E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4</w:t>
            </w:r>
            <w:r w:rsidRPr="00034E3B">
              <w:rPr>
                <w:color w:val="0070C0"/>
              </w:rPr>
              <w:t>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5A72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9CD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73E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BE5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D20496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78F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B8EB4" w14:textId="4A3386A8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4</w:t>
            </w:r>
            <w:r w:rsidRPr="00034E3B">
              <w:rPr>
                <w:color w:val="0070C0"/>
              </w:rPr>
              <w:t>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E8D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7C2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7A4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995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7C4316E8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0A1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A19E" w14:textId="65F96184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4</w:t>
            </w:r>
            <w:r w:rsidRPr="00034E3B">
              <w:rPr>
                <w:color w:val="0070C0"/>
              </w:rPr>
              <w:t>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0A02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BFE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C35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6186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5F34695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CD4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CE2C" w14:textId="5AE87CD2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4</w:t>
            </w:r>
            <w:r w:rsidRPr="00034E3B">
              <w:rPr>
                <w:color w:val="0070C0"/>
              </w:rPr>
              <w:t>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3C5B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6F1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6F5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6BA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A93C77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04B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158E" w14:textId="195B27E9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5</w:t>
            </w:r>
            <w:r w:rsidRPr="00034E3B">
              <w:rPr>
                <w:color w:val="0070C0"/>
              </w:rPr>
              <w:t>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A9D8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CBB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017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22CF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2E7CB3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E70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10F7" w14:textId="7CD08273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5</w:t>
            </w:r>
            <w:r w:rsidRPr="00034E3B">
              <w:rPr>
                <w:color w:val="0070C0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BA63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2C9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D21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3E8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06606DA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D474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3232" w14:textId="5DF3A346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5</w:t>
            </w:r>
            <w:r w:rsidRPr="00034E3B">
              <w:rPr>
                <w:color w:val="0070C0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69A7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FC1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EE3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BBB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5469917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FB4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E1E8" w14:textId="2C2BC713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5</w:t>
            </w:r>
            <w:r w:rsidRPr="00034E3B">
              <w:rPr>
                <w:color w:val="0070C0"/>
              </w:rPr>
              <w:t>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E5894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CA5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EAE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944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4D0E669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31E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C9905" w14:textId="39B9400E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5</w:t>
            </w:r>
            <w:r w:rsidRPr="00034E3B">
              <w:rPr>
                <w:color w:val="0070C0"/>
              </w:rPr>
              <w:t>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40A3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95A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7C8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958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4EE8C5C7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401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B3BB9" w14:textId="7D492AC2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5</w:t>
            </w:r>
            <w:r w:rsidRPr="00034E3B">
              <w:rPr>
                <w:color w:val="0070C0"/>
              </w:rPr>
              <w:t>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F6BB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4B9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8EC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573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0D188D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8333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AF90" w14:textId="713EC0FE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5</w:t>
            </w:r>
            <w:r w:rsidRPr="00034E3B">
              <w:rPr>
                <w:color w:val="0070C0"/>
              </w:rPr>
              <w:t>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D937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EBC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C7C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BD4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3E4AE4E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5CF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C2BB" w14:textId="0BD4CF51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5</w:t>
            </w:r>
            <w:r w:rsidRPr="00034E3B">
              <w:rPr>
                <w:color w:val="0070C0"/>
              </w:rPr>
              <w:t>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4698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F3B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535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788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404DCDBF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914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850B" w14:textId="7B80CD79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5</w:t>
            </w:r>
            <w:r w:rsidRPr="00034E3B">
              <w:rPr>
                <w:color w:val="0070C0"/>
              </w:rPr>
              <w:t>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B855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87DB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40A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C0D7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0EEFE1F8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FCB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DAA4" w14:textId="17610036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5</w:t>
            </w:r>
            <w:r w:rsidRPr="00034E3B">
              <w:rPr>
                <w:color w:val="0070C0"/>
              </w:rPr>
              <w:t>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771B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232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44B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DBE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1A5F03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CB1A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7FCE2" w14:textId="4174FDE6" w:rsidR="005839C2" w:rsidRPr="00034E3B" w:rsidRDefault="005839C2" w:rsidP="005839C2">
            <w:pPr>
              <w:snapToGrid w:val="0"/>
              <w:spacing w:after="0" w:line="240" w:lineRule="auto"/>
              <w:rPr>
                <w:color w:val="0070C0"/>
              </w:rPr>
            </w:pPr>
            <w:r w:rsidRPr="00034E3B">
              <w:rPr>
                <w:color w:val="0070C0"/>
              </w:rPr>
              <w:t>S1-1825</w:t>
            </w:r>
            <w:r w:rsidR="00F63B30" w:rsidRPr="00034E3B">
              <w:rPr>
                <w:color w:val="0070C0"/>
              </w:rPr>
              <w:t>60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D19D4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4CEE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5B8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C55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0E3AA519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B57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77C2" w14:textId="5E3BFF57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20DF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EB3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A5E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656C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F2D8E9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5D0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2F86" w14:textId="3EBFA192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E2F3A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8E2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9207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B0C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314B655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34D6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5F5C" w14:textId="58A62645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2391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45A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A2B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080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E257180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72AF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86B82" w14:textId="791702CC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1C16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6B3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9E3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470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8539E8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02A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BC7A" w14:textId="02D3553B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8A7C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7BA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AAB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D71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F23122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41A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E495" w14:textId="00797B80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DDDA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D71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D14B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03C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5301920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589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3F4A" w14:textId="4F83806B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010E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643A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9DF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70E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D1F721D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D19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6C85" w14:textId="02E26C13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0727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3F0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E3E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187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28C3D4A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A25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D646" w14:textId="4358C827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2B5F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C3B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F68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ACD8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7B169605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81A0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B1F5C" w14:textId="4003634D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FBB0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851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FB2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F6A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1E0D70D1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63BE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9B2F" w14:textId="5D05575D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3ABC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FDE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5B5A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91A0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7CC20A62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DCA4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58E13" w14:textId="30F5752F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384C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7F1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250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52C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3CCBC7A6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421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78BE" w14:textId="539D6337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E073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63E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9E9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EDE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78ABC514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0F4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3CA8" w14:textId="57F41856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BF3E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689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619C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7CD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04E08D3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77F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278E" w14:textId="4A566F89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50EB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3B8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1D8E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AADE6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8A111B3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704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239F" w14:textId="7101C1DE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68F3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F21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397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AE72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6C2BFDCE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0C20A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D472" w14:textId="6B775F73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F8F2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54C75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F79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934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2418400B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C111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A57C" w14:textId="5D95BE14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46B6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849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71D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2EE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44015D4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D9D9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A185" w14:textId="54A9F67B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21DD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FE1D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8EC7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4608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839C2" w:rsidRPr="005D041D" w14:paraId="1E5FB94C" w14:textId="77777777" w:rsidTr="00107DFF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15E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60CF" w14:textId="1761B822" w:rsidR="005839C2" w:rsidRDefault="005839C2" w:rsidP="005839C2">
            <w:pPr>
              <w:snapToGrid w:val="0"/>
              <w:spacing w:after="0" w:line="240" w:lineRule="auto"/>
              <w:rPr>
                <w:color w:val="1F497D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B9A4" w14:textId="77777777" w:rsidR="005839C2" w:rsidRPr="00ED16C8" w:rsidRDefault="005839C2" w:rsidP="005839C2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BD9E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2599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3833" w14:textId="77777777" w:rsidR="005839C2" w:rsidRPr="005D041D" w:rsidRDefault="005839C2" w:rsidP="005839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6A8B02" w14:textId="77777777" w:rsidR="007E425C" w:rsidRDefault="007E425C" w:rsidP="007E425C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463A9E9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2E181" w14:textId="77777777" w:rsidR="00C553DE" w:rsidRDefault="00C553DE" w:rsidP="002E015E">
      <w:pPr>
        <w:spacing w:after="0" w:line="240" w:lineRule="auto"/>
      </w:pPr>
      <w:r>
        <w:separator/>
      </w:r>
    </w:p>
  </w:endnote>
  <w:endnote w:type="continuationSeparator" w:id="0">
    <w:p w14:paraId="567E156D" w14:textId="77777777" w:rsidR="00C553DE" w:rsidRDefault="00C553DE" w:rsidP="002E015E">
      <w:pPr>
        <w:spacing w:after="0" w:line="240" w:lineRule="auto"/>
      </w:pPr>
      <w:r>
        <w:continuationSeparator/>
      </w:r>
    </w:p>
  </w:endnote>
  <w:endnote w:type="continuationNotice" w:id="1">
    <w:p w14:paraId="74BDD882" w14:textId="77777777" w:rsidR="00C553DE" w:rsidRDefault="00C553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altName w:val="Sylfae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0C26D" w14:textId="77777777" w:rsidR="00C553DE" w:rsidRDefault="00C553DE" w:rsidP="002E015E">
      <w:pPr>
        <w:spacing w:after="0" w:line="240" w:lineRule="auto"/>
      </w:pPr>
      <w:r>
        <w:separator/>
      </w:r>
    </w:p>
  </w:footnote>
  <w:footnote w:type="continuationSeparator" w:id="0">
    <w:p w14:paraId="2B531D4F" w14:textId="77777777" w:rsidR="00C553DE" w:rsidRDefault="00C553DE" w:rsidP="002E015E">
      <w:pPr>
        <w:spacing w:after="0" w:line="240" w:lineRule="auto"/>
      </w:pPr>
      <w:r>
        <w:continuationSeparator/>
      </w:r>
    </w:p>
  </w:footnote>
  <w:footnote w:type="continuationNotice" w:id="1">
    <w:p w14:paraId="1DB0F9AA" w14:textId="77777777" w:rsidR="00C553DE" w:rsidRDefault="00C553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6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3C31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D71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E3B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AE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02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24D"/>
    <w:rsid w:val="00076E2F"/>
    <w:rsid w:val="00077071"/>
    <w:rsid w:val="00077144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47D0"/>
    <w:rsid w:val="000A502F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4AC"/>
    <w:rsid w:val="000B55BC"/>
    <w:rsid w:val="000B569A"/>
    <w:rsid w:val="000B570C"/>
    <w:rsid w:val="000B6999"/>
    <w:rsid w:val="000B6AD0"/>
    <w:rsid w:val="000B6BBA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03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650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7AF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15F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1C8A"/>
    <w:rsid w:val="00102155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07DFF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79F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9D9"/>
    <w:rsid w:val="00130E6A"/>
    <w:rsid w:val="00130EDE"/>
    <w:rsid w:val="00132467"/>
    <w:rsid w:val="0013246A"/>
    <w:rsid w:val="00134744"/>
    <w:rsid w:val="00135210"/>
    <w:rsid w:val="00135CF0"/>
    <w:rsid w:val="00136C27"/>
    <w:rsid w:val="00137177"/>
    <w:rsid w:val="00137865"/>
    <w:rsid w:val="00140106"/>
    <w:rsid w:val="001409B8"/>
    <w:rsid w:val="0014256F"/>
    <w:rsid w:val="00142EC1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34E3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2B2"/>
    <w:rsid w:val="00197403"/>
    <w:rsid w:val="0019753E"/>
    <w:rsid w:val="00197B4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6DBB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60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8F7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20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0F88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56F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4EFB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C9F"/>
    <w:rsid w:val="00261E88"/>
    <w:rsid w:val="0026247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385"/>
    <w:rsid w:val="0028085A"/>
    <w:rsid w:val="00281043"/>
    <w:rsid w:val="0028172E"/>
    <w:rsid w:val="0028210B"/>
    <w:rsid w:val="00282308"/>
    <w:rsid w:val="00282374"/>
    <w:rsid w:val="002832D0"/>
    <w:rsid w:val="00283362"/>
    <w:rsid w:val="002833BF"/>
    <w:rsid w:val="0028374B"/>
    <w:rsid w:val="00283C4F"/>
    <w:rsid w:val="00284411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415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11F"/>
    <w:rsid w:val="002F3477"/>
    <w:rsid w:val="002F384D"/>
    <w:rsid w:val="002F39D5"/>
    <w:rsid w:val="002F43C3"/>
    <w:rsid w:val="002F455E"/>
    <w:rsid w:val="002F4F91"/>
    <w:rsid w:val="002F4FC9"/>
    <w:rsid w:val="002F5A51"/>
    <w:rsid w:val="002F5AE7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3C41"/>
    <w:rsid w:val="00334E6E"/>
    <w:rsid w:val="003352AE"/>
    <w:rsid w:val="003358EF"/>
    <w:rsid w:val="003367F8"/>
    <w:rsid w:val="0033684C"/>
    <w:rsid w:val="00337548"/>
    <w:rsid w:val="0033767F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541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7B6"/>
    <w:rsid w:val="00371CD3"/>
    <w:rsid w:val="00372979"/>
    <w:rsid w:val="0037308A"/>
    <w:rsid w:val="00373A32"/>
    <w:rsid w:val="00373DC8"/>
    <w:rsid w:val="0037462D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4B3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C5F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039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97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D19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424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2A33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4941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3ED7"/>
    <w:rsid w:val="00484B1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2D81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3C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4DD"/>
    <w:rsid w:val="004E460C"/>
    <w:rsid w:val="004E4CFE"/>
    <w:rsid w:val="004E4F27"/>
    <w:rsid w:val="004E6576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84B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853"/>
    <w:rsid w:val="00554A69"/>
    <w:rsid w:val="00554A8C"/>
    <w:rsid w:val="00554B6E"/>
    <w:rsid w:val="00555366"/>
    <w:rsid w:val="005554C2"/>
    <w:rsid w:val="00555713"/>
    <w:rsid w:val="00555862"/>
    <w:rsid w:val="0055589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9C2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802"/>
    <w:rsid w:val="00591BF7"/>
    <w:rsid w:val="00592979"/>
    <w:rsid w:val="00592982"/>
    <w:rsid w:val="00592E8C"/>
    <w:rsid w:val="005939B9"/>
    <w:rsid w:val="00593DED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006E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28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57AD1"/>
    <w:rsid w:val="00660A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08E9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647"/>
    <w:rsid w:val="006C1EC0"/>
    <w:rsid w:val="006C2079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F39"/>
    <w:rsid w:val="006D12F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F5E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04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504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947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F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1C8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22B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6DA7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1AA"/>
    <w:rsid w:val="007E2904"/>
    <w:rsid w:val="007E32CB"/>
    <w:rsid w:val="007E3646"/>
    <w:rsid w:val="007E38DB"/>
    <w:rsid w:val="007E425C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146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242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7CF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1D34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C2B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8B9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7B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216"/>
    <w:rsid w:val="008D1511"/>
    <w:rsid w:val="008D1514"/>
    <w:rsid w:val="008D19E6"/>
    <w:rsid w:val="008D21AE"/>
    <w:rsid w:val="008D25FE"/>
    <w:rsid w:val="008D2696"/>
    <w:rsid w:val="008D2728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BCC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17A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0B8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27A04"/>
    <w:rsid w:val="00927F18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667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557C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490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D96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C7D"/>
    <w:rsid w:val="009D7E49"/>
    <w:rsid w:val="009E137E"/>
    <w:rsid w:val="009E1A8F"/>
    <w:rsid w:val="009E21DC"/>
    <w:rsid w:val="009E2BD3"/>
    <w:rsid w:val="009E32BC"/>
    <w:rsid w:val="009E35E5"/>
    <w:rsid w:val="009E3C7F"/>
    <w:rsid w:val="009E3DE3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3EF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49B8"/>
    <w:rsid w:val="00A25498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19DC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6206"/>
    <w:rsid w:val="00A4735B"/>
    <w:rsid w:val="00A47F55"/>
    <w:rsid w:val="00A51976"/>
    <w:rsid w:val="00A51F2E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197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77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AD5"/>
    <w:rsid w:val="00AF5F14"/>
    <w:rsid w:val="00AF60E1"/>
    <w:rsid w:val="00AF637D"/>
    <w:rsid w:val="00AF638E"/>
    <w:rsid w:val="00AF7DFC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4D2"/>
    <w:rsid w:val="00B72AA9"/>
    <w:rsid w:val="00B72B48"/>
    <w:rsid w:val="00B73BF9"/>
    <w:rsid w:val="00B73C4A"/>
    <w:rsid w:val="00B73F11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E29"/>
    <w:rsid w:val="00B87F4F"/>
    <w:rsid w:val="00B905DA"/>
    <w:rsid w:val="00B90ADA"/>
    <w:rsid w:val="00B90C82"/>
    <w:rsid w:val="00B91ACB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56E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A6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9E8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2DF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07A28"/>
    <w:rsid w:val="00C10472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4C14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0D9"/>
    <w:rsid w:val="00C461AF"/>
    <w:rsid w:val="00C46511"/>
    <w:rsid w:val="00C465C0"/>
    <w:rsid w:val="00C46836"/>
    <w:rsid w:val="00C46997"/>
    <w:rsid w:val="00C46DAE"/>
    <w:rsid w:val="00C47556"/>
    <w:rsid w:val="00C475A7"/>
    <w:rsid w:val="00C476F1"/>
    <w:rsid w:val="00C47F53"/>
    <w:rsid w:val="00C50188"/>
    <w:rsid w:val="00C50BBA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3DE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FFF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87A7B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3DF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973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0AE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591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0AA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897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5C9C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175A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6DF8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4BF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2A0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2A5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2D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07D50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552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69EF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4251"/>
    <w:rsid w:val="00E7588E"/>
    <w:rsid w:val="00E76C64"/>
    <w:rsid w:val="00E770DE"/>
    <w:rsid w:val="00E771C5"/>
    <w:rsid w:val="00E773C3"/>
    <w:rsid w:val="00E77AF9"/>
    <w:rsid w:val="00E80784"/>
    <w:rsid w:val="00E80B07"/>
    <w:rsid w:val="00E820FF"/>
    <w:rsid w:val="00E827A2"/>
    <w:rsid w:val="00E82922"/>
    <w:rsid w:val="00E82BD5"/>
    <w:rsid w:val="00E82E8F"/>
    <w:rsid w:val="00E83A26"/>
    <w:rsid w:val="00E83C96"/>
    <w:rsid w:val="00E83EC3"/>
    <w:rsid w:val="00E8408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20A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3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48E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4667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22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450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9DF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B0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3B30"/>
    <w:rsid w:val="00F6415B"/>
    <w:rsid w:val="00F64610"/>
    <w:rsid w:val="00F65EAB"/>
    <w:rsid w:val="00F66569"/>
    <w:rsid w:val="00F666D4"/>
    <w:rsid w:val="00F66F85"/>
    <w:rsid w:val="00F67FCE"/>
    <w:rsid w:val="00F701FB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B8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0E6"/>
    <w:rsid w:val="00F908C8"/>
    <w:rsid w:val="00F90A67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5FB"/>
    <w:rsid w:val="00FA0C5E"/>
    <w:rsid w:val="00FA1229"/>
    <w:rsid w:val="00FA2624"/>
    <w:rsid w:val="00FA280C"/>
    <w:rsid w:val="00FA2DF1"/>
    <w:rsid w:val="00FA330E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248"/>
    <w:rsid w:val="00FB0692"/>
    <w:rsid w:val="00FB0BB7"/>
    <w:rsid w:val="00FB34BA"/>
    <w:rsid w:val="00FB486B"/>
    <w:rsid w:val="00FB4D11"/>
    <w:rsid w:val="00FB5B27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9D1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89EA5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sa/WG1_Serv/TSGS1_83_WPalmBeach/Docs/S1-182091.zip" TargetMode="External"/><Relationship Id="rId18" Type="http://schemas.openxmlformats.org/officeDocument/2006/relationships/hyperlink" Target="http://www.3gpp.org/ftp/tsg_sa/WG1_Serv/TSGS1_83_WPalmBeach/Docs/S1-182099.zip" TargetMode="External"/><Relationship Id="rId26" Type="http://schemas.openxmlformats.org/officeDocument/2006/relationships/hyperlink" Target="http://www.3gpp.org/ftp/tsg_sa/WG1_Serv/TSGS1_83_WPalmBeach/Docs/S1-182060.zip" TargetMode="External"/><Relationship Id="rId39" Type="http://schemas.openxmlformats.org/officeDocument/2006/relationships/hyperlink" Target="docs\S1-182627.zip" TargetMode="External"/><Relationship Id="rId21" Type="http://schemas.openxmlformats.org/officeDocument/2006/relationships/hyperlink" Target="http://www.3gpp.org/ftp/tsg_sa/WG1_Serv/TSGS1_83_WPalmBeach/Docs/S1-182208.zip" TargetMode="External"/><Relationship Id="rId34" Type="http://schemas.openxmlformats.org/officeDocument/2006/relationships/hyperlink" Target="http://www.3gpp.org/ftp/tsg_sa/WG1_Serv/TSGS1_83_WPalmBeach/Docs/S1-182048.zip" TargetMode="External"/><Relationship Id="rId42" Type="http://schemas.openxmlformats.org/officeDocument/2006/relationships/hyperlink" Target="file:///C:\Users\norpahj\Library\Containers\com.apple.mail\Data\Library\Mail%20Downloads\CBB93756-D97B-47CD-9F9C-835199F6D91E\docs\S1-182116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1_Serv/TSGS1_83_WPalmBeach/Docs/S1-182055.zip" TargetMode="External"/><Relationship Id="rId20" Type="http://schemas.openxmlformats.org/officeDocument/2006/relationships/hyperlink" Target="http://www.3gpp.org/ftp/tsg_sa/WG1_Serv/TSGS1_83_WPalmBeach/Docs/S1-182207.zip" TargetMode="External"/><Relationship Id="rId29" Type="http://schemas.openxmlformats.org/officeDocument/2006/relationships/hyperlink" Target="file:///C:\Users\norpahj\Library\Containers\com.apple.mail\Data\Library\Mail%20Downloads\CBB93756-D97B-47CD-9F9C-835199F6D91E\docs\S1-182058.zip" TargetMode="External"/><Relationship Id="rId41" Type="http://schemas.openxmlformats.org/officeDocument/2006/relationships/hyperlink" Target="docs\S1-18250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1_Serv/TSGS1_83_WPalmBeach/Docs/S1-182260.zip" TargetMode="External"/><Relationship Id="rId24" Type="http://schemas.openxmlformats.org/officeDocument/2006/relationships/hyperlink" Target="http://www.3gpp.org/ftp/tsg_sa/WG1_Serv/TSGS1_83_WPalmBeach/Docs/S1-182301.zip" TargetMode="External"/><Relationship Id="rId32" Type="http://schemas.openxmlformats.org/officeDocument/2006/relationships/hyperlink" Target="http://www.3gpp.org/ftp/tsg_sa/WG1_Serv/TSGS1_83_WPalmBeach/Docs/S1-182046.zip" TargetMode="External"/><Relationship Id="rId37" Type="http://schemas.openxmlformats.org/officeDocument/2006/relationships/hyperlink" Target="http://www.3gpp.org/ftp/tsg_sa/WG1_Serv/TSGS1_83_WPalmBeach/Docs/S1-182134.zip" TargetMode="External"/><Relationship Id="rId40" Type="http://schemas.openxmlformats.org/officeDocument/2006/relationships/hyperlink" Target="http://www.3gpp.org/ftp/tsg_sa/WG1_Serv/TSGS1_83_WPalmBeach/Docs/S1-182221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WG1_Serv/TSGS1_83_WPalmBeach/Docs/S1-182054.zip" TargetMode="External"/><Relationship Id="rId23" Type="http://schemas.openxmlformats.org/officeDocument/2006/relationships/hyperlink" Target="http://www.3gpp.org/ftp/tsg_sa/WG1_Serv/TSGS1_83_WPalmBeach/Docs/S1-182300.zip" TargetMode="External"/><Relationship Id="rId28" Type="http://schemas.openxmlformats.org/officeDocument/2006/relationships/hyperlink" Target="http://www.3gpp.org/ftp/tsg_sa/WG1_Serv/TSGS1_83_WPalmBeach/Docs/S1-182057.zip" TargetMode="External"/><Relationship Id="rId36" Type="http://schemas.openxmlformats.org/officeDocument/2006/relationships/hyperlink" Target="http://www.3gpp.org/ftp/tsg_sa/WG1_Serv/TSGS1_83_WPalmBeach/Docs/S1-182050.zip" TargetMode="External"/><Relationship Id="rId10" Type="http://schemas.openxmlformats.org/officeDocument/2006/relationships/hyperlink" Target="http://www.3gpp.org/ftp/tsg_sa/WG1_Serv/TSGS1_83_WPalmBeach/Docs/S1-182199.zip" TargetMode="External"/><Relationship Id="rId19" Type="http://schemas.openxmlformats.org/officeDocument/2006/relationships/hyperlink" Target="http://www.3gpp.org/ftp/tsg_sa/WG1_Serv/TSGS1_83_WPalmBeach/Docs/S1-182205.zip" TargetMode="External"/><Relationship Id="rId31" Type="http://schemas.openxmlformats.org/officeDocument/2006/relationships/hyperlink" Target="file:///C:\Users\norpahj\Documents\Local%203GPP%20copy\SA1%20Dubrovnik%202018\docs\S1-181276.zip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1_Serv/TSGS1_83_WPalmBeach/Docs/S1-182090.zip" TargetMode="External"/><Relationship Id="rId14" Type="http://schemas.openxmlformats.org/officeDocument/2006/relationships/hyperlink" Target="http://www.3gpp.org/ftp/tsg_sa/WG1_Serv/TSGS1_83_WPalmBeach/Docs/S1-182053.zip" TargetMode="External"/><Relationship Id="rId22" Type="http://schemas.openxmlformats.org/officeDocument/2006/relationships/hyperlink" Target="http://www.3gpp.org/ftp/tsg_sa/WG1_Serv/TSGS1_83_WPalmBeach/Docs/S1-182299.zip" TargetMode="External"/><Relationship Id="rId27" Type="http://schemas.openxmlformats.org/officeDocument/2006/relationships/hyperlink" Target="http://www.3gpp.org/ftp/tsg_sa/WG1_Serv/TSGS1_83_WPalmBeach/Docs/S1-182056.zip" TargetMode="External"/><Relationship Id="rId30" Type="http://schemas.openxmlformats.org/officeDocument/2006/relationships/hyperlink" Target="file:///C:\Users\norpahj\Documents\Local%203GPP%20copy\SA1%20Dubrovnik%202018\docs\S1-181275.zip" TargetMode="External"/><Relationship Id="rId35" Type="http://schemas.openxmlformats.org/officeDocument/2006/relationships/hyperlink" Target="http://www.3gpp.org/ftp/tsg_sa/WG1_Serv/TSGS1_83_WPalmBeach/Docs/S1-182049.zip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://www.3gpp.org/ftp/tsg_sa/WG1_Serv/TSGS1_83_WPalmBeach/Docs/S1-182052.zi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3gpp.org/ftp/tsg_sa/WG1_Serv/TSGS1_83_WPalmBeach/Docs/S1-182298.zip" TargetMode="External"/><Relationship Id="rId17" Type="http://schemas.openxmlformats.org/officeDocument/2006/relationships/hyperlink" Target="http://www.3gpp.org/ftp/tsg_sa/WG1_Serv/TSGS1_83_WPalmBeach/Docs/S1-182092.zip" TargetMode="External"/><Relationship Id="rId25" Type="http://schemas.openxmlformats.org/officeDocument/2006/relationships/hyperlink" Target="http://www.3gpp.org/ftp/tsg_sa/WG1_Serv/TSGS1_83_WPalmBeach/Docs/S1-182203.zip" TargetMode="External"/><Relationship Id="rId33" Type="http://schemas.openxmlformats.org/officeDocument/2006/relationships/hyperlink" Target="http://www.3gpp.org/ftp/tsg_sa/WG1_Serv/TSGS1_83_WPalmBeach/Docs/S1-182047.zip" TargetMode="External"/><Relationship Id="rId38" Type="http://schemas.openxmlformats.org/officeDocument/2006/relationships/hyperlink" Target="http://www.3gpp.org/ftp/tsg_sa/WG1_Serv/TSGS1_83_WPalmBeach/Docs/S1-18221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F1A6F-56E9-4C07-8EF5-6415CC3C4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70</TotalTime>
  <Pages>6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10107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11</cp:revision>
  <dcterms:created xsi:type="dcterms:W3CDTF">2018-08-20T19:33:00Z</dcterms:created>
  <dcterms:modified xsi:type="dcterms:W3CDTF">2018-08-20T22:37:00Z</dcterms:modified>
</cp:coreProperties>
</file>