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2D3AC" w14:textId="036D8ABE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5635C8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5635C8">
        <w:rPr>
          <w:rFonts w:cs="Arial"/>
          <w:sz w:val="24"/>
          <w:szCs w:val="24"/>
        </w:rPr>
        <w:t>2</w:t>
      </w:r>
      <w:r w:rsidR="007F5E1B">
        <w:rPr>
          <w:rFonts w:cs="Arial"/>
          <w:sz w:val="24"/>
          <w:szCs w:val="24"/>
        </w:rPr>
        <w:t>34</w:t>
      </w:r>
      <w:r w:rsidR="00D77435">
        <w:rPr>
          <w:rFonts w:cs="Arial"/>
          <w:sz w:val="24"/>
          <w:szCs w:val="24"/>
        </w:rPr>
        <w:t>1</w:t>
      </w:r>
    </w:p>
    <w:p w14:paraId="647F30FE" w14:textId="77777777" w:rsidR="00411066" w:rsidRPr="00F45489" w:rsidRDefault="005635C8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West Palm Beach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F</w:t>
      </w:r>
      <w:r w:rsidR="00906826">
        <w:rPr>
          <w:rFonts w:eastAsia="Times New Roman" w:cs="Arial"/>
          <w:sz w:val="24"/>
          <w:szCs w:val="20"/>
          <w:lang w:eastAsia="ar-SA"/>
        </w:rPr>
        <w:t>lorida</w:t>
      </w:r>
      <w:r>
        <w:rPr>
          <w:rFonts w:eastAsia="Times New Roman" w:cs="Arial"/>
          <w:sz w:val="24"/>
          <w:szCs w:val="20"/>
          <w:lang w:eastAsia="ar-SA"/>
        </w:rPr>
        <w:t>, USA, 20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24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7E87735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D619C17" w14:textId="58BF77EB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D77435">
        <w:rPr>
          <w:rFonts w:eastAsia="Times New Roman" w:cs="Arial"/>
          <w:sz w:val="22"/>
          <w:szCs w:val="20"/>
          <w:lang w:eastAsia="ar-SA"/>
        </w:rPr>
        <w:t>Report</w:t>
      </w:r>
      <w:r w:rsidR="00013336">
        <w:rPr>
          <w:rFonts w:eastAsia="Times New Roman" w:cs="Arial"/>
          <w:sz w:val="22"/>
          <w:szCs w:val="20"/>
          <w:lang w:eastAsia="ar-SA"/>
        </w:rPr>
        <w:t xml:space="preserve"> for </w:t>
      </w:r>
      <w:proofErr w:type="spellStart"/>
      <w:r w:rsidR="000E1085">
        <w:rPr>
          <w:rFonts w:eastAsia="Times New Roman" w:cs="Arial"/>
          <w:sz w:val="22"/>
          <w:szCs w:val="20"/>
          <w:lang w:eastAsia="ar-SA"/>
        </w:rPr>
        <w:t>enIMS</w:t>
      </w:r>
      <w:proofErr w:type="spellEnd"/>
      <w:r w:rsidR="000E1085">
        <w:rPr>
          <w:rFonts w:eastAsia="Times New Roman" w:cs="Arial"/>
          <w:sz w:val="22"/>
          <w:szCs w:val="20"/>
          <w:lang w:eastAsia="ar-SA"/>
        </w:rPr>
        <w:t xml:space="preserve"> + FS_MPS2 + FS_AVPROD + FS_NCIS</w:t>
      </w:r>
    </w:p>
    <w:p w14:paraId="14ADE803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EAA83C5" w14:textId="1CB21F6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3379A3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47C4277E" w14:textId="4B2BDDB2" w:rsidR="000721A5" w:rsidRPr="00F45489" w:rsidRDefault="00411066" w:rsidP="000721A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721A5">
        <w:rPr>
          <w:rFonts w:eastAsia="Times New Roman" w:cs="Arial"/>
          <w:sz w:val="22"/>
          <w:szCs w:val="20"/>
          <w:lang w:eastAsia="ar-SA"/>
        </w:rPr>
        <w:t>Greg Schumacher</w:t>
      </w:r>
    </w:p>
    <w:p w14:paraId="484C78DB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8C535B0" w14:textId="77777777" w:rsidR="00CB5973" w:rsidRPr="008754F9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0A96966" w14:textId="77777777" w:rsidR="00CB5973" w:rsidRPr="00F774D3" w:rsidRDefault="00CB5973" w:rsidP="00CB597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="004B73C1">
        <w:rPr>
          <w:rFonts w:eastAsia="Arial Unicode MS"/>
          <w:sz w:val="24"/>
          <w:szCs w:val="24"/>
          <w:lang w:eastAsia="ar-SA"/>
        </w:rPr>
        <w:t>Oceana</w:t>
      </w:r>
      <w:proofErr w:type="spellEnd"/>
      <w:r w:rsidR="004B73C1">
        <w:rPr>
          <w:rFonts w:eastAsia="Arial Unicode MS"/>
          <w:sz w:val="24"/>
          <w:szCs w:val="24"/>
          <w:lang w:eastAsia="ar-SA"/>
        </w:rPr>
        <w:t xml:space="preserve"> C</w:t>
      </w:r>
    </w:p>
    <w:p w14:paraId="7E3D13F7" w14:textId="77777777" w:rsidR="00CB5973" w:rsidRPr="00772E0F" w:rsidRDefault="00CB5973" w:rsidP="00CB597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4B73C1" w:rsidRPr="009023CB">
        <w:rPr>
          <w:rFonts w:eastAsia="Arial Unicode MS" w:cs="Arial"/>
          <w:color w:val="00B050"/>
          <w:sz w:val="24"/>
          <w:szCs w:val="24"/>
          <w:highlight w:val="yellow"/>
          <w:lang w:eastAsia="ar-SA"/>
        </w:rPr>
        <w:t>Coral E</w:t>
      </w:r>
    </w:p>
    <w:p w14:paraId="0833E77E" w14:textId="77777777" w:rsidR="00CB5973" w:rsidRPr="00015298" w:rsidRDefault="00CB5973" w:rsidP="00CB597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9023CB" w:rsidRPr="00015298" w14:paraId="622224FA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A44760F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71FA83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2A43DFF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1EB2146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746858C3" w14:textId="77777777" w:rsidR="009023CB" w:rsidRPr="00015298" w:rsidRDefault="009023CB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023CB" w:rsidRPr="00AB0F3E" w14:paraId="220D627B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2F179A3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D454DC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30C82BF4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A4AF3AE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8730AFC" w14:textId="77777777" w:rsidR="009023CB" w:rsidRPr="00BD600A" w:rsidRDefault="009023CB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0796F43" w14:textId="77777777" w:rsidR="009023CB" w:rsidRPr="000125EA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DAE5825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78788E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CB5B5D4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5AE2E40F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687C1B3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1EF8FF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C4329FA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7AE1F6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F7AC7A" w14:textId="77777777" w:rsidR="009023CB" w:rsidRPr="008B2A7B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A09A0B" w14:textId="77777777" w:rsidR="009023CB" w:rsidRPr="00AB0F3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4243AF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2B4014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C462ABF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9023CB" w:rsidRPr="00AB0F3E" w14:paraId="48658517" w14:textId="77777777" w:rsidTr="009023C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540B42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40CDD3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24F23D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D6DFF28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FE251B6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9023CB" w:rsidRPr="00AB0F3E" w14:paraId="3A20000D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AF9240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8AABB7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65EA7F1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01A9FF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77EEA5" w14:textId="77777777" w:rsidR="009023CB" w:rsidRPr="00CF100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0B0C07" w14:textId="77777777" w:rsidR="009023CB" w:rsidRPr="00AB0F3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ED94B74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1304BA0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4D21296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1E9DD709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AEBA6D" w14:textId="77777777" w:rsidR="009023CB" w:rsidRPr="00AB0F3E" w:rsidRDefault="009023CB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32E148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F96065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DF3E957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14BA8F7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9023CB" w:rsidRPr="00AB0F3E" w14:paraId="7031B080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84F3CCD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DC57B9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A1E001D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F7434F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DE1852" w14:textId="77777777" w:rsidR="009023CB" w:rsidRPr="00FB5B27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B5B27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14:paraId="4E57EDD6" w14:textId="77777777" w:rsidR="009023CB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14:paraId="1E4C01BC" w14:textId="77777777" w:rsidR="009023CB" w:rsidRPr="00AB0F3E" w:rsidRDefault="009023CB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B5EB7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9D6F05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6B8D2CF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7C0752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0FDC8134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4D04ED" w14:textId="77777777" w:rsidR="009023CB" w:rsidRPr="00AB0F3E" w:rsidRDefault="009023CB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C2DDA0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BD21B0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C21942" w14:textId="77777777" w:rsidR="009023CB" w:rsidRPr="00415AA2" w:rsidRDefault="009023CB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4FB4EB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9023CB" w:rsidRPr="00015298" w14:paraId="1227404B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9555599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9C1A0C6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41D61A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CBF54D3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25F108" w14:textId="77777777" w:rsidR="009023CB" w:rsidRPr="00FB5B27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B5B27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14:paraId="319C733C" w14:textId="77777777" w:rsidR="009023CB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14:paraId="59FD8888" w14:textId="77777777" w:rsidR="009023CB" w:rsidRPr="00AB0F3E" w:rsidRDefault="009023CB" w:rsidP="009023CB">
            <w:pPr>
              <w:spacing w:after="0" w:line="240" w:lineRule="auto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BAB09" w14:textId="77777777" w:rsidR="009023CB" w:rsidRPr="004C4A40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8D6C1C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379411E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C3F8A8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9023CB" w:rsidRPr="00AB0F3E" w14:paraId="1D68ADDC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DA2915" w14:textId="77777777" w:rsidR="009023CB" w:rsidRPr="00AB0F3E" w:rsidRDefault="009023CB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A66C811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163247" w14:textId="77777777" w:rsidR="009023CB" w:rsidRPr="00415AA2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93C29A" w14:textId="77777777" w:rsidR="009023CB" w:rsidRPr="00415AA2" w:rsidRDefault="009023CB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9D94F8" w14:textId="77777777" w:rsidR="009023CB" w:rsidRPr="00AB0F3E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023CB" w:rsidRPr="00015298" w14:paraId="7D039CAF" w14:textId="77777777" w:rsidTr="009023C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E29A80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4E0894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7ABD4B5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0BED69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29F9DD3" w14:textId="77777777" w:rsidR="009023CB" w:rsidRPr="00BD4335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7688D6" w14:textId="77777777" w:rsidR="009023CB" w:rsidRPr="00FB5B27" w:rsidRDefault="009023CB" w:rsidP="004B73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B5B27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14:paraId="4E6C43C5" w14:textId="77777777" w:rsidR="009023CB" w:rsidRDefault="009023CB" w:rsidP="004B73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14:paraId="2A70C817" w14:textId="77777777" w:rsidR="009023CB" w:rsidRPr="006620C9" w:rsidRDefault="009023CB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B8E6EF" w14:textId="77777777" w:rsidR="009023CB" w:rsidRPr="00AB0F3E" w:rsidRDefault="009023CB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7802ABA" w14:textId="77777777" w:rsidR="009023CB" w:rsidRPr="00AB0F3E" w:rsidRDefault="009023CB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AF3FB7B" w14:textId="77777777" w:rsidR="009023CB" w:rsidRPr="00AB0F3E" w:rsidRDefault="009023CB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0E9EE149" w14:textId="77777777" w:rsidR="00CB5973" w:rsidRPr="00015298" w:rsidRDefault="00CB5973" w:rsidP="00CB597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00355CCE" w14:textId="77777777" w:rsidR="00CB5973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A35EF8E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233CE37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Drafting </w:t>
      </w:r>
      <w:r w:rsidR="001D08F7">
        <w:rPr>
          <w:rFonts w:eastAsia="Times New Roman"/>
          <w:b/>
          <w:sz w:val="20"/>
          <w:szCs w:val="20"/>
          <w:lang w:val="en-US"/>
        </w:rPr>
        <w:t>sessions</w:t>
      </w:r>
      <w:r>
        <w:rPr>
          <w:rFonts w:eastAsia="Times New Roman"/>
          <w:b/>
          <w:sz w:val="20"/>
          <w:szCs w:val="20"/>
          <w:lang w:val="en-US"/>
        </w:rPr>
        <w:t>:</w:t>
      </w:r>
    </w:p>
    <w:p w14:paraId="387ADB98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14:paraId="5C472A70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>i</w:t>
      </w:r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on B: </w:t>
      </w:r>
      <w:proofErr w:type="spellStart"/>
      <w:r w:rsidRPr="00FB5B27">
        <w:rPr>
          <w:rFonts w:eastAsia="Times New Roman"/>
          <w:sz w:val="20"/>
          <w:szCs w:val="20"/>
          <w:highlight w:val="yellow"/>
          <w:lang w:val="en-US"/>
        </w:rPr>
        <w:t>enIMS</w:t>
      </w:r>
      <w:proofErr w:type="spellEnd"/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 + FS_MPS2 + FS_AVPROD + FS_NCIS </w:t>
      </w:r>
      <w:r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3133EAD2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UIA + FS_LUCIA + FS_5GMSG + 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2FC455DA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1A1E64B0" w14:textId="77777777" w:rsidR="00A249B8" w:rsidRPr="002C5415" w:rsidRDefault="00A249B8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1B097B46" w14:textId="77777777" w:rsidR="00DE02A5" w:rsidRPr="002C5415" w:rsidRDefault="00DE02A5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Session F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 xml:space="preserve">: FS_ID_UAS + FS_V2XIMP </w:t>
      </w:r>
      <w:r w:rsidR="002C5415"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55CADCE8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56"/>
        <w:gridCol w:w="2310"/>
        <w:gridCol w:w="107"/>
        <w:gridCol w:w="4430"/>
        <w:gridCol w:w="931"/>
        <w:gridCol w:w="1265"/>
        <w:gridCol w:w="763"/>
        <w:gridCol w:w="2939"/>
      </w:tblGrid>
      <w:tr w:rsidR="00820242" w:rsidRPr="00B04844" w14:paraId="54841667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899E20" w14:textId="77777777" w:rsidR="00820242" w:rsidRDefault="00820242" w:rsidP="00820242">
            <w:pPr>
              <w:pStyle w:val="Heading2"/>
            </w:pPr>
            <w:proofErr w:type="spellStart"/>
            <w:r>
              <w:lastRenderedPageBreak/>
              <w:t>enIMS</w:t>
            </w:r>
            <w:proofErr w:type="spellEnd"/>
            <w:r>
              <w:t xml:space="preserve">: </w:t>
            </w:r>
            <w:r w:rsidRPr="00237CEB">
              <w:rPr>
                <w:lang w:val="en-US"/>
              </w:rPr>
              <w:t>enhancements to IMS for new real time communication services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137</w:t>
            </w:r>
            <w:r>
              <w:t>]</w:t>
            </w:r>
          </w:p>
        </w:tc>
      </w:tr>
      <w:tr w:rsidR="00820242" w:rsidRPr="00B04844" w14:paraId="603FDE41" w14:textId="77777777" w:rsidTr="00514FB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A5C5305" w14:textId="77777777" w:rsidR="00820242" w:rsidRPr="004067FF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2E9CC57" w14:textId="77777777" w:rsidR="00820242" w:rsidRPr="00411066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0E512A88" w14:textId="77777777" w:rsidR="00820242" w:rsidRPr="004070E3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25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AD95FDF" w14:textId="77777777" w:rsidR="00820242" w:rsidRPr="004070E3" w:rsidRDefault="00820242" w:rsidP="0082024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554853" w:rsidRPr="00A75C05" w14:paraId="7029B02A" w14:textId="77777777" w:rsidTr="005C34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E4134" w14:textId="77777777" w:rsidR="00554853" w:rsidRPr="00514FB6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4FB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81659" w14:textId="77777777" w:rsidR="00554853" w:rsidRPr="00514FB6" w:rsidRDefault="00FC2189" w:rsidP="0055485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" w:history="1">
              <w:r w:rsidR="00554853" w:rsidRPr="00514FB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S1-182111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E1F7C" w14:textId="77777777" w:rsidR="00554853" w:rsidRPr="00514FB6" w:rsidRDefault="00554853" w:rsidP="00554853">
            <w:pPr>
              <w:snapToGrid w:val="0"/>
              <w:spacing w:after="0" w:line="240" w:lineRule="auto"/>
              <w:rPr>
                <w:noProof/>
                <w:lang w:val="nl-NL"/>
              </w:rPr>
            </w:pPr>
            <w:r w:rsidRPr="00514FB6">
              <w:rPr>
                <w:noProof/>
                <w:lang w:val="nl-NL"/>
              </w:rPr>
              <w:t>China Mobile, Huawei, 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AB900" w14:textId="77777777" w:rsidR="00554853" w:rsidRPr="00514FB6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 w:rsidRPr="00514FB6">
              <w:rPr>
                <w:noProof/>
              </w:rPr>
              <w:t>CR22.228v16.0.0: Add reqs for IMS to support IMS slicing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836DB" w14:textId="0B69BAE8" w:rsidR="00554853" w:rsidRPr="00514FB6" w:rsidRDefault="00514FB6" w:rsidP="00554853">
            <w:pPr>
              <w:snapToGrid w:val="0"/>
              <w:spacing w:after="0" w:line="240" w:lineRule="auto"/>
            </w:pPr>
            <w:r w:rsidRPr="00514FB6">
              <w:t>Revised to S1-182521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D1ACB" w14:textId="77777777" w:rsidR="00554853" w:rsidRPr="00514FB6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14FB6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514FB6"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 w:rsidRPr="00514FB6">
              <w:rPr>
                <w:rFonts w:eastAsia="Times New Roman" w:cs="Arial"/>
                <w:szCs w:val="18"/>
                <w:lang w:val="en-US" w:eastAsia="ar-SA"/>
              </w:rPr>
              <w:t xml:space="preserve"> Rel-16 CR0229R- Cat B</w:t>
            </w:r>
          </w:p>
        </w:tc>
      </w:tr>
      <w:tr w:rsidR="00514FB6" w:rsidRPr="00A75C05" w14:paraId="2712FCD1" w14:textId="77777777" w:rsidTr="005C34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0EABC" w14:textId="6D95A91D" w:rsidR="00514FB6" w:rsidRPr="005C34B7" w:rsidRDefault="00514FB6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34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A10AD" w14:textId="310C5176" w:rsidR="00514FB6" w:rsidRPr="005C34B7" w:rsidRDefault="00FC2189" w:rsidP="00554853">
            <w:pPr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" w:history="1">
              <w:r w:rsidR="00514FB6" w:rsidRPr="005C34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EA9A4" w14:textId="3E271067" w:rsidR="00514FB6" w:rsidRPr="005C34B7" w:rsidRDefault="00514FB6" w:rsidP="00554853">
            <w:pPr>
              <w:snapToGrid w:val="0"/>
              <w:spacing w:after="0" w:line="240" w:lineRule="auto"/>
              <w:rPr>
                <w:noProof/>
                <w:lang w:val="nl-NL"/>
              </w:rPr>
            </w:pPr>
            <w:r w:rsidRPr="005C34B7">
              <w:rPr>
                <w:noProof/>
                <w:lang w:val="nl-NL"/>
              </w:rPr>
              <w:t>China Mobile, Huawei, 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EEEE4" w14:textId="7BAD0F97" w:rsidR="00514FB6" w:rsidRPr="005C34B7" w:rsidRDefault="00514FB6" w:rsidP="00554853">
            <w:pPr>
              <w:snapToGrid w:val="0"/>
              <w:spacing w:after="0" w:line="240" w:lineRule="auto"/>
              <w:rPr>
                <w:noProof/>
              </w:rPr>
            </w:pPr>
            <w:r w:rsidRPr="005C34B7">
              <w:rPr>
                <w:noProof/>
              </w:rPr>
              <w:t>CR22.228v16.0.0: Add reqs for IMS to support IMS slicing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F7365" w14:textId="5F281A1B" w:rsidR="00514FB6" w:rsidRPr="005C34B7" w:rsidRDefault="005C34B7" w:rsidP="00554853">
            <w:pPr>
              <w:snapToGrid w:val="0"/>
              <w:spacing w:after="0" w:line="240" w:lineRule="auto"/>
            </w:pPr>
            <w:r w:rsidRPr="005C34B7">
              <w:t>Revised to S1-182547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02FCF" w14:textId="39C7AC3F" w:rsidR="00514FB6" w:rsidRPr="005C34B7" w:rsidRDefault="00514FB6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>enIMS</w:t>
            </w:r>
            <w:proofErr w:type="spellEnd"/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CR0229R- Cat B</w:t>
            </w:r>
          </w:p>
          <w:p w14:paraId="43EAF056" w14:textId="2185A9CF" w:rsidR="00514FB6" w:rsidRPr="005C34B7" w:rsidRDefault="00514FB6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C34B7">
              <w:rPr>
                <w:rFonts w:eastAsia="Times New Roman" w:cs="Arial"/>
                <w:szCs w:val="18"/>
                <w:lang w:val="en-US" w:eastAsia="ar-SA"/>
              </w:rPr>
              <w:t>Revision of S1-182111.</w:t>
            </w:r>
          </w:p>
        </w:tc>
      </w:tr>
      <w:tr w:rsidR="005C34B7" w:rsidRPr="00A75C05" w14:paraId="72501652" w14:textId="77777777" w:rsidTr="005C34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BACC" w14:textId="7E0021E4" w:rsidR="005C34B7" w:rsidRPr="005C34B7" w:rsidRDefault="005C34B7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34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1A7F" w14:textId="10E3E63D" w:rsidR="005C34B7" w:rsidRPr="005C34B7" w:rsidRDefault="00FC2189" w:rsidP="00554853">
            <w:pPr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" w:history="1">
              <w:r w:rsidR="005C34B7" w:rsidRPr="005C34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53AE" w14:textId="7E213AFC" w:rsidR="005C34B7" w:rsidRPr="005C34B7" w:rsidRDefault="005C34B7" w:rsidP="00554853">
            <w:pPr>
              <w:snapToGrid w:val="0"/>
              <w:spacing w:after="0" w:line="240" w:lineRule="auto"/>
              <w:rPr>
                <w:noProof/>
                <w:lang w:val="nl-NL"/>
              </w:rPr>
            </w:pPr>
            <w:r w:rsidRPr="005C34B7">
              <w:rPr>
                <w:noProof/>
                <w:lang w:val="nl-NL"/>
              </w:rPr>
              <w:t>China Mobile, Huawei, 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F003" w14:textId="5BE0CCFB" w:rsidR="005C34B7" w:rsidRPr="005C34B7" w:rsidRDefault="005C34B7" w:rsidP="00554853">
            <w:pPr>
              <w:snapToGrid w:val="0"/>
              <w:spacing w:after="0" w:line="240" w:lineRule="auto"/>
              <w:rPr>
                <w:noProof/>
              </w:rPr>
            </w:pPr>
            <w:r w:rsidRPr="005C34B7">
              <w:rPr>
                <w:noProof/>
              </w:rPr>
              <w:t>CR22.228v16.0.0: Add reqs for IMS to support IMS slicing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669A" w14:textId="77777777" w:rsidR="005C34B7" w:rsidRPr="005C34B7" w:rsidRDefault="005C34B7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226A" w14:textId="77777777" w:rsidR="005C34B7" w:rsidRPr="005C34B7" w:rsidRDefault="005C34B7" w:rsidP="005C34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>enIMS</w:t>
            </w:r>
            <w:proofErr w:type="spellEnd"/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CR0229R- Cat B</w:t>
            </w:r>
          </w:p>
          <w:p w14:paraId="1FD03AD4" w14:textId="3A9B1659" w:rsidR="005C34B7" w:rsidRDefault="005C34B7" w:rsidP="005C34B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C34B7">
              <w:rPr>
                <w:rFonts w:eastAsia="Times New Roman" w:cs="Arial"/>
                <w:i/>
                <w:szCs w:val="18"/>
                <w:lang w:val="en-US" w:eastAsia="ar-SA"/>
              </w:rPr>
              <w:t>Revision of S1-182111.</w:t>
            </w:r>
          </w:p>
          <w:p w14:paraId="6B8BEEAB" w14:textId="66211FDC" w:rsidR="005C34B7" w:rsidRPr="005C34B7" w:rsidRDefault="005C34B7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C34B7">
              <w:rPr>
                <w:rFonts w:eastAsia="Times New Roman" w:cs="Arial"/>
                <w:szCs w:val="18"/>
                <w:lang w:val="en-US" w:eastAsia="ar-SA"/>
              </w:rPr>
              <w:t>Revision of S1-182521.</w:t>
            </w:r>
          </w:p>
        </w:tc>
      </w:tr>
      <w:tr w:rsidR="00483ED7" w:rsidRPr="00A75C05" w14:paraId="05F28AA4" w14:textId="77777777" w:rsidTr="0090301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833F9" w14:textId="77777777" w:rsidR="00483ED7" w:rsidRPr="00003C7F" w:rsidRDefault="00483ED7" w:rsidP="009E3D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03C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E7C8B" w14:textId="77777777" w:rsidR="00483ED7" w:rsidRPr="00003C7F" w:rsidRDefault="00FC2189" w:rsidP="009E3DE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483ED7" w:rsidRPr="00003C7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S1-182217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CDD54" w14:textId="77777777" w:rsidR="00483ED7" w:rsidRPr="00003C7F" w:rsidRDefault="00483ED7" w:rsidP="009E3DE3">
            <w:pPr>
              <w:snapToGrid w:val="0"/>
              <w:spacing w:after="0" w:line="240" w:lineRule="auto"/>
            </w:pPr>
            <w:r w:rsidRPr="00003C7F">
              <w:rPr>
                <w:rFonts w:eastAsia="SimSun"/>
                <w:lang w:eastAsia="en-GB"/>
              </w:rPr>
              <w:t>Sony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3AAAC" w14:textId="77777777" w:rsidR="00483ED7" w:rsidRPr="00003C7F" w:rsidRDefault="00483ED7" w:rsidP="009E3DE3">
            <w:pPr>
              <w:snapToGrid w:val="0"/>
              <w:spacing w:after="0" w:line="240" w:lineRule="auto"/>
            </w:pPr>
            <w:r w:rsidRPr="00003C7F">
              <w:rPr>
                <w:rFonts w:eastAsia="SimSun" w:cs="Arial"/>
                <w:lang w:eastAsia="en-GB"/>
              </w:rPr>
              <w:t xml:space="preserve">Comments on the </w:t>
            </w:r>
            <w:proofErr w:type="spellStart"/>
            <w:r w:rsidRPr="00003C7F">
              <w:rPr>
                <w:rFonts w:eastAsia="SimSun" w:cs="Arial"/>
                <w:lang w:eastAsia="en-GB"/>
              </w:rPr>
              <w:t>enIMS</w:t>
            </w:r>
            <w:proofErr w:type="spellEnd"/>
            <w:r w:rsidRPr="00003C7F">
              <w:rPr>
                <w:rFonts w:eastAsia="SimSun" w:cs="Arial"/>
                <w:lang w:eastAsia="en-GB"/>
              </w:rPr>
              <w:t xml:space="preserve"> use case Remote camera control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74314" w14:textId="1505FE8F" w:rsidR="00483ED7" w:rsidRPr="00003C7F" w:rsidRDefault="00003C7F" w:rsidP="009E3DE3">
            <w:pPr>
              <w:snapToGrid w:val="0"/>
              <w:spacing w:after="0" w:line="240" w:lineRule="auto"/>
            </w:pPr>
            <w:r w:rsidRPr="00003C7F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531C1" w14:textId="77777777" w:rsidR="00483ED7" w:rsidRPr="00003C7F" w:rsidRDefault="00483ED7" w:rsidP="009E3DE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483ED7" w:rsidRPr="00A75C05" w14:paraId="34666CE7" w14:textId="77777777" w:rsidTr="0090301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D5AAB" w14:textId="77777777" w:rsidR="00483ED7" w:rsidRPr="0090301A" w:rsidRDefault="00483ED7" w:rsidP="009E3D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01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C2897" w14:textId="77777777" w:rsidR="00483ED7" w:rsidRPr="0090301A" w:rsidRDefault="00FC2189" w:rsidP="009E3DE3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483ED7" w:rsidRPr="009030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DF3DD" w14:textId="77777777" w:rsidR="00483ED7" w:rsidRPr="0090301A" w:rsidRDefault="00483ED7" w:rsidP="009E3DE3">
            <w:pPr>
              <w:snapToGrid w:val="0"/>
              <w:spacing w:after="0" w:line="240" w:lineRule="auto"/>
              <w:rPr>
                <w:noProof/>
              </w:rPr>
            </w:pPr>
            <w:r w:rsidRPr="0090301A"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111F1" w14:textId="77777777" w:rsidR="00483ED7" w:rsidRPr="0090301A" w:rsidRDefault="00483ED7" w:rsidP="009E3DE3">
            <w:pPr>
              <w:snapToGrid w:val="0"/>
              <w:spacing w:after="0" w:line="240" w:lineRule="auto"/>
              <w:rPr>
                <w:noProof/>
              </w:rPr>
            </w:pPr>
            <w:r w:rsidRPr="0090301A">
              <w:rPr>
                <w:noProof/>
              </w:rPr>
              <w:t>CR22.228v16.0.0: I</w:t>
            </w:r>
            <w:r w:rsidRPr="0090301A">
              <w:rPr>
                <w:rFonts w:hint="eastAsia"/>
                <w:noProof/>
              </w:rPr>
              <w:t xml:space="preserve">nterworking </w:t>
            </w:r>
            <w:r w:rsidRPr="0090301A">
              <w:rPr>
                <w:noProof/>
              </w:rPr>
              <w:t>with ONVIF cameras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A2E47" w14:textId="23E5117C" w:rsidR="00483ED7" w:rsidRPr="0090301A" w:rsidRDefault="0090301A" w:rsidP="009E3DE3">
            <w:pPr>
              <w:snapToGrid w:val="0"/>
              <w:spacing w:after="0" w:line="240" w:lineRule="auto"/>
            </w:pPr>
            <w:r w:rsidRPr="0090301A">
              <w:t>Revised to S1-182522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E5101" w14:textId="77777777" w:rsidR="00483ED7" w:rsidRPr="0090301A" w:rsidRDefault="00483ED7" w:rsidP="009E3DE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0301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90301A"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 w:rsidRPr="0090301A">
              <w:rPr>
                <w:rFonts w:eastAsia="Times New Roman" w:cs="Arial"/>
                <w:szCs w:val="18"/>
                <w:lang w:val="en-US" w:eastAsia="ar-SA"/>
              </w:rPr>
              <w:t xml:space="preserve"> Rel-16 CR0231R- Cat B</w:t>
            </w:r>
          </w:p>
        </w:tc>
      </w:tr>
      <w:tr w:rsidR="0090301A" w:rsidRPr="00A75C05" w14:paraId="1A0CC2CD" w14:textId="77777777" w:rsidTr="0076336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F6C02" w14:textId="129FF003" w:rsidR="0090301A" w:rsidRPr="0090301A" w:rsidRDefault="0090301A" w:rsidP="009E3D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01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5FB9" w14:textId="09E3236A" w:rsidR="0090301A" w:rsidRPr="0090301A" w:rsidRDefault="00FC2189" w:rsidP="009E3DE3">
            <w:pPr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3" w:history="1">
              <w:r w:rsidR="0090301A" w:rsidRPr="009030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EB43" w14:textId="0AFA573A" w:rsidR="0090301A" w:rsidRPr="0090301A" w:rsidRDefault="0090301A" w:rsidP="009E3DE3">
            <w:pPr>
              <w:snapToGrid w:val="0"/>
              <w:spacing w:after="0" w:line="240" w:lineRule="auto"/>
              <w:rPr>
                <w:noProof/>
              </w:rPr>
            </w:pPr>
            <w:r w:rsidRPr="0090301A"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45E0" w14:textId="40F0FD73" w:rsidR="0090301A" w:rsidRPr="0090301A" w:rsidRDefault="0090301A" w:rsidP="009E3DE3">
            <w:pPr>
              <w:snapToGrid w:val="0"/>
              <w:spacing w:after="0" w:line="240" w:lineRule="auto"/>
              <w:rPr>
                <w:noProof/>
              </w:rPr>
            </w:pPr>
            <w:r w:rsidRPr="0090301A">
              <w:rPr>
                <w:noProof/>
              </w:rPr>
              <w:t>CR22.228v16.0.0: Interworking with ONVIF cameras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88BA" w14:textId="77777777" w:rsidR="0090301A" w:rsidRPr="0090301A" w:rsidRDefault="0090301A" w:rsidP="009E3DE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6D1F" w14:textId="30950242" w:rsidR="0090301A" w:rsidRDefault="0090301A" w:rsidP="009E3DE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0301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90301A">
              <w:rPr>
                <w:rFonts w:eastAsia="Times New Roman" w:cs="Arial"/>
                <w:i/>
                <w:szCs w:val="18"/>
                <w:lang w:val="en-US" w:eastAsia="ar-SA"/>
              </w:rPr>
              <w:t>enIMS</w:t>
            </w:r>
            <w:proofErr w:type="spellEnd"/>
            <w:r w:rsidRPr="0090301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CR0231R- Cat B</w:t>
            </w:r>
          </w:p>
          <w:p w14:paraId="31BC260E" w14:textId="1CC76780" w:rsidR="0090301A" w:rsidRPr="0090301A" w:rsidRDefault="0090301A" w:rsidP="009E3DE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0301A">
              <w:rPr>
                <w:rFonts w:eastAsia="Times New Roman" w:cs="Arial"/>
                <w:szCs w:val="18"/>
                <w:lang w:val="en-US" w:eastAsia="ar-SA"/>
              </w:rPr>
              <w:t>Revision of S1-182229.</w:t>
            </w:r>
          </w:p>
        </w:tc>
      </w:tr>
      <w:tr w:rsidR="00554853" w:rsidRPr="00A75C05" w14:paraId="03CB7AFC" w14:textId="77777777" w:rsidTr="0076336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CB614" w14:textId="77777777" w:rsidR="00554853" w:rsidRPr="0076336C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3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20723" w14:textId="77777777" w:rsidR="00554853" w:rsidRPr="0076336C" w:rsidRDefault="00FC2189" w:rsidP="00EE048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554853" w:rsidRPr="007633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8BCCE" w14:textId="77777777" w:rsidR="00554853" w:rsidRPr="0076336C" w:rsidRDefault="00B91ACB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004AD" w14:textId="77777777" w:rsidR="00554853" w:rsidRPr="0076336C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CR22.</w:t>
            </w:r>
            <w:r w:rsidR="00B91ACB" w:rsidRPr="0076336C">
              <w:rPr>
                <w:noProof/>
              </w:rPr>
              <w:t>46</w:t>
            </w:r>
            <w:r w:rsidRPr="0076336C">
              <w:rPr>
                <w:noProof/>
              </w:rPr>
              <w:t xml:space="preserve">8v15.0.0: </w:t>
            </w:r>
            <w:r w:rsidR="00B91ACB" w:rsidRPr="0076336C">
              <w:rPr>
                <w:noProof/>
              </w:rPr>
              <w:t>Addition of requirements for Group Communication System Enabler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03285" w14:textId="6BCD124D" w:rsidR="00554853" w:rsidRPr="0076336C" w:rsidRDefault="0076336C" w:rsidP="00554853">
            <w:pPr>
              <w:snapToGrid w:val="0"/>
              <w:spacing w:after="0" w:line="240" w:lineRule="auto"/>
            </w:pPr>
            <w:r w:rsidRPr="0076336C">
              <w:t>Revised to S1-182545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EF1B5" w14:textId="77777777" w:rsidR="00554853" w:rsidRPr="0076336C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76336C"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 w:rsidRPr="0076336C">
              <w:rPr>
                <w:rFonts w:eastAsia="Times New Roman" w:cs="Arial"/>
                <w:szCs w:val="18"/>
                <w:lang w:val="en-US" w:eastAsia="ar-SA"/>
              </w:rPr>
              <w:t xml:space="preserve"> Rel-16</w:t>
            </w:r>
            <w:r w:rsidR="00B91ACB" w:rsidRPr="0076336C">
              <w:rPr>
                <w:rFonts w:eastAsia="Times New Roman" w:cs="Arial"/>
                <w:szCs w:val="18"/>
                <w:lang w:val="en-US" w:eastAsia="ar-SA"/>
              </w:rPr>
              <w:t xml:space="preserve"> CR0015</w:t>
            </w:r>
            <w:r w:rsidRPr="0076336C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76336C" w:rsidRPr="00A75C05" w14:paraId="14AB7CA6" w14:textId="77777777" w:rsidTr="0076336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B068" w14:textId="5FAF5E2A" w:rsidR="0076336C" w:rsidRPr="0076336C" w:rsidRDefault="0076336C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3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55A8" w14:textId="15A01BB2" w:rsidR="0076336C" w:rsidRPr="0076336C" w:rsidRDefault="00FC2189" w:rsidP="00EE048E">
            <w:pPr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5" w:history="1">
              <w:r w:rsidR="0076336C" w:rsidRPr="007633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D9A2" w14:textId="68CA3FAD" w:rsidR="0076336C" w:rsidRPr="0076336C" w:rsidRDefault="0076336C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041" w14:textId="31F9AC4F" w:rsidR="0076336C" w:rsidRPr="0076336C" w:rsidRDefault="0076336C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CR22.468v15.0.0: Addition of requirements for Group Communication System Enabler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A6BD" w14:textId="77777777" w:rsidR="0076336C" w:rsidRPr="0076336C" w:rsidRDefault="0076336C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4F3E" w14:textId="596AE2C6" w:rsidR="0076336C" w:rsidRDefault="0076336C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76336C">
              <w:rPr>
                <w:rFonts w:eastAsia="Times New Roman" w:cs="Arial"/>
                <w:i/>
                <w:szCs w:val="18"/>
                <w:lang w:val="en-US" w:eastAsia="ar-SA"/>
              </w:rPr>
              <w:t>enIMS</w:t>
            </w:r>
            <w:proofErr w:type="spellEnd"/>
            <w:r w:rsidRPr="0076336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CR0015R- Cat B</w:t>
            </w:r>
          </w:p>
          <w:p w14:paraId="2E1C746E" w14:textId="65BC4B65" w:rsidR="0076336C" w:rsidRPr="0076336C" w:rsidRDefault="0076336C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szCs w:val="18"/>
                <w:lang w:val="en-US" w:eastAsia="ar-SA"/>
              </w:rPr>
              <w:t>Revision of S1-182225.</w:t>
            </w:r>
          </w:p>
        </w:tc>
      </w:tr>
      <w:tr w:rsidR="00554853" w:rsidRPr="00A75C05" w14:paraId="29B04CAA" w14:textId="77777777" w:rsidTr="001E6BAB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9BAF0" w14:textId="77777777" w:rsidR="00554853" w:rsidRPr="001E6BAB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6BA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5552A" w14:textId="77777777" w:rsidR="00554853" w:rsidRPr="001E6BAB" w:rsidRDefault="00FC2189" w:rsidP="00EE048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554853" w:rsidRPr="001E6B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10D23" w14:textId="77777777" w:rsidR="00554853" w:rsidRPr="001E6BAB" w:rsidRDefault="00B91ACB" w:rsidP="00554853">
            <w:pPr>
              <w:snapToGrid w:val="0"/>
              <w:spacing w:after="0" w:line="240" w:lineRule="auto"/>
              <w:rPr>
                <w:noProof/>
              </w:rPr>
            </w:pPr>
            <w:r w:rsidRPr="001E6BAB">
              <w:rPr>
                <w:noProof/>
              </w:rPr>
              <w:t>Huawei, China Mobile, KPN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1F298" w14:textId="77777777" w:rsidR="00554853" w:rsidRPr="001E6BAB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 w:rsidRPr="001E6BAB">
              <w:rPr>
                <w:noProof/>
              </w:rPr>
              <w:t xml:space="preserve">CR22.228v16.0.0: </w:t>
            </w:r>
            <w:r w:rsidR="00B91ACB" w:rsidRPr="001E6BAB">
              <w:rPr>
                <w:noProof/>
              </w:rPr>
              <w:t>Addition of requirement for VR Telepresence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4AD3A" w14:textId="50EAAC38" w:rsidR="00554853" w:rsidRPr="001E6BAB" w:rsidRDefault="001E6BAB" w:rsidP="00554853">
            <w:pPr>
              <w:snapToGrid w:val="0"/>
              <w:spacing w:after="0" w:line="240" w:lineRule="auto"/>
            </w:pPr>
            <w:r w:rsidRPr="001E6BAB">
              <w:t>Revised to S1-182523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65539" w14:textId="77777777" w:rsidR="00554853" w:rsidRPr="001E6BAB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E6BA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1E6BAB"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 w:rsidRPr="001E6BAB">
              <w:rPr>
                <w:rFonts w:eastAsia="Times New Roman" w:cs="Arial"/>
                <w:szCs w:val="18"/>
                <w:lang w:val="en-US" w:eastAsia="ar-SA"/>
              </w:rPr>
              <w:t xml:space="preserve"> Rel-16</w:t>
            </w:r>
            <w:r w:rsidR="00B91ACB" w:rsidRPr="001E6BAB">
              <w:rPr>
                <w:rFonts w:eastAsia="Times New Roman" w:cs="Arial"/>
                <w:szCs w:val="18"/>
                <w:lang w:val="en-US" w:eastAsia="ar-SA"/>
              </w:rPr>
              <w:t xml:space="preserve"> CR0230</w:t>
            </w:r>
            <w:r w:rsidRPr="001E6BAB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1E6BAB" w:rsidRPr="00A75C05" w14:paraId="5EB6F83D" w14:textId="77777777" w:rsidTr="0076336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F368" w14:textId="0332FA27" w:rsidR="001E6BAB" w:rsidRPr="001E6BAB" w:rsidRDefault="001E6BAB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6BA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C501" w14:textId="6E4536D4" w:rsidR="001E6BAB" w:rsidRPr="001E6BAB" w:rsidRDefault="00FC2189" w:rsidP="00EE048E">
            <w:pPr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1E6BAB" w:rsidRPr="001E6B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AA9A" w14:textId="33B4EAB0" w:rsidR="001E6BAB" w:rsidRPr="001E6BAB" w:rsidRDefault="001E6BAB" w:rsidP="00554853">
            <w:pPr>
              <w:snapToGrid w:val="0"/>
              <w:spacing w:after="0" w:line="240" w:lineRule="auto"/>
              <w:rPr>
                <w:noProof/>
              </w:rPr>
            </w:pPr>
            <w:r w:rsidRPr="001E6BAB">
              <w:rPr>
                <w:noProof/>
              </w:rPr>
              <w:t>Huawei, China Mobile, KPN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BDB8" w14:textId="3E9C1F9B" w:rsidR="001E6BAB" w:rsidRPr="001E6BAB" w:rsidRDefault="001E6BAB" w:rsidP="00554853">
            <w:pPr>
              <w:snapToGrid w:val="0"/>
              <w:spacing w:after="0" w:line="240" w:lineRule="auto"/>
              <w:rPr>
                <w:noProof/>
              </w:rPr>
            </w:pPr>
            <w:r w:rsidRPr="001E6BAB">
              <w:rPr>
                <w:noProof/>
              </w:rPr>
              <w:t>CR22.228v16.0.0: Addition of requirement for VR Telepresence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2BA4" w14:textId="77777777" w:rsidR="001E6BAB" w:rsidRPr="001E6BAB" w:rsidRDefault="001E6BAB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B609" w14:textId="6E00FDE3" w:rsidR="001E6BAB" w:rsidRDefault="001E6BAB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E6BA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1E6BAB">
              <w:rPr>
                <w:rFonts w:eastAsia="Times New Roman" w:cs="Arial"/>
                <w:i/>
                <w:szCs w:val="18"/>
                <w:lang w:val="en-US" w:eastAsia="ar-SA"/>
              </w:rPr>
              <w:t>enIMS</w:t>
            </w:r>
            <w:proofErr w:type="spellEnd"/>
            <w:r w:rsidRPr="001E6BA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CR0230R- Cat B</w:t>
            </w:r>
          </w:p>
          <w:p w14:paraId="2969E65B" w14:textId="55B35CD2" w:rsidR="001E6BAB" w:rsidRPr="001E6BAB" w:rsidRDefault="001E6BAB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E6BAB">
              <w:rPr>
                <w:rFonts w:eastAsia="Times New Roman" w:cs="Arial"/>
                <w:szCs w:val="18"/>
                <w:lang w:val="en-US" w:eastAsia="ar-SA"/>
              </w:rPr>
              <w:t>Revision of S1-182227.</w:t>
            </w:r>
          </w:p>
        </w:tc>
      </w:tr>
      <w:tr w:rsidR="00554853" w:rsidRPr="00A75C05" w14:paraId="33A5D38A" w14:textId="77777777" w:rsidTr="0076336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9F165" w14:textId="77777777" w:rsidR="00554853" w:rsidRPr="0076336C" w:rsidRDefault="00554853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3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E8F26" w14:textId="77777777" w:rsidR="00554853" w:rsidRPr="0076336C" w:rsidRDefault="00FC2189" w:rsidP="00EE048E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554853" w:rsidRPr="007633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S1-182231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68E87" w14:textId="77777777" w:rsidR="00554853" w:rsidRPr="0076336C" w:rsidRDefault="00B91ACB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6B633" w14:textId="77777777" w:rsidR="00554853" w:rsidRPr="0076336C" w:rsidRDefault="00554853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 xml:space="preserve">CR22.228v16.0.0: </w:t>
            </w:r>
            <w:r w:rsidR="00B91ACB" w:rsidRPr="0076336C">
              <w:rPr>
                <w:noProof/>
              </w:rPr>
              <w:t>Support for services using Artificial Intelligent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87E40" w14:textId="54E809C9" w:rsidR="00554853" w:rsidRPr="0076336C" w:rsidRDefault="0076336C" w:rsidP="00554853">
            <w:pPr>
              <w:snapToGrid w:val="0"/>
              <w:spacing w:after="0" w:line="240" w:lineRule="auto"/>
            </w:pPr>
            <w:r w:rsidRPr="0076336C">
              <w:t>Revised to S1-182546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007CF" w14:textId="77777777" w:rsidR="00554853" w:rsidRPr="0076336C" w:rsidRDefault="00554853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76336C">
              <w:rPr>
                <w:rFonts w:eastAsia="Times New Roman" w:cs="Arial"/>
                <w:szCs w:val="18"/>
                <w:lang w:val="en-US" w:eastAsia="ar-SA"/>
              </w:rPr>
              <w:t>enIMS</w:t>
            </w:r>
            <w:proofErr w:type="spellEnd"/>
            <w:r w:rsidRPr="0076336C">
              <w:rPr>
                <w:rFonts w:eastAsia="Times New Roman" w:cs="Arial"/>
                <w:szCs w:val="18"/>
                <w:lang w:val="en-US" w:eastAsia="ar-SA"/>
              </w:rPr>
              <w:t xml:space="preserve"> Rel-16</w:t>
            </w:r>
            <w:r w:rsidR="00B91ACB" w:rsidRPr="0076336C">
              <w:rPr>
                <w:rFonts w:eastAsia="Times New Roman" w:cs="Arial"/>
                <w:szCs w:val="18"/>
                <w:lang w:val="en-US" w:eastAsia="ar-SA"/>
              </w:rPr>
              <w:t xml:space="preserve"> CR0232</w:t>
            </w:r>
            <w:r w:rsidRPr="0076336C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  <w:p w14:paraId="3B1870A2" w14:textId="77777777" w:rsidR="00B91ACB" w:rsidRPr="0076336C" w:rsidRDefault="00B91ACB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Check revision marks on headings for X and X.X</w:t>
            </w:r>
          </w:p>
        </w:tc>
      </w:tr>
      <w:tr w:rsidR="0076336C" w:rsidRPr="00A75C05" w14:paraId="55CC26FC" w14:textId="77777777" w:rsidTr="0076336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2F9C" w14:textId="34F4AFD7" w:rsidR="0076336C" w:rsidRPr="0076336C" w:rsidRDefault="0076336C" w:rsidP="005548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3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1619" w14:textId="65B358E4" w:rsidR="0076336C" w:rsidRPr="0076336C" w:rsidRDefault="00FC2189" w:rsidP="00EE048E">
            <w:pPr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76336C" w:rsidRPr="007633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BBE5" w14:textId="6F1BE706" w:rsidR="0076336C" w:rsidRPr="0076336C" w:rsidRDefault="0076336C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Huawei, China Mobile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4916" w14:textId="1C7AB6EF" w:rsidR="0076336C" w:rsidRPr="0076336C" w:rsidRDefault="0076336C" w:rsidP="00554853">
            <w:pPr>
              <w:snapToGrid w:val="0"/>
              <w:spacing w:after="0" w:line="240" w:lineRule="auto"/>
              <w:rPr>
                <w:noProof/>
              </w:rPr>
            </w:pPr>
            <w:r w:rsidRPr="0076336C">
              <w:rPr>
                <w:noProof/>
              </w:rPr>
              <w:t>CR22.228v16.0.0: Support for services using Artificial Intelligent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A570" w14:textId="77777777" w:rsidR="0076336C" w:rsidRPr="0076336C" w:rsidRDefault="0076336C" w:rsidP="0055485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7B30" w14:textId="77777777" w:rsidR="0076336C" w:rsidRPr="0076336C" w:rsidRDefault="0076336C" w:rsidP="0076336C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76336C">
              <w:rPr>
                <w:rFonts w:eastAsia="Times New Roman" w:cs="Arial"/>
                <w:i/>
                <w:szCs w:val="18"/>
                <w:lang w:val="en-US" w:eastAsia="ar-SA"/>
              </w:rPr>
              <w:t>enIMS</w:t>
            </w:r>
            <w:proofErr w:type="spellEnd"/>
            <w:r w:rsidRPr="0076336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CR0232R- Cat B</w:t>
            </w:r>
          </w:p>
          <w:p w14:paraId="754FAA9E" w14:textId="53E8B3AF" w:rsidR="0076336C" w:rsidRDefault="0076336C" w:rsidP="0076336C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Check revision marks on headings for X and X.X</w:t>
            </w:r>
          </w:p>
          <w:p w14:paraId="3A90885D" w14:textId="2A0AA459" w:rsidR="0076336C" w:rsidRPr="0076336C" w:rsidRDefault="0076336C" w:rsidP="005548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336C">
              <w:rPr>
                <w:rFonts w:eastAsia="Times New Roman" w:cs="Arial"/>
                <w:szCs w:val="18"/>
                <w:lang w:val="en-US" w:eastAsia="ar-SA"/>
              </w:rPr>
              <w:t>Revision of S1-182231.</w:t>
            </w:r>
          </w:p>
        </w:tc>
      </w:tr>
      <w:tr w:rsidR="0023456F" w:rsidRPr="00B81C05" w14:paraId="559ACCB1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BB1230E" w14:textId="77777777" w:rsidR="0023456F" w:rsidRPr="00B81C05" w:rsidRDefault="00E27552" w:rsidP="00A25498">
            <w:pPr>
              <w:pStyle w:val="Heading3"/>
            </w:pPr>
            <w:r>
              <w:lastRenderedPageBreak/>
              <w:t>enIMS+FS_MPS2+FS_AVPROD+FS_NCIS</w:t>
            </w:r>
            <w:r w:rsidR="0023456F">
              <w:t xml:space="preserve"> drafting session information</w:t>
            </w:r>
          </w:p>
        </w:tc>
      </w:tr>
      <w:tr w:rsidR="00A25498" w:rsidRPr="00A75C05" w14:paraId="0D0E6D53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7ED7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BE19" w14:textId="77777777" w:rsidR="0023456F" w:rsidRPr="00197B46" w:rsidRDefault="00FC2189" w:rsidP="00A2549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0" w:history="1">
              <w:r w:rsidR="0023456F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340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7D33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0F9B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enIMS</w:t>
            </w:r>
            <w:r w:rsidR="00E27552">
              <w:t>+FS_MPS2+FS_AVPROD+FS_NCIS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6D60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BAF7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5498" w:rsidRPr="00A75C05" w14:paraId="4657F60F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C996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87C9" w14:textId="77777777" w:rsidR="0023456F" w:rsidRPr="00197B46" w:rsidRDefault="00FC2189" w:rsidP="00A2549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1" w:history="1">
              <w:r w:rsidR="0023456F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341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1372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C5B2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t>enIMS</w:t>
            </w:r>
            <w:proofErr w:type="spellEnd"/>
            <w:r>
              <w:t>+</w:t>
            </w:r>
            <w:r w:rsidR="00E27552">
              <w:t>+FS_MPS2+FS_AVPROD+FS_NCIS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09DD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5913" w14:textId="77777777" w:rsidR="0023456F" w:rsidRPr="00D66E9C" w:rsidRDefault="0023456F" w:rsidP="00A2549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628248DB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37877438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2F5A1AA1" w14:textId="77777777" w:rsidTr="00395352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B31E275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3C987BC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TR22.854v0.3.0</w:t>
            </w:r>
          </w:p>
          <w:p w14:paraId="6568F9FB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074B055A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30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4190823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F14622" w:rsidRPr="00F14622" w14:paraId="10CD1C4C" w14:textId="77777777" w:rsidTr="00365B00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BC6C41" w14:textId="77777777" w:rsidR="00F14622" w:rsidRPr="0039535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535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91C452" w14:textId="77777777" w:rsidR="00F14622" w:rsidRPr="00395352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F14622" w:rsidRPr="00395352">
                <w:rPr>
                  <w:rFonts w:eastAsia="Times New Roman" w:cs="Arial"/>
                  <w:szCs w:val="18"/>
                  <w:lang w:eastAsia="ar-SA"/>
                </w:rPr>
                <w:t>S1-182259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2534F0" w14:textId="77777777" w:rsidR="00F14622" w:rsidRPr="0039535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5352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6CA90A" w14:textId="77777777" w:rsidR="00F14622" w:rsidRPr="0039535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5352">
              <w:rPr>
                <w:rFonts w:eastAsia="Times New Roman" w:cs="Arial"/>
                <w:szCs w:val="18"/>
                <w:lang w:eastAsia="ar-SA"/>
              </w:rPr>
              <w:t>TR 22.854 Outline Changes to Include MPS Voice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9DB3E9" w14:textId="65064045" w:rsidR="00F14622" w:rsidRPr="00395352" w:rsidRDefault="0039535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535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0BABDE" w14:textId="77777777" w:rsidR="00F14622" w:rsidRPr="0039535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701F8EB9" w14:textId="77777777" w:rsidTr="0027317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34F60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B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8DF75" w14:textId="77777777" w:rsidR="00F14622" w:rsidRPr="00365B00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F14622" w:rsidRPr="00365B00">
                <w:rPr>
                  <w:rFonts w:eastAsia="Times New Roman" w:cs="Arial"/>
                  <w:szCs w:val="18"/>
                  <w:lang w:eastAsia="ar-SA"/>
                </w:rPr>
                <w:t>S1-182261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14D37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B00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C1C49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B00">
              <w:rPr>
                <w:rFonts w:eastAsia="Times New Roman" w:cs="Arial"/>
                <w:szCs w:val="18"/>
                <w:lang w:eastAsia="ar-SA"/>
              </w:rPr>
              <w:t>MPS Voice during International Roaming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5E62C" w14:textId="67A74207" w:rsidR="00F14622" w:rsidRPr="00365B00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B00">
              <w:rPr>
                <w:rFonts w:eastAsia="Times New Roman" w:cs="Arial"/>
                <w:szCs w:val="18"/>
                <w:lang w:eastAsia="ar-SA"/>
              </w:rPr>
              <w:t>Revised to S1-182516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C1508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5B00" w:rsidRPr="00F14622" w14:paraId="7E6A5E38" w14:textId="77777777" w:rsidTr="0027317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B68404" w14:textId="7BF0D338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31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F35B74" w14:textId="16B4CCC9" w:rsidR="00365B00" w:rsidRPr="00273173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365B00" w:rsidRPr="0027317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084E5A" w14:textId="069B11C9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B2AB0A" w14:textId="06060E69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MPS Voice during International Roaming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585808" w14:textId="46ADE5E1" w:rsidR="00365B00" w:rsidRPr="00273173" w:rsidRDefault="00273173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01D8D9" w14:textId="77777777" w:rsid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Revision of S1-182261.</w:t>
            </w:r>
          </w:p>
          <w:p w14:paraId="1035E3A1" w14:textId="46E7BE95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664DB8FB" w14:textId="77777777" w:rsidTr="0027317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33F9A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B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BBC1B" w14:textId="77777777" w:rsidR="00F14622" w:rsidRPr="00365B00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F14622" w:rsidRPr="00365B00">
                <w:rPr>
                  <w:rFonts w:eastAsia="Times New Roman" w:cs="Arial"/>
                  <w:szCs w:val="18"/>
                  <w:lang w:eastAsia="ar-SA"/>
                </w:rPr>
                <w:t>S1-182262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C2463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B00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CB5DE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B00">
              <w:rPr>
                <w:rFonts w:eastAsia="Times New Roman" w:cs="Arial"/>
                <w:szCs w:val="18"/>
                <w:lang w:eastAsia="ar-SA"/>
              </w:rPr>
              <w:t>DTS Invoked during International Roaming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9DF8F" w14:textId="60E413C9" w:rsidR="00F14622" w:rsidRPr="00365B00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B00">
              <w:rPr>
                <w:rFonts w:eastAsia="Times New Roman" w:cs="Arial"/>
                <w:szCs w:val="18"/>
                <w:lang w:eastAsia="ar-SA"/>
              </w:rPr>
              <w:t>Revised to S1-182517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26FF4" w14:textId="77777777" w:rsidR="00F14622" w:rsidRPr="00365B00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5B00" w:rsidRPr="00F14622" w14:paraId="17EFA231" w14:textId="77777777" w:rsidTr="0027317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1BAADD" w14:textId="6C4FF85E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31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76812D" w14:textId="53696866" w:rsidR="00365B00" w:rsidRPr="00273173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365B00" w:rsidRPr="0027317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469197" w14:textId="7D9C73A7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4C0A2C" w14:textId="760DCBC5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DTS Invoked during International Roaming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2F1C4B" w14:textId="10A50D54" w:rsidR="00365B00" w:rsidRPr="00273173" w:rsidRDefault="00273173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689BF2" w14:textId="77777777" w:rsid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Revision of S1-182262.</w:t>
            </w:r>
          </w:p>
          <w:p w14:paraId="335D28B6" w14:textId="5876C60D" w:rsidR="00365B00" w:rsidRPr="00273173" w:rsidRDefault="00365B00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149D261D" w14:textId="77777777" w:rsidTr="0027317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E711D" w14:textId="77777777" w:rsidR="00F14622" w:rsidRPr="00D65C8C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5C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65001" w14:textId="77777777" w:rsidR="00F14622" w:rsidRPr="00D65C8C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F14622" w:rsidRPr="00D65C8C">
                <w:rPr>
                  <w:rFonts w:eastAsia="Times New Roman" w:cs="Arial"/>
                  <w:szCs w:val="18"/>
                  <w:lang w:eastAsia="ar-SA"/>
                </w:rPr>
                <w:t>S1-182263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83AD6" w14:textId="77777777" w:rsidR="00F14622" w:rsidRPr="00D65C8C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C8C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602FA" w14:textId="77777777" w:rsidR="00F14622" w:rsidRPr="00D65C8C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C8C">
              <w:rPr>
                <w:rFonts w:eastAsia="Times New Roman" w:cs="Arial"/>
                <w:szCs w:val="18"/>
                <w:lang w:eastAsia="ar-SA"/>
              </w:rPr>
              <w:t>Data Transport Service (DTS) Invoked from a Public UE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D057D" w14:textId="25DB203F" w:rsidR="00F14622" w:rsidRPr="00D65C8C" w:rsidRDefault="00D65C8C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C8C">
              <w:rPr>
                <w:rFonts w:eastAsia="Times New Roman" w:cs="Arial"/>
                <w:szCs w:val="18"/>
                <w:lang w:eastAsia="ar-SA"/>
              </w:rPr>
              <w:t>Revised to S1-182518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86FFD" w14:textId="77777777" w:rsidR="00F14622" w:rsidRPr="00D65C8C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65C8C" w:rsidRPr="00F14622" w14:paraId="61FA0370" w14:textId="77777777" w:rsidTr="0027317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26CF6B" w14:textId="1C98BDEC" w:rsidR="00D65C8C" w:rsidRPr="00273173" w:rsidRDefault="00D65C8C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31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F011AA" w14:textId="4E48E2C5" w:rsidR="00D65C8C" w:rsidRPr="00273173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D65C8C" w:rsidRPr="0027317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E27FC5" w14:textId="1CA77CDC" w:rsidR="00D65C8C" w:rsidRPr="00273173" w:rsidRDefault="00D65C8C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4CA0AE" w14:textId="606DC5B5" w:rsidR="00D65C8C" w:rsidRPr="00273173" w:rsidRDefault="00D65C8C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Data Transport Service (DTS) Invoked from a Public UE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BCED48" w14:textId="04848D30" w:rsidR="00D65C8C" w:rsidRPr="00273173" w:rsidRDefault="00273173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23C056" w14:textId="77777777" w:rsidR="00273173" w:rsidRPr="00273173" w:rsidRDefault="00D65C8C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73">
              <w:rPr>
                <w:rFonts w:eastAsia="Times New Roman" w:cs="Arial"/>
                <w:szCs w:val="18"/>
                <w:lang w:eastAsia="ar-SA"/>
              </w:rPr>
              <w:t>Revision of S1-182263.</w:t>
            </w:r>
          </w:p>
          <w:p w14:paraId="66E7B43A" w14:textId="6EACCD04" w:rsidR="00D65C8C" w:rsidRPr="00273173" w:rsidRDefault="00D65C8C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4DA77321" w14:textId="77777777" w:rsidTr="00874B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CBDAE8" w14:textId="77777777" w:rsidR="00F14622" w:rsidRPr="00776736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67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99F537" w14:textId="77777777" w:rsidR="00F14622" w:rsidRPr="00776736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F14622" w:rsidRPr="00776736">
                <w:rPr>
                  <w:rFonts w:eastAsia="Times New Roman" w:cs="Arial"/>
                  <w:szCs w:val="18"/>
                  <w:lang w:eastAsia="ar-SA"/>
                </w:rPr>
                <w:t>S1-182264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60E711" w14:textId="77777777" w:rsidR="00F14622" w:rsidRPr="00776736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6736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8D57D6" w14:textId="77777777" w:rsidR="00F14622" w:rsidRPr="00776736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6736">
              <w:rPr>
                <w:rFonts w:eastAsia="Times New Roman" w:cs="Arial"/>
                <w:szCs w:val="18"/>
                <w:lang w:eastAsia="ar-SA"/>
              </w:rPr>
              <w:t>Data Transport Service (DTS) Invoked from an IoT device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6F6C5B" w14:textId="422A795C" w:rsidR="00F14622" w:rsidRPr="00776736" w:rsidRDefault="00776736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673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CC111" w14:textId="77777777" w:rsidR="00F14622" w:rsidRPr="00776736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6720F509" w14:textId="77777777" w:rsidTr="00A74FF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F89D8B" w14:textId="77777777" w:rsidR="00F14622" w:rsidRPr="00874B08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4B0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0AE31" w14:textId="77777777" w:rsidR="00F14622" w:rsidRPr="00874B08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F14622" w:rsidRPr="00874B08">
                <w:rPr>
                  <w:rFonts w:eastAsia="Times New Roman" w:cs="Arial"/>
                  <w:szCs w:val="18"/>
                  <w:lang w:eastAsia="ar-SA"/>
                </w:rPr>
                <w:t>S1-182265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77FB2" w14:textId="77777777" w:rsidR="00F14622" w:rsidRPr="00874B08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4B08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A86BD" w14:textId="77777777" w:rsidR="00F14622" w:rsidRPr="00874B08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4B08">
              <w:rPr>
                <w:rFonts w:eastAsia="Times New Roman" w:cs="Arial"/>
                <w:szCs w:val="18"/>
                <w:lang w:eastAsia="ar-SA"/>
              </w:rPr>
              <w:t>MPS Capable Enterprise Network Activation of DTS for MPS Subscribed IoT Devices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FC78A" w14:textId="38AF0BA5" w:rsidR="00F14622" w:rsidRPr="00874B08" w:rsidRDefault="00874B08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4B08">
              <w:rPr>
                <w:rFonts w:eastAsia="Times New Roman" w:cs="Arial"/>
                <w:szCs w:val="18"/>
                <w:lang w:eastAsia="ar-SA"/>
              </w:rPr>
              <w:t>Revised to S1-182519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6F2E5" w14:textId="77777777" w:rsidR="00F14622" w:rsidRPr="00874B08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74B08" w:rsidRPr="00F14622" w14:paraId="19051609" w14:textId="77777777" w:rsidTr="00A74FF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18F4B" w14:textId="0246E04B" w:rsidR="00874B08" w:rsidRPr="00A74FF4" w:rsidRDefault="00874B08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4F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830D75" w14:textId="3C382A0A" w:rsidR="00874B08" w:rsidRPr="00A74FF4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874B08" w:rsidRPr="00A74F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A819D8" w14:textId="56DA80F4" w:rsidR="00874B08" w:rsidRPr="00A74FF4" w:rsidRDefault="00874B08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4FF4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F45339" w14:textId="1791E8AF" w:rsidR="00874B08" w:rsidRPr="00A74FF4" w:rsidRDefault="00874B08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4FF4">
              <w:rPr>
                <w:rFonts w:eastAsia="Times New Roman" w:cs="Arial"/>
                <w:szCs w:val="18"/>
                <w:lang w:eastAsia="ar-SA"/>
              </w:rPr>
              <w:t>MPS Capable Enterprise Network Activation of DTS for MPS Subscribed IoT Devices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29B728" w14:textId="0300984B" w:rsidR="00874B08" w:rsidRPr="00A74FF4" w:rsidRDefault="00A74FF4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4FF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1B5C82" w14:textId="77777777" w:rsidR="00A74FF4" w:rsidRDefault="00874B08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4FF4">
              <w:rPr>
                <w:rFonts w:eastAsia="Times New Roman" w:cs="Arial"/>
                <w:szCs w:val="18"/>
                <w:lang w:eastAsia="ar-SA"/>
              </w:rPr>
              <w:t>Revision of S1-182265.</w:t>
            </w:r>
          </w:p>
          <w:p w14:paraId="58644056" w14:textId="3449B705" w:rsidR="00874B08" w:rsidRPr="00A74FF4" w:rsidRDefault="00874B08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4622" w:rsidRPr="00F14622" w14:paraId="2B437F82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53CCC" w14:textId="77777777" w:rsidR="00F14622" w:rsidRPr="004F3567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35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A58D8" w14:textId="77777777" w:rsidR="00F14622" w:rsidRPr="004F3567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F14622" w:rsidRPr="004F3567">
                <w:rPr>
                  <w:rFonts w:eastAsia="Times New Roman" w:cs="Arial"/>
                  <w:szCs w:val="18"/>
                  <w:lang w:eastAsia="ar-SA"/>
                </w:rPr>
                <w:t>S1-182266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F1E53" w14:textId="77777777" w:rsidR="00F14622" w:rsidRPr="004F3567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3567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B3768" w14:textId="77777777" w:rsidR="00F14622" w:rsidRPr="004F3567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3567">
              <w:rPr>
                <w:rFonts w:eastAsia="Times New Roman" w:cs="Arial"/>
                <w:szCs w:val="18"/>
                <w:lang w:eastAsia="ar-SA"/>
              </w:rPr>
              <w:t>MPS for DTS QoS and Media Encryption Modifications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98825" w14:textId="5BA1CB6F" w:rsidR="00F14622" w:rsidRPr="004F3567" w:rsidRDefault="004F35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3567">
              <w:rPr>
                <w:rFonts w:eastAsia="Times New Roman" w:cs="Arial"/>
                <w:szCs w:val="18"/>
                <w:lang w:eastAsia="ar-SA"/>
              </w:rPr>
              <w:t>Revised to S1-182520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8B48E" w14:textId="77777777" w:rsidR="00F14622" w:rsidRPr="004F3567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F3567" w:rsidRPr="00F14622" w14:paraId="013BB684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212C5" w14:textId="0CB69541" w:rsidR="004F3567" w:rsidRPr="00A8049A" w:rsidRDefault="004F35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6DADE" w14:textId="1CD4D97B" w:rsidR="004F3567" w:rsidRPr="00A8049A" w:rsidRDefault="00FC2189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4F3567" w:rsidRPr="00A804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7658A" w14:textId="1ECDC9C0" w:rsidR="004F3567" w:rsidRPr="00A8049A" w:rsidRDefault="004F35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F58BE" w14:textId="57C185DE" w:rsidR="004F3567" w:rsidRPr="00A8049A" w:rsidRDefault="004F35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MPS for DTS QoS and Media Encryption Modifications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C434B" w14:textId="2B293892" w:rsidR="004F3567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Revised to S1-182548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E7F04" w14:textId="6AD5954E" w:rsidR="004F3567" w:rsidRPr="00A8049A" w:rsidRDefault="004F35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Revision of S1-182266.</w:t>
            </w:r>
          </w:p>
        </w:tc>
      </w:tr>
      <w:tr w:rsidR="00A8049A" w:rsidRPr="00F14622" w14:paraId="438C6B8C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7B1732" w14:textId="2B2853F3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35BB52" w14:textId="533CCF7D" w:rsidR="00A8049A" w:rsidRPr="00A8049A" w:rsidRDefault="00FC2189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A8049A" w:rsidRPr="00A804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6010AF" w14:textId="02E125F5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Vencore Labs, OEC, AT&amp;T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6CBF86" w14:textId="1279D3B1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MPS for DTS QoS and Media Encryption Modifications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FC4921" w14:textId="162AB317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49EC35" w14:textId="1325E876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i/>
                <w:szCs w:val="18"/>
                <w:lang w:eastAsia="ar-SA"/>
              </w:rPr>
              <w:t>Revision of S1-182266.</w:t>
            </w:r>
          </w:p>
          <w:p w14:paraId="51946946" w14:textId="77777777" w:rsid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Revision of S1-182520.</w:t>
            </w:r>
          </w:p>
          <w:p w14:paraId="5EDABC7F" w14:textId="77777777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6E34C4C8" w14:textId="77777777" w:rsid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388E3B79" w14:textId="796E0BE3" w:rsidR="00A8049A" w:rsidRPr="00A8049A" w:rsidRDefault="00A8049A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8049A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985667" w:rsidRPr="00B81C05" w14:paraId="4CF21B18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77F627C" w14:textId="77777777" w:rsidR="00985667" w:rsidRPr="00B81C05" w:rsidRDefault="00F14622" w:rsidP="00F14622">
            <w:pPr>
              <w:pStyle w:val="Heading3"/>
            </w:pPr>
            <w:r>
              <w:lastRenderedPageBreak/>
              <w:t>FS_MPS2</w:t>
            </w:r>
            <w:r w:rsidR="00985667">
              <w:t xml:space="preserve"> output</w:t>
            </w:r>
          </w:p>
        </w:tc>
      </w:tr>
      <w:tr w:rsidR="00985667" w:rsidRPr="00A75C05" w14:paraId="66ECF936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3EB5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A189" w14:textId="77777777" w:rsidR="00985667" w:rsidRPr="00013C31" w:rsidRDefault="00FC2189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35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E14F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Vencore Labs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53AF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854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656C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FBC06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1983DB3F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C216DF3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AVPROD: </w:t>
            </w:r>
            <w:r>
              <w:rPr>
                <w:lang w:val="it-IT"/>
              </w:rPr>
              <w:t>Feasibility Study on Audio-Visual Service Production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SP-180340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145DB49D" w14:textId="77777777" w:rsidTr="006217A0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27EBCCD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31DF82A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22.827v0.0.0</w:t>
            </w:r>
          </w:p>
          <w:p w14:paraId="2FC6281E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(03/2019)</w:t>
            </w:r>
          </w:p>
          <w:p w14:paraId="5FFDDDF7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939401F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1634E3" w:rsidRPr="00CF6591" w14:paraId="1E074F62" w14:textId="77777777" w:rsidTr="006217A0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E6AC38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17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69E198" w14:textId="77777777" w:rsidR="001634E3" w:rsidRPr="006217A0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1634E3" w:rsidRPr="006217A0">
                <w:rPr>
                  <w:rFonts w:eastAsia="Times New Roman"/>
                  <w:szCs w:val="18"/>
                  <w:lang w:eastAsia="ar-SA"/>
                </w:rPr>
                <w:t>S1-182078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006AB8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SimSun"/>
                <w:lang w:eastAsia="en-GB"/>
              </w:rPr>
              <w:t xml:space="preserve">EBU, </w:t>
            </w:r>
            <w:proofErr w:type="spellStart"/>
            <w:r w:rsidRPr="006217A0">
              <w:rPr>
                <w:rFonts w:eastAsia="SimSun"/>
                <w:lang w:eastAsia="en-GB"/>
              </w:rPr>
              <w:t>BMWi</w:t>
            </w:r>
            <w:proofErr w:type="spellEnd"/>
            <w:r w:rsidRPr="006217A0">
              <w:rPr>
                <w:rFonts w:eastAsia="SimSun"/>
                <w:lang w:eastAsia="en-GB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0B0144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SimSun"/>
                <w:lang w:eastAsia="en-GB"/>
              </w:rPr>
              <w:t>FS_AVPROD Skeleton for TR 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3C612C" w14:textId="0777AEFE" w:rsidR="001634E3" w:rsidRPr="006217A0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68BC2A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34E3" w:rsidRPr="00CF6591" w14:paraId="3EFDD477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D17F4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17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CABB4" w14:textId="77777777" w:rsidR="001634E3" w:rsidRPr="006217A0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1634E3" w:rsidRPr="006217A0">
                <w:rPr>
                  <w:rFonts w:eastAsia="Times New Roman" w:cs="Arial"/>
                  <w:szCs w:val="18"/>
                  <w:lang w:eastAsia="ar-SA"/>
                </w:rPr>
                <w:t>S1-182079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3FDD8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6217A0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6217A0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E1F37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>Overview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028FF" w14:textId="15810C8F" w:rsidR="001634E3" w:rsidRPr="006217A0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>Revised to S1-182524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171F6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highlight w:val="yellow"/>
                <w:lang w:eastAsia="ar-SA"/>
              </w:rPr>
              <w:t>Please use correct filename also within ZIP file</w:t>
            </w:r>
          </w:p>
        </w:tc>
      </w:tr>
      <w:tr w:rsidR="006217A0" w:rsidRPr="00CF6591" w14:paraId="131F030C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F575DB" w14:textId="241D5D60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B72581" w14:textId="4EC9C2B5" w:rsidR="006217A0" w:rsidRPr="00A8049A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6217A0" w:rsidRPr="00A804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26A2A0" w14:textId="3E792348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A8049A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39A906" w14:textId="484B596C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Overview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15F6F0" w14:textId="5A62CFAE" w:rsidR="006217A0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BB1C8B" w14:textId="2ABB5901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Please use correct filename also within ZIP file</w:t>
            </w:r>
          </w:p>
          <w:p w14:paraId="1DDC00F6" w14:textId="77777777" w:rsid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Revision of S1-182079.</w:t>
            </w:r>
          </w:p>
          <w:p w14:paraId="387ADB6A" w14:textId="77777777" w:rsidR="00A8049A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69AC968" w14:textId="77777777" w:rsid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3AF3207" w14:textId="1B2D63D7" w:rsidR="006217A0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8049A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634E3" w:rsidRPr="00CF6591" w14:paraId="0C173512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CBADD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17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97DC4" w14:textId="77777777" w:rsidR="001634E3" w:rsidRPr="006217A0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1634E3" w:rsidRPr="006217A0">
                <w:rPr>
                  <w:rFonts w:eastAsia="Times New Roman" w:cs="Arial"/>
                  <w:szCs w:val="18"/>
                  <w:lang w:eastAsia="ar-SA"/>
                </w:rPr>
                <w:t>S1-182080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A74A3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6217A0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6217A0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9600A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>Scope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63CC5" w14:textId="20C3E744" w:rsidR="001634E3" w:rsidRPr="006217A0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17A0">
              <w:rPr>
                <w:rFonts w:eastAsia="Times New Roman" w:cs="Arial"/>
                <w:szCs w:val="18"/>
                <w:lang w:eastAsia="ar-SA"/>
              </w:rPr>
              <w:t>Revised to S1-182525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622F1" w14:textId="77777777" w:rsidR="001634E3" w:rsidRPr="006217A0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217A0" w:rsidRPr="00CF6591" w14:paraId="0F01AD5B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7A772" w14:textId="786B3DAF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F9455" w14:textId="21401B2D" w:rsidR="006217A0" w:rsidRPr="00A8049A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6217A0" w:rsidRPr="00A804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A6B80" w14:textId="7680156B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A8049A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AF98D" w14:textId="2AC2A4FB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Scope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44700" w14:textId="2BF5B298" w:rsidR="006217A0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Revised to S1-182549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4AE5A" w14:textId="4E643CDF" w:rsidR="006217A0" w:rsidRPr="00A8049A" w:rsidRDefault="006217A0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Revision of S1-182080.</w:t>
            </w:r>
          </w:p>
        </w:tc>
      </w:tr>
      <w:tr w:rsidR="00A8049A" w:rsidRPr="00CF6591" w14:paraId="495CAA43" w14:textId="77777777" w:rsidTr="00A8049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4C5E" w14:textId="5FBD3BAC" w:rsidR="00A8049A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6F83" w14:textId="5224F127" w:rsidR="00A8049A" w:rsidRPr="00A8049A" w:rsidRDefault="00FC2189" w:rsidP="001634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A8049A" w:rsidRPr="00A804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EBBB" w14:textId="2F5AFD16" w:rsidR="00A8049A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 xml:space="preserve">EBU, </w:t>
            </w:r>
            <w:proofErr w:type="spellStart"/>
            <w:r w:rsidRPr="00A8049A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  <w:r w:rsidRPr="00A8049A">
              <w:rPr>
                <w:rFonts w:eastAsia="Times New Roman" w:cs="Arial"/>
                <w:szCs w:val="18"/>
                <w:lang w:eastAsia="ar-SA"/>
              </w:rPr>
              <w:t>, Sennheiser Electronic GmbH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1137" w14:textId="50ABFBE0" w:rsidR="00A8049A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Scope of TR22.827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523B" w14:textId="77777777" w:rsidR="00A8049A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C790" w14:textId="42280731" w:rsid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i/>
                <w:szCs w:val="18"/>
                <w:lang w:eastAsia="ar-SA"/>
              </w:rPr>
              <w:t>Revision of S1-182080.</w:t>
            </w:r>
          </w:p>
          <w:p w14:paraId="28CC86D0" w14:textId="79A7298C" w:rsidR="00A8049A" w:rsidRPr="00A8049A" w:rsidRDefault="00A8049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49A">
              <w:rPr>
                <w:rFonts w:eastAsia="Times New Roman" w:cs="Arial"/>
                <w:szCs w:val="18"/>
                <w:lang w:eastAsia="ar-SA"/>
              </w:rPr>
              <w:t>Revision of S1-182525.</w:t>
            </w:r>
          </w:p>
        </w:tc>
      </w:tr>
      <w:tr w:rsidR="001634E3" w:rsidRPr="00CF6591" w14:paraId="7F2D3390" w14:textId="77777777" w:rsidTr="00B329B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BABE3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3B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E04B6" w14:textId="77777777" w:rsidR="001634E3" w:rsidRPr="00A83BEA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1634E3" w:rsidRPr="00A83BEA">
                <w:rPr>
                  <w:rFonts w:eastAsia="Times New Roman" w:cs="Arial"/>
                  <w:szCs w:val="18"/>
                  <w:lang w:eastAsia="ar-SA"/>
                </w:rPr>
                <w:t>S1-182183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7A258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BD6D9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Audio streaming in professional live performances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E043E" w14:textId="5A3D46C3" w:rsidR="001634E3" w:rsidRPr="00A83BEA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BEA">
              <w:rPr>
                <w:rFonts w:eastAsia="Times New Roman" w:cs="Arial"/>
                <w:szCs w:val="18"/>
                <w:lang w:eastAsia="ar-SA"/>
              </w:rPr>
              <w:t>Revised to S1-182634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5AE51" w14:textId="77777777" w:rsidR="001634E3" w:rsidRPr="00A83BEA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83BEA" w:rsidRPr="00CF6591" w14:paraId="38EAB5C9" w14:textId="77777777" w:rsidTr="00B329B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92CE0" w14:textId="014F49F8" w:rsidR="00A83BEA" w:rsidRPr="00B329BE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29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B5902" w14:textId="00BF57C2" w:rsidR="00A83BEA" w:rsidRPr="00B329BE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A83BEA" w:rsidRPr="00B329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S1-182634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29527" w14:textId="5B2479E1" w:rsidR="00A83BEA" w:rsidRPr="00B329BE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0DF4C" w14:textId="21649FAE" w:rsidR="00A83BEA" w:rsidRPr="00B329BE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Audio streaming in professional live performances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33044" w14:textId="1B6387F1" w:rsidR="00A83BEA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Revised to S1-182526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F6962" w14:textId="1F4CAA0D" w:rsidR="00A83BEA" w:rsidRPr="00B329BE" w:rsidRDefault="00A83BEA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Revision of S1-182183.</w:t>
            </w:r>
          </w:p>
        </w:tc>
      </w:tr>
      <w:tr w:rsidR="00B329BE" w:rsidRPr="00CF6591" w14:paraId="6B96AAF8" w14:textId="77777777" w:rsidTr="00B329B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50A996" w14:textId="29A10401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29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86A434" w14:textId="401CFAF3" w:rsidR="00B329BE" w:rsidRPr="00B329BE" w:rsidRDefault="00FC2189" w:rsidP="001634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B329BE" w:rsidRPr="00B329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562804" w14:textId="760AF76E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4A2C72" w14:textId="1DC32ACD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Audio streaming in professional live performances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97E927" w14:textId="15EF70C7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A9B205" w14:textId="2844D53E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i/>
                <w:szCs w:val="18"/>
                <w:lang w:eastAsia="ar-SA"/>
              </w:rPr>
              <w:t>Revision of S1-182183.</w:t>
            </w:r>
          </w:p>
          <w:p w14:paraId="5B7370EC" w14:textId="77777777" w:rsid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9BE">
              <w:rPr>
                <w:rFonts w:eastAsia="Times New Roman" w:cs="Arial"/>
                <w:szCs w:val="18"/>
                <w:lang w:eastAsia="ar-SA"/>
              </w:rPr>
              <w:t>Revision of S1-182634.</w:t>
            </w:r>
          </w:p>
          <w:p w14:paraId="3D0C6E17" w14:textId="77777777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7ADDBF2" w14:textId="77777777" w:rsid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55D871E8" w14:textId="33DB8771" w:rsidR="00B329BE" w:rsidRPr="00B329BE" w:rsidRDefault="00B329BE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B329B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634E3" w:rsidRPr="00CF6591" w14:paraId="7E82977C" w14:textId="77777777" w:rsidTr="0010101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008DD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75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0A8FA" w14:textId="77777777" w:rsidR="001634E3" w:rsidRPr="00C7475D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1634E3" w:rsidRPr="00C7475D">
                <w:rPr>
                  <w:rFonts w:eastAsia="Times New Roman" w:cs="Arial"/>
                  <w:szCs w:val="18"/>
                  <w:lang w:eastAsia="ar-SA"/>
                </w:rPr>
                <w:t>S1-182184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F5C7C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BB67A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On-Site Live Audio Presentation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406FE" w14:textId="07422A1F" w:rsidR="001634E3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Revised to S1-182635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CF93F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475D" w:rsidRPr="00CF6591" w14:paraId="03DFF38C" w14:textId="77777777" w:rsidTr="0010101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C52AA" w14:textId="46E40AF3" w:rsidR="00C7475D" w:rsidRPr="00101018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10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C3CFD" w14:textId="2B80D72F" w:rsidR="00C7475D" w:rsidRPr="00101018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C7475D" w:rsidRPr="0010101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S1-182635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CB210" w14:textId="21DFF304" w:rsidR="00C7475D" w:rsidRPr="00101018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80F45" w14:textId="277A9A00" w:rsidR="00C7475D" w:rsidRPr="00101018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On-Site Live Audio Presentation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2E7C7D" w14:textId="1B3E0DCE" w:rsidR="00C7475D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Revised to S1-182527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AD0FB" w14:textId="418EE47A" w:rsidR="00C7475D" w:rsidRPr="00101018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Revision of S1-182184.</w:t>
            </w:r>
          </w:p>
        </w:tc>
      </w:tr>
      <w:tr w:rsidR="00101018" w:rsidRPr="00CF6591" w14:paraId="60214288" w14:textId="77777777" w:rsidTr="0010101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E2951B" w14:textId="4E722AD3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10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7EE60F" w14:textId="645E0839" w:rsidR="00101018" w:rsidRPr="00101018" w:rsidRDefault="00FC2189" w:rsidP="001634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101018" w:rsidRPr="0010101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4C783C" w14:textId="2FDD68B7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Sennheiser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AD64C6" w14:textId="5C0712AA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On-Site Live Audio Presentation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FFD024" w14:textId="4CD5E048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B34ED0" w14:textId="4F4D238B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i/>
                <w:szCs w:val="18"/>
                <w:lang w:eastAsia="ar-SA"/>
              </w:rPr>
              <w:t>Revision of S1-182184.</w:t>
            </w:r>
          </w:p>
          <w:p w14:paraId="4DB89149" w14:textId="77777777" w:rsid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018">
              <w:rPr>
                <w:rFonts w:eastAsia="Times New Roman" w:cs="Arial"/>
                <w:szCs w:val="18"/>
                <w:lang w:eastAsia="ar-SA"/>
              </w:rPr>
              <w:t>Revision of S1-182635.</w:t>
            </w:r>
          </w:p>
          <w:p w14:paraId="723BFB65" w14:textId="77777777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5C5C9815" w14:textId="77777777" w:rsid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19E0CCE6" w14:textId="674346AE" w:rsidR="00101018" w:rsidRPr="00101018" w:rsidRDefault="00101018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01018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634E3" w:rsidRPr="00CF6591" w14:paraId="15F9AC3C" w14:textId="77777777" w:rsidTr="00925E3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A79B0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75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B48B5" w14:textId="77777777" w:rsidR="001634E3" w:rsidRPr="00C7475D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1634E3" w:rsidRPr="00C7475D">
                <w:rPr>
                  <w:rFonts w:eastAsia="Times New Roman" w:cs="Arial"/>
                  <w:szCs w:val="18"/>
                  <w:lang w:eastAsia="ar-SA"/>
                </w:rPr>
                <w:t>S1-182188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0ED4B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Sennheiser electronic GmbH &amp; Co KG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C3029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Definitions for TR 22.287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06D89" w14:textId="3584F973" w:rsidR="001634E3" w:rsidRPr="00C7475D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75D">
              <w:rPr>
                <w:rFonts w:eastAsia="Times New Roman" w:cs="Arial"/>
                <w:szCs w:val="18"/>
                <w:lang w:eastAsia="ar-SA"/>
              </w:rPr>
              <w:t>Revised to S1-182636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6F609" w14:textId="77777777" w:rsidR="001634E3" w:rsidRPr="00C7475D" w:rsidRDefault="001634E3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7475D" w:rsidRPr="00CF6591" w14:paraId="493E38F3" w14:textId="77777777" w:rsidTr="00925E3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A6961A" w14:textId="4C63C65F" w:rsidR="00C7475D" w:rsidRPr="00925E35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5E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D94500" w14:textId="573F9015" w:rsidR="00C7475D" w:rsidRPr="00925E35" w:rsidRDefault="00FC2189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C7475D" w:rsidRPr="00925E3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S1-182636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38FDDE" w14:textId="067D2E59" w:rsidR="00C7475D" w:rsidRPr="00925E35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E35">
              <w:rPr>
                <w:rFonts w:eastAsia="Times New Roman" w:cs="Arial"/>
                <w:szCs w:val="18"/>
                <w:lang w:eastAsia="ar-SA"/>
              </w:rPr>
              <w:t>Sennheiser electronic GmbH &amp; Co KG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702AEF" w14:textId="0B67C668" w:rsidR="00C7475D" w:rsidRPr="00925E35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E35">
              <w:rPr>
                <w:rFonts w:eastAsia="Times New Roman" w:cs="Arial"/>
                <w:szCs w:val="18"/>
                <w:lang w:eastAsia="ar-SA"/>
              </w:rPr>
              <w:t>Definitions for TR 22.287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2BBAE9" w14:textId="4ECF6BBF" w:rsidR="00C7475D" w:rsidRPr="00925E35" w:rsidRDefault="00925E35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E3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332F0B" w14:textId="77777777" w:rsidR="00925E35" w:rsidRDefault="00C7475D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E35">
              <w:rPr>
                <w:rFonts w:eastAsia="Times New Roman" w:cs="Arial"/>
                <w:szCs w:val="18"/>
                <w:lang w:eastAsia="ar-SA"/>
              </w:rPr>
              <w:t>Revision of S1-182188.</w:t>
            </w:r>
          </w:p>
          <w:p w14:paraId="0D1614E7" w14:textId="77777777" w:rsidR="00925E35" w:rsidRPr="00925E35" w:rsidRDefault="00925E35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0AE3DE5" w14:textId="77777777" w:rsidR="00925E35" w:rsidRDefault="00925E35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71AE5D4D" w14:textId="378929CF" w:rsidR="00C7475D" w:rsidRPr="00925E35" w:rsidRDefault="00925E35" w:rsidP="001634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25E3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14622" w:rsidRPr="00B81C05" w14:paraId="1661C427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651421B" w14:textId="77777777" w:rsidR="00F14622" w:rsidRPr="00B81C05" w:rsidRDefault="00F14622" w:rsidP="00F14622">
            <w:pPr>
              <w:pStyle w:val="Heading3"/>
            </w:pPr>
            <w:r>
              <w:t>FS_AVPROD output</w:t>
            </w:r>
          </w:p>
        </w:tc>
      </w:tr>
      <w:tr w:rsidR="00F14622" w:rsidRPr="00A75C05" w14:paraId="3182D93F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C471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E656" w14:textId="77777777" w:rsidR="00F14622" w:rsidRPr="00013C31" w:rsidRDefault="00FC2189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50" w:history="1">
              <w:r w:rsidR="00F14622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4F6E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EBU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EECD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827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FF05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46C5" w14:textId="77777777" w:rsidR="00F14622" w:rsidRPr="00156AC9" w:rsidRDefault="00F14622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1F3AF642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03D50C06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NCIS: </w:t>
            </w:r>
            <w:r>
              <w:rPr>
                <w:lang w:val="it-IT"/>
              </w:rPr>
              <w:t>Study on Network Controlled Interactive Service in 5GS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SP-180341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791E66C1" w14:textId="77777777" w:rsidTr="007A690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405FEAB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507C4E7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22.842v0.0.0</w:t>
            </w:r>
          </w:p>
          <w:p w14:paraId="7619C980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(02/2019)</w:t>
            </w:r>
          </w:p>
          <w:p w14:paraId="56542FCE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76BAD8DC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483ED7" w:rsidRPr="00CF6591" w14:paraId="75F193DB" w14:textId="77777777" w:rsidTr="0022217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8FD9D" w14:textId="77777777" w:rsidR="00483ED7" w:rsidRPr="007A690A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69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6417B" w14:textId="77777777" w:rsidR="00483ED7" w:rsidRPr="007A690A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483ED7" w:rsidRPr="007A690A">
                <w:rPr>
                  <w:rFonts w:eastAsia="Times New Roman" w:cs="Arial"/>
                  <w:szCs w:val="18"/>
                  <w:lang w:eastAsia="ar-SA"/>
                </w:rPr>
                <w:t>S1-182117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AF689" w14:textId="77777777" w:rsidR="00483ED7" w:rsidRPr="007A690A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690A">
              <w:rPr>
                <w:rFonts w:eastAsia="Times New Roman" w:cs="Arial"/>
                <w:szCs w:val="18"/>
                <w:lang w:eastAsia="ar-SA"/>
              </w:rPr>
              <w:t>Tencent</w:t>
            </w:r>
            <w:r w:rsidRPr="007A690A">
              <w:rPr>
                <w:rFonts w:eastAsia="Times New Roman" w:cs="Arial" w:hint="eastAsia"/>
                <w:szCs w:val="18"/>
                <w:lang w:eastAsia="ar-SA"/>
              </w:rPr>
              <w:t>, China Mobile, China Telecom</w:t>
            </w:r>
            <w:r w:rsidRPr="007A690A">
              <w:rPr>
                <w:rFonts w:eastAsia="Times New Roman" w:cs="Arial"/>
                <w:szCs w:val="18"/>
                <w:lang w:eastAsia="ar-SA"/>
              </w:rPr>
              <w:t xml:space="preserve">, </w:t>
            </w:r>
            <w:r w:rsidRPr="007A690A">
              <w:rPr>
                <w:rFonts w:eastAsia="Times New Roman" w:cs="Arial" w:hint="eastAsia"/>
                <w:szCs w:val="18"/>
                <w:lang w:eastAsia="ar-SA"/>
              </w:rPr>
              <w:t>China</w:t>
            </w:r>
            <w:r w:rsidRPr="007A690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7A690A">
              <w:rPr>
                <w:rFonts w:eastAsia="Times New Roman" w:cs="Arial" w:hint="eastAsia"/>
                <w:szCs w:val="18"/>
                <w:lang w:eastAsia="ar-SA"/>
              </w:rPr>
              <w:t>Unicom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099FF" w14:textId="77777777" w:rsidR="00483ED7" w:rsidRPr="007A690A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690A">
              <w:rPr>
                <w:rFonts w:eastAsia="Times New Roman" w:cs="Arial"/>
                <w:szCs w:val="18"/>
                <w:lang w:eastAsia="ar-SA"/>
              </w:rPr>
              <w:t xml:space="preserve">Discussion on Use Case for Interactive </w:t>
            </w:r>
            <w:r w:rsidRPr="007A690A">
              <w:rPr>
                <w:rFonts w:eastAsia="Times New Roman" w:cs="Arial" w:hint="eastAsia"/>
                <w:szCs w:val="18"/>
                <w:lang w:eastAsia="ar-SA"/>
              </w:rPr>
              <w:t>Service, Cloud Rendering for Games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09643" w14:textId="009D1EEE" w:rsidR="00483ED7" w:rsidRPr="007A690A" w:rsidRDefault="007A690A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690A">
              <w:rPr>
                <w:rFonts w:eastAsia="Times New Roman" w:cs="Arial"/>
                <w:szCs w:val="18"/>
                <w:lang w:eastAsia="ar-SA"/>
              </w:rPr>
              <w:t>Revised to S1-182528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1853E" w14:textId="77777777" w:rsidR="00483ED7" w:rsidRPr="007A690A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690A" w:rsidRPr="00CF6591" w14:paraId="3FECBFD3" w14:textId="77777777" w:rsidTr="0022217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C0D46" w14:textId="40CB9A66" w:rsidR="007A690A" w:rsidRPr="00222172" w:rsidRDefault="007A690A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21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6051A" w14:textId="3A014119" w:rsidR="007A690A" w:rsidRPr="00222172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7A690A" w:rsidRPr="002221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EAC02" w14:textId="0E780866" w:rsidR="007A690A" w:rsidRPr="00222172" w:rsidRDefault="007A690A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Tencent, China Mobile, China Telecom, China Unicom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9A257" w14:textId="2DE6E1D6" w:rsidR="007A690A" w:rsidRPr="00222172" w:rsidRDefault="007A690A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Discussion on Use Case for Interactive Service, Cloud Rendering for Games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5C6BC" w14:textId="3D1B248F" w:rsidR="007A690A" w:rsidRP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Revised to S1-182550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6000C" w14:textId="7887D80B" w:rsidR="007A690A" w:rsidRPr="00222172" w:rsidRDefault="007A690A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Revision of S1-182117.</w:t>
            </w:r>
          </w:p>
        </w:tc>
      </w:tr>
      <w:tr w:rsidR="00222172" w:rsidRPr="00CF6591" w14:paraId="635D79E9" w14:textId="77777777" w:rsidTr="0022217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6DF0" w14:textId="78612A50" w:rsidR="00222172" w:rsidRP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21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7AF5" w14:textId="364593B9" w:rsidR="00222172" w:rsidRPr="00222172" w:rsidRDefault="00FC2189" w:rsidP="00483ED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3" w:history="1">
              <w:r w:rsidR="00222172" w:rsidRPr="002221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S1-182550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310" w14:textId="63AEB4A9" w:rsidR="00222172" w:rsidRP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Tencent, China Mobile, China Telecom, China Unicom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529B" w14:textId="4055A637" w:rsidR="00222172" w:rsidRP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Discussion on Use Case for Interactive Service, Cloud Rendering for Games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DDD53" w14:textId="77777777" w:rsidR="00222172" w:rsidRP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1635" w14:textId="24E5018E" w:rsid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i/>
                <w:szCs w:val="18"/>
                <w:lang w:eastAsia="ar-SA"/>
              </w:rPr>
              <w:t>Revision of S1-182117.</w:t>
            </w:r>
          </w:p>
          <w:p w14:paraId="49808AE6" w14:textId="42A13599" w:rsidR="00222172" w:rsidRPr="00222172" w:rsidRDefault="0022217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172">
              <w:rPr>
                <w:rFonts w:eastAsia="Times New Roman" w:cs="Arial"/>
                <w:szCs w:val="18"/>
                <w:lang w:eastAsia="ar-SA"/>
              </w:rPr>
              <w:t>Revision of S1-182528.</w:t>
            </w:r>
          </w:p>
        </w:tc>
      </w:tr>
      <w:tr w:rsidR="00483ED7" w:rsidRPr="00CF6591" w14:paraId="203899D9" w14:textId="77777777" w:rsidTr="0088054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22DF8" w14:textId="77777777" w:rsidR="00483ED7" w:rsidRPr="0088054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805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A7535" w14:textId="77777777" w:rsidR="00483ED7" w:rsidRPr="00880541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483ED7" w:rsidRPr="00880541">
                <w:rPr>
                  <w:rFonts w:eastAsia="Times New Roman" w:cs="Arial"/>
                  <w:szCs w:val="18"/>
                  <w:lang w:eastAsia="ar-SA"/>
                </w:rPr>
                <w:t>S1-182124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F6497" w14:textId="77777777" w:rsidR="00483ED7" w:rsidRPr="0088054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2FC1A" w14:textId="77777777" w:rsidR="00483ED7" w:rsidRPr="0088054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 w:hint="eastAsia"/>
                <w:szCs w:val="18"/>
                <w:lang w:eastAsia="ar-SA"/>
              </w:rPr>
              <w:t>TR 22.842 Skeleton for NCIS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E4609" w14:textId="4D4948D7" w:rsidR="00483ED7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/>
                <w:szCs w:val="18"/>
                <w:lang w:eastAsia="ar-SA"/>
              </w:rPr>
              <w:t>Revised to S1-182529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1CA3F" w14:textId="77777777" w:rsidR="00483ED7" w:rsidRPr="00880541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80541" w:rsidRPr="00CF6591" w14:paraId="00A6FB9C" w14:textId="77777777" w:rsidTr="002808D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00A834" w14:textId="1B849A67" w:rsidR="00880541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805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419BA5" w14:textId="0BA4EC8D" w:rsidR="00880541" w:rsidRPr="00880541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880541" w:rsidRPr="008805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S1-182529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FCF117" w14:textId="5F90317F" w:rsidR="00880541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B9EBC6" w14:textId="39C7BEAD" w:rsidR="00880541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/>
                <w:szCs w:val="18"/>
                <w:lang w:eastAsia="ar-SA"/>
              </w:rPr>
              <w:t>TR 22.842 Skeleton for NCIS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9704C4" w14:textId="492423F5" w:rsidR="00880541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2CA200" w14:textId="77777777" w:rsid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0541">
              <w:rPr>
                <w:rFonts w:eastAsia="Times New Roman" w:cs="Arial"/>
                <w:szCs w:val="18"/>
                <w:lang w:eastAsia="ar-SA"/>
              </w:rPr>
              <w:t>Revision of S1-182124.</w:t>
            </w:r>
          </w:p>
          <w:p w14:paraId="0B1EC813" w14:textId="77777777" w:rsidR="00880541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6E393DEE" w14:textId="77777777" w:rsid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A9E942B" w14:textId="2509C428" w:rsidR="00880541" w:rsidRPr="00880541" w:rsidRDefault="00880541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8054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483ED7" w:rsidRPr="00CF6591" w14:paraId="3F75860B" w14:textId="77777777" w:rsidTr="002808D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2CDD5" w14:textId="77777777" w:rsidR="00483ED7" w:rsidRPr="002808D8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08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F4077" w14:textId="77777777" w:rsidR="00483ED7" w:rsidRPr="002808D8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483ED7" w:rsidRPr="002808D8">
                <w:rPr>
                  <w:rFonts w:eastAsia="Times New Roman" w:cs="Arial"/>
                  <w:szCs w:val="18"/>
                  <w:lang w:eastAsia="ar-SA"/>
                </w:rPr>
                <w:t>S1-182125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8F824" w14:textId="77777777" w:rsidR="00483ED7" w:rsidRPr="002808D8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8D8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42791" w14:textId="77777777" w:rsidR="00483ED7" w:rsidRPr="002808D8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8D8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2808D8">
              <w:rPr>
                <w:rFonts w:eastAsia="Times New Roman" w:cs="Arial"/>
                <w:szCs w:val="18"/>
                <w:lang w:eastAsia="ar-SA"/>
              </w:rPr>
              <w:t>–</w:t>
            </w:r>
            <w:r w:rsidRPr="002808D8">
              <w:rPr>
                <w:rFonts w:eastAsia="Times New Roman" w:cs="Arial" w:hint="eastAsia"/>
                <w:szCs w:val="18"/>
                <w:lang w:eastAsia="ar-SA"/>
              </w:rPr>
              <w:t xml:space="preserve"> Absolute high but relative low speed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E98C7" w14:textId="7BB2B3CF" w:rsidR="00483ED7" w:rsidRPr="002808D8" w:rsidRDefault="002808D8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8D8">
              <w:rPr>
                <w:rFonts w:eastAsia="Times New Roman" w:cs="Arial"/>
                <w:szCs w:val="18"/>
                <w:lang w:eastAsia="ar-SA"/>
              </w:rPr>
              <w:t>Revised to S1-182530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7DF7D" w14:textId="77777777" w:rsidR="00483ED7" w:rsidRPr="002808D8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808D8" w:rsidRPr="00CF6591" w14:paraId="6FBE6B50" w14:textId="77777777" w:rsidTr="005E3AA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9DB9" w14:textId="31BD71F8" w:rsidR="002808D8" w:rsidRPr="002808D8" w:rsidRDefault="002808D8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08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8977" w14:textId="3AB7D1EE" w:rsidR="002808D8" w:rsidRPr="002808D8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2808D8" w:rsidRPr="002808D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6A1B" w14:textId="4FACE947" w:rsidR="002808D8" w:rsidRPr="002808D8" w:rsidRDefault="002808D8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8D8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596A" w14:textId="377E1DD6" w:rsidR="002808D8" w:rsidRPr="002808D8" w:rsidRDefault="002808D8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8D8">
              <w:rPr>
                <w:rFonts w:eastAsia="Times New Roman" w:cs="Arial"/>
                <w:szCs w:val="18"/>
                <w:lang w:eastAsia="ar-SA"/>
              </w:rPr>
              <w:t>NCIS use case – Absolute high but relative low speed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F58D" w14:textId="77777777" w:rsidR="002808D8" w:rsidRPr="002808D8" w:rsidRDefault="002808D8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E4FB" w14:textId="7727DF42" w:rsidR="002808D8" w:rsidRPr="002808D8" w:rsidRDefault="002808D8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08D8">
              <w:rPr>
                <w:rFonts w:eastAsia="Times New Roman" w:cs="Arial"/>
                <w:szCs w:val="18"/>
                <w:lang w:eastAsia="ar-SA"/>
              </w:rPr>
              <w:t>Revision of S1-182125.</w:t>
            </w:r>
          </w:p>
        </w:tc>
      </w:tr>
      <w:tr w:rsidR="00483ED7" w:rsidRPr="00CF6591" w14:paraId="78B0467D" w14:textId="77777777" w:rsidTr="004115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4205A" w14:textId="77777777" w:rsidR="00483ED7" w:rsidRPr="005E3AAC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3A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9D3B2" w14:textId="77777777" w:rsidR="00483ED7" w:rsidRPr="005E3AAC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483ED7" w:rsidRPr="005E3AAC">
                <w:rPr>
                  <w:rFonts w:eastAsia="Times New Roman" w:cs="Arial"/>
                  <w:szCs w:val="18"/>
                  <w:lang w:eastAsia="ar-SA"/>
                </w:rPr>
                <w:t>S1-182126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B1394" w14:textId="77777777" w:rsidR="00483ED7" w:rsidRPr="005E3AAC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AAC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AEC49" w14:textId="77777777" w:rsidR="00483ED7" w:rsidRPr="005E3AAC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AAC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5E3AAC">
              <w:rPr>
                <w:rFonts w:eastAsia="Times New Roman" w:cs="Arial"/>
                <w:szCs w:val="18"/>
                <w:lang w:eastAsia="ar-SA"/>
              </w:rPr>
              <w:t>–</w:t>
            </w:r>
            <w:r w:rsidRPr="005E3AAC">
              <w:rPr>
                <w:rFonts w:eastAsia="Times New Roman" w:cs="Arial" w:hint="eastAsia"/>
                <w:szCs w:val="18"/>
                <w:lang w:eastAsia="ar-SA"/>
              </w:rPr>
              <w:t xml:space="preserve"> Interactive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765FC" w14:textId="11E36109" w:rsidR="00483ED7" w:rsidRPr="005E3AAC" w:rsidRDefault="005E3AAC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AAC">
              <w:rPr>
                <w:rFonts w:eastAsia="Times New Roman" w:cs="Arial"/>
                <w:szCs w:val="18"/>
                <w:lang w:eastAsia="ar-SA"/>
              </w:rPr>
              <w:t>Revised to S1-182531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080F7" w14:textId="77777777" w:rsidR="00483ED7" w:rsidRPr="005E3AAC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E3AAC" w:rsidRPr="00CF6591" w14:paraId="3F81FD66" w14:textId="77777777" w:rsidTr="004115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D8CA5" w14:textId="158FAD76" w:rsidR="005E3AAC" w:rsidRPr="004115B7" w:rsidRDefault="005E3AAC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15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95EC5" w14:textId="06072934" w:rsidR="005E3AAC" w:rsidRPr="004115B7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5E3AAC" w:rsidRPr="004115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59AB0" w14:textId="39DEBB45" w:rsidR="005E3AAC" w:rsidRPr="004115B7" w:rsidRDefault="005E3AAC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C13B9" w14:textId="30C30D2D" w:rsidR="005E3AAC" w:rsidRPr="004115B7" w:rsidRDefault="005E3AAC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NCIS use case – Interactive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D8C7B" w14:textId="4F489A12" w:rsidR="005E3AAC" w:rsidRP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Revised to S1-182551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31038" w14:textId="78E30FB6" w:rsidR="005E3AAC" w:rsidRPr="004115B7" w:rsidRDefault="005E3AAC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Revision of S1-182126.</w:t>
            </w:r>
          </w:p>
        </w:tc>
      </w:tr>
      <w:tr w:rsidR="004115B7" w:rsidRPr="00CF6591" w14:paraId="5214E46A" w14:textId="77777777" w:rsidTr="004115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60FF" w14:textId="5A8352B4" w:rsidR="004115B7" w:rsidRP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15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0754" w14:textId="0771337E" w:rsidR="004115B7" w:rsidRPr="004115B7" w:rsidRDefault="00FC2189" w:rsidP="00483ED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0" w:history="1">
              <w:r w:rsidR="004115B7" w:rsidRPr="004115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S1-182551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028C" w14:textId="339D92F6" w:rsidR="004115B7" w:rsidRP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9750" w14:textId="3F1BB97D" w:rsidR="004115B7" w:rsidRP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NCIS use case – Interactive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CBD4" w14:textId="77777777" w:rsidR="004115B7" w:rsidRP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AADE" w14:textId="0C86B0DA" w:rsid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i/>
                <w:szCs w:val="18"/>
                <w:lang w:eastAsia="ar-SA"/>
              </w:rPr>
              <w:t>Revision of S1-182126.</w:t>
            </w:r>
          </w:p>
          <w:p w14:paraId="64454FD7" w14:textId="7B08A16C" w:rsidR="004115B7" w:rsidRPr="004115B7" w:rsidRDefault="004115B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15B7">
              <w:rPr>
                <w:rFonts w:eastAsia="Times New Roman" w:cs="Arial"/>
                <w:szCs w:val="18"/>
                <w:lang w:eastAsia="ar-SA"/>
              </w:rPr>
              <w:t>Revision of S1-182531.</w:t>
            </w:r>
          </w:p>
        </w:tc>
      </w:tr>
      <w:tr w:rsidR="00483ED7" w:rsidRPr="00CF6591" w14:paraId="087ECBC6" w14:textId="77777777" w:rsidTr="006D301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D238C" w14:textId="77777777" w:rsidR="00483ED7" w:rsidRPr="006D3012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301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96855" w14:textId="77777777" w:rsidR="00483ED7" w:rsidRPr="006D3012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483ED7" w:rsidRPr="006D3012">
                <w:rPr>
                  <w:rFonts w:eastAsia="Times New Roman" w:cs="Arial"/>
                  <w:szCs w:val="18"/>
                  <w:lang w:eastAsia="ar-SA"/>
                </w:rPr>
                <w:t>S1-182127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460BD" w14:textId="77777777" w:rsidR="00483ED7" w:rsidRPr="006D3012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301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02706" w14:textId="77777777" w:rsidR="00483ED7" w:rsidRPr="006D3012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301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6D3012">
              <w:rPr>
                <w:rFonts w:eastAsia="Times New Roman" w:cs="Arial"/>
                <w:szCs w:val="18"/>
                <w:lang w:eastAsia="ar-SA"/>
              </w:rPr>
              <w:t>–Multiple PLMN users joining the same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5EE77" w14:textId="71AB2767" w:rsidR="00483ED7" w:rsidRPr="006D3012" w:rsidRDefault="006D301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3012">
              <w:rPr>
                <w:rFonts w:eastAsia="Times New Roman" w:cs="Arial"/>
                <w:szCs w:val="18"/>
                <w:lang w:eastAsia="ar-SA"/>
              </w:rPr>
              <w:t>Revised to S1-182532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A2A8A" w14:textId="77777777" w:rsidR="00483ED7" w:rsidRPr="006D3012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3012" w:rsidRPr="00CF6591" w14:paraId="2861A95F" w14:textId="77777777" w:rsidTr="00EC740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DF3D" w14:textId="4B45A4C4" w:rsidR="006D3012" w:rsidRPr="006D3012" w:rsidRDefault="006D301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301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F636" w14:textId="283061BC" w:rsidR="006D3012" w:rsidRPr="006D3012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6D3012" w:rsidRPr="006D301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414B" w14:textId="59D6D4D9" w:rsidR="006D3012" w:rsidRPr="006D3012" w:rsidRDefault="006D301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301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C59F" w14:textId="21B06572" w:rsidR="006D3012" w:rsidRPr="006D3012" w:rsidRDefault="006D301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3012">
              <w:rPr>
                <w:rFonts w:eastAsia="Times New Roman" w:cs="Arial"/>
                <w:szCs w:val="18"/>
                <w:lang w:eastAsia="ar-SA"/>
              </w:rPr>
              <w:t>NCIS use case –Multiple PLMN users joining the same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237B" w14:textId="77777777" w:rsidR="006D3012" w:rsidRPr="006D3012" w:rsidRDefault="006D301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DA70" w14:textId="45AB5B35" w:rsidR="006D3012" w:rsidRPr="006D3012" w:rsidRDefault="006D3012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3012">
              <w:rPr>
                <w:rFonts w:eastAsia="Times New Roman" w:cs="Arial"/>
                <w:szCs w:val="18"/>
                <w:lang w:eastAsia="ar-SA"/>
              </w:rPr>
              <w:t>Revision of S1-182127.</w:t>
            </w:r>
          </w:p>
        </w:tc>
      </w:tr>
      <w:tr w:rsidR="00483ED7" w:rsidRPr="00CF6591" w14:paraId="2F6A41D8" w14:textId="77777777" w:rsidTr="00EC740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5C2407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74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DEE3C2" w14:textId="77777777" w:rsidR="00483ED7" w:rsidRPr="00EC740D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483ED7" w:rsidRPr="00EC740D">
                <w:rPr>
                  <w:rFonts w:eastAsia="Times New Roman" w:cs="Arial"/>
                  <w:szCs w:val="18"/>
                  <w:lang w:eastAsia="ar-SA"/>
                </w:rPr>
                <w:t>S1-182128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1D43A55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5CE92D7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 w:hint="eastAsia"/>
                <w:szCs w:val="18"/>
                <w:lang w:eastAsia="ar-SA"/>
              </w:rPr>
              <w:t>Interactive Service in Proximity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E41DC8" w14:textId="6AB26A6D" w:rsidR="00483ED7" w:rsidRPr="00EC740D" w:rsidRDefault="00EC740D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A573A73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3C4D9A74" w14:textId="77777777" w:rsidTr="00EC740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A6CBCCF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74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9413A9" w14:textId="77777777" w:rsidR="00483ED7" w:rsidRPr="00EC740D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483ED7" w:rsidRPr="00EC740D">
                <w:rPr>
                  <w:rFonts w:eastAsia="Times New Roman" w:cs="Arial"/>
                  <w:szCs w:val="18"/>
                  <w:lang w:eastAsia="ar-SA"/>
                </w:rPr>
                <w:t>S1-182129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3C318A8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95ABD7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Interactive Service 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>in non-Proximity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EEE2388" w14:textId="59A9BF72" w:rsidR="00483ED7" w:rsidRPr="00EC740D" w:rsidRDefault="00EC740D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0D5FCBC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77FE41F1" w14:textId="77777777" w:rsidTr="00EC740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82B2C09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74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B450B37" w14:textId="77777777" w:rsidR="00483ED7" w:rsidRPr="00EC740D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483ED7" w:rsidRPr="00EC740D">
                <w:rPr>
                  <w:rFonts w:eastAsia="Times New Roman" w:cs="Arial"/>
                  <w:szCs w:val="18"/>
                  <w:lang w:eastAsia="ar-SA"/>
                </w:rPr>
                <w:t>S1-182130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CC34CB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F12144F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>–</w:t>
            </w: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>User</w:t>
            </w: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 in proximity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 xml:space="preserve"> joining or leaving a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3A1D5E5" w14:textId="60226F2C" w:rsidR="00483ED7" w:rsidRPr="00EC740D" w:rsidRDefault="00EC740D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29778B3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CF6591" w14:paraId="623CEBAC" w14:textId="77777777" w:rsidTr="00EC740D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34AF5D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74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0386385" w14:textId="77777777" w:rsidR="00483ED7" w:rsidRPr="00EC740D" w:rsidRDefault="00FC2189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483ED7" w:rsidRPr="00EC740D">
                <w:rPr>
                  <w:rFonts w:eastAsia="Times New Roman" w:cs="Arial"/>
                  <w:szCs w:val="18"/>
                  <w:lang w:eastAsia="ar-SA"/>
                </w:rPr>
                <w:t>S1-182131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4EABF8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285450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>–</w:t>
            </w: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 xml:space="preserve">User </w:t>
            </w:r>
            <w:r w:rsidRPr="00EC740D">
              <w:rPr>
                <w:rFonts w:eastAsia="Times New Roman" w:cs="Arial" w:hint="eastAsia"/>
                <w:szCs w:val="18"/>
                <w:lang w:eastAsia="ar-SA"/>
              </w:rPr>
              <w:t xml:space="preserve">in non-proximity </w:t>
            </w:r>
            <w:r w:rsidRPr="00EC740D">
              <w:rPr>
                <w:rFonts w:eastAsia="Times New Roman" w:cs="Arial"/>
                <w:szCs w:val="18"/>
                <w:lang w:eastAsia="ar-SA"/>
              </w:rPr>
              <w:t>joining or leaving a group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537476C" w14:textId="240FE75E" w:rsidR="00483ED7" w:rsidRPr="00EC740D" w:rsidRDefault="00EC740D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740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BBC336" w14:textId="77777777" w:rsidR="00483ED7" w:rsidRPr="00EC740D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3ED7" w:rsidRPr="00B81C05" w14:paraId="25209A39" w14:textId="77777777" w:rsidTr="0045348A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62A0577" w14:textId="77777777" w:rsidR="00483ED7" w:rsidRPr="00B81C05" w:rsidRDefault="00483ED7" w:rsidP="00483ED7">
            <w:pPr>
              <w:pStyle w:val="Heading3"/>
            </w:pPr>
            <w:r>
              <w:lastRenderedPageBreak/>
              <w:t>FS_NCIS output</w:t>
            </w:r>
          </w:p>
        </w:tc>
      </w:tr>
      <w:tr w:rsidR="00483ED7" w:rsidRPr="00A75C05" w14:paraId="39C0A9C9" w14:textId="77777777" w:rsidTr="0045348A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3713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C0D9" w14:textId="77777777" w:rsidR="00483ED7" w:rsidRPr="00013C31" w:rsidRDefault="00FC2189" w:rsidP="00483ED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67" w:history="1">
              <w:r w:rsidR="00483ED7" w:rsidRPr="00197B46">
                <w:rPr>
                  <w:rStyle w:val="Hyperlink"/>
                  <w:rFonts w:cs="Arial"/>
                </w:rPr>
                <w:t>S1-182</w:t>
              </w:r>
              <w:r w:rsidR="00197B46" w:rsidRPr="00197B46">
                <w:rPr>
                  <w:rStyle w:val="Hyperlink"/>
                  <w:rFonts w:cs="Arial"/>
                </w:rPr>
                <w:t>358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D22DE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OPPO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76EA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842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C7CC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C050" w14:textId="77777777" w:rsidR="00483ED7" w:rsidRPr="00156AC9" w:rsidRDefault="00483ED7" w:rsidP="00483ED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21A5" w:rsidRPr="00F45489" w14:paraId="0E716674" w14:textId="77777777" w:rsidTr="000721A5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0920FB5" w14:textId="77777777" w:rsidR="000721A5" w:rsidRPr="00F45489" w:rsidRDefault="000721A5" w:rsidP="00013336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B50A01" w:rsidRPr="005D041D" w14:paraId="22BB9A2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7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1D30" w14:textId="205F68E5" w:rsidR="00B50A01" w:rsidRPr="00E932B8" w:rsidRDefault="00B50A01" w:rsidP="00B50A01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 w:rsidRPr="00034E3B">
              <w:rPr>
                <w:color w:val="0070C0"/>
              </w:rPr>
              <w:t>S1-182501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69F1" w14:textId="0747CED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228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AF6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966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B1E5E5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B49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1BEA" w14:textId="68D6EA0A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9AAE" w14:textId="17DD7CF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C14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9AB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107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A1E066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A5D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43E56" w14:textId="270FE8D2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22EF" w14:textId="28639902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S1-182090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125C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465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6BE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C8F0BD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ACC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7A67" w14:textId="0FF1979A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A406" w14:textId="4251B96D" w:rsidR="00B50A01" w:rsidRPr="00326CE8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558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92E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7B9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D5BC10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9D1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ED86" w14:textId="54435334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09EB" w14:textId="35DBCC1B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46D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E1C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4FC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BAC357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3DE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9345" w14:textId="4C31F5F5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9B6D" w14:textId="33B5A327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S1-182298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8AE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8AE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CA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D2A70B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3F6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A53D" w14:textId="5A40DF44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DAB2" w14:textId="05C21437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A7B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1B8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FFA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24E8D69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645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F576" w14:textId="018E33A9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9A1D" w14:textId="47609E4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3A4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A2D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A43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AD5406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990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851" w14:textId="60A4F95C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ECCC" w14:textId="33FF357C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S1-182054+ S1-182208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31FD" w14:textId="60B3A193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95B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9EE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9F4912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BCB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41CE" w14:textId="664A61D6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36A8" w14:textId="4E983BFD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S1-182426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951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4BF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5C0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F58126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1EE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3633" w14:textId="41422C4E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F182" w14:textId="22AA8C8C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S1-182048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DDC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9F3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2057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513558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C18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D514" w14:textId="03DE9308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231B" w14:textId="0CBB47EA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S1-182644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772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1EA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47E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135FD1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379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9F5A" w14:textId="07C2A3B8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376D" w14:textId="510F76CD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5AF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88A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77D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70926A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7B8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1914E" w14:textId="594D6FB6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4992" w14:textId="0AC37FC6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S1-182134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3B4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144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963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A2B9BE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AAF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42E3" w14:textId="09097C91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B5AF" w14:textId="4BFC6B8A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S1-182501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F5C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2DEA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A77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0F6C00B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BE7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080" w14:textId="2DB6750F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EB54" w14:textId="4BB597D1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6E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3F2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6BF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7BC26F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5ED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D0F3" w14:textId="108DFED3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880" w14:textId="3275AC96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C89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216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40C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E33D983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DA4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C73D" w14:textId="676AB85A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22CA" w14:textId="042F47F0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58A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E9A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E13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2E346A7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3FB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65FA" w14:textId="24E7839A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E7CF" w14:textId="60B07460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CEB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7EB4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35F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486E23E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4F9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F65A" w14:textId="6C6D6103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BD00" w14:textId="3B2F9DA3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ED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2F1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313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762AB0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3C4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CB14" w14:textId="2CBF3F45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97F5" w14:textId="3FEB17BA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55B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154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ABB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2D19E0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143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5292" w14:textId="38FA165C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A2C7" w14:textId="6D388E74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69F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C8A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A70A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FE4DA7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2BB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D5AA" w14:textId="2DBDD979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877D" w14:textId="674CCEFF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B11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4BD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B08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292FF7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2CF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1E34" w14:textId="08ADF6E4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9140" w14:textId="14E52BAC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S1-182079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0E5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853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4AE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AF073F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74F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D1F2" w14:textId="36C92AB8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080F" w14:textId="5E78A863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S1-182080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E47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3975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F21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B4C527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4B7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C6B5" w14:textId="55E0CC1C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B803" w14:textId="2C032876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S1-182634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360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F2A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90D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BF6F00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072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8401" w14:textId="10340BFD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26B4" w14:textId="37BCA993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S1-182635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A97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57E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332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9092AF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379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C12" w14:textId="5BC23CE0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1BEE" w14:textId="45A63A5C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S1-182117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4A0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12A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82E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AB01E6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F9C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36E4" w14:textId="1519C539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A7C3" w14:textId="18AFE17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C2F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A4B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4EB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8E1F0A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E6F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E573" w14:textId="2E697031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S1-181530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3934" w14:textId="1E01D91A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643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9A8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F86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5EFBEB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950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F208" w14:textId="47F270FE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D123" w14:textId="3AE5A31B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CFF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A6B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168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714A8D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713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B19B" w14:textId="16AF0CB1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8AF5" w14:textId="54869986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B86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909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0C6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494E83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7A7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3DCB" w14:textId="4ABC7E80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5E8D" w14:textId="3C4DBFA7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1DD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9A0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892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5A98F9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8FE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13D8" w14:textId="0DBE4AA1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FC2C" w14:textId="5841B79C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C80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762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B80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193440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1E3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408E" w14:textId="6C2DD38E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39A3" w14:textId="0086E135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08F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9EBF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BB4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7F698C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5A9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4154" w14:textId="3519E067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1CDD" w14:textId="3CC2A5F6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S1-182205+ S1-182092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331D" w14:textId="1265A058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976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442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140B3E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EE9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2BEA" w14:textId="5FC4F881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AE6A" w14:textId="227E50F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DC6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D7E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57C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89C111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793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19CF" w14:textId="62F50758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2130" w14:textId="6D279F3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S1-182300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D76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31C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DDE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23DCB8A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198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789FC" w14:textId="241428E6" w:rsidR="00B50A01" w:rsidRPr="002B0545" w:rsidRDefault="00B50A01" w:rsidP="00B50A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68C1" w14:textId="3471B548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96A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0C4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20E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23F3C089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C9A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4130" w14:textId="094447B4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B983" w14:textId="1B7F6EE1" w:rsidR="00B50A01" w:rsidRPr="002B0545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9FB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3A7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0BA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47A899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FF3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CAB4" w14:textId="02CD60D8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408B" w14:textId="1C08ED4D" w:rsidR="00B50A01" w:rsidRPr="00ED16C8" w:rsidRDefault="00B50A01" w:rsidP="00B50A01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S1-182057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F69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5CB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AC5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28DB001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7A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4225" w14:textId="1D846A9C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734A" w14:textId="7BFA9FA9" w:rsidR="00B50A01" w:rsidRPr="00ED16C8" w:rsidRDefault="00B50A01" w:rsidP="00B50A01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S1-182058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9C4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F53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FE2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46ED9C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E9A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B7D1" w14:textId="58CC110D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8D36" w14:textId="27B706E7" w:rsidR="00B50A01" w:rsidRPr="00ED16C8" w:rsidRDefault="00B50A01" w:rsidP="00B50A01">
            <w:pPr>
              <w:snapToGrid w:val="0"/>
              <w:spacing w:after="0" w:line="240" w:lineRule="auto"/>
            </w:pPr>
            <w:r>
              <w:t>Skeleton TS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4AF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241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A82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76274F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5799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7416" w14:textId="339083F7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439D" w14:textId="4A236F79" w:rsidR="00B50A01" w:rsidRPr="00ED16C8" w:rsidRDefault="00B50A01" w:rsidP="00B50A01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S1-182428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ACC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713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D13E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AEC23B6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09F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014D" w14:textId="4C785F81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C622" w14:textId="40F4BCF1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S1-182225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D40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DE6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BE0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2413E74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C41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E745" w14:textId="080144AB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F7F1" w14:textId="33B402CD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S1-182231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A30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3DF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720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880507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A6B8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AF38" w14:textId="1BDC5289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D109" w14:textId="6E56FFFF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S1-182521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0A0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A9F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691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CFAE39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5B7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1050" w14:textId="1AA7DC9D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961D" w14:textId="34C739FE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S1-182520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DA8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7BE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886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5C6E25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F20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4499" w14:textId="5A089FA3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S1-182549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68D6" w14:textId="17E10C4E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S1-182525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CFF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9BC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526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84369F4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B74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8F5C" w14:textId="2FA1C8E1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8660" w14:textId="6CA43095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S1-182528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F56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4DCF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D7A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664D95C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7D4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B2C9" w14:textId="71E8C3F4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8005" w14:textId="09B2635A" w:rsidR="00B50A01" w:rsidRPr="00ED16C8" w:rsidRDefault="00B50A01" w:rsidP="00B50A01">
            <w:pPr>
              <w:snapToGrid w:val="0"/>
              <w:spacing w:after="0" w:line="240" w:lineRule="auto"/>
            </w:pPr>
            <w:r>
              <w:t>S1-182531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FFB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807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9B9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7FFE75C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A30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11CD" w14:textId="1B9A22FA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A46B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402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53F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0AD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189F828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47E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2EA1" w14:textId="033C9BE7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C708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510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57B2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3AA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41DAB74A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F34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5924" w14:textId="4735A08B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8C33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5D5C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94A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727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024A1D05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61F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BAB1" w14:textId="6F5CD41B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F057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23D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51E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512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9F77E2C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EAF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98CC" w14:textId="5741F7F5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8D05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DA86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1B20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694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33C4B9C2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379A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CBB7" w14:textId="18D25E6E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EADF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3A1E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40D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CEA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5DF22340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072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BF3C" w14:textId="597D4F11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26A1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D36B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7D0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12A5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CC1F667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29E4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C8EC" w14:textId="374F265A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S1-182559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EF4F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80FD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5B3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A5F1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0A01" w:rsidRPr="005D041D" w14:paraId="10783ABF" w14:textId="77777777" w:rsidTr="000721A5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9DF7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F0AF" w14:textId="727F291A" w:rsidR="00B50A01" w:rsidRDefault="00B50A01" w:rsidP="00B50A01">
            <w:pPr>
              <w:snapToGrid w:val="0"/>
              <w:spacing w:after="0" w:line="240" w:lineRule="auto"/>
              <w:rPr>
                <w:color w:val="1F497D"/>
              </w:rPr>
            </w:pPr>
            <w:r w:rsidRPr="00034E3B">
              <w:rPr>
                <w:color w:val="0070C0"/>
              </w:rPr>
              <w:t>S1-182560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4F40" w14:textId="77777777" w:rsidR="00B50A01" w:rsidRPr="00ED16C8" w:rsidRDefault="00B50A01" w:rsidP="00B50A01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36D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F7B3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4699" w14:textId="77777777" w:rsidR="00B50A01" w:rsidRPr="005D041D" w:rsidRDefault="00B50A01" w:rsidP="00B50A0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F3E2F" w:rsidRPr="00F45489" w14:paraId="5218176C" w14:textId="77777777" w:rsidTr="00676FA7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C89809E" w14:textId="77777777" w:rsidR="00BF3E2F" w:rsidRPr="00F45489" w:rsidRDefault="00BF3E2F" w:rsidP="00676FA7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BF3E2F" w:rsidRPr="005D041D" w14:paraId="2A43CBDF" w14:textId="77777777" w:rsidTr="00676FA7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64E7" w14:textId="55D6C278" w:rsidR="00BF3E2F" w:rsidRDefault="00BF3E2F" w:rsidP="00676FA7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24</w:t>
            </w:r>
            <w:r>
              <w:rPr>
                <w:rFonts w:eastAsia="Arial Unicode MS" w:cs="Arial"/>
                <w:szCs w:val="18"/>
              </w:rPr>
              <w:t xml:space="preserve"> Documents treated</w:t>
            </w:r>
          </w:p>
          <w:p w14:paraId="2AF69D27" w14:textId="0153330F" w:rsidR="00BF3E2F" w:rsidRDefault="00BF3E2F" w:rsidP="00676FA7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24</w:t>
            </w:r>
            <w:r>
              <w:rPr>
                <w:rFonts w:eastAsia="Arial Unicode MS" w:cs="Arial"/>
                <w:szCs w:val="18"/>
              </w:rPr>
              <w:t xml:space="preserve"> Revisions</w:t>
            </w:r>
          </w:p>
          <w:p w14:paraId="51F7B397" w14:textId="42812BEE" w:rsidR="00BF3E2F" w:rsidRDefault="00BF3E2F" w:rsidP="00676FA7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</w:t>
            </w:r>
            <w:r>
              <w:rPr>
                <w:rFonts w:eastAsia="Arial Unicode MS" w:cs="Arial"/>
                <w:szCs w:val="18"/>
              </w:rPr>
              <w:t xml:space="preserve"> Agreed</w:t>
            </w:r>
          </w:p>
          <w:p w14:paraId="26B185B4" w14:textId="5882B241" w:rsidR="00BF3E2F" w:rsidRDefault="00BF3E2F" w:rsidP="00676FA7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 xml:space="preserve"> Noted</w:t>
            </w:r>
          </w:p>
          <w:p w14:paraId="0D7A5CB9" w14:textId="48D14836" w:rsidR="00BF3E2F" w:rsidRPr="005D041D" w:rsidRDefault="00BF3E2F" w:rsidP="00676FA7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>0 Carried over to Plenary</w:t>
            </w:r>
            <w:bookmarkStart w:id="3" w:name="_GoBack"/>
            <w:bookmarkEnd w:id="3"/>
          </w:p>
        </w:tc>
      </w:tr>
    </w:tbl>
    <w:p w14:paraId="2F3E4D0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0BECB" w14:textId="77777777" w:rsidR="00FC2189" w:rsidRDefault="00FC2189" w:rsidP="002E015E">
      <w:pPr>
        <w:spacing w:after="0" w:line="240" w:lineRule="auto"/>
      </w:pPr>
      <w:r>
        <w:separator/>
      </w:r>
    </w:p>
  </w:endnote>
  <w:endnote w:type="continuationSeparator" w:id="0">
    <w:p w14:paraId="78EA9785" w14:textId="77777777" w:rsidR="00FC2189" w:rsidRDefault="00FC2189" w:rsidP="002E015E">
      <w:pPr>
        <w:spacing w:after="0" w:line="240" w:lineRule="auto"/>
      </w:pPr>
      <w:r>
        <w:continuationSeparator/>
      </w:r>
    </w:p>
  </w:endnote>
  <w:endnote w:type="continuationNotice" w:id="1">
    <w:p w14:paraId="23228710" w14:textId="77777777" w:rsidR="00FC2189" w:rsidRDefault="00FC21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F3776" w14:textId="77777777" w:rsidR="00FC2189" w:rsidRDefault="00FC2189" w:rsidP="002E015E">
      <w:pPr>
        <w:spacing w:after="0" w:line="240" w:lineRule="auto"/>
      </w:pPr>
      <w:r>
        <w:separator/>
      </w:r>
    </w:p>
  </w:footnote>
  <w:footnote w:type="continuationSeparator" w:id="0">
    <w:p w14:paraId="12D2E5A8" w14:textId="77777777" w:rsidR="00FC2189" w:rsidRDefault="00FC2189" w:rsidP="002E015E">
      <w:pPr>
        <w:spacing w:after="0" w:line="240" w:lineRule="auto"/>
      </w:pPr>
      <w:r>
        <w:continuationSeparator/>
      </w:r>
    </w:p>
  </w:footnote>
  <w:footnote w:type="continuationNotice" w:id="1">
    <w:p w14:paraId="6E50684F" w14:textId="77777777" w:rsidR="00FC2189" w:rsidRDefault="00FC21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3C7F"/>
    <w:rsid w:val="000043E8"/>
    <w:rsid w:val="0000469F"/>
    <w:rsid w:val="00004D51"/>
    <w:rsid w:val="00004D5E"/>
    <w:rsid w:val="000050B5"/>
    <w:rsid w:val="0000563B"/>
    <w:rsid w:val="0000580B"/>
    <w:rsid w:val="00005F6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6"/>
    <w:rsid w:val="00013338"/>
    <w:rsid w:val="00013456"/>
    <w:rsid w:val="00013565"/>
    <w:rsid w:val="00013BFA"/>
    <w:rsid w:val="00013C31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D71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AE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02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1A5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24D"/>
    <w:rsid w:val="00076E2F"/>
    <w:rsid w:val="00077071"/>
    <w:rsid w:val="00077144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7D0"/>
    <w:rsid w:val="000A502F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C"/>
    <w:rsid w:val="000B55BC"/>
    <w:rsid w:val="000B569A"/>
    <w:rsid w:val="000B570C"/>
    <w:rsid w:val="000B6999"/>
    <w:rsid w:val="000B6AD0"/>
    <w:rsid w:val="000B6BBA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03"/>
    <w:rsid w:val="000D0837"/>
    <w:rsid w:val="000D0AB8"/>
    <w:rsid w:val="000D141C"/>
    <w:rsid w:val="000D1D9F"/>
    <w:rsid w:val="000D2677"/>
    <w:rsid w:val="000D27DE"/>
    <w:rsid w:val="000D2CFF"/>
    <w:rsid w:val="000D391E"/>
    <w:rsid w:val="000D3F78"/>
    <w:rsid w:val="000D4052"/>
    <w:rsid w:val="000D47D0"/>
    <w:rsid w:val="000D50C0"/>
    <w:rsid w:val="000D5292"/>
    <w:rsid w:val="000D5307"/>
    <w:rsid w:val="000D535D"/>
    <w:rsid w:val="000D5DD1"/>
    <w:rsid w:val="000D6650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085"/>
    <w:rsid w:val="000E155A"/>
    <w:rsid w:val="000E17AF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15F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45"/>
    <w:rsid w:val="00100BFB"/>
    <w:rsid w:val="00101018"/>
    <w:rsid w:val="0010152F"/>
    <w:rsid w:val="00101B7F"/>
    <w:rsid w:val="00101C8A"/>
    <w:rsid w:val="00102155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79F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9D9"/>
    <w:rsid w:val="00130E6A"/>
    <w:rsid w:val="00130EDE"/>
    <w:rsid w:val="00132467"/>
    <w:rsid w:val="0013246A"/>
    <w:rsid w:val="00134744"/>
    <w:rsid w:val="00135210"/>
    <w:rsid w:val="00135CF0"/>
    <w:rsid w:val="00136C27"/>
    <w:rsid w:val="00137177"/>
    <w:rsid w:val="00137865"/>
    <w:rsid w:val="00140106"/>
    <w:rsid w:val="001409B8"/>
    <w:rsid w:val="0014256F"/>
    <w:rsid w:val="00142D63"/>
    <w:rsid w:val="00142EC1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4E3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2B2"/>
    <w:rsid w:val="00197403"/>
    <w:rsid w:val="0019753E"/>
    <w:rsid w:val="00197B4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60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8F7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BAB"/>
    <w:rsid w:val="001E6E20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0F88"/>
    <w:rsid w:val="00221A12"/>
    <w:rsid w:val="00221CBC"/>
    <w:rsid w:val="00222172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56F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4EFB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73"/>
    <w:rsid w:val="002731F4"/>
    <w:rsid w:val="002736C4"/>
    <w:rsid w:val="002738D8"/>
    <w:rsid w:val="002777A7"/>
    <w:rsid w:val="0027795A"/>
    <w:rsid w:val="00277A17"/>
    <w:rsid w:val="00280385"/>
    <w:rsid w:val="0028085A"/>
    <w:rsid w:val="002808D8"/>
    <w:rsid w:val="00281043"/>
    <w:rsid w:val="0028172E"/>
    <w:rsid w:val="0028210B"/>
    <w:rsid w:val="00282308"/>
    <w:rsid w:val="00282374"/>
    <w:rsid w:val="002832D0"/>
    <w:rsid w:val="00283362"/>
    <w:rsid w:val="002833BF"/>
    <w:rsid w:val="0028374B"/>
    <w:rsid w:val="00283C4F"/>
    <w:rsid w:val="00284411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415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5AE7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3C41"/>
    <w:rsid w:val="00334E6E"/>
    <w:rsid w:val="003352AE"/>
    <w:rsid w:val="003358EF"/>
    <w:rsid w:val="003367F8"/>
    <w:rsid w:val="0033684C"/>
    <w:rsid w:val="00337548"/>
    <w:rsid w:val="0033767F"/>
    <w:rsid w:val="003378C8"/>
    <w:rsid w:val="003379A3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B00"/>
    <w:rsid w:val="00365FF2"/>
    <w:rsid w:val="00366B44"/>
    <w:rsid w:val="003671D5"/>
    <w:rsid w:val="003673F8"/>
    <w:rsid w:val="00367B9E"/>
    <w:rsid w:val="00367CC3"/>
    <w:rsid w:val="00367ED7"/>
    <w:rsid w:val="003717B6"/>
    <w:rsid w:val="00371CD3"/>
    <w:rsid w:val="00372979"/>
    <w:rsid w:val="0037308A"/>
    <w:rsid w:val="00373A32"/>
    <w:rsid w:val="00373DC8"/>
    <w:rsid w:val="0037462D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352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4B3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C5F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039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97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D19"/>
    <w:rsid w:val="00407F39"/>
    <w:rsid w:val="00407F47"/>
    <w:rsid w:val="00407FFC"/>
    <w:rsid w:val="004107BC"/>
    <w:rsid w:val="004108C6"/>
    <w:rsid w:val="00410F20"/>
    <w:rsid w:val="00411004"/>
    <w:rsid w:val="00411066"/>
    <w:rsid w:val="004115B7"/>
    <w:rsid w:val="00411C35"/>
    <w:rsid w:val="00412359"/>
    <w:rsid w:val="00412AB5"/>
    <w:rsid w:val="00413424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A33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348A"/>
    <w:rsid w:val="00454196"/>
    <w:rsid w:val="00454688"/>
    <w:rsid w:val="00454941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3ED7"/>
    <w:rsid w:val="00484B1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2D81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3C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4DD"/>
    <w:rsid w:val="004E460C"/>
    <w:rsid w:val="004E4CFE"/>
    <w:rsid w:val="004E4F27"/>
    <w:rsid w:val="004E5D24"/>
    <w:rsid w:val="004E6576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567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4FB6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84B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02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853"/>
    <w:rsid w:val="00554A69"/>
    <w:rsid w:val="00554A8C"/>
    <w:rsid w:val="00554B6E"/>
    <w:rsid w:val="00555366"/>
    <w:rsid w:val="005554C2"/>
    <w:rsid w:val="00555713"/>
    <w:rsid w:val="00555862"/>
    <w:rsid w:val="0055589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802"/>
    <w:rsid w:val="00591BF7"/>
    <w:rsid w:val="00592979"/>
    <w:rsid w:val="00592982"/>
    <w:rsid w:val="00592E8C"/>
    <w:rsid w:val="005939B9"/>
    <w:rsid w:val="00593DED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4B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AAC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7A0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06E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28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A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08E9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647"/>
    <w:rsid w:val="006C1EC0"/>
    <w:rsid w:val="006C2079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F39"/>
    <w:rsid w:val="006D12FD"/>
    <w:rsid w:val="006D1381"/>
    <w:rsid w:val="006D13CE"/>
    <w:rsid w:val="006D13ED"/>
    <w:rsid w:val="006D3012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5E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04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504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947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36C"/>
    <w:rsid w:val="007634A8"/>
    <w:rsid w:val="00763606"/>
    <w:rsid w:val="0076383F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736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1C8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90A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0930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22B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6DA7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1AA"/>
    <w:rsid w:val="007E2904"/>
    <w:rsid w:val="007E2982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5E1B"/>
    <w:rsid w:val="007F63FE"/>
    <w:rsid w:val="007F6507"/>
    <w:rsid w:val="007F675D"/>
    <w:rsid w:val="007F68C2"/>
    <w:rsid w:val="007F6935"/>
    <w:rsid w:val="007F7068"/>
    <w:rsid w:val="007F7146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242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7CF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D34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C2B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B08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541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8B9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7B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216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DB0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BCC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3CB"/>
    <w:rsid w:val="009029DB"/>
    <w:rsid w:val="00902F39"/>
    <w:rsid w:val="0090301A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17A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0B8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5E35"/>
    <w:rsid w:val="00926137"/>
    <w:rsid w:val="009267F0"/>
    <w:rsid w:val="00926E3D"/>
    <w:rsid w:val="00927217"/>
    <w:rsid w:val="00927A04"/>
    <w:rsid w:val="00927F18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667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557C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490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D96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C7D"/>
    <w:rsid w:val="009D7E49"/>
    <w:rsid w:val="009E137E"/>
    <w:rsid w:val="009E1A8F"/>
    <w:rsid w:val="009E21DC"/>
    <w:rsid w:val="009E2BD3"/>
    <w:rsid w:val="009E32BC"/>
    <w:rsid w:val="009E35E5"/>
    <w:rsid w:val="009E3C7F"/>
    <w:rsid w:val="009E3DE3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EF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9B8"/>
    <w:rsid w:val="00A25498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19DC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6206"/>
    <w:rsid w:val="00A4735B"/>
    <w:rsid w:val="00A47F55"/>
    <w:rsid w:val="00A51976"/>
    <w:rsid w:val="00A51F2E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42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4FF4"/>
    <w:rsid w:val="00A75E85"/>
    <w:rsid w:val="00A7716F"/>
    <w:rsid w:val="00A77DC6"/>
    <w:rsid w:val="00A8049A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3BEA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19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77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AD5"/>
    <w:rsid w:val="00AF5F14"/>
    <w:rsid w:val="00AF60E1"/>
    <w:rsid w:val="00AF637D"/>
    <w:rsid w:val="00AF638E"/>
    <w:rsid w:val="00AF7DFC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29BE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A01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4D2"/>
    <w:rsid w:val="00B72AA9"/>
    <w:rsid w:val="00B72B48"/>
    <w:rsid w:val="00B73BF9"/>
    <w:rsid w:val="00B73C4A"/>
    <w:rsid w:val="00B73F11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E29"/>
    <w:rsid w:val="00B87F4F"/>
    <w:rsid w:val="00B905DA"/>
    <w:rsid w:val="00B90ADA"/>
    <w:rsid w:val="00B90C82"/>
    <w:rsid w:val="00B91ACB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56E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9E8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2DF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2F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A28"/>
    <w:rsid w:val="00C10472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C14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0D9"/>
    <w:rsid w:val="00C461AF"/>
    <w:rsid w:val="00C46511"/>
    <w:rsid w:val="00C465C0"/>
    <w:rsid w:val="00C46836"/>
    <w:rsid w:val="00C46997"/>
    <w:rsid w:val="00C46DAE"/>
    <w:rsid w:val="00C47556"/>
    <w:rsid w:val="00C475A7"/>
    <w:rsid w:val="00C476F1"/>
    <w:rsid w:val="00C47F53"/>
    <w:rsid w:val="00C50188"/>
    <w:rsid w:val="00C50BBA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75D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FFF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3DF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973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0AE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7E6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591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0AA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7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5C9C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C8C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35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175A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6DF8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4BF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2A0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2A5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D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07D50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552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69EF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251"/>
    <w:rsid w:val="00E7588E"/>
    <w:rsid w:val="00E76C64"/>
    <w:rsid w:val="00E770DE"/>
    <w:rsid w:val="00E771C5"/>
    <w:rsid w:val="00E773C3"/>
    <w:rsid w:val="00E77AF9"/>
    <w:rsid w:val="00E80784"/>
    <w:rsid w:val="00E80B07"/>
    <w:rsid w:val="00E820FF"/>
    <w:rsid w:val="00E827A2"/>
    <w:rsid w:val="00E82922"/>
    <w:rsid w:val="00E82BD5"/>
    <w:rsid w:val="00E82E8F"/>
    <w:rsid w:val="00E83A26"/>
    <w:rsid w:val="00E83C96"/>
    <w:rsid w:val="00E83EC3"/>
    <w:rsid w:val="00E8408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20A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40D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48E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4667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22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450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9DF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B0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1FB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B8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0E6"/>
    <w:rsid w:val="00F908C8"/>
    <w:rsid w:val="00F90A67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5FB"/>
    <w:rsid w:val="00FA0C5E"/>
    <w:rsid w:val="00FA1229"/>
    <w:rsid w:val="00FA2624"/>
    <w:rsid w:val="00FA280C"/>
    <w:rsid w:val="00FA2DF1"/>
    <w:rsid w:val="00FA330E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248"/>
    <w:rsid w:val="00FB0692"/>
    <w:rsid w:val="00FB0BB7"/>
    <w:rsid w:val="00FB34BA"/>
    <w:rsid w:val="00FB486B"/>
    <w:rsid w:val="00FB4D11"/>
    <w:rsid w:val="00FB5B27"/>
    <w:rsid w:val="00FB70E0"/>
    <w:rsid w:val="00FB7728"/>
    <w:rsid w:val="00FC04DF"/>
    <w:rsid w:val="00FC0948"/>
    <w:rsid w:val="00FC11B5"/>
    <w:rsid w:val="00FC2189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9D1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015FF0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Sprint-Nextel%20expansion\3GPP\SA\SA%201\TSGS1_83_WPalmBeach\docs\S1-182517.zip" TargetMode="External"/><Relationship Id="rId21" Type="http://schemas.openxmlformats.org/officeDocument/2006/relationships/hyperlink" Target="file:///C:\Users\norpahj\Documents\Local%203GPP%20copy\SA1%20Dubrovnik%202018\docs\S1-181276.zip" TargetMode="External"/><Relationship Id="rId42" Type="http://schemas.openxmlformats.org/officeDocument/2006/relationships/hyperlink" Target="http://www.3gpp.org/ftp/tsg_sa/WG1_Serv/TSGS1_83_WPalmBeach/Docs/S1-182183.zip" TargetMode="External"/><Relationship Id="rId47" Type="http://schemas.openxmlformats.org/officeDocument/2006/relationships/hyperlink" Target="file:///D:\Sprint-Nextel%20expansion\3GPP\SA\SA%201\TSGS1_83_WPalmBeach\docs\S1-182527.zip" TargetMode="External"/><Relationship Id="rId63" Type="http://schemas.openxmlformats.org/officeDocument/2006/relationships/hyperlink" Target="http://www.3gpp.org/ftp/tsg_sa/WG1_Serv/TSGS1_83_WPalmBeach/Docs/S1-182128.zip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Library\Containers\com.apple.mail\Data\Library\Mail%20Downloads\CBB93756-D97B-47CD-9F9C-835199F6D91E\docs\S1-182227.zip" TargetMode="External"/><Relationship Id="rId29" Type="http://schemas.openxmlformats.org/officeDocument/2006/relationships/hyperlink" Target="http://www.3gpp.org/ftp/tsg_sa/WG1_Serv/TSGS1_83_WPalmBeach/Docs/S1-182264.zip" TargetMode="External"/><Relationship Id="rId11" Type="http://schemas.openxmlformats.org/officeDocument/2006/relationships/hyperlink" Target="file:///C:\Users\norpahj\Library\Containers\com.apple.mail\Data\Library\Mail%20Downloads\CBB93756-D97B-47CD-9F9C-835199F6D91E\docs\S1-182217.zip" TargetMode="External"/><Relationship Id="rId24" Type="http://schemas.openxmlformats.org/officeDocument/2006/relationships/hyperlink" Target="file:///D:\Sprint-Nextel%20expansion\3GPP\SA\SA%201\TSGS1_83_WPalmBeach\docs\S1-182516.zip" TargetMode="External"/><Relationship Id="rId32" Type="http://schemas.openxmlformats.org/officeDocument/2006/relationships/hyperlink" Target="http://www.3gpp.org/ftp/tsg_sa/WG1_Serv/TSGS1_83_WPalmBeach/Docs/S1-182266.zip" TargetMode="External"/><Relationship Id="rId37" Type="http://schemas.openxmlformats.org/officeDocument/2006/relationships/hyperlink" Target="http://www.3gpp.org/ftp/tsg_sa/WG1_Serv/TSGS1_83_WPalmBeach/Docs/S1-182079.zip" TargetMode="External"/><Relationship Id="rId40" Type="http://schemas.openxmlformats.org/officeDocument/2006/relationships/hyperlink" Target="file:///D:\Sprint-Nextel%20expansion\3GPP\SA\SA%201\TSGS1_83_WPalmBeach\docs\S1-182525.zip" TargetMode="External"/><Relationship Id="rId45" Type="http://schemas.openxmlformats.org/officeDocument/2006/relationships/hyperlink" Target="http://www.3gpp.org/ftp/tsg_sa/WG1_Serv/TSGS1_83_WPalmBeach/Docs/S1-182184.zip" TargetMode="External"/><Relationship Id="rId53" Type="http://schemas.openxmlformats.org/officeDocument/2006/relationships/hyperlink" Target="file:///D:\Sprint-Nextel%20expansion\3GPP\SA\SA%201\TSGS1_83_WPalmBeach\docs\S1-182550.zip" TargetMode="External"/><Relationship Id="rId58" Type="http://schemas.openxmlformats.org/officeDocument/2006/relationships/hyperlink" Target="http://www.3gpp.org/ftp/tsg_sa/WG1_Serv/TSGS1_83_WPalmBeach/Docs/S1-182126.zip" TargetMode="External"/><Relationship Id="rId66" Type="http://schemas.openxmlformats.org/officeDocument/2006/relationships/hyperlink" Target="http://www.3gpp.org/ftp/tsg_sa/WG1_Serv/TSGS1_83_WPalmBeach/Docs/S1-182131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3gpp.org/ftp/tsg_sa/WG1_Serv/TSGS1_83_WPalmBeach/Docs/S1-182127.zip" TargetMode="External"/><Relationship Id="rId19" Type="http://schemas.openxmlformats.org/officeDocument/2006/relationships/hyperlink" Target="file:///D:\Sprint-Nextel%20expansion\3GPP\SA\SA%201\TSGS1_83_WPalmBeach\docs\S1-182546.zip" TargetMode="External"/><Relationship Id="rId14" Type="http://schemas.openxmlformats.org/officeDocument/2006/relationships/hyperlink" Target="file:///C:\Users\norpahj\Library\Containers\com.apple.mail\Data\Library\Mail%20Downloads\CBB93756-D97B-47CD-9F9C-835199F6D91E\docs\S1-182225.zip" TargetMode="External"/><Relationship Id="rId22" Type="http://schemas.openxmlformats.org/officeDocument/2006/relationships/hyperlink" Target="http://www.3gpp.org/ftp/tsg_sa/WG1_Serv/TSGS1_83_WPalmBeach/Docs/S1-182259.zip" TargetMode="External"/><Relationship Id="rId27" Type="http://schemas.openxmlformats.org/officeDocument/2006/relationships/hyperlink" Target="http://www.3gpp.org/ftp/tsg_sa/WG1_Serv/TSGS1_83_WPalmBeach/Docs/S1-182263.zip" TargetMode="External"/><Relationship Id="rId30" Type="http://schemas.openxmlformats.org/officeDocument/2006/relationships/hyperlink" Target="http://www.3gpp.org/ftp/tsg_sa/WG1_Serv/TSGS1_83_WPalmBeach/Docs/S1-182265.zip" TargetMode="External"/><Relationship Id="rId35" Type="http://schemas.openxmlformats.org/officeDocument/2006/relationships/hyperlink" Target="file:///C:\Users\norpahj\Documents\Local%203GPP%20copy\SA1%20Dubrovnik%202018\docs\S1-181284.zip" TargetMode="External"/><Relationship Id="rId43" Type="http://schemas.openxmlformats.org/officeDocument/2006/relationships/hyperlink" Target="file:///D:\Sprint-Nextel%20expansion\3GPP\SA\SA%201\TSGS1_83_WPalmBeach\docs\S1-182634.zip" TargetMode="External"/><Relationship Id="rId48" Type="http://schemas.openxmlformats.org/officeDocument/2006/relationships/hyperlink" Target="http://www.3gpp.org/ftp/tsg_sa/WG1_Serv/TSGS1_83_WPalmBeach/Docs/S1-182188.zip" TargetMode="External"/><Relationship Id="rId56" Type="http://schemas.openxmlformats.org/officeDocument/2006/relationships/hyperlink" Target="http://www.3gpp.org/ftp/tsg_sa/WG1_Serv/TSGS1_83_WPalmBeach/Docs/S1-182125.zip" TargetMode="External"/><Relationship Id="rId64" Type="http://schemas.openxmlformats.org/officeDocument/2006/relationships/hyperlink" Target="http://www.3gpp.org/ftp/tsg_sa/WG1_Serv/TSGS1_83_WPalmBeach/Docs/S1-182129.zip" TargetMode="External"/><Relationship Id="rId69" Type="http://schemas.openxmlformats.org/officeDocument/2006/relationships/theme" Target="theme/theme1.xml"/><Relationship Id="rId8" Type="http://schemas.openxmlformats.org/officeDocument/2006/relationships/hyperlink" Target="file:///C:\Users\norpahj\Library\Containers\com.apple.mail\Data\Library\Mail%20Downloads\CBB93756-D97B-47CD-9F9C-835199F6D91E\docs\S1-182111.zip" TargetMode="External"/><Relationship Id="rId51" Type="http://schemas.openxmlformats.org/officeDocument/2006/relationships/hyperlink" Target="http://www.3gpp.org/ftp/tsg_sa/WG1_Serv/TSGS1_83_WPalmBeach/Docs/S1-182117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Library\Containers\com.apple.mail\Data\Library\Mail%20Downloads\CBB93756-D97B-47CD-9F9C-835199F6D91E\docs\S1-182229.zip" TargetMode="External"/><Relationship Id="rId17" Type="http://schemas.openxmlformats.org/officeDocument/2006/relationships/hyperlink" Target="file:///D:\Sprint-Nextel%20expansion\3GPP\SA\SA%201\TSGS1_83_WPalmBeach\docs\S1-182523.zip" TargetMode="External"/><Relationship Id="rId25" Type="http://schemas.openxmlformats.org/officeDocument/2006/relationships/hyperlink" Target="http://www.3gpp.org/ftp/tsg_sa/WG1_Serv/TSGS1_83_WPalmBeach/Docs/S1-182262.zip" TargetMode="External"/><Relationship Id="rId33" Type="http://schemas.openxmlformats.org/officeDocument/2006/relationships/hyperlink" Target="file:///D:\Sprint-Nextel%20expansion\3GPP\SA\SA%201\TSGS1_83_WPalmBeach\docs\S1-182520.zip" TargetMode="External"/><Relationship Id="rId38" Type="http://schemas.openxmlformats.org/officeDocument/2006/relationships/hyperlink" Target="file:///D:\Sprint-Nextel%20expansion\3GPP\SA\SA%201\TSGS1_83_WPalmBeach\docs\S1-182524.zip" TargetMode="External"/><Relationship Id="rId46" Type="http://schemas.openxmlformats.org/officeDocument/2006/relationships/hyperlink" Target="file:///D:\Sprint-Nextel%20expansion\3GPP\SA\SA%201\TSGS1_83_WPalmBeach\docs\S1-182635.zip" TargetMode="External"/><Relationship Id="rId59" Type="http://schemas.openxmlformats.org/officeDocument/2006/relationships/hyperlink" Target="file:///D:\Sprint-Nextel%20expansion\3GPP\SA\SA%201\TSGS1_83_WPalmBeach\docs\S1-182531.zip" TargetMode="External"/><Relationship Id="rId67" Type="http://schemas.openxmlformats.org/officeDocument/2006/relationships/hyperlink" Target="file:///C:\Users\norpahj\Documents\Local%203GPP%20copy\SA1%20Dubrovnik%202018\docs\S1-181284.zip" TargetMode="External"/><Relationship Id="rId20" Type="http://schemas.openxmlformats.org/officeDocument/2006/relationships/hyperlink" Target="file:///C:\Users\norpahj\Documents\Local%203GPP%20copy\SA1%20Dubrovnik%202018\docs\S1-181275.zip" TargetMode="External"/><Relationship Id="rId41" Type="http://schemas.openxmlformats.org/officeDocument/2006/relationships/hyperlink" Target="file:///D:\Sprint-Nextel%20expansion\3GPP\SA\SA%201\TSGS1_83_WPalmBeach\docs\S1-182549.zip" TargetMode="External"/><Relationship Id="rId54" Type="http://schemas.openxmlformats.org/officeDocument/2006/relationships/hyperlink" Target="http://www.3gpp.org/ftp/tsg_sa/WG1_Serv/TSGS1_83_WPalmBeach/Docs/S1-182124.zip" TargetMode="External"/><Relationship Id="rId62" Type="http://schemas.openxmlformats.org/officeDocument/2006/relationships/hyperlink" Target="file:///D:\Sprint-Nextel%20expansion\3GPP\SA\SA%201\TSGS1_83_WPalmBeach\docs\S1-18253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Sprint-Nextel%20expansion\3GPP\SA\SA%201\TSGS1_83_WPalmBeach\docs\S1-182545.zip" TargetMode="External"/><Relationship Id="rId23" Type="http://schemas.openxmlformats.org/officeDocument/2006/relationships/hyperlink" Target="http://www.3gpp.org/ftp/tsg_sa/WG1_Serv/TSGS1_83_WPalmBeach/Docs/S1-182261.zip" TargetMode="External"/><Relationship Id="rId28" Type="http://schemas.openxmlformats.org/officeDocument/2006/relationships/hyperlink" Target="file:///D:\Sprint-Nextel%20expansion\3GPP\SA\SA%201\TSGS1_83_WPalmBeach\docs\S1-182518.zip" TargetMode="External"/><Relationship Id="rId36" Type="http://schemas.openxmlformats.org/officeDocument/2006/relationships/hyperlink" Target="http://www.3gpp.org/ftp/tsg_sa/WG1_Serv/TSGS1_83_WPalmBeach/Docs/S1-182078.zip" TargetMode="External"/><Relationship Id="rId49" Type="http://schemas.openxmlformats.org/officeDocument/2006/relationships/hyperlink" Target="file:///D:\Sprint-Nextel%20expansion\3GPP\SA\SA%201\TSGS1_83_WPalmBeach\docs\S1-182636.zip" TargetMode="External"/><Relationship Id="rId57" Type="http://schemas.openxmlformats.org/officeDocument/2006/relationships/hyperlink" Target="file:///D:\Sprint-Nextel%20expansion\3GPP\SA\SA%201\TSGS1_83_WPalmBeach\docs\S1-182530.zip" TargetMode="External"/><Relationship Id="rId10" Type="http://schemas.openxmlformats.org/officeDocument/2006/relationships/hyperlink" Target="file:///D:\Sprint-Nextel%20expansion\3GPP\SA\SA%201\TSGS1_83_WPalmBeach\docs\S1-182547.zip" TargetMode="External"/><Relationship Id="rId31" Type="http://schemas.openxmlformats.org/officeDocument/2006/relationships/hyperlink" Target="file:///D:\Sprint-Nextel%20expansion\3GPP\SA\SA%201\TSGS1_83_WPalmBeach\docs\S1-182519.zip" TargetMode="External"/><Relationship Id="rId44" Type="http://schemas.openxmlformats.org/officeDocument/2006/relationships/hyperlink" Target="file:///D:\Sprint-Nextel%20expansion\3GPP\SA\SA%201\TSGS1_83_WPalmBeach\docs\S1-182526.zip" TargetMode="External"/><Relationship Id="rId52" Type="http://schemas.openxmlformats.org/officeDocument/2006/relationships/hyperlink" Target="file:///D:\Sprint-Nextel%20expansion\3GPP\SA\SA%201\TSGS1_83_WPalmBeach\docs\S1-182528.zip" TargetMode="External"/><Relationship Id="rId60" Type="http://schemas.openxmlformats.org/officeDocument/2006/relationships/hyperlink" Target="file:///D:\Sprint-Nextel%20expansion\3GPP\SA\SA%201\TSGS1_83_WPalmBeach\docs\S1-182551.zip" TargetMode="External"/><Relationship Id="rId65" Type="http://schemas.openxmlformats.org/officeDocument/2006/relationships/hyperlink" Target="http://www.3gpp.org/ftp/tsg_sa/WG1_Serv/TSGS1_83_WPalmBeach/Docs/S1-18213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3_WPalmBeach\docs\S1-182521.zip" TargetMode="External"/><Relationship Id="rId13" Type="http://schemas.openxmlformats.org/officeDocument/2006/relationships/hyperlink" Target="file:///D:\Sprint-Nextel%20expansion\3GPP\SA\SA%201\TSGS1_83_WPalmBeach\docs\S1-182522.zip" TargetMode="External"/><Relationship Id="rId18" Type="http://schemas.openxmlformats.org/officeDocument/2006/relationships/hyperlink" Target="file:///C:\Users\norpahj\Library\Containers\com.apple.mail\Data\Library\Mail%20Downloads\CBB93756-D97B-47CD-9F9C-835199F6D91E\docs\S1-182231.zip" TargetMode="External"/><Relationship Id="rId39" Type="http://schemas.openxmlformats.org/officeDocument/2006/relationships/hyperlink" Target="http://www.3gpp.org/ftp/tsg_sa/WG1_Serv/TSGS1_83_WPalmBeach/Docs/S1-182080.zip" TargetMode="External"/><Relationship Id="rId34" Type="http://schemas.openxmlformats.org/officeDocument/2006/relationships/hyperlink" Target="file:///D:\Sprint-Nextel%20expansion\3GPP\SA\SA%201\TSGS1_83_WPalmBeach\docs\S1-182548.zip" TargetMode="External"/><Relationship Id="rId50" Type="http://schemas.openxmlformats.org/officeDocument/2006/relationships/hyperlink" Target="file:///C:\Users\norpahj\Documents\Local%203GPP%20copy\SA1%20Dubrovnik%202018\docs\S1-181284.zip" TargetMode="External"/><Relationship Id="rId55" Type="http://schemas.openxmlformats.org/officeDocument/2006/relationships/hyperlink" Target="file:///D:\Sprint-Nextel%20expansion\3GPP\SA\SA%201\TSGS1_83_WPalmBeach\docs\S1-18252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3A716-E955-4294-B5C7-5872420A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8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17442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4</cp:revision>
  <dcterms:created xsi:type="dcterms:W3CDTF">2018-08-23T13:00:00Z</dcterms:created>
  <dcterms:modified xsi:type="dcterms:W3CDTF">2018-08-23T13:09:00Z</dcterms:modified>
</cp:coreProperties>
</file>