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02D3AC" w14:textId="15A178ED" w:rsidR="00411066" w:rsidRPr="001C08D6" w:rsidRDefault="00411066" w:rsidP="00411066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DE2B83">
        <w:rPr>
          <w:rFonts w:eastAsia="Times New Roman" w:cs="Arial"/>
          <w:sz w:val="24"/>
          <w:szCs w:val="20"/>
          <w:lang w:eastAsia="ar-SA"/>
        </w:rPr>
        <w:t>8</w:t>
      </w:r>
      <w:r w:rsidR="005635C8">
        <w:rPr>
          <w:rFonts w:eastAsia="Times New Roman" w:cs="Arial"/>
          <w:sz w:val="24"/>
          <w:szCs w:val="20"/>
          <w:lang w:eastAsia="ar-SA"/>
        </w:rPr>
        <w:t>3</w:t>
      </w:r>
      <w:r w:rsidR="009E5DB8">
        <w:rPr>
          <w:rFonts w:eastAsia="Times New Roman" w:cs="Arial"/>
          <w:sz w:val="24"/>
          <w:szCs w:val="20"/>
          <w:lang w:eastAsia="ar-SA"/>
        </w:rPr>
        <w:tab/>
        <w:t>S1</w:t>
      </w:r>
      <w:r w:rsidRPr="00B11D2E">
        <w:rPr>
          <w:rFonts w:cs="Arial"/>
          <w:sz w:val="24"/>
          <w:szCs w:val="24"/>
        </w:rPr>
        <w:t>-1</w:t>
      </w:r>
      <w:r w:rsidR="00E51F76">
        <w:rPr>
          <w:rFonts w:cs="Arial"/>
          <w:sz w:val="24"/>
          <w:szCs w:val="24"/>
        </w:rPr>
        <w:t>8</w:t>
      </w:r>
      <w:r w:rsidR="005635C8">
        <w:rPr>
          <w:rFonts w:cs="Arial"/>
          <w:sz w:val="24"/>
          <w:szCs w:val="24"/>
        </w:rPr>
        <w:t>2</w:t>
      </w:r>
      <w:r w:rsidR="007F5E1B">
        <w:rPr>
          <w:rFonts w:cs="Arial"/>
          <w:sz w:val="24"/>
          <w:szCs w:val="24"/>
        </w:rPr>
        <w:t>340</w:t>
      </w:r>
    </w:p>
    <w:p w14:paraId="647F30FE" w14:textId="77777777" w:rsidR="00411066" w:rsidRPr="00F45489" w:rsidRDefault="005635C8" w:rsidP="0041106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West Palm Beach</w:t>
      </w:r>
      <w:r w:rsidR="00DE2B83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F</w:t>
      </w:r>
      <w:r w:rsidR="00906826">
        <w:rPr>
          <w:rFonts w:eastAsia="Times New Roman" w:cs="Arial"/>
          <w:sz w:val="24"/>
          <w:szCs w:val="20"/>
          <w:lang w:eastAsia="ar-SA"/>
        </w:rPr>
        <w:t>lorida</w:t>
      </w:r>
      <w:r>
        <w:rPr>
          <w:rFonts w:eastAsia="Times New Roman" w:cs="Arial"/>
          <w:sz w:val="24"/>
          <w:szCs w:val="20"/>
          <w:lang w:eastAsia="ar-SA"/>
        </w:rPr>
        <w:t>, USA, 20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 w:rsidR="00411066">
        <w:rPr>
          <w:rFonts w:eastAsia="Times New Roman" w:cs="Arial"/>
          <w:sz w:val="24"/>
          <w:szCs w:val="20"/>
          <w:lang w:eastAsia="ar-SA"/>
        </w:rPr>
        <w:t>-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>
        <w:rPr>
          <w:rFonts w:eastAsia="Times New Roman" w:cs="Arial"/>
          <w:sz w:val="24"/>
          <w:szCs w:val="20"/>
          <w:lang w:eastAsia="ar-SA"/>
        </w:rPr>
        <w:t>24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 </w:t>
      </w:r>
      <w:r>
        <w:rPr>
          <w:rFonts w:eastAsia="Times New Roman" w:cs="Arial"/>
          <w:sz w:val="24"/>
          <w:szCs w:val="20"/>
          <w:lang w:eastAsia="ar-SA"/>
        </w:rPr>
        <w:t>August</w:t>
      </w:r>
      <w:r w:rsidR="009E5DB8">
        <w:rPr>
          <w:rFonts w:eastAsia="Times New Roman" w:cs="Arial"/>
          <w:sz w:val="24"/>
          <w:szCs w:val="20"/>
          <w:lang w:eastAsia="ar-SA"/>
        </w:rPr>
        <w:t xml:space="preserve"> 201</w:t>
      </w:r>
      <w:r w:rsidR="00E51F76">
        <w:rPr>
          <w:rFonts w:eastAsia="Times New Roman" w:cs="Arial"/>
          <w:sz w:val="24"/>
          <w:szCs w:val="20"/>
          <w:lang w:eastAsia="ar-SA"/>
        </w:rPr>
        <w:t>8</w:t>
      </w:r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14:paraId="7E87735C" w14:textId="77777777"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2D619C17" w14:textId="5469295C" w:rsidR="00411066" w:rsidRPr="00BC07EC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End w:id="0"/>
      <w:r w:rsidR="00013336">
        <w:rPr>
          <w:rFonts w:eastAsia="Times New Roman" w:cs="Arial"/>
          <w:sz w:val="22"/>
          <w:szCs w:val="20"/>
          <w:lang w:eastAsia="ar-SA"/>
        </w:rPr>
        <w:t xml:space="preserve">Agenda for </w:t>
      </w:r>
      <w:proofErr w:type="spellStart"/>
      <w:r w:rsidR="000E1085">
        <w:rPr>
          <w:rFonts w:eastAsia="Times New Roman" w:cs="Arial"/>
          <w:sz w:val="22"/>
          <w:szCs w:val="20"/>
          <w:lang w:eastAsia="ar-SA"/>
        </w:rPr>
        <w:t>enIMS</w:t>
      </w:r>
      <w:proofErr w:type="spellEnd"/>
      <w:r w:rsidR="000E1085">
        <w:rPr>
          <w:rFonts w:eastAsia="Times New Roman" w:cs="Arial"/>
          <w:sz w:val="22"/>
          <w:szCs w:val="20"/>
          <w:lang w:eastAsia="ar-SA"/>
        </w:rPr>
        <w:t xml:space="preserve"> + FS_MPS2 + FS_AVPROD + FS_NCIS</w:t>
      </w:r>
    </w:p>
    <w:p w14:paraId="14ADE803" w14:textId="77777777" w:rsidR="00411066" w:rsidRPr="00C94126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1" w:name="OLE_LINK3"/>
      <w:bookmarkStart w:id="2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  <w:t>1.1</w:t>
      </w:r>
    </w:p>
    <w:p w14:paraId="6EAA83C5" w14:textId="1CB21F65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1"/>
      <w:bookmarkEnd w:id="2"/>
      <w:r w:rsidRPr="00F45489">
        <w:rPr>
          <w:rFonts w:eastAsia="Times New Roman" w:cs="Arial"/>
          <w:sz w:val="22"/>
          <w:szCs w:val="20"/>
          <w:lang w:eastAsia="ar-SA"/>
        </w:rPr>
        <w:tab/>
        <w:t xml:space="preserve">SA1 </w:t>
      </w:r>
      <w:r w:rsidR="003379A3">
        <w:rPr>
          <w:rFonts w:eastAsia="Times New Roman" w:cs="Arial"/>
          <w:sz w:val="22"/>
          <w:szCs w:val="20"/>
          <w:lang w:eastAsia="ar-SA"/>
        </w:rPr>
        <w:t>Vice-</w:t>
      </w:r>
      <w:r>
        <w:rPr>
          <w:rFonts w:eastAsia="Times New Roman" w:cs="Arial"/>
          <w:sz w:val="22"/>
          <w:szCs w:val="20"/>
          <w:lang w:eastAsia="ar-SA"/>
        </w:rPr>
        <w:t>Chairman</w:t>
      </w:r>
    </w:p>
    <w:p w14:paraId="47C4277E" w14:textId="4B2BDDB2" w:rsidR="000721A5" w:rsidRPr="00F45489" w:rsidRDefault="00411066" w:rsidP="000721A5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0721A5">
        <w:rPr>
          <w:rFonts w:eastAsia="Times New Roman" w:cs="Arial"/>
          <w:sz w:val="22"/>
          <w:szCs w:val="20"/>
          <w:lang w:eastAsia="ar-SA"/>
        </w:rPr>
        <w:t>Greg Schumacher</w:t>
      </w:r>
    </w:p>
    <w:p w14:paraId="484C78DB" w14:textId="77777777"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38C535B0" w14:textId="77777777" w:rsidR="00CB5973" w:rsidRPr="008754F9" w:rsidRDefault="00CB5973" w:rsidP="00CB5973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14:paraId="00A96966" w14:textId="77777777" w:rsidR="00CB5973" w:rsidRPr="00F774D3" w:rsidRDefault="00CB5973" w:rsidP="00CB5973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</w:r>
      <w:proofErr w:type="spellStart"/>
      <w:r w:rsidR="004B73C1">
        <w:rPr>
          <w:rFonts w:eastAsia="Arial Unicode MS"/>
          <w:sz w:val="24"/>
          <w:szCs w:val="24"/>
          <w:lang w:eastAsia="ar-SA"/>
        </w:rPr>
        <w:t>Oceana</w:t>
      </w:r>
      <w:proofErr w:type="spellEnd"/>
      <w:r w:rsidR="004B73C1">
        <w:rPr>
          <w:rFonts w:eastAsia="Arial Unicode MS"/>
          <w:sz w:val="24"/>
          <w:szCs w:val="24"/>
          <w:lang w:eastAsia="ar-SA"/>
        </w:rPr>
        <w:t xml:space="preserve"> C</w:t>
      </w:r>
    </w:p>
    <w:p w14:paraId="7E3D13F7" w14:textId="77777777" w:rsidR="00CB5973" w:rsidRPr="00772E0F" w:rsidRDefault="00CB5973" w:rsidP="00CB5973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="004B73C1" w:rsidRPr="009023CB">
        <w:rPr>
          <w:rFonts w:eastAsia="Arial Unicode MS" w:cs="Arial"/>
          <w:color w:val="00B050"/>
          <w:sz w:val="24"/>
          <w:szCs w:val="24"/>
          <w:highlight w:val="yellow"/>
          <w:lang w:eastAsia="ar-SA"/>
        </w:rPr>
        <w:t>Coral E</w:t>
      </w:r>
    </w:p>
    <w:p w14:paraId="0833E77E" w14:textId="77777777" w:rsidR="00CB5973" w:rsidRPr="00015298" w:rsidRDefault="00CB5973" w:rsidP="00CB5973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7216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  <w:gridCol w:w="771"/>
      </w:tblGrid>
      <w:tr w:rsidR="009023CB" w:rsidRPr="00015298" w14:paraId="622224FA" w14:textId="77777777" w:rsidTr="009023C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4A44760F" w14:textId="77777777" w:rsidR="009023CB" w:rsidRPr="00015298" w:rsidRDefault="009023CB" w:rsidP="007A31C8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3F71FA83" w14:textId="77777777" w:rsidR="009023CB" w:rsidRPr="00015298" w:rsidRDefault="009023CB" w:rsidP="007A31C8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12A43DFF" w14:textId="77777777" w:rsidR="009023CB" w:rsidRPr="00015298" w:rsidRDefault="009023CB" w:rsidP="007A31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41EB2146" w14:textId="77777777" w:rsidR="009023CB" w:rsidRPr="00015298" w:rsidRDefault="009023CB" w:rsidP="007A31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</w:tcPr>
          <w:p w14:paraId="746858C3" w14:textId="77777777" w:rsidR="009023CB" w:rsidRPr="00015298" w:rsidRDefault="009023CB" w:rsidP="007A31C8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9023CB" w:rsidRPr="00AB0F3E" w14:paraId="220D627B" w14:textId="77777777" w:rsidTr="009023C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2F179A3" w14:textId="77777777" w:rsidR="009023CB" w:rsidRPr="00AB0F3E" w:rsidRDefault="009023CB" w:rsidP="007A31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4D454DC" w14:textId="77777777" w:rsidR="009023CB" w:rsidRPr="00AB0F3E" w:rsidRDefault="009023CB" w:rsidP="007A31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10</w:t>
            </w:r>
          </w:p>
          <w:p w14:paraId="30C82BF4" w14:textId="77777777" w:rsidR="009023CB" w:rsidRPr="00AB0F3E" w:rsidRDefault="009023CB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0A4AF3AE" w14:textId="77777777" w:rsidR="009023CB" w:rsidRPr="00AB0F3E" w:rsidRDefault="009023CB" w:rsidP="007A31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78730AFC" w14:textId="77777777" w:rsidR="009023CB" w:rsidRPr="00BD600A" w:rsidRDefault="009023CB" w:rsidP="00CB597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70796F43" w14:textId="77777777" w:rsidR="009023CB" w:rsidRPr="000125EA" w:rsidRDefault="009023CB" w:rsidP="007A31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7DAE5825" w14:textId="77777777" w:rsidR="009023CB" w:rsidRPr="00AB0F3E" w:rsidRDefault="009023CB" w:rsidP="007A31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2478788E" w14:textId="77777777" w:rsidR="009023CB" w:rsidRPr="00AB0F3E" w:rsidRDefault="009023CB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3CB5B5D4" w14:textId="77777777" w:rsidR="009023CB" w:rsidRPr="00AB0F3E" w:rsidRDefault="009023CB" w:rsidP="007A31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</w:tr>
      <w:tr w:rsidR="009023CB" w:rsidRPr="00AB0F3E" w14:paraId="5AE2E40F" w14:textId="77777777" w:rsidTr="009023C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687C1B3" w14:textId="77777777" w:rsidR="009023CB" w:rsidRPr="00AB0F3E" w:rsidRDefault="009023CB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11EF8FF" w14:textId="77777777" w:rsidR="009023CB" w:rsidRPr="00AB0F3E" w:rsidRDefault="009023CB" w:rsidP="007A31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2C4329FA" w14:textId="77777777" w:rsidR="009023CB" w:rsidRPr="00AB0F3E" w:rsidRDefault="009023CB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27AE1F68" w14:textId="77777777" w:rsidR="009023CB" w:rsidRPr="00AB0F3E" w:rsidRDefault="009023CB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DF7AC7A" w14:textId="77777777" w:rsidR="009023CB" w:rsidRPr="008B2A7B" w:rsidRDefault="009023CB" w:rsidP="007A31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 w:themeColor="text1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1A09A0B" w14:textId="77777777" w:rsidR="009023CB" w:rsidRPr="00AB0F3E" w:rsidRDefault="009023CB" w:rsidP="002C541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094243AF" w14:textId="77777777" w:rsidR="009023CB" w:rsidRPr="00AB0F3E" w:rsidRDefault="009023CB" w:rsidP="007A31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4E2B4014" w14:textId="77777777" w:rsidR="009023CB" w:rsidRPr="00AB0F3E" w:rsidRDefault="009023CB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6C462ABF" w14:textId="77777777" w:rsidR="009023CB" w:rsidRPr="00AB0F3E" w:rsidRDefault="009023CB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</w:tr>
      <w:tr w:rsidR="009023CB" w:rsidRPr="00AB0F3E" w14:paraId="48658517" w14:textId="77777777" w:rsidTr="009023CB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D540B42" w14:textId="77777777" w:rsidR="009023CB" w:rsidRPr="00AB0F3E" w:rsidRDefault="009023CB" w:rsidP="007A31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C40CDD3" w14:textId="77777777" w:rsidR="009023CB" w:rsidRPr="00AB0F3E" w:rsidRDefault="009023CB" w:rsidP="007A31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D24F23D" w14:textId="77777777" w:rsidR="009023CB" w:rsidRPr="00415AA2" w:rsidRDefault="009023CB" w:rsidP="007A31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D6DFF28" w14:textId="77777777" w:rsidR="009023CB" w:rsidRPr="00415AA2" w:rsidRDefault="009023CB" w:rsidP="007A31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FE251B6" w14:textId="77777777" w:rsidR="009023CB" w:rsidRPr="00AB0F3E" w:rsidRDefault="009023CB" w:rsidP="007A31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</w:tr>
      <w:tr w:rsidR="009023CB" w:rsidRPr="00AB0F3E" w14:paraId="3A20000D" w14:textId="77777777" w:rsidTr="009023C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9AF9240" w14:textId="77777777" w:rsidR="009023CB" w:rsidRPr="00AB0F3E" w:rsidRDefault="009023CB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F8AABB7" w14:textId="77777777" w:rsidR="009023CB" w:rsidRPr="00AB0F3E" w:rsidRDefault="009023CB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14:paraId="65EA7F18" w14:textId="77777777" w:rsidR="009023CB" w:rsidRPr="00AB0F3E" w:rsidRDefault="009023CB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701A9FF8" w14:textId="77777777" w:rsidR="009023CB" w:rsidRPr="00AB0F3E" w:rsidRDefault="009023CB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877EEA5" w14:textId="77777777" w:rsidR="009023CB" w:rsidRPr="00CF100E" w:rsidRDefault="009023CB" w:rsidP="002C541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C0B0C07" w14:textId="77777777" w:rsidR="009023CB" w:rsidRPr="00AB0F3E" w:rsidRDefault="009023CB" w:rsidP="002C541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0ED94B74" w14:textId="77777777" w:rsidR="009023CB" w:rsidRPr="00AB0F3E" w:rsidRDefault="009023CB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14:paraId="41304BA0" w14:textId="77777777" w:rsidR="009023CB" w:rsidRPr="00AB0F3E" w:rsidRDefault="009023CB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74D21296" w14:textId="77777777" w:rsidR="009023CB" w:rsidRPr="00AB0F3E" w:rsidRDefault="009023CB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</w:tr>
      <w:tr w:rsidR="009023CB" w:rsidRPr="00AB0F3E" w14:paraId="1E9DD709" w14:textId="77777777" w:rsidTr="009023C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8AEBA6D" w14:textId="77777777" w:rsidR="009023CB" w:rsidRPr="00AB0F3E" w:rsidRDefault="009023CB" w:rsidP="007A31C8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6232E148" w14:textId="77777777" w:rsidR="009023CB" w:rsidRPr="00AB0F3E" w:rsidRDefault="009023CB" w:rsidP="007A31C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4F96065" w14:textId="77777777" w:rsidR="009023CB" w:rsidRPr="00415AA2" w:rsidRDefault="009023CB" w:rsidP="007A31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DF3E957" w14:textId="77777777" w:rsidR="009023CB" w:rsidRPr="00415AA2" w:rsidRDefault="009023CB" w:rsidP="007A31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14BA8F7" w14:textId="77777777" w:rsidR="009023CB" w:rsidRPr="00AB0F3E" w:rsidRDefault="009023CB" w:rsidP="007A31C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</w:tr>
      <w:tr w:rsidR="009023CB" w:rsidRPr="00AB0F3E" w14:paraId="7031B080" w14:textId="77777777" w:rsidTr="009023C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84F3CCD" w14:textId="77777777" w:rsidR="009023CB" w:rsidRPr="00AB0F3E" w:rsidRDefault="009023CB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2DC57B9" w14:textId="77777777" w:rsidR="009023CB" w:rsidRPr="00AB0F3E" w:rsidRDefault="009023CB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5A1E001D" w14:textId="77777777" w:rsidR="009023CB" w:rsidRPr="00AB0F3E" w:rsidRDefault="009023CB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4BF7434F" w14:textId="77777777" w:rsidR="009023CB" w:rsidRPr="00AB0F3E" w:rsidRDefault="009023CB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7DE1852" w14:textId="77777777" w:rsidR="009023CB" w:rsidRPr="00FB5B27" w:rsidRDefault="009023CB" w:rsidP="002C541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highlight w:val="yellow"/>
                <w:u w:val="single"/>
                <w:lang w:eastAsia="ja-JP"/>
              </w:rPr>
            </w:pPr>
            <w:r w:rsidRPr="00FB5B27">
              <w:rPr>
                <w:rFonts w:eastAsia="MS Mincho" w:cs="Arial"/>
                <w:b/>
                <w:bCs/>
                <w:kern w:val="24"/>
                <w:sz w:val="24"/>
                <w:szCs w:val="24"/>
                <w:highlight w:val="yellow"/>
                <w:u w:val="single"/>
                <w:lang w:eastAsia="ja-JP"/>
              </w:rPr>
              <w:t xml:space="preserve">Drafting 1 </w:t>
            </w:r>
            <w:r w:rsidRPr="00FB5B27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highlight w:val="yellow"/>
                <w:u w:val="single"/>
                <w:lang w:eastAsia="ja-JP"/>
              </w:rPr>
              <w:t>(Rm A):</w:t>
            </w:r>
          </w:p>
          <w:p w14:paraId="4E57EDD6" w14:textId="77777777" w:rsidR="009023CB" w:rsidRDefault="009023CB" w:rsidP="002C541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 w:rsidRPr="00FB5B27">
              <w:rPr>
                <w:rFonts w:eastAsia="MS Mincho" w:cs="Arial"/>
                <w:color w:val="000000"/>
                <w:kern w:val="24"/>
                <w:sz w:val="24"/>
                <w:szCs w:val="24"/>
                <w:highlight w:val="yellow"/>
                <w:lang w:eastAsia="ja-JP"/>
              </w:rPr>
              <w:t>Session B</w:t>
            </w:r>
          </w:p>
          <w:p w14:paraId="1E4C01BC" w14:textId="77777777" w:rsidR="009023CB" w:rsidRPr="00AB0F3E" w:rsidRDefault="009023CB" w:rsidP="002C541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4EB5EB7" w14:textId="77777777" w:rsidR="009023CB" w:rsidRPr="00AB0F3E" w:rsidRDefault="009023CB" w:rsidP="007A31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349D6F05" w14:textId="77777777" w:rsidR="009023CB" w:rsidRPr="00AB0F3E" w:rsidRDefault="009023CB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16B8D2CF" w14:textId="77777777" w:rsidR="009023CB" w:rsidRPr="00AB0F3E" w:rsidRDefault="009023CB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4B7C0752" w14:textId="77777777" w:rsidR="009023CB" w:rsidRPr="00AB0F3E" w:rsidRDefault="009023CB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</w:tr>
      <w:tr w:rsidR="009023CB" w:rsidRPr="00AB0F3E" w14:paraId="0FDC8134" w14:textId="77777777" w:rsidTr="009023C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D4D04ED" w14:textId="77777777" w:rsidR="009023CB" w:rsidRPr="00AB0F3E" w:rsidRDefault="009023CB" w:rsidP="007A31C8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4EC2DDA0" w14:textId="77777777" w:rsidR="009023CB" w:rsidRPr="00AB0F3E" w:rsidRDefault="009023CB" w:rsidP="007A31C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4BD21B0" w14:textId="77777777" w:rsidR="009023CB" w:rsidRPr="00415AA2" w:rsidRDefault="009023CB" w:rsidP="007A31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6C21942" w14:textId="77777777" w:rsidR="009023CB" w:rsidRPr="00415AA2" w:rsidRDefault="009023CB" w:rsidP="007A31C8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F4FB4EB" w14:textId="77777777" w:rsidR="009023CB" w:rsidRPr="00AB0F3E" w:rsidRDefault="009023CB" w:rsidP="007A31C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</w:tr>
      <w:tr w:rsidR="009023CB" w:rsidRPr="00015298" w14:paraId="1227404B" w14:textId="77777777" w:rsidTr="009023C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19555599" w14:textId="77777777" w:rsidR="009023CB" w:rsidRPr="00AB0F3E" w:rsidRDefault="009023CB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9C1A0C6" w14:textId="77777777" w:rsidR="009023CB" w:rsidRPr="00AB0F3E" w:rsidRDefault="009023CB" w:rsidP="007A31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1441D61A" w14:textId="77777777" w:rsidR="009023CB" w:rsidRPr="00AB0F3E" w:rsidRDefault="009023CB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3CBF54D3" w14:textId="77777777" w:rsidR="009023CB" w:rsidRPr="00AB0F3E" w:rsidRDefault="009023CB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325F108" w14:textId="77777777" w:rsidR="009023CB" w:rsidRPr="00FB5B27" w:rsidRDefault="009023CB" w:rsidP="007A31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highlight w:val="yellow"/>
                <w:u w:val="single"/>
                <w:lang w:eastAsia="ja-JP"/>
              </w:rPr>
            </w:pPr>
            <w:r w:rsidRPr="00FB5B27">
              <w:rPr>
                <w:rFonts w:eastAsia="MS Mincho" w:cs="Arial"/>
                <w:b/>
                <w:bCs/>
                <w:kern w:val="24"/>
                <w:sz w:val="24"/>
                <w:szCs w:val="24"/>
                <w:highlight w:val="yellow"/>
                <w:u w:val="single"/>
                <w:lang w:eastAsia="ja-JP"/>
              </w:rPr>
              <w:t xml:space="preserve">Drafting 1 </w:t>
            </w:r>
            <w:r w:rsidRPr="00FB5B27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highlight w:val="yellow"/>
                <w:u w:val="single"/>
                <w:lang w:eastAsia="ja-JP"/>
              </w:rPr>
              <w:t>(Rm A):</w:t>
            </w:r>
          </w:p>
          <w:p w14:paraId="319C733C" w14:textId="77777777" w:rsidR="009023CB" w:rsidRDefault="009023CB" w:rsidP="007A31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 w:rsidRPr="00FB5B27">
              <w:rPr>
                <w:rFonts w:eastAsia="MS Mincho" w:cs="Arial"/>
                <w:color w:val="000000"/>
                <w:kern w:val="24"/>
                <w:sz w:val="24"/>
                <w:szCs w:val="24"/>
                <w:highlight w:val="yellow"/>
                <w:lang w:eastAsia="ja-JP"/>
              </w:rPr>
              <w:t>Session B</w:t>
            </w:r>
          </w:p>
          <w:p w14:paraId="59FD8888" w14:textId="77777777" w:rsidR="009023CB" w:rsidRPr="00AB0F3E" w:rsidRDefault="009023CB" w:rsidP="009023CB">
            <w:pPr>
              <w:spacing w:after="0" w:line="240" w:lineRule="auto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E6BAB09" w14:textId="77777777" w:rsidR="009023CB" w:rsidRPr="004C4A40" w:rsidRDefault="009023CB" w:rsidP="007A31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338D6C1C" w14:textId="77777777" w:rsidR="009023CB" w:rsidRPr="00AB0F3E" w:rsidRDefault="009023CB" w:rsidP="007A31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5379411E" w14:textId="77777777" w:rsidR="009023CB" w:rsidRPr="00AB0F3E" w:rsidRDefault="009023CB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6DC3F8A8" w14:textId="77777777" w:rsidR="009023CB" w:rsidRPr="00AB0F3E" w:rsidRDefault="009023CB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</w:tr>
      <w:tr w:rsidR="009023CB" w:rsidRPr="00AB0F3E" w14:paraId="1D68ADDC" w14:textId="77777777" w:rsidTr="009023C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6DA2915" w14:textId="77777777" w:rsidR="009023CB" w:rsidRPr="00AB0F3E" w:rsidRDefault="009023CB" w:rsidP="007A31C8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A66C811" w14:textId="77777777" w:rsidR="009023CB" w:rsidRPr="00AB0F3E" w:rsidRDefault="009023CB" w:rsidP="007A31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4163247" w14:textId="77777777" w:rsidR="009023CB" w:rsidRPr="00415AA2" w:rsidRDefault="009023CB" w:rsidP="007A31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293C29A" w14:textId="77777777" w:rsidR="009023CB" w:rsidRPr="00415AA2" w:rsidRDefault="009023CB" w:rsidP="007A31C8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99D94F8" w14:textId="77777777" w:rsidR="009023CB" w:rsidRPr="00AB0F3E" w:rsidRDefault="009023CB" w:rsidP="007A31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9023CB" w:rsidRPr="00015298" w14:paraId="7D039CAF" w14:textId="77777777" w:rsidTr="009023C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3E29A80" w14:textId="77777777" w:rsidR="009023CB" w:rsidRPr="00AB0F3E" w:rsidRDefault="009023CB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74E0894" w14:textId="77777777" w:rsidR="009023CB" w:rsidRPr="00AB0F3E" w:rsidRDefault="009023CB" w:rsidP="007A31C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47ABD4B5" w14:textId="77777777" w:rsidR="009023CB" w:rsidRPr="00AB0F3E" w:rsidRDefault="009023CB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260BED69" w14:textId="77777777" w:rsidR="009023CB" w:rsidRPr="00AB0F3E" w:rsidRDefault="009023CB" w:rsidP="007A31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329F9DD3" w14:textId="77777777" w:rsidR="009023CB" w:rsidRPr="00BD4335" w:rsidRDefault="009023CB" w:rsidP="007A31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307688D6" w14:textId="77777777" w:rsidR="009023CB" w:rsidRPr="00FB5B27" w:rsidRDefault="009023CB" w:rsidP="004B73C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highlight w:val="yellow"/>
                <w:u w:val="single"/>
                <w:lang w:eastAsia="ja-JP"/>
              </w:rPr>
            </w:pPr>
            <w:r w:rsidRPr="00FB5B27">
              <w:rPr>
                <w:rFonts w:eastAsia="MS Mincho" w:cs="Arial"/>
                <w:b/>
                <w:bCs/>
                <w:kern w:val="24"/>
                <w:sz w:val="24"/>
                <w:szCs w:val="24"/>
                <w:highlight w:val="yellow"/>
                <w:u w:val="single"/>
                <w:lang w:eastAsia="ja-JP"/>
              </w:rPr>
              <w:t xml:space="preserve">Drafting 1 </w:t>
            </w:r>
            <w:r w:rsidRPr="00FB5B27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highlight w:val="yellow"/>
                <w:u w:val="single"/>
                <w:lang w:eastAsia="ja-JP"/>
              </w:rPr>
              <w:t>(Rm A):</w:t>
            </w:r>
          </w:p>
          <w:p w14:paraId="4E6C43C5" w14:textId="77777777" w:rsidR="009023CB" w:rsidRDefault="009023CB" w:rsidP="004B73C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 w:rsidRPr="00FB5B27">
              <w:rPr>
                <w:rFonts w:eastAsia="MS Mincho" w:cs="Arial"/>
                <w:color w:val="000000"/>
                <w:kern w:val="24"/>
                <w:sz w:val="24"/>
                <w:szCs w:val="24"/>
                <w:highlight w:val="yellow"/>
                <w:lang w:eastAsia="ja-JP"/>
              </w:rPr>
              <w:t>Session B</w:t>
            </w:r>
          </w:p>
          <w:p w14:paraId="2A70C817" w14:textId="77777777" w:rsidR="009023CB" w:rsidRPr="006620C9" w:rsidRDefault="009023CB" w:rsidP="007A31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3B8E6EF" w14:textId="77777777" w:rsidR="009023CB" w:rsidRPr="00AB0F3E" w:rsidRDefault="009023CB" w:rsidP="007A31C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27802ABA" w14:textId="77777777" w:rsidR="009023CB" w:rsidRPr="00AB0F3E" w:rsidRDefault="009023CB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7AF3FB7B" w14:textId="77777777" w:rsidR="009023CB" w:rsidRPr="00AB0F3E" w:rsidRDefault="009023CB" w:rsidP="007A31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</w:tr>
    </w:tbl>
    <w:p w14:paraId="0E9EE149" w14:textId="77777777" w:rsidR="00CB5973" w:rsidRPr="00015298" w:rsidRDefault="00CB5973" w:rsidP="00CB5973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14:paraId="00355CCE" w14:textId="77777777" w:rsidR="00CB5973" w:rsidRDefault="00CB5973" w:rsidP="00CB5973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14:paraId="1A35EF8E" w14:textId="77777777" w:rsidR="00CB5973" w:rsidRDefault="00CB5973" w:rsidP="00CB5973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2233CE37" w14:textId="77777777" w:rsidR="00CB5973" w:rsidRDefault="00CB5973" w:rsidP="00CB5973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 xml:space="preserve">Drafting </w:t>
      </w:r>
      <w:r w:rsidR="001D08F7">
        <w:rPr>
          <w:rFonts w:eastAsia="Times New Roman"/>
          <w:b/>
          <w:sz w:val="20"/>
          <w:szCs w:val="20"/>
          <w:lang w:val="en-US"/>
        </w:rPr>
        <w:t>sessions</w:t>
      </w:r>
      <w:r>
        <w:rPr>
          <w:rFonts w:eastAsia="Times New Roman"/>
          <w:b/>
          <w:sz w:val="20"/>
          <w:szCs w:val="20"/>
          <w:lang w:val="en-US"/>
        </w:rPr>
        <w:t>:</w:t>
      </w:r>
    </w:p>
    <w:p w14:paraId="387ADB98" w14:textId="77777777" w:rsidR="001D08F7" w:rsidRPr="002C5415" w:rsidRDefault="001D08F7" w:rsidP="00CB597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A: </w:t>
      </w:r>
      <w:proofErr w:type="spellStart"/>
      <w:r w:rsidRPr="002C5415">
        <w:rPr>
          <w:rFonts w:eastAsia="Times New Roman"/>
          <w:sz w:val="20"/>
          <w:szCs w:val="20"/>
          <w:lang w:val="en-US"/>
        </w:rPr>
        <w:t>cyberCAV</w:t>
      </w:r>
      <w:proofErr w:type="spellEnd"/>
      <w:r w:rsidRPr="002C5415">
        <w:rPr>
          <w:rFonts w:eastAsia="Times New Roman"/>
          <w:i/>
          <w:sz w:val="20"/>
          <w:szCs w:val="20"/>
          <w:lang w:val="en-US"/>
        </w:rPr>
        <w:t xml:space="preserve"> – chaired by Ki-Dong Lee</w:t>
      </w:r>
    </w:p>
    <w:p w14:paraId="5C472A70" w14:textId="77777777" w:rsidR="001D08F7" w:rsidRPr="002C5415" w:rsidRDefault="001D08F7" w:rsidP="00CB597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FB5B27">
        <w:rPr>
          <w:rFonts w:eastAsia="Times New Roman"/>
          <w:sz w:val="20"/>
          <w:szCs w:val="20"/>
          <w:highlight w:val="yellow"/>
          <w:lang w:val="en-US"/>
        </w:rPr>
        <w:t>Sess</w:t>
      </w:r>
      <w:r w:rsidR="002C5415" w:rsidRPr="00FB5B27">
        <w:rPr>
          <w:rFonts w:eastAsia="Times New Roman"/>
          <w:sz w:val="20"/>
          <w:szCs w:val="20"/>
          <w:highlight w:val="yellow"/>
          <w:lang w:val="en-US"/>
        </w:rPr>
        <w:t>i</w:t>
      </w:r>
      <w:r w:rsidRPr="00FB5B27">
        <w:rPr>
          <w:rFonts w:eastAsia="Times New Roman"/>
          <w:sz w:val="20"/>
          <w:szCs w:val="20"/>
          <w:highlight w:val="yellow"/>
          <w:lang w:val="en-US"/>
        </w:rPr>
        <w:t xml:space="preserve">on B: </w:t>
      </w:r>
      <w:proofErr w:type="spellStart"/>
      <w:r w:rsidRPr="00FB5B27">
        <w:rPr>
          <w:rFonts w:eastAsia="Times New Roman"/>
          <w:sz w:val="20"/>
          <w:szCs w:val="20"/>
          <w:highlight w:val="yellow"/>
          <w:lang w:val="en-US"/>
        </w:rPr>
        <w:t>enIMS</w:t>
      </w:r>
      <w:proofErr w:type="spellEnd"/>
      <w:r w:rsidRPr="00FB5B27">
        <w:rPr>
          <w:rFonts w:eastAsia="Times New Roman"/>
          <w:sz w:val="20"/>
          <w:szCs w:val="20"/>
          <w:highlight w:val="yellow"/>
          <w:lang w:val="en-US"/>
        </w:rPr>
        <w:t xml:space="preserve"> + FS_MPS2 + FS_AVPROD + FS_NCIS </w:t>
      </w:r>
      <w:r w:rsidRPr="00FB5B27">
        <w:rPr>
          <w:rFonts w:eastAsia="Times New Roman"/>
          <w:i/>
          <w:sz w:val="20"/>
          <w:szCs w:val="20"/>
          <w:highlight w:val="yellow"/>
          <w:lang w:val="en-US"/>
        </w:rPr>
        <w:t>– chaired by Greg Schumacher</w:t>
      </w:r>
    </w:p>
    <w:p w14:paraId="3133EAD2" w14:textId="77777777" w:rsidR="001D08F7" w:rsidRPr="002C5415" w:rsidRDefault="001D08F7" w:rsidP="00CB597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C: 5GLAN + UIA + FS_LUCIA + FS_5GMSG + FS_BMNS </w:t>
      </w:r>
      <w:r w:rsidRPr="002C5415">
        <w:rPr>
          <w:rFonts w:eastAsia="Times New Roman"/>
          <w:i/>
          <w:sz w:val="20"/>
          <w:szCs w:val="20"/>
          <w:lang w:val="en-US"/>
        </w:rPr>
        <w:t>– chaired by Ki-Dong Lee</w:t>
      </w:r>
    </w:p>
    <w:p w14:paraId="2FC455DA" w14:textId="77777777" w:rsidR="001D08F7" w:rsidRPr="002C5415" w:rsidRDefault="001D08F7" w:rsidP="00CB597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>Session D: MONASTERY2 + FRMCS2</w:t>
      </w:r>
      <w:r w:rsidR="002C5415">
        <w:rPr>
          <w:rFonts w:eastAsia="Times New Roman"/>
          <w:sz w:val="20"/>
          <w:szCs w:val="20"/>
          <w:lang w:val="en-US"/>
        </w:rPr>
        <w:t xml:space="preserve"> </w:t>
      </w:r>
      <w:r w:rsidR="002C5415" w:rsidRPr="002C5415">
        <w:rPr>
          <w:rFonts w:eastAsia="Times New Roman"/>
          <w:i/>
          <w:sz w:val="20"/>
          <w:szCs w:val="20"/>
          <w:lang w:val="en-US"/>
        </w:rPr>
        <w:t>– chaired by Toon Norp</w:t>
      </w:r>
    </w:p>
    <w:p w14:paraId="1A1E64B0" w14:textId="77777777" w:rsidR="00A249B8" w:rsidRPr="002C5415" w:rsidRDefault="00A249B8" w:rsidP="00CB597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>Session E: 5GSAT + MARCOM + FS_MARCOM + 5G_HYPOS + FS_5G_HYPOS</w:t>
      </w:r>
      <w:r w:rsidR="002C5415">
        <w:rPr>
          <w:rFonts w:eastAsia="Times New Roman"/>
          <w:sz w:val="20"/>
          <w:szCs w:val="20"/>
          <w:lang w:val="en-US"/>
        </w:rPr>
        <w:t xml:space="preserve"> </w:t>
      </w:r>
      <w:r w:rsidR="002C5415" w:rsidRPr="002C5415">
        <w:rPr>
          <w:rFonts w:eastAsia="Times New Roman"/>
          <w:i/>
          <w:sz w:val="20"/>
          <w:szCs w:val="20"/>
          <w:lang w:val="en-US"/>
        </w:rPr>
        <w:t>– chaired by Toon Norp</w:t>
      </w:r>
    </w:p>
    <w:p w14:paraId="1B097B46" w14:textId="77777777" w:rsidR="00DE02A5" w:rsidRPr="002C5415" w:rsidRDefault="00DE02A5" w:rsidP="00CB597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FB5B27">
        <w:rPr>
          <w:rFonts w:eastAsia="Times New Roman"/>
          <w:sz w:val="20"/>
          <w:szCs w:val="20"/>
          <w:highlight w:val="yellow"/>
          <w:lang w:val="en-US"/>
        </w:rPr>
        <w:t>Session F</w:t>
      </w:r>
      <w:r w:rsidR="002C5415" w:rsidRPr="00FB5B27">
        <w:rPr>
          <w:rFonts w:eastAsia="Times New Roman"/>
          <w:sz w:val="20"/>
          <w:szCs w:val="20"/>
          <w:highlight w:val="yellow"/>
          <w:lang w:val="en-US"/>
        </w:rPr>
        <w:t xml:space="preserve">: FS_ID_UAS + FS_V2XIMP </w:t>
      </w:r>
      <w:r w:rsidR="002C5415" w:rsidRPr="00FB5B27">
        <w:rPr>
          <w:rFonts w:eastAsia="Times New Roman"/>
          <w:i/>
          <w:sz w:val="20"/>
          <w:szCs w:val="20"/>
          <w:highlight w:val="yellow"/>
          <w:lang w:val="en-US"/>
        </w:rPr>
        <w:t>– chaired by Greg Schumacher</w:t>
      </w:r>
    </w:p>
    <w:p w14:paraId="55CADCE8" w14:textId="77777777" w:rsidR="00CB5973" w:rsidRDefault="00CB5973" w:rsidP="00CB5973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br w:type="page"/>
      </w:r>
    </w:p>
    <w:tbl>
      <w:tblPr>
        <w:tblW w:w="14612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113"/>
        <w:gridCol w:w="489"/>
        <w:gridCol w:w="110"/>
        <w:gridCol w:w="999"/>
        <w:gridCol w:w="156"/>
        <w:gridCol w:w="2310"/>
        <w:gridCol w:w="107"/>
        <w:gridCol w:w="4430"/>
        <w:gridCol w:w="931"/>
        <w:gridCol w:w="1265"/>
        <w:gridCol w:w="763"/>
        <w:gridCol w:w="2939"/>
      </w:tblGrid>
      <w:tr w:rsidR="00820242" w:rsidRPr="00B04844" w14:paraId="54841667" w14:textId="77777777" w:rsidTr="0045348A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2899E20" w14:textId="77777777" w:rsidR="00820242" w:rsidRDefault="00820242" w:rsidP="00820242">
            <w:pPr>
              <w:pStyle w:val="Heading2"/>
            </w:pPr>
            <w:proofErr w:type="spellStart"/>
            <w:r>
              <w:lastRenderedPageBreak/>
              <w:t>enIMS</w:t>
            </w:r>
            <w:proofErr w:type="spellEnd"/>
            <w:r>
              <w:t xml:space="preserve">: </w:t>
            </w:r>
            <w:r w:rsidRPr="00237CEB">
              <w:rPr>
                <w:lang w:val="en-US"/>
              </w:rPr>
              <w:t>enhancements to IMS for new real time communication services</w:t>
            </w:r>
            <w:r>
              <w:t xml:space="preserve"> [</w:t>
            </w:r>
            <w:r w:rsidRPr="00012C8A">
              <w:rPr>
                <w:bCs/>
                <w:iCs/>
              </w:rPr>
              <w:t>SP-1</w:t>
            </w:r>
            <w:r>
              <w:rPr>
                <w:bCs/>
                <w:iCs/>
              </w:rPr>
              <w:t>8</w:t>
            </w:r>
            <w:r w:rsidRPr="00012C8A">
              <w:rPr>
                <w:bCs/>
                <w:iCs/>
              </w:rPr>
              <w:t>0</w:t>
            </w:r>
            <w:r>
              <w:rPr>
                <w:bCs/>
                <w:iCs/>
              </w:rPr>
              <w:t>137</w:t>
            </w:r>
            <w:r>
              <w:t>]</w:t>
            </w:r>
          </w:p>
        </w:tc>
      </w:tr>
      <w:tr w:rsidR="00820242" w:rsidRPr="00B04844" w14:paraId="603FDE41" w14:textId="77777777" w:rsidTr="0045348A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6A5C5305" w14:textId="77777777" w:rsidR="00820242" w:rsidRPr="004067FF" w:rsidRDefault="00820242" w:rsidP="00820242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72E9CC57" w14:textId="77777777" w:rsidR="00820242" w:rsidRPr="00411066" w:rsidRDefault="00820242" w:rsidP="00820242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411066">
              <w:rPr>
                <w:rFonts w:eastAsia="Arial Unicode MS" w:cs="Arial"/>
                <w:szCs w:val="18"/>
                <w:lang w:val="fr-FR" w:eastAsia="ar-SA"/>
              </w:rPr>
              <w:t>date:</w:t>
            </w:r>
            <w:proofErr w:type="gram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SA#81 (09/2018)</w:t>
            </w:r>
          </w:p>
          <w:p w14:paraId="0E512A88" w14:textId="77777777" w:rsidR="00820242" w:rsidRPr="004070E3" w:rsidRDefault="00820242" w:rsidP="00820242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25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14:paraId="5AD95FDF" w14:textId="77777777" w:rsidR="00820242" w:rsidRPr="004070E3" w:rsidRDefault="00820242" w:rsidP="00820242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554853" w:rsidRPr="00A75C05" w14:paraId="7029B02A" w14:textId="77777777" w:rsidTr="0045348A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E4134" w14:textId="77777777" w:rsidR="00554853" w:rsidRPr="00A75C05" w:rsidRDefault="00554853" w:rsidP="005548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81659" w14:textId="77777777" w:rsidR="00554853" w:rsidRPr="00EE048E" w:rsidRDefault="00013336" w:rsidP="0055485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8" w:history="1">
              <w:r w:rsidR="00554853" w:rsidRPr="00A319D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S1-182111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E1F7C" w14:textId="77777777" w:rsidR="00554853" w:rsidRPr="004E6576" w:rsidRDefault="00554853" w:rsidP="00554853">
            <w:pPr>
              <w:snapToGrid w:val="0"/>
              <w:spacing w:after="0" w:line="240" w:lineRule="auto"/>
              <w:rPr>
                <w:noProof/>
                <w:lang w:val="nl-NL"/>
              </w:rPr>
            </w:pPr>
            <w:r w:rsidRPr="004E6576">
              <w:rPr>
                <w:noProof/>
                <w:lang w:val="nl-NL"/>
              </w:rPr>
              <w:t>China Mobile, Huawei, Deutsche Telekom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AB900" w14:textId="77777777" w:rsidR="00554853" w:rsidRPr="00A75C05" w:rsidRDefault="00554853" w:rsidP="00554853">
            <w:pPr>
              <w:snapToGrid w:val="0"/>
              <w:spacing w:after="0" w:line="240" w:lineRule="auto"/>
              <w:rPr>
                <w:noProof/>
              </w:rPr>
            </w:pPr>
            <w:r>
              <w:rPr>
                <w:noProof/>
              </w:rPr>
              <w:t>CR22.228v16.0</w:t>
            </w:r>
            <w:r w:rsidRPr="000348A5">
              <w:rPr>
                <w:noProof/>
              </w:rPr>
              <w:t xml:space="preserve">.0: </w:t>
            </w:r>
            <w:r w:rsidRPr="001F02EE">
              <w:rPr>
                <w:noProof/>
              </w:rPr>
              <w:t xml:space="preserve">Add reqs for IMS to support </w:t>
            </w:r>
            <w:r>
              <w:rPr>
                <w:noProof/>
              </w:rPr>
              <w:t>IMS</w:t>
            </w:r>
            <w:r w:rsidRPr="001F02EE">
              <w:rPr>
                <w:noProof/>
              </w:rPr>
              <w:t xml:space="preserve"> slicing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836DB" w14:textId="77777777" w:rsidR="00554853" w:rsidRPr="003E736E" w:rsidRDefault="00554853" w:rsidP="00554853">
            <w:pPr>
              <w:snapToGrid w:val="0"/>
              <w:spacing w:after="0" w:line="240" w:lineRule="auto"/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D1ACB" w14:textId="77777777" w:rsidR="00554853" w:rsidRPr="0037462D" w:rsidRDefault="00554853" w:rsidP="005548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proofErr w:type="spellStart"/>
            <w:r>
              <w:rPr>
                <w:rFonts w:eastAsia="Times New Roman" w:cs="Arial"/>
                <w:szCs w:val="18"/>
                <w:lang w:val="en-US" w:eastAsia="ar-SA"/>
              </w:rPr>
              <w:t>enIMS</w:t>
            </w:r>
            <w:proofErr w:type="spellEnd"/>
            <w:r>
              <w:rPr>
                <w:rFonts w:eastAsia="Times New Roman" w:cs="Arial"/>
                <w:szCs w:val="18"/>
                <w:lang w:val="en-US" w:eastAsia="ar-SA"/>
              </w:rPr>
              <w:t xml:space="preserve"> Rel-16 CR0229R- Cat B</w:t>
            </w:r>
          </w:p>
        </w:tc>
      </w:tr>
      <w:tr w:rsidR="00483ED7" w:rsidRPr="00A75C05" w14:paraId="05F28AA4" w14:textId="77777777" w:rsidTr="0045348A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833F9" w14:textId="77777777" w:rsidR="00483ED7" w:rsidRPr="001972B2" w:rsidRDefault="00483ED7" w:rsidP="009E3D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E7C8B" w14:textId="77777777" w:rsidR="00483ED7" w:rsidRPr="001972B2" w:rsidRDefault="00013336" w:rsidP="009E3DE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9" w:history="1">
              <w:r w:rsidR="00483ED7" w:rsidRPr="00A319D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S1-182217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CDD54" w14:textId="77777777" w:rsidR="00483ED7" w:rsidRPr="001972B2" w:rsidRDefault="00483ED7" w:rsidP="009E3DE3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Sony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3AAAC" w14:textId="77777777" w:rsidR="00483ED7" w:rsidRPr="001972B2" w:rsidRDefault="00483ED7" w:rsidP="009E3DE3">
            <w:pPr>
              <w:snapToGrid w:val="0"/>
              <w:spacing w:after="0" w:line="240" w:lineRule="auto"/>
            </w:pPr>
            <w:r w:rsidRPr="000D06D6">
              <w:rPr>
                <w:rFonts w:eastAsia="SimSun" w:cs="Arial"/>
                <w:lang w:eastAsia="en-GB"/>
              </w:rPr>
              <w:t xml:space="preserve">Comments </w:t>
            </w:r>
            <w:r w:rsidRPr="00DD5AA2">
              <w:rPr>
                <w:rFonts w:eastAsia="SimSun" w:cs="Arial"/>
                <w:lang w:eastAsia="en-GB"/>
              </w:rPr>
              <w:t xml:space="preserve">on the </w:t>
            </w:r>
            <w:proofErr w:type="spellStart"/>
            <w:r w:rsidRPr="00DD5AA2">
              <w:rPr>
                <w:rFonts w:eastAsia="SimSun" w:cs="Arial"/>
                <w:lang w:eastAsia="en-GB"/>
              </w:rPr>
              <w:t>enIMS</w:t>
            </w:r>
            <w:proofErr w:type="spellEnd"/>
            <w:r w:rsidRPr="00DD5AA2">
              <w:rPr>
                <w:rFonts w:eastAsia="SimSun" w:cs="Arial"/>
                <w:lang w:eastAsia="en-GB"/>
              </w:rPr>
              <w:t xml:space="preserve"> use case </w:t>
            </w:r>
            <w:r>
              <w:rPr>
                <w:rFonts w:eastAsia="SimSun" w:cs="Arial"/>
                <w:lang w:eastAsia="en-GB"/>
              </w:rPr>
              <w:t>Remote camera control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74314" w14:textId="77777777" w:rsidR="00483ED7" w:rsidRPr="001972B2" w:rsidRDefault="00483ED7" w:rsidP="009E3DE3">
            <w:pPr>
              <w:snapToGrid w:val="0"/>
              <w:spacing w:after="0" w:line="240" w:lineRule="auto"/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531C1" w14:textId="77777777" w:rsidR="00483ED7" w:rsidRPr="001972B2" w:rsidRDefault="00483ED7" w:rsidP="009E3DE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</w:tr>
      <w:tr w:rsidR="00483ED7" w:rsidRPr="00A75C05" w14:paraId="34666CE7" w14:textId="77777777" w:rsidTr="0045348A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D5AAB" w14:textId="77777777" w:rsidR="00483ED7" w:rsidRPr="00A75C05" w:rsidRDefault="00483ED7" w:rsidP="009E3D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C2897" w14:textId="77777777" w:rsidR="00483ED7" w:rsidRPr="00EE048E" w:rsidRDefault="00013336" w:rsidP="009E3DE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0" w:history="1">
              <w:r w:rsidR="00483ED7" w:rsidRPr="00A319D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S1-182229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DF3DD" w14:textId="77777777" w:rsidR="00483ED7" w:rsidRPr="00A75C05" w:rsidRDefault="00483ED7" w:rsidP="009E3DE3">
            <w:pPr>
              <w:snapToGrid w:val="0"/>
              <w:spacing w:after="0" w:line="240" w:lineRule="auto"/>
              <w:rPr>
                <w:noProof/>
              </w:rPr>
            </w:pPr>
            <w:r>
              <w:rPr>
                <w:noProof/>
              </w:rPr>
              <w:t>Huawei, China Mobile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111F1" w14:textId="77777777" w:rsidR="00483ED7" w:rsidRPr="00A75C05" w:rsidRDefault="00483ED7" w:rsidP="009E3DE3">
            <w:pPr>
              <w:snapToGrid w:val="0"/>
              <w:spacing w:after="0" w:line="240" w:lineRule="auto"/>
              <w:rPr>
                <w:noProof/>
              </w:rPr>
            </w:pPr>
            <w:r>
              <w:rPr>
                <w:noProof/>
              </w:rPr>
              <w:t>CR22.228v16.0</w:t>
            </w:r>
            <w:r w:rsidRPr="000348A5">
              <w:rPr>
                <w:noProof/>
              </w:rPr>
              <w:t xml:space="preserve">.0: </w:t>
            </w:r>
            <w:r>
              <w:rPr>
                <w:noProof/>
              </w:rPr>
              <w:t>I</w:t>
            </w:r>
            <w:r w:rsidRPr="000C5EF7">
              <w:rPr>
                <w:rFonts w:hint="eastAsia"/>
                <w:noProof/>
              </w:rPr>
              <w:t xml:space="preserve">nterworking </w:t>
            </w:r>
            <w:r w:rsidRPr="00927A04">
              <w:rPr>
                <w:noProof/>
              </w:rPr>
              <w:t>with ONVIF cameras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A2E47" w14:textId="77777777" w:rsidR="00483ED7" w:rsidRPr="003E736E" w:rsidRDefault="00483ED7" w:rsidP="009E3DE3">
            <w:pPr>
              <w:snapToGrid w:val="0"/>
              <w:spacing w:after="0" w:line="240" w:lineRule="auto"/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E5101" w14:textId="77777777" w:rsidR="00483ED7" w:rsidRPr="0037462D" w:rsidRDefault="00483ED7" w:rsidP="009E3DE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proofErr w:type="spellStart"/>
            <w:r>
              <w:rPr>
                <w:rFonts w:eastAsia="Times New Roman" w:cs="Arial"/>
                <w:szCs w:val="18"/>
                <w:lang w:val="en-US" w:eastAsia="ar-SA"/>
              </w:rPr>
              <w:t>enIMS</w:t>
            </w:r>
            <w:proofErr w:type="spellEnd"/>
            <w:r>
              <w:rPr>
                <w:rFonts w:eastAsia="Times New Roman" w:cs="Arial"/>
                <w:szCs w:val="18"/>
                <w:lang w:val="en-US" w:eastAsia="ar-SA"/>
              </w:rPr>
              <w:t xml:space="preserve"> Rel-16 CR0231R- Cat B</w:t>
            </w:r>
          </w:p>
        </w:tc>
      </w:tr>
      <w:tr w:rsidR="00554853" w:rsidRPr="00A75C05" w14:paraId="03CB7AFC" w14:textId="77777777" w:rsidTr="0045348A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CB614" w14:textId="77777777" w:rsidR="00554853" w:rsidRPr="00A75C05" w:rsidRDefault="00554853" w:rsidP="005548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20723" w14:textId="77777777" w:rsidR="00554853" w:rsidRPr="00EE048E" w:rsidRDefault="00013336" w:rsidP="00EE048E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1" w:history="1">
              <w:r w:rsidR="00554853" w:rsidRPr="00A319D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S1-182225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8BCCE" w14:textId="77777777" w:rsidR="00554853" w:rsidRPr="00A75C05" w:rsidRDefault="00B91ACB" w:rsidP="00554853">
            <w:pPr>
              <w:snapToGrid w:val="0"/>
              <w:spacing w:after="0" w:line="240" w:lineRule="auto"/>
              <w:rPr>
                <w:noProof/>
              </w:rPr>
            </w:pPr>
            <w:r>
              <w:rPr>
                <w:noProof/>
              </w:rPr>
              <w:t>Huawei, China Mobile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004AD" w14:textId="77777777" w:rsidR="00554853" w:rsidRPr="00A75C05" w:rsidRDefault="00554853" w:rsidP="00554853">
            <w:pPr>
              <w:snapToGrid w:val="0"/>
              <w:spacing w:after="0" w:line="240" w:lineRule="auto"/>
              <w:rPr>
                <w:noProof/>
              </w:rPr>
            </w:pPr>
            <w:r>
              <w:rPr>
                <w:noProof/>
              </w:rPr>
              <w:t>CR22.</w:t>
            </w:r>
            <w:r w:rsidR="00B91ACB">
              <w:rPr>
                <w:noProof/>
              </w:rPr>
              <w:t>46</w:t>
            </w:r>
            <w:r>
              <w:rPr>
                <w:noProof/>
              </w:rPr>
              <w:t>8v15.0</w:t>
            </w:r>
            <w:r w:rsidRPr="000348A5">
              <w:rPr>
                <w:noProof/>
              </w:rPr>
              <w:t xml:space="preserve">.0: </w:t>
            </w:r>
            <w:r w:rsidR="00B91ACB">
              <w:rPr>
                <w:noProof/>
              </w:rPr>
              <w:t xml:space="preserve">Addition of </w:t>
            </w:r>
            <w:r w:rsidR="00B91ACB" w:rsidRPr="006979FB">
              <w:rPr>
                <w:noProof/>
              </w:rPr>
              <w:t>requirement</w:t>
            </w:r>
            <w:r w:rsidR="00B91ACB">
              <w:rPr>
                <w:noProof/>
              </w:rPr>
              <w:t>s</w:t>
            </w:r>
            <w:r w:rsidR="00B91ACB" w:rsidRPr="006979FB">
              <w:rPr>
                <w:noProof/>
              </w:rPr>
              <w:t xml:space="preserve"> </w:t>
            </w:r>
            <w:r w:rsidR="00B91ACB">
              <w:rPr>
                <w:noProof/>
              </w:rPr>
              <w:t xml:space="preserve">for </w:t>
            </w:r>
            <w:r w:rsidR="00B91ACB" w:rsidRPr="000E06F7">
              <w:rPr>
                <w:noProof/>
              </w:rPr>
              <w:t xml:space="preserve">Group Communication </w:t>
            </w:r>
            <w:r w:rsidR="00B91ACB">
              <w:rPr>
                <w:noProof/>
              </w:rPr>
              <w:t>System</w:t>
            </w:r>
            <w:r w:rsidR="00B91ACB" w:rsidRPr="000E06F7">
              <w:rPr>
                <w:noProof/>
              </w:rPr>
              <w:t xml:space="preserve"> Enabler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03285" w14:textId="77777777" w:rsidR="00554853" w:rsidRPr="003E736E" w:rsidRDefault="00554853" w:rsidP="00554853">
            <w:pPr>
              <w:snapToGrid w:val="0"/>
              <w:spacing w:after="0" w:line="240" w:lineRule="auto"/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EF1B5" w14:textId="77777777" w:rsidR="00554853" w:rsidRPr="0037462D" w:rsidRDefault="00554853" w:rsidP="005548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proofErr w:type="spellStart"/>
            <w:r>
              <w:rPr>
                <w:rFonts w:eastAsia="Times New Roman" w:cs="Arial"/>
                <w:szCs w:val="18"/>
                <w:lang w:val="en-US" w:eastAsia="ar-SA"/>
              </w:rPr>
              <w:t>enIMS</w:t>
            </w:r>
            <w:proofErr w:type="spellEnd"/>
            <w:r>
              <w:rPr>
                <w:rFonts w:eastAsia="Times New Roman" w:cs="Arial"/>
                <w:szCs w:val="18"/>
                <w:lang w:val="en-US" w:eastAsia="ar-SA"/>
              </w:rPr>
              <w:t xml:space="preserve"> Rel-16</w:t>
            </w:r>
            <w:r w:rsidR="00B91ACB">
              <w:rPr>
                <w:rFonts w:eastAsia="Times New Roman" w:cs="Arial"/>
                <w:szCs w:val="18"/>
                <w:lang w:val="en-US" w:eastAsia="ar-SA"/>
              </w:rPr>
              <w:t xml:space="preserve"> CR0015</w:t>
            </w:r>
            <w:r>
              <w:rPr>
                <w:rFonts w:eastAsia="Times New Roman" w:cs="Arial"/>
                <w:szCs w:val="18"/>
                <w:lang w:val="en-US" w:eastAsia="ar-SA"/>
              </w:rPr>
              <w:t>R- Cat B</w:t>
            </w:r>
          </w:p>
        </w:tc>
      </w:tr>
      <w:tr w:rsidR="00554853" w:rsidRPr="00A75C05" w14:paraId="29B04CAA" w14:textId="77777777" w:rsidTr="0045348A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9BAF0" w14:textId="77777777" w:rsidR="00554853" w:rsidRPr="00A75C05" w:rsidRDefault="00554853" w:rsidP="005548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5552A" w14:textId="77777777" w:rsidR="00554853" w:rsidRPr="00EE048E" w:rsidRDefault="00013336" w:rsidP="00EE048E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2" w:history="1">
              <w:r w:rsidR="00554853" w:rsidRPr="00A319D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S1-182227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10D23" w14:textId="77777777" w:rsidR="00554853" w:rsidRPr="00A75C05" w:rsidRDefault="00B91ACB" w:rsidP="00554853">
            <w:pPr>
              <w:snapToGrid w:val="0"/>
              <w:spacing w:after="0" w:line="240" w:lineRule="auto"/>
              <w:rPr>
                <w:noProof/>
              </w:rPr>
            </w:pPr>
            <w:r>
              <w:rPr>
                <w:noProof/>
              </w:rPr>
              <w:t>Huawei, China Mobile, KPN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1F298" w14:textId="77777777" w:rsidR="00554853" w:rsidRPr="00A75C05" w:rsidRDefault="00554853" w:rsidP="00554853">
            <w:pPr>
              <w:snapToGrid w:val="0"/>
              <w:spacing w:after="0" w:line="240" w:lineRule="auto"/>
              <w:rPr>
                <w:noProof/>
              </w:rPr>
            </w:pPr>
            <w:r>
              <w:rPr>
                <w:noProof/>
              </w:rPr>
              <w:t>CR22.228v16.0</w:t>
            </w:r>
            <w:r w:rsidRPr="000348A5">
              <w:rPr>
                <w:noProof/>
              </w:rPr>
              <w:t xml:space="preserve">.0: </w:t>
            </w:r>
            <w:r w:rsidR="00B91ACB">
              <w:rPr>
                <w:noProof/>
              </w:rPr>
              <w:t xml:space="preserve">Addition of </w:t>
            </w:r>
            <w:r w:rsidR="00B91ACB" w:rsidRPr="006979FB">
              <w:rPr>
                <w:noProof/>
              </w:rPr>
              <w:t xml:space="preserve">requirement </w:t>
            </w:r>
            <w:r w:rsidR="00B91ACB">
              <w:rPr>
                <w:noProof/>
              </w:rPr>
              <w:t>for VR Telepresence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4AD3A" w14:textId="77777777" w:rsidR="00554853" w:rsidRPr="003E736E" w:rsidRDefault="00554853" w:rsidP="00554853">
            <w:pPr>
              <w:snapToGrid w:val="0"/>
              <w:spacing w:after="0" w:line="240" w:lineRule="auto"/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65539" w14:textId="77777777" w:rsidR="00554853" w:rsidRPr="0037462D" w:rsidRDefault="00554853" w:rsidP="005548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proofErr w:type="spellStart"/>
            <w:r>
              <w:rPr>
                <w:rFonts w:eastAsia="Times New Roman" w:cs="Arial"/>
                <w:szCs w:val="18"/>
                <w:lang w:val="en-US" w:eastAsia="ar-SA"/>
              </w:rPr>
              <w:t>enIMS</w:t>
            </w:r>
            <w:proofErr w:type="spellEnd"/>
            <w:r>
              <w:rPr>
                <w:rFonts w:eastAsia="Times New Roman" w:cs="Arial"/>
                <w:szCs w:val="18"/>
                <w:lang w:val="en-US" w:eastAsia="ar-SA"/>
              </w:rPr>
              <w:t xml:space="preserve"> Rel-16</w:t>
            </w:r>
            <w:r w:rsidR="00B91ACB">
              <w:rPr>
                <w:rFonts w:eastAsia="Times New Roman" w:cs="Arial"/>
                <w:szCs w:val="18"/>
                <w:lang w:val="en-US" w:eastAsia="ar-SA"/>
              </w:rPr>
              <w:t xml:space="preserve"> CR0230</w:t>
            </w:r>
            <w:r>
              <w:rPr>
                <w:rFonts w:eastAsia="Times New Roman" w:cs="Arial"/>
                <w:szCs w:val="18"/>
                <w:lang w:val="en-US" w:eastAsia="ar-SA"/>
              </w:rPr>
              <w:t>R- Cat B</w:t>
            </w:r>
          </w:p>
        </w:tc>
      </w:tr>
      <w:tr w:rsidR="00554853" w:rsidRPr="00A75C05" w14:paraId="33A5D38A" w14:textId="77777777" w:rsidTr="0045348A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9F165" w14:textId="77777777" w:rsidR="00554853" w:rsidRPr="00A75C05" w:rsidRDefault="00554853" w:rsidP="005548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E8F26" w14:textId="77777777" w:rsidR="00554853" w:rsidRPr="00EE048E" w:rsidRDefault="00013336" w:rsidP="00EE048E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3" w:history="1">
              <w:r w:rsidR="00554853" w:rsidRPr="00A319D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S1-182231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68E87" w14:textId="77777777" w:rsidR="00554853" w:rsidRPr="00A75C05" w:rsidRDefault="00B91ACB" w:rsidP="00554853">
            <w:pPr>
              <w:snapToGrid w:val="0"/>
              <w:spacing w:after="0" w:line="240" w:lineRule="auto"/>
              <w:rPr>
                <w:noProof/>
              </w:rPr>
            </w:pPr>
            <w:r>
              <w:rPr>
                <w:noProof/>
              </w:rPr>
              <w:t>Huawei, China Mobile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6B633" w14:textId="77777777" w:rsidR="00554853" w:rsidRPr="00A75C05" w:rsidRDefault="00554853" w:rsidP="00554853">
            <w:pPr>
              <w:snapToGrid w:val="0"/>
              <w:spacing w:after="0" w:line="240" w:lineRule="auto"/>
              <w:rPr>
                <w:noProof/>
              </w:rPr>
            </w:pPr>
            <w:r>
              <w:rPr>
                <w:noProof/>
              </w:rPr>
              <w:t>CR22.228v16.0</w:t>
            </w:r>
            <w:r w:rsidRPr="000348A5">
              <w:rPr>
                <w:noProof/>
              </w:rPr>
              <w:t xml:space="preserve">.0: </w:t>
            </w:r>
            <w:r w:rsidR="00B91ACB">
              <w:rPr>
                <w:noProof/>
              </w:rPr>
              <w:t>Support for s</w:t>
            </w:r>
            <w:r w:rsidR="00B91ACB" w:rsidRPr="005E7C94">
              <w:rPr>
                <w:noProof/>
              </w:rPr>
              <w:t>ervice</w:t>
            </w:r>
            <w:r w:rsidR="00B91ACB">
              <w:rPr>
                <w:noProof/>
              </w:rPr>
              <w:t>s</w:t>
            </w:r>
            <w:r w:rsidR="00B91ACB" w:rsidRPr="005E7C94">
              <w:rPr>
                <w:noProof/>
              </w:rPr>
              <w:t xml:space="preserve"> using Artificial Intelligent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87E40" w14:textId="77777777" w:rsidR="00554853" w:rsidRPr="003E736E" w:rsidRDefault="00554853" w:rsidP="00554853">
            <w:pPr>
              <w:snapToGrid w:val="0"/>
              <w:spacing w:after="0" w:line="240" w:lineRule="auto"/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007CF" w14:textId="77777777" w:rsidR="00554853" w:rsidRDefault="00554853" w:rsidP="005548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proofErr w:type="spellStart"/>
            <w:r>
              <w:rPr>
                <w:rFonts w:eastAsia="Times New Roman" w:cs="Arial"/>
                <w:szCs w:val="18"/>
                <w:lang w:val="en-US" w:eastAsia="ar-SA"/>
              </w:rPr>
              <w:t>enIMS</w:t>
            </w:r>
            <w:proofErr w:type="spellEnd"/>
            <w:r>
              <w:rPr>
                <w:rFonts w:eastAsia="Times New Roman" w:cs="Arial"/>
                <w:szCs w:val="18"/>
                <w:lang w:val="en-US" w:eastAsia="ar-SA"/>
              </w:rPr>
              <w:t xml:space="preserve"> Rel-16</w:t>
            </w:r>
            <w:r w:rsidR="00B91ACB">
              <w:rPr>
                <w:rFonts w:eastAsia="Times New Roman" w:cs="Arial"/>
                <w:szCs w:val="18"/>
                <w:lang w:val="en-US" w:eastAsia="ar-SA"/>
              </w:rPr>
              <w:t xml:space="preserve"> CR0232</w:t>
            </w:r>
            <w:r>
              <w:rPr>
                <w:rFonts w:eastAsia="Times New Roman" w:cs="Arial"/>
                <w:szCs w:val="18"/>
                <w:lang w:val="en-US" w:eastAsia="ar-SA"/>
              </w:rPr>
              <w:t>R- Cat B</w:t>
            </w:r>
          </w:p>
          <w:p w14:paraId="3B1870A2" w14:textId="77777777" w:rsidR="00B91ACB" w:rsidRPr="0037462D" w:rsidRDefault="00B91ACB" w:rsidP="005548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B91ACB">
              <w:rPr>
                <w:rFonts w:eastAsia="Times New Roman" w:cs="Arial"/>
                <w:szCs w:val="18"/>
                <w:highlight w:val="yellow"/>
                <w:lang w:val="en-US" w:eastAsia="ar-SA"/>
              </w:rPr>
              <w:t>Check revision marks on headings for X and X.X</w:t>
            </w:r>
          </w:p>
        </w:tc>
      </w:tr>
      <w:tr w:rsidR="0023456F" w:rsidRPr="00B81C05" w14:paraId="559ACCB1" w14:textId="77777777" w:rsidTr="0045348A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top w:val="nil"/>
              <w:bottom w:val="single" w:sz="4" w:space="0" w:color="auto"/>
            </w:tcBorders>
            <w:shd w:val="clear" w:color="auto" w:fill="F2F2F2"/>
          </w:tcPr>
          <w:p w14:paraId="7BB1230E" w14:textId="77777777" w:rsidR="0023456F" w:rsidRPr="00B81C05" w:rsidRDefault="00E27552" w:rsidP="00A25498">
            <w:pPr>
              <w:pStyle w:val="Heading3"/>
            </w:pPr>
            <w:r>
              <w:t>enIMS+FS_MPS2+FS_AVPROD+FS_NCIS</w:t>
            </w:r>
            <w:r w:rsidR="0023456F">
              <w:t xml:space="preserve"> drafting session information</w:t>
            </w:r>
          </w:p>
        </w:tc>
      </w:tr>
      <w:tr w:rsidR="00A25498" w:rsidRPr="00A75C05" w14:paraId="0D0E6D53" w14:textId="77777777" w:rsidTr="0045348A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B7ED7" w14:textId="77777777" w:rsidR="0023456F" w:rsidRPr="00D66E9C" w:rsidRDefault="0023456F" w:rsidP="00A2549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DBE19" w14:textId="77777777" w:rsidR="0023456F" w:rsidRPr="00197B46" w:rsidRDefault="00013336" w:rsidP="00A2549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14" w:history="1">
              <w:r w:rsidR="0023456F" w:rsidRPr="00197B46">
                <w:rPr>
                  <w:rStyle w:val="Hyperlink"/>
                  <w:rFonts w:cs="Arial"/>
                </w:rPr>
                <w:t>S1-182</w:t>
              </w:r>
              <w:r w:rsidR="00197B46">
                <w:rPr>
                  <w:rStyle w:val="Hyperlink"/>
                  <w:rFonts w:cs="Arial"/>
                </w:rPr>
                <w:t>340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27D33" w14:textId="77777777" w:rsidR="0023456F" w:rsidRPr="00D66E9C" w:rsidRDefault="0023456F" w:rsidP="00A2549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A0F9B" w14:textId="77777777" w:rsidR="0023456F" w:rsidRPr="00D66E9C" w:rsidRDefault="0023456F" w:rsidP="00A2549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>enIMS</w:t>
            </w:r>
            <w:r w:rsidR="00E27552">
              <w:t>+FS_MPS2+FS_AVPROD+FS_NCIS</w:t>
            </w:r>
            <w:r w:rsidRPr="00D66E9C">
              <w:rPr>
                <w:rFonts w:eastAsia="Times New Roman" w:cs="Arial"/>
                <w:szCs w:val="18"/>
                <w:lang w:eastAsia="ar-SA"/>
              </w:rPr>
              <w:t xml:space="preserve"> drafting agenda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56D60" w14:textId="77777777" w:rsidR="0023456F" w:rsidRPr="00D66E9C" w:rsidRDefault="0023456F" w:rsidP="00A2549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1BAF7" w14:textId="77777777" w:rsidR="0023456F" w:rsidRPr="00D66E9C" w:rsidRDefault="0023456F" w:rsidP="00A2549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5498" w:rsidRPr="00A75C05" w14:paraId="4657F60F" w14:textId="77777777" w:rsidTr="0045348A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4C996" w14:textId="77777777" w:rsidR="0023456F" w:rsidRPr="00D66E9C" w:rsidRDefault="0023456F" w:rsidP="00A2549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687C9" w14:textId="77777777" w:rsidR="0023456F" w:rsidRPr="00197B46" w:rsidRDefault="00013336" w:rsidP="00A2549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15" w:history="1">
              <w:r w:rsidR="0023456F" w:rsidRPr="00197B46">
                <w:rPr>
                  <w:rStyle w:val="Hyperlink"/>
                  <w:rFonts w:cs="Arial"/>
                </w:rPr>
                <w:t>S1-182</w:t>
              </w:r>
              <w:r w:rsidR="00197B46">
                <w:rPr>
                  <w:rStyle w:val="Hyperlink"/>
                  <w:rFonts w:cs="Arial"/>
                </w:rPr>
                <w:t>341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41372" w14:textId="77777777" w:rsidR="0023456F" w:rsidRPr="00D66E9C" w:rsidRDefault="0023456F" w:rsidP="00A2549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AC5B2" w14:textId="77777777" w:rsidR="0023456F" w:rsidRPr="00D66E9C" w:rsidRDefault="0023456F" w:rsidP="00A2549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t>enIMS</w:t>
            </w:r>
            <w:proofErr w:type="spellEnd"/>
            <w:r>
              <w:t>+</w:t>
            </w:r>
            <w:r w:rsidR="00E27552">
              <w:t>+FS_MPS2+FS_AVPROD+FS_NCIS</w:t>
            </w:r>
            <w:r w:rsidRPr="00D66E9C">
              <w:rPr>
                <w:rFonts w:eastAsia="Times New Roman" w:cs="Arial"/>
                <w:szCs w:val="18"/>
                <w:lang w:eastAsia="ar-SA"/>
              </w:rPr>
              <w:t xml:space="preserve"> drafting report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F09DD" w14:textId="77777777" w:rsidR="0023456F" w:rsidRPr="00D66E9C" w:rsidRDefault="0023456F" w:rsidP="00A2549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A5913" w14:textId="77777777" w:rsidR="0023456F" w:rsidRPr="00D66E9C" w:rsidRDefault="0023456F" w:rsidP="00A2549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82BD5" w:rsidRPr="00B04844" w14:paraId="628248DB" w14:textId="77777777" w:rsidTr="0045348A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bottom w:val="nil"/>
            </w:tcBorders>
            <w:shd w:val="clear" w:color="auto" w:fill="F2F2F2"/>
          </w:tcPr>
          <w:p w14:paraId="37877438" w14:textId="77777777" w:rsidR="00E82BD5" w:rsidRPr="009504CA" w:rsidRDefault="00E82BD5" w:rsidP="00E82BD5">
            <w:pPr>
              <w:pStyle w:val="Heading2"/>
              <w:rPr>
                <w:lang w:val="en-US"/>
              </w:rPr>
            </w:pPr>
            <w:r w:rsidRPr="009504CA">
              <w:t>FS_</w:t>
            </w:r>
            <w:r>
              <w:t xml:space="preserve">MPS2: </w:t>
            </w:r>
            <w:r w:rsidRPr="005436AB">
              <w:rPr>
                <w:lang w:val="it-IT"/>
              </w:rPr>
              <w:t>Feasibility Study on Multimedia Priority Service (MPS) Phase 2</w:t>
            </w:r>
            <w:r w:rsidRPr="004070E3">
              <w:t xml:space="preserve"> </w:t>
            </w:r>
            <w:r>
              <w:t>[</w:t>
            </w:r>
            <w:r>
              <w:rPr>
                <w:bCs/>
              </w:rPr>
              <w:t>SP-170996</w:t>
            </w:r>
            <w:r w:rsidRPr="009504CA">
              <w:rPr>
                <w:bCs/>
              </w:rPr>
              <w:t>]</w:t>
            </w:r>
          </w:p>
        </w:tc>
      </w:tr>
      <w:tr w:rsidR="00E82BD5" w:rsidRPr="00B04844" w14:paraId="2F5A1AA1" w14:textId="77777777" w:rsidTr="0045348A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3B31E275" w14:textId="77777777" w:rsidR="00E82BD5" w:rsidRPr="004067FF" w:rsidRDefault="00E82BD5" w:rsidP="00E82BD5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03C987BC" w14:textId="77777777" w:rsidR="00E82BD5" w:rsidRPr="00411066" w:rsidRDefault="00E82BD5" w:rsidP="00E82BD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version: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TR22.854v0.3.0</w:t>
            </w:r>
          </w:p>
          <w:p w14:paraId="6568F9FB" w14:textId="77777777" w:rsidR="00E82BD5" w:rsidRPr="00411066" w:rsidRDefault="00E82BD5" w:rsidP="00E82BD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411066">
              <w:rPr>
                <w:rFonts w:eastAsia="Arial Unicode MS" w:cs="Arial"/>
                <w:szCs w:val="18"/>
                <w:lang w:val="fr-FR" w:eastAsia="ar-SA"/>
              </w:rPr>
              <w:t>date:</w:t>
            </w:r>
            <w:proofErr w:type="gram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SA#83 (03/2019)</w:t>
            </w:r>
          </w:p>
          <w:p w14:paraId="074B055A" w14:textId="77777777" w:rsidR="00E82BD5" w:rsidRPr="004070E3" w:rsidRDefault="00E82BD5" w:rsidP="00E82BD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30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14:paraId="64190823" w14:textId="77777777" w:rsidR="00E82BD5" w:rsidRPr="004070E3" w:rsidRDefault="00E82BD5" w:rsidP="00E82BD5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F14622" w:rsidRPr="00F14622" w14:paraId="10CD1C4C" w14:textId="77777777" w:rsidTr="0045348A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C6C41" w14:textId="77777777" w:rsidR="00F14622" w:rsidRPr="00A75C05" w:rsidRDefault="00F14622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1C452" w14:textId="77777777" w:rsidR="00F14622" w:rsidRPr="00F14622" w:rsidRDefault="00013336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6" w:history="1">
              <w:r w:rsidR="00F14622" w:rsidRPr="00F14622">
                <w:rPr>
                  <w:rFonts w:eastAsia="Times New Roman" w:cs="Arial"/>
                  <w:szCs w:val="18"/>
                  <w:lang w:eastAsia="ar-SA"/>
                </w:rPr>
                <w:t>S1-182259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534F0" w14:textId="77777777" w:rsidR="00F14622" w:rsidRPr="00F14622" w:rsidRDefault="00F14622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14622">
              <w:rPr>
                <w:rFonts w:eastAsia="Times New Roman" w:cs="Arial"/>
                <w:szCs w:val="18"/>
                <w:lang w:eastAsia="ar-SA"/>
              </w:rPr>
              <w:t>Vencore Labs, OEC, AT&amp;T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CA90A" w14:textId="77777777" w:rsidR="00F14622" w:rsidRPr="00F14622" w:rsidRDefault="00F14622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14622">
              <w:rPr>
                <w:rFonts w:eastAsia="Times New Roman" w:cs="Arial"/>
                <w:szCs w:val="18"/>
                <w:lang w:eastAsia="ar-SA"/>
              </w:rPr>
              <w:t>TR 22.854 Outline Changes to Include MPS Voice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DB3E9" w14:textId="77777777" w:rsidR="00F14622" w:rsidRPr="00F14622" w:rsidRDefault="00F14622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BABDE" w14:textId="77777777" w:rsidR="00F14622" w:rsidRPr="00F14622" w:rsidRDefault="00F14622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F14622" w:rsidRPr="00F14622" w14:paraId="701F8EB9" w14:textId="77777777" w:rsidTr="0045348A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34F60" w14:textId="77777777" w:rsidR="00F14622" w:rsidRPr="00A75C05" w:rsidRDefault="00F14622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8DF75" w14:textId="77777777" w:rsidR="00F14622" w:rsidRPr="00F14622" w:rsidRDefault="00013336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7" w:history="1">
              <w:r w:rsidR="00F14622" w:rsidRPr="00F14622">
                <w:rPr>
                  <w:rFonts w:eastAsia="Times New Roman" w:cs="Arial"/>
                  <w:szCs w:val="18"/>
                  <w:lang w:eastAsia="ar-SA"/>
                </w:rPr>
                <w:t>S1-182261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14D37" w14:textId="77777777" w:rsidR="00F14622" w:rsidRPr="00F14622" w:rsidRDefault="00F14622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14622">
              <w:rPr>
                <w:rFonts w:eastAsia="Times New Roman" w:cs="Arial"/>
                <w:szCs w:val="18"/>
                <w:lang w:eastAsia="ar-SA"/>
              </w:rPr>
              <w:t>Vencore Labs, OEC, AT&amp;T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C1C49" w14:textId="77777777" w:rsidR="00F14622" w:rsidRPr="00F14622" w:rsidRDefault="00F14622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14622">
              <w:rPr>
                <w:rFonts w:eastAsia="Times New Roman" w:cs="Arial"/>
                <w:szCs w:val="18"/>
                <w:lang w:eastAsia="ar-SA"/>
              </w:rPr>
              <w:t>MPS Voice during International Roaming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5E62C" w14:textId="77777777" w:rsidR="00F14622" w:rsidRPr="00F14622" w:rsidRDefault="00F14622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C1508" w14:textId="77777777" w:rsidR="00F14622" w:rsidRPr="00F14622" w:rsidRDefault="00F14622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F14622" w:rsidRPr="00F14622" w14:paraId="664DB8FB" w14:textId="77777777" w:rsidTr="0045348A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33F9A" w14:textId="77777777" w:rsidR="00F14622" w:rsidRPr="00A75C05" w:rsidRDefault="00F14622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BBC1B" w14:textId="77777777" w:rsidR="00F14622" w:rsidRPr="00F14622" w:rsidRDefault="00013336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8" w:history="1">
              <w:r w:rsidR="00F14622" w:rsidRPr="00F14622">
                <w:rPr>
                  <w:rFonts w:eastAsia="Times New Roman" w:cs="Arial"/>
                  <w:szCs w:val="18"/>
                  <w:lang w:eastAsia="ar-SA"/>
                </w:rPr>
                <w:t>S1-182262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C2463" w14:textId="77777777" w:rsidR="00F14622" w:rsidRPr="00F14622" w:rsidRDefault="00F14622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14622">
              <w:rPr>
                <w:rFonts w:eastAsia="Times New Roman" w:cs="Arial"/>
                <w:szCs w:val="18"/>
                <w:lang w:eastAsia="ar-SA"/>
              </w:rPr>
              <w:t>Vencore Labs, OEC, AT&amp;T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CB5DE" w14:textId="77777777" w:rsidR="00F14622" w:rsidRPr="00F14622" w:rsidRDefault="00F14622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14622">
              <w:rPr>
                <w:rFonts w:eastAsia="Times New Roman" w:cs="Arial"/>
                <w:szCs w:val="18"/>
                <w:lang w:eastAsia="ar-SA"/>
              </w:rPr>
              <w:t>DTS Invoked during International Roaming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9DF8F" w14:textId="77777777" w:rsidR="00F14622" w:rsidRPr="00F14622" w:rsidRDefault="00F14622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26FF4" w14:textId="77777777" w:rsidR="00F14622" w:rsidRPr="00F14622" w:rsidRDefault="00F14622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F14622" w:rsidRPr="00F14622" w14:paraId="149D261D" w14:textId="77777777" w:rsidTr="0045348A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E711D" w14:textId="77777777" w:rsidR="00F14622" w:rsidRPr="00A75C05" w:rsidRDefault="00F14622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65001" w14:textId="77777777" w:rsidR="00F14622" w:rsidRPr="00F14622" w:rsidRDefault="00013336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9" w:history="1">
              <w:r w:rsidR="00F14622" w:rsidRPr="00F14622">
                <w:rPr>
                  <w:rFonts w:eastAsia="Times New Roman" w:cs="Arial"/>
                  <w:szCs w:val="18"/>
                  <w:lang w:eastAsia="ar-SA"/>
                </w:rPr>
                <w:t>S1-182263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83AD6" w14:textId="77777777" w:rsidR="00F14622" w:rsidRPr="00F14622" w:rsidRDefault="00F14622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14622">
              <w:rPr>
                <w:rFonts w:eastAsia="Times New Roman" w:cs="Arial"/>
                <w:szCs w:val="18"/>
                <w:lang w:eastAsia="ar-SA"/>
              </w:rPr>
              <w:t>Vencore Labs, OEC, AT&amp;T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602FA" w14:textId="77777777" w:rsidR="00F14622" w:rsidRPr="00F14622" w:rsidRDefault="00F14622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14622">
              <w:rPr>
                <w:rFonts w:eastAsia="Times New Roman" w:cs="Arial"/>
                <w:szCs w:val="18"/>
                <w:lang w:eastAsia="ar-SA"/>
              </w:rPr>
              <w:t>Data Transport Service (DTS) Invoked from a Public UE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D057D" w14:textId="77777777" w:rsidR="00F14622" w:rsidRPr="00F14622" w:rsidRDefault="00F14622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86FFD" w14:textId="77777777" w:rsidR="00F14622" w:rsidRPr="00F14622" w:rsidRDefault="00F14622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F14622" w:rsidRPr="00F14622" w14:paraId="4DA77321" w14:textId="77777777" w:rsidTr="0045348A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BDAE8" w14:textId="77777777" w:rsidR="00F14622" w:rsidRPr="00A75C05" w:rsidRDefault="00F14622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9F537" w14:textId="77777777" w:rsidR="00F14622" w:rsidRPr="00F14622" w:rsidRDefault="00013336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0" w:history="1">
              <w:r w:rsidR="00F14622" w:rsidRPr="00F14622">
                <w:rPr>
                  <w:rFonts w:eastAsia="Times New Roman" w:cs="Arial"/>
                  <w:szCs w:val="18"/>
                  <w:lang w:eastAsia="ar-SA"/>
                </w:rPr>
                <w:t>S1-182264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0E711" w14:textId="77777777" w:rsidR="00F14622" w:rsidRPr="00F14622" w:rsidRDefault="00F14622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14622">
              <w:rPr>
                <w:rFonts w:eastAsia="Times New Roman" w:cs="Arial"/>
                <w:szCs w:val="18"/>
                <w:lang w:eastAsia="ar-SA"/>
              </w:rPr>
              <w:t>Vencore Labs, OEC, AT&amp;T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D57D6" w14:textId="77777777" w:rsidR="00F14622" w:rsidRPr="00F14622" w:rsidRDefault="00F14622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14622">
              <w:rPr>
                <w:rFonts w:eastAsia="Times New Roman" w:cs="Arial"/>
                <w:szCs w:val="18"/>
                <w:lang w:eastAsia="ar-SA"/>
              </w:rPr>
              <w:t>Data Transport Service (DTS) Invoked from an IoT device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F6C5B" w14:textId="77777777" w:rsidR="00F14622" w:rsidRPr="00F14622" w:rsidRDefault="00F14622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CC111" w14:textId="77777777" w:rsidR="00F14622" w:rsidRPr="00F14622" w:rsidRDefault="00F14622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F14622" w:rsidRPr="00F14622" w14:paraId="6720F509" w14:textId="77777777" w:rsidTr="0045348A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89D8B" w14:textId="77777777" w:rsidR="00F14622" w:rsidRPr="00A75C05" w:rsidRDefault="00F14622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0AE31" w14:textId="77777777" w:rsidR="00F14622" w:rsidRPr="00F14622" w:rsidRDefault="00013336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1" w:history="1">
              <w:r w:rsidR="00F14622" w:rsidRPr="00F14622">
                <w:rPr>
                  <w:rFonts w:eastAsia="Times New Roman" w:cs="Arial"/>
                  <w:szCs w:val="18"/>
                  <w:lang w:eastAsia="ar-SA"/>
                </w:rPr>
                <w:t>S1-182265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77FB2" w14:textId="77777777" w:rsidR="00F14622" w:rsidRPr="00F14622" w:rsidRDefault="00F14622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14622">
              <w:rPr>
                <w:rFonts w:eastAsia="Times New Roman" w:cs="Arial"/>
                <w:szCs w:val="18"/>
                <w:lang w:eastAsia="ar-SA"/>
              </w:rPr>
              <w:t>Vencore Labs, OEC, AT&amp;T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A86BD" w14:textId="77777777" w:rsidR="00F14622" w:rsidRPr="00F14622" w:rsidRDefault="00F14622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14622">
              <w:rPr>
                <w:rFonts w:eastAsia="Times New Roman" w:cs="Arial"/>
                <w:szCs w:val="18"/>
                <w:lang w:eastAsia="ar-SA"/>
              </w:rPr>
              <w:t>MPS Capable Enterprise Network Activation of DTS for MPS Subscribed IoT Devices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FC78A" w14:textId="77777777" w:rsidR="00F14622" w:rsidRPr="00F14622" w:rsidRDefault="00F14622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6F2E5" w14:textId="77777777" w:rsidR="00F14622" w:rsidRPr="00F14622" w:rsidRDefault="00F14622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F14622" w:rsidRPr="00F14622" w14:paraId="2B437F82" w14:textId="77777777" w:rsidTr="0045348A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53CCC" w14:textId="77777777" w:rsidR="00F14622" w:rsidRPr="00A75C05" w:rsidRDefault="00F14622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A58D8" w14:textId="77777777" w:rsidR="00F14622" w:rsidRPr="00F14622" w:rsidRDefault="00013336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2" w:history="1">
              <w:r w:rsidR="00F14622" w:rsidRPr="00F14622">
                <w:rPr>
                  <w:rFonts w:eastAsia="Times New Roman" w:cs="Arial"/>
                  <w:szCs w:val="18"/>
                  <w:lang w:eastAsia="ar-SA"/>
                </w:rPr>
                <w:t>S1-182266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F1E53" w14:textId="77777777" w:rsidR="00F14622" w:rsidRPr="00F14622" w:rsidRDefault="00F14622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14622">
              <w:rPr>
                <w:rFonts w:eastAsia="Times New Roman" w:cs="Arial"/>
                <w:szCs w:val="18"/>
                <w:lang w:eastAsia="ar-SA"/>
              </w:rPr>
              <w:t>Vencore Labs, OEC, AT&amp;T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B3768" w14:textId="77777777" w:rsidR="00F14622" w:rsidRPr="00F14622" w:rsidRDefault="00F14622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14622">
              <w:rPr>
                <w:rFonts w:eastAsia="Times New Roman" w:cs="Arial"/>
                <w:szCs w:val="18"/>
                <w:lang w:eastAsia="ar-SA"/>
              </w:rPr>
              <w:t>MPS for DTS QoS and Media Encryption Modifications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98825" w14:textId="77777777" w:rsidR="00F14622" w:rsidRPr="00F14622" w:rsidRDefault="00F14622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8B48E" w14:textId="77777777" w:rsidR="00F14622" w:rsidRPr="00F14622" w:rsidRDefault="00F14622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985667" w:rsidRPr="00B81C05" w14:paraId="4CF21B18" w14:textId="77777777" w:rsidTr="0045348A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top w:val="nil"/>
              <w:bottom w:val="single" w:sz="4" w:space="0" w:color="auto"/>
            </w:tcBorders>
            <w:shd w:val="clear" w:color="auto" w:fill="F2F2F2"/>
          </w:tcPr>
          <w:p w14:paraId="577F627C" w14:textId="77777777" w:rsidR="00985667" w:rsidRPr="00B81C05" w:rsidRDefault="00F14622" w:rsidP="00F14622">
            <w:pPr>
              <w:pStyle w:val="Heading3"/>
            </w:pPr>
            <w:r>
              <w:t>FS_MPS2</w:t>
            </w:r>
            <w:r w:rsidR="00985667">
              <w:t xml:space="preserve"> output</w:t>
            </w:r>
          </w:p>
        </w:tc>
      </w:tr>
      <w:tr w:rsidR="00985667" w:rsidRPr="00A75C05" w14:paraId="66ECF936" w14:textId="77777777" w:rsidTr="0045348A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63EB5" w14:textId="77777777" w:rsidR="00985667" w:rsidRPr="00156AC9" w:rsidRDefault="00985667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C9"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0A189" w14:textId="77777777" w:rsidR="00985667" w:rsidRPr="00013C31" w:rsidRDefault="00013336" w:rsidP="00F14622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highlight w:val="red"/>
                <w:lang w:eastAsia="ar-SA"/>
              </w:rPr>
            </w:pPr>
            <w:hyperlink r:id="rId23" w:history="1">
              <w:r w:rsidR="00985667" w:rsidRPr="00197B46">
                <w:rPr>
                  <w:rStyle w:val="Hyperlink"/>
                  <w:rFonts w:cs="Arial"/>
                </w:rPr>
                <w:t>S1-182</w:t>
              </w:r>
              <w:r w:rsidR="00197B46">
                <w:rPr>
                  <w:rStyle w:val="Hyperlink"/>
                  <w:rFonts w:cs="Arial"/>
                </w:rPr>
                <w:t>352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1E14F" w14:textId="77777777" w:rsidR="00985667" w:rsidRPr="00156AC9" w:rsidRDefault="00985667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C9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Vencore Labs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D53AF" w14:textId="77777777" w:rsidR="00985667" w:rsidRPr="00156AC9" w:rsidRDefault="00985667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TS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22.</w:t>
            </w:r>
            <w:r>
              <w:rPr>
                <w:rFonts w:eastAsia="Times New Roman" w:cs="Arial"/>
                <w:szCs w:val="18"/>
                <w:lang w:eastAsia="ar-SA"/>
              </w:rPr>
              <w:t>854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v</w:t>
            </w:r>
            <w:r>
              <w:rPr>
                <w:rFonts w:eastAsia="Times New Roman" w:cs="Arial"/>
                <w:szCs w:val="18"/>
                <w:lang w:eastAsia="ar-SA"/>
              </w:rPr>
              <w:t>0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.</w:t>
            </w:r>
            <w:r>
              <w:rPr>
                <w:rFonts w:eastAsia="Times New Roman" w:cs="Arial"/>
                <w:szCs w:val="18"/>
                <w:lang w:eastAsia="ar-SA"/>
              </w:rPr>
              <w:t>4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.0 to include agreements at this meeting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0656C" w14:textId="77777777" w:rsidR="00985667" w:rsidRPr="00156AC9" w:rsidRDefault="00985667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FBC06" w14:textId="77777777" w:rsidR="00985667" w:rsidRPr="00156AC9" w:rsidRDefault="00985667" w:rsidP="00F1462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82BD5" w:rsidRPr="00B04844" w14:paraId="1983DB3F" w14:textId="77777777" w:rsidTr="0045348A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bottom w:val="nil"/>
            </w:tcBorders>
            <w:shd w:val="clear" w:color="auto" w:fill="F2F2F2"/>
          </w:tcPr>
          <w:p w14:paraId="2C216DF3" w14:textId="77777777" w:rsidR="00E82BD5" w:rsidRPr="009504CA" w:rsidRDefault="00E82BD5" w:rsidP="00E82BD5">
            <w:pPr>
              <w:pStyle w:val="Heading2"/>
              <w:rPr>
                <w:lang w:val="en-US"/>
              </w:rPr>
            </w:pPr>
            <w:r w:rsidRPr="009504CA">
              <w:t>FS_</w:t>
            </w:r>
            <w:r>
              <w:t xml:space="preserve">AVPROD: </w:t>
            </w:r>
            <w:r>
              <w:rPr>
                <w:lang w:val="it-IT"/>
              </w:rPr>
              <w:t>Feasibility Study on Audio-Visual Service Production</w:t>
            </w:r>
            <w:r w:rsidRPr="007205A7">
              <w:rPr>
                <w:lang w:val="it-IT"/>
              </w:rPr>
              <w:t xml:space="preserve"> </w:t>
            </w:r>
            <w:r>
              <w:t>[</w:t>
            </w:r>
            <w:r>
              <w:rPr>
                <w:bCs/>
              </w:rPr>
              <w:t>SP-180340</w:t>
            </w:r>
            <w:r w:rsidRPr="009504CA">
              <w:rPr>
                <w:bCs/>
              </w:rPr>
              <w:t>]</w:t>
            </w:r>
          </w:p>
        </w:tc>
      </w:tr>
      <w:tr w:rsidR="00E82BD5" w:rsidRPr="00B04844" w14:paraId="145DB49D" w14:textId="77777777" w:rsidTr="0045348A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727EBCCD" w14:textId="77777777" w:rsidR="00E82BD5" w:rsidRPr="004067FF" w:rsidRDefault="00E82BD5" w:rsidP="00E82BD5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031DF82A" w14:textId="77777777" w:rsidR="00E82BD5" w:rsidRPr="00411066" w:rsidRDefault="00E82BD5" w:rsidP="00E82BD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version: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TR 22.827v0.0.0</w:t>
            </w:r>
          </w:p>
          <w:p w14:paraId="2FC6281E" w14:textId="77777777" w:rsidR="00E82BD5" w:rsidRPr="00411066" w:rsidRDefault="00E82BD5" w:rsidP="00E82BD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411066">
              <w:rPr>
                <w:rFonts w:eastAsia="Arial Unicode MS" w:cs="Arial"/>
                <w:szCs w:val="18"/>
                <w:lang w:val="fr-FR" w:eastAsia="ar-SA"/>
              </w:rPr>
              <w:t>date:</w:t>
            </w:r>
            <w:proofErr w:type="gram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SA#80 (03/2019)</w:t>
            </w:r>
          </w:p>
          <w:p w14:paraId="5FFDDDF7" w14:textId="77777777" w:rsidR="00E82BD5" w:rsidRDefault="00E82BD5" w:rsidP="00E82BD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14:paraId="2939401F" w14:textId="77777777" w:rsidR="00E82BD5" w:rsidRPr="005767CB" w:rsidRDefault="00E82BD5" w:rsidP="00E82BD5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</w:p>
        </w:tc>
      </w:tr>
      <w:tr w:rsidR="001634E3" w:rsidRPr="00CF6591" w14:paraId="1E074F62" w14:textId="77777777" w:rsidTr="0045348A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6AC38" w14:textId="77777777" w:rsidR="001634E3" w:rsidRPr="00A75C05" w:rsidRDefault="001634E3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9E198" w14:textId="77777777" w:rsidR="001634E3" w:rsidRPr="001634E3" w:rsidRDefault="00013336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4" w:history="1">
              <w:r w:rsidR="001634E3" w:rsidRPr="001634E3">
                <w:rPr>
                  <w:rFonts w:eastAsia="Times New Roman"/>
                  <w:szCs w:val="18"/>
                  <w:lang w:eastAsia="ar-SA"/>
                </w:rPr>
                <w:t>S1-182078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06AB8" w14:textId="77777777" w:rsidR="001634E3" w:rsidRPr="00CF6591" w:rsidRDefault="001634E3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378F5">
              <w:rPr>
                <w:rFonts w:eastAsia="SimSun"/>
                <w:lang w:eastAsia="en-GB"/>
              </w:rPr>
              <w:t xml:space="preserve">EBU, </w:t>
            </w:r>
            <w:proofErr w:type="spellStart"/>
            <w:r w:rsidRPr="00E378F5">
              <w:rPr>
                <w:rFonts w:eastAsia="SimSun"/>
                <w:lang w:eastAsia="en-GB"/>
              </w:rPr>
              <w:t>BMWi</w:t>
            </w:r>
            <w:proofErr w:type="spellEnd"/>
            <w:r w:rsidRPr="00E378F5">
              <w:rPr>
                <w:rFonts w:eastAsia="SimSun"/>
                <w:lang w:eastAsia="en-GB"/>
              </w:rPr>
              <w:t>, Sennheiser</w:t>
            </w:r>
            <w:r>
              <w:rPr>
                <w:rFonts w:eastAsia="SimSun"/>
                <w:lang w:eastAsia="en-GB"/>
              </w:rPr>
              <w:t xml:space="preserve"> Electronic GmbH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B0144" w14:textId="77777777" w:rsidR="001634E3" w:rsidRPr="00CF6591" w:rsidRDefault="001634E3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eastAsia="en-GB"/>
              </w:rPr>
              <w:t>FS_AVPROD Skeleton for TR 22.827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C612C" w14:textId="77777777" w:rsidR="001634E3" w:rsidRPr="00CF6591" w:rsidRDefault="001634E3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8BC2A" w14:textId="77777777" w:rsidR="001634E3" w:rsidRPr="00CF6591" w:rsidRDefault="001634E3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1634E3" w:rsidRPr="00CF6591" w14:paraId="3EFDD477" w14:textId="77777777" w:rsidTr="0045348A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D17F4" w14:textId="77777777" w:rsidR="001634E3" w:rsidRPr="00A75C05" w:rsidRDefault="001634E3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CABB4" w14:textId="77777777" w:rsidR="001634E3" w:rsidRPr="001634E3" w:rsidRDefault="00013336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5" w:history="1">
              <w:r w:rsidR="001634E3" w:rsidRPr="00C34C14">
                <w:rPr>
                  <w:rFonts w:eastAsia="Times New Roman" w:cs="Arial"/>
                  <w:szCs w:val="18"/>
                  <w:lang w:eastAsia="ar-SA"/>
                </w:rPr>
                <w:t>S1-182079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3FDD8" w14:textId="77777777" w:rsidR="001634E3" w:rsidRPr="00CF6591" w:rsidRDefault="001634E3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34C14">
              <w:rPr>
                <w:rFonts w:eastAsia="Times New Roman" w:cs="Arial"/>
                <w:szCs w:val="18"/>
                <w:lang w:eastAsia="ar-SA"/>
              </w:rPr>
              <w:t xml:space="preserve">EBU, </w:t>
            </w:r>
            <w:proofErr w:type="spellStart"/>
            <w:r w:rsidRPr="00C34C14">
              <w:rPr>
                <w:rFonts w:eastAsia="Times New Roman" w:cs="Arial"/>
                <w:szCs w:val="18"/>
                <w:lang w:eastAsia="ar-SA"/>
              </w:rPr>
              <w:t>BMWi</w:t>
            </w:r>
            <w:proofErr w:type="spellEnd"/>
            <w:r w:rsidRPr="00C34C14">
              <w:rPr>
                <w:rFonts w:eastAsia="Times New Roman" w:cs="Arial"/>
                <w:szCs w:val="18"/>
                <w:lang w:eastAsia="ar-SA"/>
              </w:rPr>
              <w:t>, Sennheiser Electronic GmbH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E1F37" w14:textId="77777777" w:rsidR="001634E3" w:rsidRPr="00CF6591" w:rsidRDefault="001634E3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34C14">
              <w:rPr>
                <w:rFonts w:eastAsia="Times New Roman" w:cs="Arial"/>
                <w:szCs w:val="18"/>
                <w:lang w:eastAsia="ar-SA"/>
              </w:rPr>
              <w:t>Overview of TR22.827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028FF" w14:textId="77777777" w:rsidR="001634E3" w:rsidRPr="00CF6591" w:rsidRDefault="001634E3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171F6" w14:textId="77777777" w:rsidR="001634E3" w:rsidRPr="00CF6591" w:rsidRDefault="001634E3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F5AE7">
              <w:rPr>
                <w:rFonts w:eastAsia="Times New Roman" w:cs="Arial"/>
                <w:szCs w:val="18"/>
                <w:highlight w:val="yellow"/>
                <w:lang w:eastAsia="ar-SA"/>
              </w:rPr>
              <w:t>Please use correct filename also within ZIP file</w:t>
            </w:r>
          </w:p>
        </w:tc>
      </w:tr>
      <w:tr w:rsidR="001634E3" w:rsidRPr="00CF6591" w14:paraId="0C173512" w14:textId="77777777" w:rsidTr="00A83BEA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CBADD" w14:textId="77777777" w:rsidR="001634E3" w:rsidRPr="00A75C05" w:rsidRDefault="001634E3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97DC4" w14:textId="77777777" w:rsidR="001634E3" w:rsidRPr="001634E3" w:rsidRDefault="00013336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6" w:history="1">
              <w:r w:rsidR="001634E3" w:rsidRPr="00C34C14">
                <w:rPr>
                  <w:rFonts w:eastAsia="Times New Roman" w:cs="Arial"/>
                  <w:szCs w:val="18"/>
                  <w:lang w:eastAsia="ar-SA"/>
                </w:rPr>
                <w:t>S1-182080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A74A3" w14:textId="77777777" w:rsidR="001634E3" w:rsidRPr="00CF6591" w:rsidRDefault="001634E3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34C14">
              <w:rPr>
                <w:rFonts w:eastAsia="Times New Roman" w:cs="Arial"/>
                <w:szCs w:val="18"/>
                <w:lang w:eastAsia="ar-SA"/>
              </w:rPr>
              <w:t xml:space="preserve">EBU, </w:t>
            </w:r>
            <w:proofErr w:type="spellStart"/>
            <w:r w:rsidRPr="00C34C14">
              <w:rPr>
                <w:rFonts w:eastAsia="Times New Roman" w:cs="Arial"/>
                <w:szCs w:val="18"/>
                <w:lang w:eastAsia="ar-SA"/>
              </w:rPr>
              <w:t>BMWi</w:t>
            </w:r>
            <w:proofErr w:type="spellEnd"/>
            <w:r w:rsidRPr="00C34C14">
              <w:rPr>
                <w:rFonts w:eastAsia="Times New Roman" w:cs="Arial"/>
                <w:szCs w:val="18"/>
                <w:lang w:eastAsia="ar-SA"/>
              </w:rPr>
              <w:t>, Sennheiser Electronic GmbH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9600A" w14:textId="77777777" w:rsidR="001634E3" w:rsidRPr="00CF6591" w:rsidRDefault="001634E3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34C14">
              <w:rPr>
                <w:rFonts w:eastAsia="Times New Roman" w:cs="Arial"/>
                <w:szCs w:val="18"/>
                <w:lang w:eastAsia="ar-SA"/>
              </w:rPr>
              <w:t>Scope of TR22.827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63CC5" w14:textId="77777777" w:rsidR="001634E3" w:rsidRPr="00CF6591" w:rsidRDefault="001634E3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622F1" w14:textId="77777777" w:rsidR="001634E3" w:rsidRPr="00CF6591" w:rsidRDefault="001634E3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1634E3" w:rsidRPr="00CF6591" w14:paraId="7F2D3390" w14:textId="77777777" w:rsidTr="00A83BEA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5BABE3" w14:textId="77777777" w:rsidR="001634E3" w:rsidRPr="00A83BEA" w:rsidRDefault="001634E3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83B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DE04B6" w14:textId="77777777" w:rsidR="001634E3" w:rsidRPr="00A83BEA" w:rsidRDefault="00013336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7" w:history="1">
              <w:r w:rsidR="001634E3" w:rsidRPr="00A83BEA">
                <w:rPr>
                  <w:rFonts w:eastAsia="Times New Roman" w:cs="Arial"/>
                  <w:szCs w:val="18"/>
                  <w:lang w:eastAsia="ar-SA"/>
                </w:rPr>
                <w:t>S1-182183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67A258" w14:textId="77777777" w:rsidR="001634E3" w:rsidRPr="00A83BEA" w:rsidRDefault="001634E3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3BEA">
              <w:rPr>
                <w:rFonts w:eastAsia="Times New Roman" w:cs="Arial"/>
                <w:szCs w:val="18"/>
                <w:lang w:eastAsia="ar-SA"/>
              </w:rPr>
              <w:t>Sennheiser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CBD6D9" w14:textId="77777777" w:rsidR="001634E3" w:rsidRPr="00A83BEA" w:rsidRDefault="001634E3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3BEA">
              <w:rPr>
                <w:rFonts w:eastAsia="Times New Roman" w:cs="Arial"/>
                <w:szCs w:val="18"/>
                <w:lang w:eastAsia="ar-SA"/>
              </w:rPr>
              <w:t>Audio streaming in professional live performances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FE043E" w14:textId="5A3D46C3" w:rsidR="001634E3" w:rsidRPr="00A83BEA" w:rsidRDefault="00A83BEA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3BEA">
              <w:rPr>
                <w:rFonts w:eastAsia="Times New Roman" w:cs="Arial"/>
                <w:szCs w:val="18"/>
                <w:lang w:eastAsia="ar-SA"/>
              </w:rPr>
              <w:t>Revised to S1-182634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F5AE51" w14:textId="77777777" w:rsidR="001634E3" w:rsidRPr="00A83BEA" w:rsidRDefault="001634E3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A83BEA" w:rsidRPr="00CF6591" w14:paraId="38EAB5C9" w14:textId="77777777" w:rsidTr="00C7475D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92CE0" w14:textId="014F49F8" w:rsidR="00A83BEA" w:rsidRPr="00A83BEA" w:rsidRDefault="00A83BEA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83B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B5902" w14:textId="4764CE68" w:rsidR="00A83BEA" w:rsidRPr="00A83BEA" w:rsidRDefault="00A83BEA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8" w:history="1">
              <w:r w:rsidRPr="00A83BE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S1-182634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29527" w14:textId="5B2479E1" w:rsidR="00A83BEA" w:rsidRPr="00A83BEA" w:rsidRDefault="00A83BEA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3BEA">
              <w:rPr>
                <w:rFonts w:eastAsia="Times New Roman" w:cs="Arial"/>
                <w:szCs w:val="18"/>
                <w:lang w:eastAsia="ar-SA"/>
              </w:rPr>
              <w:t>Sennheiser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0DF4C" w14:textId="21649FAE" w:rsidR="00A83BEA" w:rsidRPr="00A83BEA" w:rsidRDefault="00A83BEA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3BEA">
              <w:rPr>
                <w:rFonts w:eastAsia="Times New Roman" w:cs="Arial"/>
                <w:szCs w:val="18"/>
                <w:lang w:eastAsia="ar-SA"/>
              </w:rPr>
              <w:t>Audio streaming in professional live performances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33044" w14:textId="77777777" w:rsidR="00A83BEA" w:rsidRPr="00A83BEA" w:rsidRDefault="00A83BEA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F6962" w14:textId="1F4CAA0D" w:rsidR="00A83BEA" w:rsidRPr="00A83BEA" w:rsidRDefault="00A83BEA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3BEA">
              <w:rPr>
                <w:rFonts w:eastAsia="Times New Roman" w:cs="Arial"/>
                <w:szCs w:val="18"/>
                <w:lang w:eastAsia="ar-SA"/>
              </w:rPr>
              <w:t>Revision of S1-182183.</w:t>
            </w:r>
          </w:p>
        </w:tc>
      </w:tr>
      <w:tr w:rsidR="001634E3" w:rsidRPr="00CF6591" w14:paraId="7E82977C" w14:textId="77777777" w:rsidTr="00C7475D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2008DD" w14:textId="77777777" w:rsidR="001634E3" w:rsidRPr="00C7475D" w:rsidRDefault="001634E3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7475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00A8FA" w14:textId="77777777" w:rsidR="001634E3" w:rsidRPr="00C7475D" w:rsidRDefault="00013336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9" w:history="1">
              <w:r w:rsidR="001634E3" w:rsidRPr="00C7475D">
                <w:rPr>
                  <w:rFonts w:eastAsia="Times New Roman" w:cs="Arial"/>
                  <w:szCs w:val="18"/>
                  <w:lang w:eastAsia="ar-SA"/>
                </w:rPr>
                <w:t>S1-182184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5F5C7C" w14:textId="77777777" w:rsidR="001634E3" w:rsidRPr="00C7475D" w:rsidRDefault="001634E3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475D">
              <w:rPr>
                <w:rFonts w:eastAsia="Times New Roman" w:cs="Arial"/>
                <w:szCs w:val="18"/>
                <w:lang w:eastAsia="ar-SA"/>
              </w:rPr>
              <w:t>Sennheiser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6BB67A" w14:textId="77777777" w:rsidR="001634E3" w:rsidRPr="00C7475D" w:rsidRDefault="001634E3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475D">
              <w:rPr>
                <w:rFonts w:eastAsia="Times New Roman" w:cs="Arial"/>
                <w:szCs w:val="18"/>
                <w:lang w:eastAsia="ar-SA"/>
              </w:rPr>
              <w:t>On-Site Live Audio Presentation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4406FE" w14:textId="07422A1F" w:rsidR="001634E3" w:rsidRPr="00C7475D" w:rsidRDefault="00C7475D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475D">
              <w:rPr>
                <w:rFonts w:eastAsia="Times New Roman" w:cs="Arial"/>
                <w:szCs w:val="18"/>
                <w:lang w:eastAsia="ar-SA"/>
              </w:rPr>
              <w:t>Revised to S1-182635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CCF93F" w14:textId="77777777" w:rsidR="001634E3" w:rsidRPr="00C7475D" w:rsidRDefault="001634E3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7475D" w:rsidRPr="00CF6591" w14:paraId="03DFF38C" w14:textId="77777777" w:rsidTr="00C7475D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C52AA" w14:textId="46E40AF3" w:rsidR="00C7475D" w:rsidRPr="00C7475D" w:rsidRDefault="00C7475D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7475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C3CFD" w14:textId="61139265" w:rsidR="00C7475D" w:rsidRPr="00C7475D" w:rsidRDefault="00C7475D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0" w:history="1">
              <w:r w:rsidRPr="00C7475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S1-182635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CB210" w14:textId="21DFF304" w:rsidR="00C7475D" w:rsidRPr="00C7475D" w:rsidRDefault="00C7475D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475D">
              <w:rPr>
                <w:rFonts w:eastAsia="Times New Roman" w:cs="Arial"/>
                <w:szCs w:val="18"/>
                <w:lang w:eastAsia="ar-SA"/>
              </w:rPr>
              <w:t>Sennheiser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80F45" w14:textId="277A9A00" w:rsidR="00C7475D" w:rsidRPr="00C7475D" w:rsidRDefault="00C7475D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475D">
              <w:rPr>
                <w:rFonts w:eastAsia="Times New Roman" w:cs="Arial"/>
                <w:szCs w:val="18"/>
                <w:lang w:eastAsia="ar-SA"/>
              </w:rPr>
              <w:t>On-Site Live Audio Presentation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E7C7D" w14:textId="77777777" w:rsidR="00C7475D" w:rsidRPr="00C7475D" w:rsidRDefault="00C7475D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AD0FB" w14:textId="418EE47A" w:rsidR="00C7475D" w:rsidRPr="00C7475D" w:rsidRDefault="00C7475D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475D">
              <w:rPr>
                <w:rFonts w:eastAsia="Times New Roman" w:cs="Arial"/>
                <w:szCs w:val="18"/>
                <w:lang w:eastAsia="ar-SA"/>
              </w:rPr>
              <w:t>Revision of S1-182184.</w:t>
            </w:r>
          </w:p>
        </w:tc>
      </w:tr>
      <w:tr w:rsidR="001634E3" w:rsidRPr="00CF6591" w14:paraId="15F9AC3C" w14:textId="77777777" w:rsidTr="00C7475D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FA79B0" w14:textId="77777777" w:rsidR="001634E3" w:rsidRPr="00C7475D" w:rsidRDefault="001634E3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7475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1B48B5" w14:textId="77777777" w:rsidR="001634E3" w:rsidRPr="00C7475D" w:rsidRDefault="00013336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1" w:history="1">
              <w:r w:rsidR="001634E3" w:rsidRPr="00C7475D">
                <w:rPr>
                  <w:rFonts w:eastAsia="Times New Roman" w:cs="Arial"/>
                  <w:szCs w:val="18"/>
                  <w:lang w:eastAsia="ar-SA"/>
                </w:rPr>
                <w:t>S1-182188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C0ED4B" w14:textId="77777777" w:rsidR="001634E3" w:rsidRPr="00C7475D" w:rsidRDefault="001634E3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475D">
              <w:rPr>
                <w:rFonts w:eastAsia="Times New Roman" w:cs="Arial"/>
                <w:szCs w:val="18"/>
                <w:lang w:eastAsia="ar-SA"/>
              </w:rPr>
              <w:t>Sennheiser electronic GmbH &amp; Co KG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5C3029" w14:textId="77777777" w:rsidR="001634E3" w:rsidRPr="00C7475D" w:rsidRDefault="001634E3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475D">
              <w:rPr>
                <w:rFonts w:eastAsia="Times New Roman" w:cs="Arial"/>
                <w:szCs w:val="18"/>
                <w:lang w:eastAsia="ar-SA"/>
              </w:rPr>
              <w:t>Definitions for TR 22.287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B06D89" w14:textId="3584F973" w:rsidR="001634E3" w:rsidRPr="00C7475D" w:rsidRDefault="00C7475D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475D">
              <w:rPr>
                <w:rFonts w:eastAsia="Times New Roman" w:cs="Arial"/>
                <w:szCs w:val="18"/>
                <w:lang w:eastAsia="ar-SA"/>
              </w:rPr>
              <w:t>Revised to S1-182636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66F609" w14:textId="77777777" w:rsidR="001634E3" w:rsidRPr="00C7475D" w:rsidRDefault="001634E3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7475D" w:rsidRPr="00CF6591" w14:paraId="493E38F3" w14:textId="77777777" w:rsidTr="00C7475D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6961A" w14:textId="4C63C65F" w:rsidR="00C7475D" w:rsidRPr="00C7475D" w:rsidRDefault="00C7475D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7475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94500" w14:textId="4BA67859" w:rsidR="00C7475D" w:rsidRPr="00C7475D" w:rsidRDefault="00C7475D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2" w:history="1">
              <w:r w:rsidRPr="00C7475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S1-182636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8FDDE" w14:textId="067D2E59" w:rsidR="00C7475D" w:rsidRPr="00C7475D" w:rsidRDefault="00C7475D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475D">
              <w:rPr>
                <w:rFonts w:eastAsia="Times New Roman" w:cs="Arial"/>
                <w:szCs w:val="18"/>
                <w:lang w:eastAsia="ar-SA"/>
              </w:rPr>
              <w:t>Sennheiser electronic GmbH &amp; Co KG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02AEF" w14:textId="0B67C668" w:rsidR="00C7475D" w:rsidRPr="00C7475D" w:rsidRDefault="00C7475D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475D">
              <w:rPr>
                <w:rFonts w:eastAsia="Times New Roman" w:cs="Arial"/>
                <w:szCs w:val="18"/>
                <w:lang w:eastAsia="ar-SA"/>
              </w:rPr>
              <w:t>Definitions for TR 22.287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BBAE9" w14:textId="77777777" w:rsidR="00C7475D" w:rsidRPr="00C7475D" w:rsidRDefault="00C7475D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E5D4D" w14:textId="731BA45B" w:rsidR="00C7475D" w:rsidRPr="00C7475D" w:rsidRDefault="00C7475D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475D">
              <w:rPr>
                <w:rFonts w:eastAsia="Times New Roman" w:cs="Arial"/>
                <w:szCs w:val="18"/>
                <w:lang w:eastAsia="ar-SA"/>
              </w:rPr>
              <w:t>Revision of S1-182188.</w:t>
            </w:r>
            <w:bookmarkStart w:id="3" w:name="_GoBack"/>
            <w:bookmarkEnd w:id="3"/>
          </w:p>
        </w:tc>
      </w:tr>
      <w:tr w:rsidR="00F14622" w:rsidRPr="00B81C05" w14:paraId="1661C427" w14:textId="77777777" w:rsidTr="0045348A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top w:val="nil"/>
              <w:bottom w:val="single" w:sz="4" w:space="0" w:color="auto"/>
            </w:tcBorders>
            <w:shd w:val="clear" w:color="auto" w:fill="F2F2F2"/>
          </w:tcPr>
          <w:p w14:paraId="2651421B" w14:textId="77777777" w:rsidR="00F14622" w:rsidRPr="00B81C05" w:rsidRDefault="00F14622" w:rsidP="00F14622">
            <w:pPr>
              <w:pStyle w:val="Heading3"/>
            </w:pPr>
            <w:r>
              <w:t>FS_AVPROD output</w:t>
            </w:r>
          </w:p>
        </w:tc>
      </w:tr>
      <w:tr w:rsidR="00F14622" w:rsidRPr="00A75C05" w14:paraId="3182D93F" w14:textId="77777777" w:rsidTr="0045348A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EC471" w14:textId="77777777" w:rsidR="00F14622" w:rsidRPr="00156AC9" w:rsidRDefault="00F14622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C9"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2E656" w14:textId="77777777" w:rsidR="00F14622" w:rsidRPr="00013C31" w:rsidRDefault="00013336" w:rsidP="00F14622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highlight w:val="red"/>
                <w:lang w:eastAsia="ar-SA"/>
              </w:rPr>
            </w:pPr>
            <w:hyperlink r:id="rId33" w:history="1">
              <w:r w:rsidR="00F14622" w:rsidRPr="00197B46">
                <w:rPr>
                  <w:rStyle w:val="Hyperlink"/>
                  <w:rFonts w:cs="Arial"/>
                </w:rPr>
                <w:t>S1-182</w:t>
              </w:r>
              <w:r w:rsidR="00197B46">
                <w:rPr>
                  <w:rStyle w:val="Hyperlink"/>
                  <w:rFonts w:cs="Arial"/>
                </w:rPr>
                <w:t>357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B4F6E" w14:textId="77777777" w:rsidR="00F14622" w:rsidRPr="00156AC9" w:rsidRDefault="00F14622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C9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EBU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2EECD" w14:textId="77777777" w:rsidR="00F14622" w:rsidRPr="00156AC9" w:rsidRDefault="00F14622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TS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22.</w:t>
            </w:r>
            <w:r>
              <w:rPr>
                <w:rFonts w:eastAsia="Times New Roman" w:cs="Arial"/>
                <w:szCs w:val="18"/>
                <w:lang w:eastAsia="ar-SA"/>
              </w:rPr>
              <w:t>827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v</w:t>
            </w:r>
            <w:r>
              <w:rPr>
                <w:rFonts w:eastAsia="Times New Roman" w:cs="Arial"/>
                <w:szCs w:val="18"/>
                <w:lang w:eastAsia="ar-SA"/>
              </w:rPr>
              <w:t>0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.</w:t>
            </w:r>
            <w:r>
              <w:rPr>
                <w:rFonts w:eastAsia="Times New Roman" w:cs="Arial"/>
                <w:szCs w:val="18"/>
                <w:lang w:eastAsia="ar-SA"/>
              </w:rPr>
              <w:t>1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.0 to include agreements at this meeting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FFF05" w14:textId="77777777" w:rsidR="00F14622" w:rsidRPr="00156AC9" w:rsidRDefault="00F14622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746C5" w14:textId="77777777" w:rsidR="00F14622" w:rsidRPr="00156AC9" w:rsidRDefault="00F14622" w:rsidP="00F1462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82BD5" w:rsidRPr="00B04844" w14:paraId="1F3AF642" w14:textId="77777777" w:rsidTr="0045348A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bottom w:val="nil"/>
            </w:tcBorders>
            <w:shd w:val="clear" w:color="auto" w:fill="F2F2F2"/>
          </w:tcPr>
          <w:p w14:paraId="03D50C06" w14:textId="77777777" w:rsidR="00E82BD5" w:rsidRPr="009504CA" w:rsidRDefault="00E82BD5" w:rsidP="00E82BD5">
            <w:pPr>
              <w:pStyle w:val="Heading2"/>
              <w:rPr>
                <w:lang w:val="en-US"/>
              </w:rPr>
            </w:pPr>
            <w:r w:rsidRPr="009504CA">
              <w:t>FS_</w:t>
            </w:r>
            <w:r>
              <w:t xml:space="preserve">NCIS: </w:t>
            </w:r>
            <w:r>
              <w:rPr>
                <w:lang w:val="it-IT"/>
              </w:rPr>
              <w:t>Study on Network Controlled Interactive Service in 5GS</w:t>
            </w:r>
            <w:r w:rsidRPr="007205A7">
              <w:rPr>
                <w:lang w:val="it-IT"/>
              </w:rPr>
              <w:t xml:space="preserve"> </w:t>
            </w:r>
            <w:r>
              <w:t>[</w:t>
            </w:r>
            <w:r>
              <w:rPr>
                <w:bCs/>
              </w:rPr>
              <w:t>SP-180341</w:t>
            </w:r>
            <w:r w:rsidRPr="009504CA">
              <w:rPr>
                <w:bCs/>
              </w:rPr>
              <w:t>]</w:t>
            </w:r>
          </w:p>
        </w:tc>
      </w:tr>
      <w:tr w:rsidR="00E82BD5" w:rsidRPr="00B04844" w14:paraId="791E66C1" w14:textId="77777777" w:rsidTr="0045348A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3405FEAB" w14:textId="77777777" w:rsidR="00E82BD5" w:rsidRPr="004067FF" w:rsidRDefault="00E82BD5" w:rsidP="00E82BD5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6507C4E7" w14:textId="77777777" w:rsidR="00E82BD5" w:rsidRPr="00411066" w:rsidRDefault="00E82BD5" w:rsidP="00E82BD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version: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TR 22.842v0.0.0</w:t>
            </w:r>
          </w:p>
          <w:p w14:paraId="7619C980" w14:textId="77777777" w:rsidR="00E82BD5" w:rsidRPr="00411066" w:rsidRDefault="00E82BD5" w:rsidP="00E82BD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411066">
              <w:rPr>
                <w:rFonts w:eastAsia="Arial Unicode MS" w:cs="Arial"/>
                <w:szCs w:val="18"/>
                <w:lang w:val="fr-FR" w:eastAsia="ar-SA"/>
              </w:rPr>
              <w:t>date:</w:t>
            </w:r>
            <w:proofErr w:type="gram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SA#80 (02/2019)</w:t>
            </w:r>
          </w:p>
          <w:p w14:paraId="56542FCE" w14:textId="77777777" w:rsidR="00E82BD5" w:rsidRDefault="00E82BD5" w:rsidP="00E82BD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14:paraId="76BAD8DC" w14:textId="77777777" w:rsidR="00E82BD5" w:rsidRPr="005767CB" w:rsidRDefault="00E82BD5" w:rsidP="00E82BD5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</w:p>
        </w:tc>
      </w:tr>
      <w:tr w:rsidR="00483ED7" w:rsidRPr="00CF6591" w14:paraId="75F193DB" w14:textId="77777777" w:rsidTr="0045348A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8FD9D" w14:textId="77777777" w:rsidR="00483ED7" w:rsidRPr="00A75C05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6417B" w14:textId="77777777" w:rsidR="00483ED7" w:rsidRPr="00A51F2E" w:rsidRDefault="00013336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4" w:history="1">
              <w:r w:rsidR="00483ED7" w:rsidRPr="00483ED7">
                <w:rPr>
                  <w:rFonts w:eastAsia="Times New Roman" w:cs="Arial"/>
                  <w:szCs w:val="18"/>
                  <w:lang w:eastAsia="ar-SA"/>
                </w:rPr>
                <w:t>S1-182117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AF689" w14:textId="77777777" w:rsidR="00483ED7" w:rsidRPr="00483ED7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83ED7">
              <w:rPr>
                <w:rFonts w:eastAsia="Times New Roman" w:cs="Arial"/>
                <w:szCs w:val="18"/>
                <w:lang w:eastAsia="ar-SA"/>
              </w:rPr>
              <w:t>Tencent</w:t>
            </w:r>
            <w:r w:rsidRPr="00483ED7">
              <w:rPr>
                <w:rFonts w:eastAsia="Times New Roman" w:cs="Arial" w:hint="eastAsia"/>
                <w:szCs w:val="18"/>
                <w:lang w:eastAsia="ar-SA"/>
              </w:rPr>
              <w:t>, China Mobile, China Telecom</w:t>
            </w:r>
            <w:r w:rsidRPr="00483ED7">
              <w:rPr>
                <w:rFonts w:eastAsia="Times New Roman" w:cs="Arial"/>
                <w:szCs w:val="18"/>
                <w:lang w:eastAsia="ar-SA"/>
              </w:rPr>
              <w:t xml:space="preserve">, </w:t>
            </w:r>
            <w:r w:rsidRPr="00483ED7">
              <w:rPr>
                <w:rFonts w:eastAsia="Times New Roman" w:cs="Arial" w:hint="eastAsia"/>
                <w:szCs w:val="18"/>
                <w:lang w:eastAsia="ar-SA"/>
              </w:rPr>
              <w:t>China</w:t>
            </w:r>
            <w:r w:rsidRPr="00483ED7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 w:rsidRPr="00483ED7">
              <w:rPr>
                <w:rFonts w:eastAsia="Times New Roman" w:cs="Arial" w:hint="eastAsia"/>
                <w:szCs w:val="18"/>
                <w:lang w:eastAsia="ar-SA"/>
              </w:rPr>
              <w:t>Unicom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099FF" w14:textId="77777777" w:rsidR="00483ED7" w:rsidRPr="00483ED7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83ED7">
              <w:rPr>
                <w:rFonts w:eastAsia="Times New Roman" w:cs="Arial"/>
                <w:szCs w:val="18"/>
                <w:lang w:eastAsia="ar-SA"/>
              </w:rPr>
              <w:t xml:space="preserve">Discussion on Use Case for Interactive </w:t>
            </w:r>
            <w:r w:rsidRPr="00483ED7">
              <w:rPr>
                <w:rFonts w:eastAsia="Times New Roman" w:cs="Arial" w:hint="eastAsia"/>
                <w:szCs w:val="18"/>
                <w:lang w:eastAsia="ar-SA"/>
              </w:rPr>
              <w:t>Service, Cloud Rendering for Games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09643" w14:textId="77777777" w:rsidR="00483ED7" w:rsidRPr="00CF6591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1853E" w14:textId="77777777" w:rsidR="00483ED7" w:rsidRPr="00CF6591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483ED7" w:rsidRPr="00CF6591" w14:paraId="203899D9" w14:textId="77777777" w:rsidTr="0045348A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22DF8" w14:textId="77777777" w:rsidR="00483ED7" w:rsidRPr="00A75C05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A7535" w14:textId="77777777" w:rsidR="00483ED7" w:rsidRPr="00A51F2E" w:rsidRDefault="00013336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5" w:history="1">
              <w:r w:rsidR="00483ED7" w:rsidRPr="00483ED7">
                <w:rPr>
                  <w:rFonts w:eastAsia="Times New Roman" w:cs="Arial"/>
                  <w:szCs w:val="18"/>
                  <w:lang w:eastAsia="ar-SA"/>
                </w:rPr>
                <w:t>S1-182124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F6497" w14:textId="77777777" w:rsidR="00483ED7" w:rsidRPr="00CF6591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OPPO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2FC1A" w14:textId="77777777" w:rsidR="00483ED7" w:rsidRPr="00CF6591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83ED7">
              <w:rPr>
                <w:rFonts w:eastAsia="Times New Roman" w:cs="Arial" w:hint="eastAsia"/>
                <w:szCs w:val="18"/>
                <w:lang w:eastAsia="ar-SA"/>
              </w:rPr>
              <w:t>TR 22.842 Skeleton for NCIS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E4609" w14:textId="77777777" w:rsidR="00483ED7" w:rsidRPr="00CF6591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1CA3F" w14:textId="77777777" w:rsidR="00483ED7" w:rsidRPr="00CF6591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483ED7" w:rsidRPr="00CF6591" w14:paraId="3F75860B" w14:textId="77777777" w:rsidTr="0045348A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2CDD5" w14:textId="77777777" w:rsidR="00483ED7" w:rsidRPr="00A75C05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F4077" w14:textId="77777777" w:rsidR="00483ED7" w:rsidRPr="00A51F2E" w:rsidRDefault="00013336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6" w:history="1">
              <w:r w:rsidR="00483ED7" w:rsidRPr="00483ED7">
                <w:rPr>
                  <w:rFonts w:eastAsia="Times New Roman" w:cs="Arial"/>
                  <w:szCs w:val="18"/>
                  <w:lang w:eastAsia="ar-SA"/>
                </w:rPr>
                <w:t>S1-182125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8F824" w14:textId="77777777" w:rsidR="00483ED7" w:rsidRPr="00CF6591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OPPO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42791" w14:textId="77777777" w:rsidR="00483ED7" w:rsidRPr="00CF6591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83ED7">
              <w:rPr>
                <w:rFonts w:eastAsia="Times New Roman" w:cs="Arial" w:hint="eastAsia"/>
                <w:szCs w:val="18"/>
                <w:lang w:eastAsia="ar-SA"/>
              </w:rPr>
              <w:t xml:space="preserve">NCIS use case </w:t>
            </w:r>
            <w:r w:rsidRPr="00483ED7">
              <w:rPr>
                <w:rFonts w:eastAsia="Times New Roman" w:cs="Arial"/>
                <w:szCs w:val="18"/>
                <w:lang w:eastAsia="ar-SA"/>
              </w:rPr>
              <w:t>–</w:t>
            </w:r>
            <w:r w:rsidRPr="00483ED7">
              <w:rPr>
                <w:rFonts w:eastAsia="Times New Roman" w:cs="Arial" w:hint="eastAsia"/>
                <w:szCs w:val="18"/>
                <w:lang w:eastAsia="ar-SA"/>
              </w:rPr>
              <w:t xml:space="preserve"> Absolute high but relative low speed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E98C7" w14:textId="77777777" w:rsidR="00483ED7" w:rsidRPr="00CF6591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7DF7D" w14:textId="77777777" w:rsidR="00483ED7" w:rsidRPr="00CF6591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483ED7" w:rsidRPr="00CF6591" w14:paraId="78B0467D" w14:textId="77777777" w:rsidTr="0045348A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4205A" w14:textId="77777777" w:rsidR="00483ED7" w:rsidRPr="00A75C05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9D3B2" w14:textId="77777777" w:rsidR="00483ED7" w:rsidRPr="00A51F2E" w:rsidRDefault="00013336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7" w:history="1">
              <w:r w:rsidR="00483ED7" w:rsidRPr="00483ED7">
                <w:rPr>
                  <w:rFonts w:eastAsia="Times New Roman" w:cs="Arial"/>
                  <w:szCs w:val="18"/>
                  <w:lang w:eastAsia="ar-SA"/>
                </w:rPr>
                <w:t>S1-182126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B1394" w14:textId="77777777" w:rsidR="00483ED7" w:rsidRPr="00CF6591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OPPO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AEC49" w14:textId="77777777" w:rsidR="00483ED7" w:rsidRPr="00CF6591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83ED7">
              <w:rPr>
                <w:rFonts w:eastAsia="Times New Roman" w:cs="Arial" w:hint="eastAsia"/>
                <w:szCs w:val="18"/>
                <w:lang w:eastAsia="ar-SA"/>
              </w:rPr>
              <w:t xml:space="preserve">NCIS use case </w:t>
            </w:r>
            <w:r w:rsidRPr="00483ED7">
              <w:rPr>
                <w:rFonts w:eastAsia="Times New Roman" w:cs="Arial"/>
                <w:szCs w:val="18"/>
                <w:lang w:eastAsia="ar-SA"/>
              </w:rPr>
              <w:t>–</w:t>
            </w:r>
            <w:r w:rsidRPr="00483ED7">
              <w:rPr>
                <w:rFonts w:eastAsia="Times New Roman" w:cs="Arial" w:hint="eastAsia"/>
                <w:szCs w:val="18"/>
                <w:lang w:eastAsia="ar-SA"/>
              </w:rPr>
              <w:t xml:space="preserve"> Interactive Service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765FC" w14:textId="77777777" w:rsidR="00483ED7" w:rsidRPr="00CF6591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080F7" w14:textId="77777777" w:rsidR="00483ED7" w:rsidRPr="00CF6591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483ED7" w:rsidRPr="00CF6591" w14:paraId="087ECBC6" w14:textId="77777777" w:rsidTr="0045348A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D238C" w14:textId="77777777" w:rsidR="00483ED7" w:rsidRPr="00A75C05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96855" w14:textId="77777777" w:rsidR="00483ED7" w:rsidRPr="00A51F2E" w:rsidRDefault="00013336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8" w:history="1">
              <w:r w:rsidR="00483ED7" w:rsidRPr="00483ED7">
                <w:rPr>
                  <w:rFonts w:eastAsia="Times New Roman" w:cs="Arial"/>
                  <w:szCs w:val="18"/>
                  <w:lang w:eastAsia="ar-SA"/>
                </w:rPr>
                <w:t>S1-182127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460BD" w14:textId="77777777" w:rsidR="00483ED7" w:rsidRPr="00CF6591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OPPO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02706" w14:textId="77777777" w:rsidR="00483ED7" w:rsidRPr="00CF6591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83ED7">
              <w:rPr>
                <w:rFonts w:eastAsia="Times New Roman" w:cs="Arial" w:hint="eastAsia"/>
                <w:szCs w:val="18"/>
                <w:lang w:eastAsia="ar-SA"/>
              </w:rPr>
              <w:t xml:space="preserve">NCIS use case </w:t>
            </w:r>
            <w:r w:rsidRPr="00483ED7">
              <w:rPr>
                <w:rFonts w:eastAsia="Times New Roman" w:cs="Arial"/>
                <w:szCs w:val="18"/>
                <w:lang w:eastAsia="ar-SA"/>
              </w:rPr>
              <w:t>–Multiple PLMN users joining the same group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5EE77" w14:textId="77777777" w:rsidR="00483ED7" w:rsidRPr="00CF6591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A2A8A" w14:textId="77777777" w:rsidR="00483ED7" w:rsidRPr="00CF6591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483ED7" w:rsidRPr="00CF6591" w14:paraId="2F6A41D8" w14:textId="77777777" w:rsidTr="0045348A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C2407" w14:textId="77777777" w:rsidR="00483ED7" w:rsidRPr="00A75C05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EE3C2" w14:textId="77777777" w:rsidR="00483ED7" w:rsidRPr="00A51F2E" w:rsidRDefault="00013336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9" w:history="1">
              <w:r w:rsidR="00483ED7" w:rsidRPr="00483ED7">
                <w:rPr>
                  <w:rFonts w:eastAsia="Times New Roman" w:cs="Arial"/>
                  <w:szCs w:val="18"/>
                  <w:lang w:eastAsia="ar-SA"/>
                </w:rPr>
                <w:t>S1-182128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43A55" w14:textId="77777777" w:rsidR="00483ED7" w:rsidRPr="00CF6591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OPPO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E92D7" w14:textId="77777777" w:rsidR="00483ED7" w:rsidRPr="00CF6591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83ED7">
              <w:rPr>
                <w:rFonts w:eastAsia="Times New Roman" w:cs="Arial" w:hint="eastAsia"/>
                <w:szCs w:val="18"/>
                <w:lang w:eastAsia="ar-SA"/>
              </w:rPr>
              <w:t>Interactive Service in Proximity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41DC8" w14:textId="77777777" w:rsidR="00483ED7" w:rsidRPr="00CF6591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73A73" w14:textId="77777777" w:rsidR="00483ED7" w:rsidRPr="00CF6591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483ED7" w:rsidRPr="00CF6591" w14:paraId="3C4D9A74" w14:textId="77777777" w:rsidTr="0045348A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CBCCF" w14:textId="77777777" w:rsidR="00483ED7" w:rsidRPr="00A75C05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413A9" w14:textId="77777777" w:rsidR="00483ED7" w:rsidRPr="00A51F2E" w:rsidRDefault="00013336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0" w:history="1">
              <w:r w:rsidR="00483ED7" w:rsidRPr="00483ED7">
                <w:rPr>
                  <w:rFonts w:eastAsia="Times New Roman" w:cs="Arial"/>
                  <w:szCs w:val="18"/>
                  <w:lang w:eastAsia="ar-SA"/>
                </w:rPr>
                <w:t>S1-182129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318A8" w14:textId="77777777" w:rsidR="00483ED7" w:rsidRPr="00CF6591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OPPO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5ABD7" w14:textId="77777777" w:rsidR="00483ED7" w:rsidRPr="00CF6591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83ED7">
              <w:rPr>
                <w:rFonts w:eastAsia="Times New Roman" w:cs="Arial" w:hint="eastAsia"/>
                <w:szCs w:val="18"/>
                <w:lang w:eastAsia="ar-SA"/>
              </w:rPr>
              <w:t xml:space="preserve">Interactive Service </w:t>
            </w:r>
            <w:r w:rsidRPr="00483ED7">
              <w:rPr>
                <w:rFonts w:eastAsia="Times New Roman" w:cs="Arial"/>
                <w:szCs w:val="18"/>
                <w:lang w:eastAsia="ar-SA"/>
              </w:rPr>
              <w:t>in non-Proximity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E2388" w14:textId="77777777" w:rsidR="00483ED7" w:rsidRPr="00CF6591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5FCBC" w14:textId="77777777" w:rsidR="00483ED7" w:rsidRPr="00CF6591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483ED7" w:rsidRPr="00CF6591" w14:paraId="77FE41F1" w14:textId="77777777" w:rsidTr="0045348A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B2C09" w14:textId="77777777" w:rsidR="00483ED7" w:rsidRPr="00A75C05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50B37" w14:textId="77777777" w:rsidR="00483ED7" w:rsidRPr="00A51F2E" w:rsidRDefault="00013336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1" w:history="1">
              <w:r w:rsidR="00483ED7" w:rsidRPr="00483ED7">
                <w:rPr>
                  <w:rFonts w:eastAsia="Times New Roman" w:cs="Arial"/>
                  <w:szCs w:val="18"/>
                  <w:lang w:eastAsia="ar-SA"/>
                </w:rPr>
                <w:t>S1-182130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C34CB" w14:textId="77777777" w:rsidR="00483ED7" w:rsidRPr="00CF6591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OPPO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2144F" w14:textId="77777777" w:rsidR="00483ED7" w:rsidRPr="00CF6591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83ED7">
              <w:rPr>
                <w:rFonts w:eastAsia="Times New Roman" w:cs="Arial" w:hint="eastAsia"/>
                <w:szCs w:val="18"/>
                <w:lang w:eastAsia="ar-SA"/>
              </w:rPr>
              <w:t xml:space="preserve">NCIS use case </w:t>
            </w:r>
            <w:r w:rsidRPr="00483ED7">
              <w:rPr>
                <w:rFonts w:eastAsia="Times New Roman" w:cs="Arial"/>
                <w:szCs w:val="18"/>
                <w:lang w:eastAsia="ar-SA"/>
              </w:rPr>
              <w:t>–</w:t>
            </w:r>
            <w:r w:rsidRPr="00483ED7">
              <w:rPr>
                <w:rFonts w:eastAsia="Times New Roman" w:cs="Arial" w:hint="eastAsia"/>
                <w:szCs w:val="18"/>
                <w:lang w:eastAsia="ar-SA"/>
              </w:rPr>
              <w:t xml:space="preserve"> </w:t>
            </w:r>
            <w:r w:rsidRPr="00483ED7">
              <w:rPr>
                <w:rFonts w:eastAsia="Times New Roman" w:cs="Arial"/>
                <w:szCs w:val="18"/>
                <w:lang w:eastAsia="ar-SA"/>
              </w:rPr>
              <w:t>User</w:t>
            </w:r>
            <w:r w:rsidRPr="00483ED7">
              <w:rPr>
                <w:rFonts w:eastAsia="Times New Roman" w:cs="Arial" w:hint="eastAsia"/>
                <w:szCs w:val="18"/>
                <w:lang w:eastAsia="ar-SA"/>
              </w:rPr>
              <w:t xml:space="preserve"> in proximity</w:t>
            </w:r>
            <w:r w:rsidRPr="00483ED7">
              <w:rPr>
                <w:rFonts w:eastAsia="Times New Roman" w:cs="Arial"/>
                <w:szCs w:val="18"/>
                <w:lang w:eastAsia="ar-SA"/>
              </w:rPr>
              <w:t xml:space="preserve"> joining or leaving a group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1D5E5" w14:textId="77777777" w:rsidR="00483ED7" w:rsidRPr="00CF6591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778B3" w14:textId="77777777" w:rsidR="00483ED7" w:rsidRPr="00CF6591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483ED7" w:rsidRPr="00CF6591" w14:paraId="623CEBAC" w14:textId="77777777" w:rsidTr="0045348A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4AF5D" w14:textId="77777777" w:rsidR="00483ED7" w:rsidRPr="00A75C05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86385" w14:textId="77777777" w:rsidR="00483ED7" w:rsidRPr="00A51F2E" w:rsidRDefault="00013336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2" w:history="1">
              <w:r w:rsidR="00483ED7" w:rsidRPr="00483ED7">
                <w:rPr>
                  <w:rFonts w:eastAsia="Times New Roman" w:cs="Arial"/>
                  <w:szCs w:val="18"/>
                  <w:lang w:eastAsia="ar-SA"/>
                </w:rPr>
                <w:t>S1-182131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EABF8" w14:textId="77777777" w:rsidR="00483ED7" w:rsidRPr="00CF6591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OPPO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85450" w14:textId="77777777" w:rsidR="00483ED7" w:rsidRPr="00CF6591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83ED7">
              <w:rPr>
                <w:rFonts w:eastAsia="Times New Roman" w:cs="Arial" w:hint="eastAsia"/>
                <w:szCs w:val="18"/>
                <w:lang w:eastAsia="ar-SA"/>
              </w:rPr>
              <w:t xml:space="preserve">NCIS use case </w:t>
            </w:r>
            <w:r w:rsidRPr="00483ED7">
              <w:rPr>
                <w:rFonts w:eastAsia="Times New Roman" w:cs="Arial"/>
                <w:szCs w:val="18"/>
                <w:lang w:eastAsia="ar-SA"/>
              </w:rPr>
              <w:t>–</w:t>
            </w:r>
            <w:r w:rsidRPr="00483ED7">
              <w:rPr>
                <w:rFonts w:eastAsia="Times New Roman" w:cs="Arial" w:hint="eastAsia"/>
                <w:szCs w:val="18"/>
                <w:lang w:eastAsia="ar-SA"/>
              </w:rPr>
              <w:t xml:space="preserve"> </w:t>
            </w:r>
            <w:r w:rsidRPr="00483ED7">
              <w:rPr>
                <w:rFonts w:eastAsia="Times New Roman" w:cs="Arial"/>
                <w:szCs w:val="18"/>
                <w:lang w:eastAsia="ar-SA"/>
              </w:rPr>
              <w:t xml:space="preserve">User </w:t>
            </w:r>
            <w:r w:rsidRPr="00483ED7">
              <w:rPr>
                <w:rFonts w:eastAsia="Times New Roman" w:cs="Arial" w:hint="eastAsia"/>
                <w:szCs w:val="18"/>
                <w:lang w:eastAsia="ar-SA"/>
              </w:rPr>
              <w:t xml:space="preserve">in non-proximity </w:t>
            </w:r>
            <w:r w:rsidRPr="00483ED7">
              <w:rPr>
                <w:rFonts w:eastAsia="Times New Roman" w:cs="Arial"/>
                <w:szCs w:val="18"/>
                <w:lang w:eastAsia="ar-SA"/>
              </w:rPr>
              <w:t>joining or leaving a group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7476C" w14:textId="77777777" w:rsidR="00483ED7" w:rsidRPr="00CF6591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BC336" w14:textId="77777777" w:rsidR="00483ED7" w:rsidRPr="00CF6591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483ED7" w:rsidRPr="00B81C05" w14:paraId="25209A39" w14:textId="77777777" w:rsidTr="0045348A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top w:val="nil"/>
              <w:bottom w:val="single" w:sz="4" w:space="0" w:color="auto"/>
            </w:tcBorders>
            <w:shd w:val="clear" w:color="auto" w:fill="F2F2F2"/>
          </w:tcPr>
          <w:p w14:paraId="562A0577" w14:textId="77777777" w:rsidR="00483ED7" w:rsidRPr="00B81C05" w:rsidRDefault="00483ED7" w:rsidP="00483ED7">
            <w:pPr>
              <w:pStyle w:val="Heading3"/>
            </w:pPr>
            <w:r>
              <w:t>FS_NCIS output</w:t>
            </w:r>
          </w:p>
        </w:tc>
      </w:tr>
      <w:tr w:rsidR="00483ED7" w:rsidRPr="00A75C05" w14:paraId="39C0A9C9" w14:textId="77777777" w:rsidTr="0045348A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93713" w14:textId="77777777" w:rsidR="00483ED7" w:rsidRPr="00156AC9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C9"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2C0D9" w14:textId="77777777" w:rsidR="00483ED7" w:rsidRPr="00013C31" w:rsidRDefault="00013336" w:rsidP="00483ED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highlight w:val="red"/>
                <w:lang w:eastAsia="ar-SA"/>
              </w:rPr>
            </w:pPr>
            <w:hyperlink r:id="rId43" w:history="1">
              <w:r w:rsidR="00483ED7" w:rsidRPr="00197B46">
                <w:rPr>
                  <w:rStyle w:val="Hyperlink"/>
                  <w:rFonts w:cs="Arial"/>
                </w:rPr>
                <w:t>S1-182</w:t>
              </w:r>
              <w:r w:rsidR="00197B46" w:rsidRPr="00197B46">
                <w:rPr>
                  <w:rStyle w:val="Hyperlink"/>
                  <w:rFonts w:cs="Arial"/>
                </w:rPr>
                <w:t>358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D22DE" w14:textId="77777777" w:rsidR="00483ED7" w:rsidRPr="00156AC9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C9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OPPO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F76EA" w14:textId="77777777" w:rsidR="00483ED7" w:rsidRPr="00156AC9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TS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22.</w:t>
            </w:r>
            <w:r>
              <w:rPr>
                <w:rFonts w:eastAsia="Times New Roman" w:cs="Arial"/>
                <w:szCs w:val="18"/>
                <w:lang w:eastAsia="ar-SA"/>
              </w:rPr>
              <w:t>842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v</w:t>
            </w:r>
            <w:r>
              <w:rPr>
                <w:rFonts w:eastAsia="Times New Roman" w:cs="Arial"/>
                <w:szCs w:val="18"/>
                <w:lang w:eastAsia="ar-SA"/>
              </w:rPr>
              <w:t>0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.</w:t>
            </w:r>
            <w:r>
              <w:rPr>
                <w:rFonts w:eastAsia="Times New Roman" w:cs="Arial"/>
                <w:szCs w:val="18"/>
                <w:lang w:eastAsia="ar-SA"/>
              </w:rPr>
              <w:t>1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.0 to include agreements at this meeting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1C7CC" w14:textId="77777777" w:rsidR="00483ED7" w:rsidRPr="00156AC9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AC050" w14:textId="77777777" w:rsidR="00483ED7" w:rsidRPr="00156AC9" w:rsidRDefault="00483ED7" w:rsidP="00483ED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F45489" w14:paraId="0E716674" w14:textId="77777777" w:rsidTr="000721A5">
        <w:trPr>
          <w:trHeight w:val="141"/>
        </w:trPr>
        <w:tc>
          <w:tcPr>
            <w:tcW w:w="14612" w:type="dxa"/>
            <w:gridSpan w:val="12"/>
            <w:shd w:val="clear" w:color="auto" w:fill="F2F2F2"/>
          </w:tcPr>
          <w:p w14:paraId="50920FB5" w14:textId="77777777" w:rsidR="000721A5" w:rsidRPr="00F45489" w:rsidRDefault="000721A5" w:rsidP="00013336">
            <w:pPr>
              <w:pStyle w:val="Heading1"/>
              <w:numPr>
                <w:ilvl w:val="0"/>
                <w:numId w:val="48"/>
              </w:numPr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for allocation during drafting session (admin purposes only)</w:t>
            </w:r>
          </w:p>
        </w:tc>
      </w:tr>
      <w:tr w:rsidR="000721A5" w:rsidRPr="005D041D" w14:paraId="22BB9A2F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41F7F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91D30" w14:textId="77777777" w:rsidR="000721A5" w:rsidRPr="00E932B8" w:rsidRDefault="000721A5" w:rsidP="00013336">
            <w:pPr>
              <w:snapToGrid w:val="0"/>
              <w:spacing w:after="0" w:line="240" w:lineRule="auto"/>
              <w:rPr>
                <w:rStyle w:val="Hyperlink"/>
                <w:color w:val="1F497D"/>
                <w:u w:val="none"/>
              </w:rPr>
            </w:pPr>
            <w:r>
              <w:rPr>
                <w:color w:val="1F497D"/>
              </w:rPr>
              <w:t>S1-181400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169F1" w14:textId="3810E007" w:rsidR="000721A5" w:rsidRPr="002B0545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A228A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BAF65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4966C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5D041D" w14:paraId="6B1E5E5A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6B499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B1BEA" w14:textId="77777777" w:rsidR="000721A5" w:rsidRPr="002B0545" w:rsidRDefault="000721A5" w:rsidP="0001333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S1-181401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A9AAE" w14:textId="7A6F33A6" w:rsidR="000721A5" w:rsidRPr="002B0545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CC14E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09ABC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D107D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5D041D" w14:paraId="6A1E066E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6A5D3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43E56" w14:textId="77777777" w:rsidR="000721A5" w:rsidRPr="002B0545" w:rsidRDefault="000721A5" w:rsidP="0001333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S1-181402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822EF" w14:textId="171D4F9C" w:rsidR="000721A5" w:rsidRPr="002B0545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125C9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34657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E6BE5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5D041D" w14:paraId="0C8F0BD5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9ACCA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67A67" w14:textId="77777777" w:rsidR="000721A5" w:rsidRPr="002B0545" w:rsidRDefault="000721A5" w:rsidP="0001333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S1-181403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2A406" w14:textId="77777777" w:rsidR="000721A5" w:rsidRPr="00326CE8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B5585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C92E6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C7B9C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5D041D" w14:paraId="7D5BC108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59D1A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8ED86" w14:textId="77777777" w:rsidR="000721A5" w:rsidRPr="002B0545" w:rsidRDefault="000721A5" w:rsidP="0001333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S1-181404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D09EB" w14:textId="77777777" w:rsidR="000721A5" w:rsidRPr="002B0545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246D9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4E1CC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74FC3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5D041D" w14:paraId="7BAC3572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93DE7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89345" w14:textId="77777777" w:rsidR="000721A5" w:rsidRPr="002B0545" w:rsidRDefault="000721A5" w:rsidP="0001333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S1-181405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69B6D" w14:textId="77777777" w:rsidR="000721A5" w:rsidRPr="002B0545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58AE0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D8AE4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62CAA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5D041D" w14:paraId="6D2A70B3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B3F64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BA53D" w14:textId="77777777" w:rsidR="000721A5" w:rsidRPr="002B0545" w:rsidRDefault="000721A5" w:rsidP="0001333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S1-181406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EDAB2" w14:textId="77777777" w:rsidR="000721A5" w:rsidRPr="002B0545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8A7B8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71B81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6FFA7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5D041D" w14:paraId="24E8D693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2645D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0F576" w14:textId="77777777" w:rsidR="000721A5" w:rsidRPr="002B0545" w:rsidRDefault="000721A5" w:rsidP="0001333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S1-181407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59A1D" w14:textId="77777777" w:rsidR="000721A5" w:rsidRPr="002B0545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63A41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5A2DD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5A433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5D041D" w14:paraId="4AD54068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C9907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75851" w14:textId="77777777" w:rsidR="000721A5" w:rsidRPr="002B0545" w:rsidRDefault="000721A5" w:rsidP="0001333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S1-181408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3ECCC" w14:textId="77777777" w:rsidR="000721A5" w:rsidRPr="002B0545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031FD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A95B2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D9EE2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5D041D" w14:paraId="39F4912C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4BCBB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941CE" w14:textId="77777777" w:rsidR="000721A5" w:rsidRPr="002B0545" w:rsidRDefault="000721A5" w:rsidP="0001333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S1-181409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E36A8" w14:textId="77777777" w:rsidR="000721A5" w:rsidRPr="002B0545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39510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A4BF9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15C08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5D041D" w14:paraId="1F581260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21EE5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83633" w14:textId="77777777" w:rsidR="000721A5" w:rsidRPr="002B0545" w:rsidRDefault="000721A5" w:rsidP="0001333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S1-181410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3F182" w14:textId="77777777" w:rsidR="000721A5" w:rsidRPr="002B0545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4DDCC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D9F38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20575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5D041D" w14:paraId="65135588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5C18C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ED514" w14:textId="77777777" w:rsidR="000721A5" w:rsidRPr="002B0545" w:rsidRDefault="000721A5" w:rsidP="0001333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S1-181411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1231B" w14:textId="77777777" w:rsidR="000721A5" w:rsidRPr="002B0545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C772F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51EA3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547E1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5D041D" w14:paraId="0135FD13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53798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29F5A" w14:textId="77777777" w:rsidR="000721A5" w:rsidRPr="002B0545" w:rsidRDefault="000721A5" w:rsidP="0001333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S1-181412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8376D" w14:textId="77777777" w:rsidR="000721A5" w:rsidRPr="002B0545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35AFE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688A2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477D4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5D041D" w14:paraId="170926A1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A7B87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1914E" w14:textId="77777777" w:rsidR="000721A5" w:rsidRPr="002B0545" w:rsidRDefault="000721A5" w:rsidP="0001333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S1-181413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04992" w14:textId="77777777" w:rsidR="000721A5" w:rsidRPr="002B0545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33B4F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7144D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29633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5D041D" w14:paraId="1A2B9BE7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BAAF4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A42E3" w14:textId="77777777" w:rsidR="000721A5" w:rsidRPr="002B0545" w:rsidRDefault="000721A5" w:rsidP="0001333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S1-181414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4B5AF" w14:textId="77777777" w:rsidR="000721A5" w:rsidRPr="002B0545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AF5C2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2DEA1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3A772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5D041D" w14:paraId="70F6C00B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8BE71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EC080" w14:textId="77777777" w:rsidR="000721A5" w:rsidRPr="002B0545" w:rsidRDefault="000721A5" w:rsidP="0001333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S1-181415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BEB54" w14:textId="77777777" w:rsidR="000721A5" w:rsidRPr="002B0545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FE6E2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93F20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76BFE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5D041D" w14:paraId="47BC26FF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25EDB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DD0F3" w14:textId="77777777" w:rsidR="000721A5" w:rsidRPr="002B0545" w:rsidRDefault="000721A5" w:rsidP="0001333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S1-181416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5C880" w14:textId="77777777" w:rsidR="000721A5" w:rsidRPr="002B0545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9C89D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22161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740C2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5D041D" w14:paraId="1E33D983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0DA48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2C73D" w14:textId="77777777" w:rsidR="000721A5" w:rsidRPr="002B0545" w:rsidRDefault="000721A5" w:rsidP="0001333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S1-181417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222CA" w14:textId="77777777" w:rsidR="000721A5" w:rsidRPr="002B0545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D58A0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DE9A4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8E132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5D041D" w14:paraId="2E346A71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C3FB9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565FA" w14:textId="77777777" w:rsidR="000721A5" w:rsidRPr="002B0545" w:rsidRDefault="000721A5" w:rsidP="0001333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S1-181418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5E7CF" w14:textId="77777777" w:rsidR="000721A5" w:rsidRPr="002B0545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ACEB0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7EB48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A35F3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5D041D" w14:paraId="5486E23E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44F9D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EF65A" w14:textId="77777777" w:rsidR="000721A5" w:rsidRPr="002B0545" w:rsidRDefault="000721A5" w:rsidP="0001333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S1-181419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DBD00" w14:textId="77777777" w:rsidR="000721A5" w:rsidRPr="002B0545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88ED4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C2F16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73130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5D041D" w14:paraId="6762AB00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23C43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ECB14" w14:textId="77777777" w:rsidR="000721A5" w:rsidRPr="002B0545" w:rsidRDefault="000721A5" w:rsidP="0001333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S1-181420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197F5" w14:textId="77777777" w:rsidR="000721A5" w:rsidRPr="002B0545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F55BE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9154B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2ABB8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5D041D" w14:paraId="32D19E06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71430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E5292" w14:textId="77777777" w:rsidR="000721A5" w:rsidRPr="002B0545" w:rsidRDefault="000721A5" w:rsidP="0001333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S1-181421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2A2C7" w14:textId="77777777" w:rsidR="000721A5" w:rsidRPr="002B0545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B69F6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CC8A7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A70AE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5D041D" w14:paraId="1FE4DA7A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82BB7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1D5AA" w14:textId="77777777" w:rsidR="000721A5" w:rsidRPr="002B0545" w:rsidRDefault="000721A5" w:rsidP="0001333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S1-181422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E877D" w14:textId="77777777" w:rsidR="000721A5" w:rsidRPr="002B0545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0B11C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74BD4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4B086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5D041D" w14:paraId="5292FF78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E2CF9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01E34" w14:textId="77777777" w:rsidR="000721A5" w:rsidRPr="002B0545" w:rsidRDefault="000721A5" w:rsidP="0001333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S1-181423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39140" w14:textId="77777777" w:rsidR="000721A5" w:rsidRPr="002B0545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80E5A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B8530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14AE4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5D041D" w14:paraId="3AF073FC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F74FC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7D1F2" w14:textId="77777777" w:rsidR="000721A5" w:rsidRPr="002B0545" w:rsidRDefault="000721A5" w:rsidP="0001333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S1-181424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E080F" w14:textId="77777777" w:rsidR="000721A5" w:rsidRPr="002B0545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7E470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39759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1F212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5D041D" w14:paraId="0B4C527C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E4B70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0C6B5" w14:textId="77777777" w:rsidR="000721A5" w:rsidRPr="002B0545" w:rsidRDefault="000721A5" w:rsidP="0001333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S1-181425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3B803" w14:textId="77777777" w:rsidR="000721A5" w:rsidRPr="002B0545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73603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FF2A6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C90D1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5D041D" w14:paraId="1BF6F00F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50723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F8401" w14:textId="77777777" w:rsidR="000721A5" w:rsidRPr="002B0545" w:rsidRDefault="000721A5" w:rsidP="0001333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S1-181426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826B4" w14:textId="77777777" w:rsidR="000721A5" w:rsidRPr="002B0545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1A97A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F57E2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B332B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5D041D" w14:paraId="49092AF6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4379A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60C12" w14:textId="77777777" w:rsidR="000721A5" w:rsidRPr="002B0545" w:rsidRDefault="000721A5" w:rsidP="0001333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S1-181427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A1BEE" w14:textId="77777777" w:rsidR="000721A5" w:rsidRPr="002B0545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E4A03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A12AF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B82E4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5D041D" w14:paraId="5AB01E65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1F9CD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936E4" w14:textId="77777777" w:rsidR="000721A5" w:rsidRPr="002B0545" w:rsidRDefault="000721A5" w:rsidP="0001333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S1-181428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BA7C3" w14:textId="77777777" w:rsidR="000721A5" w:rsidRPr="002B0545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FC2FF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8A4B3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34EBB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5D041D" w14:paraId="48E1F0A4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AE6F4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AE573" w14:textId="77777777" w:rsidR="000721A5" w:rsidRPr="002B0545" w:rsidRDefault="000721A5" w:rsidP="0001333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S1-181429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13934" w14:textId="77777777" w:rsidR="000721A5" w:rsidRPr="002B0545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C6439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D9A80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CF864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5D041D" w14:paraId="35EFBEB2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99507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6F208" w14:textId="77777777" w:rsidR="000721A5" w:rsidRPr="002B0545" w:rsidRDefault="000721A5" w:rsidP="0001333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S1-181430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FD123" w14:textId="5A83C127" w:rsidR="000721A5" w:rsidRPr="002B0545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6CFFB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5A6BA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A168C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5D041D" w14:paraId="0714A8D4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3713B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BB19B" w14:textId="77777777" w:rsidR="000721A5" w:rsidRPr="002B0545" w:rsidRDefault="000721A5" w:rsidP="0001333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S1-181431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98AF5" w14:textId="0B95D8D3" w:rsidR="000721A5" w:rsidRPr="002B0545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4B863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29093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10C60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5D041D" w14:paraId="7494E831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D7A7F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13DCB" w14:textId="77777777" w:rsidR="000721A5" w:rsidRPr="002B0545" w:rsidRDefault="000721A5" w:rsidP="0001333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S1-181432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C5E8D" w14:textId="0EABE076" w:rsidR="000721A5" w:rsidRPr="002B0545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41DD7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99A0C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78924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5D041D" w14:paraId="05A98F96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C8FE6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913D8" w14:textId="77777777" w:rsidR="000721A5" w:rsidRPr="002B0545" w:rsidRDefault="000721A5" w:rsidP="0001333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S1-181433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AFC2C" w14:textId="72CEBF1E" w:rsidR="000721A5" w:rsidRPr="002B0545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8C807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E762E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8B80D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5D041D" w14:paraId="51934405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61E32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1408E" w14:textId="77777777" w:rsidR="000721A5" w:rsidRPr="002B0545" w:rsidRDefault="000721A5" w:rsidP="0001333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S1-181434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639A3" w14:textId="0086E135" w:rsidR="000721A5" w:rsidRPr="002B0545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E08F2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9EBFA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EBB46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5D041D" w14:paraId="67F698C7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55A9F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24154" w14:textId="77777777" w:rsidR="000721A5" w:rsidRPr="002B0545" w:rsidRDefault="000721A5" w:rsidP="0001333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S1-181435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11CDD" w14:textId="517A52BE" w:rsidR="000721A5" w:rsidRPr="002B0545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D331D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E976E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44422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5D041D" w14:paraId="0140B3EF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FEE9E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22BEA" w14:textId="77777777" w:rsidR="000721A5" w:rsidRPr="002B0545" w:rsidRDefault="000721A5" w:rsidP="0001333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S1-181436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BAE6A" w14:textId="5CC52E78" w:rsidR="000721A5" w:rsidRPr="002B0545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EDC65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9D7E5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C57CB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5D041D" w14:paraId="489C1114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3793E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F19CF" w14:textId="77777777" w:rsidR="000721A5" w:rsidRPr="002B0545" w:rsidRDefault="000721A5" w:rsidP="0001333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S1-181437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E2130" w14:textId="1394A908" w:rsidR="000721A5" w:rsidRPr="002B0545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BD76C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431C9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6DDEA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5D041D" w14:paraId="23DCB8A1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81983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789FC" w14:textId="77777777" w:rsidR="000721A5" w:rsidRPr="002B0545" w:rsidRDefault="000721A5" w:rsidP="0001333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S1-181438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568C1" w14:textId="49255FE9" w:rsidR="000721A5" w:rsidRPr="002B0545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096A4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00C4F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520EA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5D041D" w14:paraId="23F3C089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3C9A2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B4130" w14:textId="77777777" w:rsidR="000721A5" w:rsidRDefault="000721A5" w:rsidP="00013336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S1-181439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0B983" w14:textId="39DD5CD7" w:rsidR="000721A5" w:rsidRPr="002B0545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99FB9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13A79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D0BA0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5D041D" w14:paraId="747A8995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DFF37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4CAB4" w14:textId="77777777" w:rsidR="000721A5" w:rsidRDefault="000721A5" w:rsidP="00013336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S1-181572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1408B" w14:textId="7C3F6CDC" w:rsidR="000721A5" w:rsidRPr="00ED16C8" w:rsidRDefault="000721A5" w:rsidP="0001333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5F694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15CB0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DAC5E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5D041D" w14:paraId="428DB001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D07A7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B4225" w14:textId="77777777" w:rsidR="000721A5" w:rsidRDefault="000721A5" w:rsidP="00013336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S1-181573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5734A" w14:textId="77777777" w:rsidR="000721A5" w:rsidRPr="00ED16C8" w:rsidRDefault="000721A5" w:rsidP="0001333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49C4C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CF537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7FE25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5D041D" w14:paraId="346ED9C7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5E9AF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2B7D1" w14:textId="77777777" w:rsidR="000721A5" w:rsidRDefault="000721A5" w:rsidP="00013336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S1-181574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28D36" w14:textId="77777777" w:rsidR="000721A5" w:rsidRPr="00ED16C8" w:rsidRDefault="000721A5" w:rsidP="0001333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04AF9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9241F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BA828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5D041D" w14:paraId="776274F6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57991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57416" w14:textId="77777777" w:rsidR="000721A5" w:rsidRDefault="000721A5" w:rsidP="00013336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S1-181575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3439D" w14:textId="77777777" w:rsidR="000721A5" w:rsidRPr="00ED16C8" w:rsidRDefault="000721A5" w:rsidP="0001333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5ACC8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27131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D13EE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5D041D" w14:paraId="1AEC23B6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E09F7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1014D" w14:textId="77777777" w:rsidR="000721A5" w:rsidRDefault="000721A5" w:rsidP="00013336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S1-181576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BC622" w14:textId="77777777" w:rsidR="000721A5" w:rsidRPr="00ED16C8" w:rsidRDefault="000721A5" w:rsidP="0001333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CD40D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FDE6D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4BE0E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5D041D" w14:paraId="2413E742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2C412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8E745" w14:textId="77777777" w:rsidR="000721A5" w:rsidRDefault="000721A5" w:rsidP="00013336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S1-181577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CF7F1" w14:textId="77777777" w:rsidR="000721A5" w:rsidRPr="00ED16C8" w:rsidRDefault="000721A5" w:rsidP="0001333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0A308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B3DFA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57204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5D041D" w14:paraId="1880507C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BA6B8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7AF38" w14:textId="77777777" w:rsidR="000721A5" w:rsidRDefault="000721A5" w:rsidP="00013336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S1-181578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9D109" w14:textId="77777777" w:rsidR="000721A5" w:rsidRPr="00ED16C8" w:rsidRDefault="000721A5" w:rsidP="0001333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50A01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DA9FE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F691E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5D041D" w14:paraId="3CFAE390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C5B73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D1050" w14:textId="77777777" w:rsidR="000721A5" w:rsidRDefault="000721A5" w:rsidP="00013336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S1-181579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7961D" w14:textId="77777777" w:rsidR="000721A5" w:rsidRPr="00ED16C8" w:rsidRDefault="000721A5" w:rsidP="0001333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6DA8F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B7BE2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C886E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5D041D" w14:paraId="45C6E25C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8F209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A4499" w14:textId="77777777" w:rsidR="000721A5" w:rsidRDefault="000721A5" w:rsidP="00013336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S1-181580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668D6" w14:textId="77777777" w:rsidR="000721A5" w:rsidRPr="00ED16C8" w:rsidRDefault="000721A5" w:rsidP="0001333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0CFFB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79BC9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0526C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5D041D" w14:paraId="384369F4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6B743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18F5C" w14:textId="77777777" w:rsidR="000721A5" w:rsidRDefault="000721A5" w:rsidP="00013336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S1-181581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58660" w14:textId="77777777" w:rsidR="000721A5" w:rsidRPr="00ED16C8" w:rsidRDefault="000721A5" w:rsidP="0001333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0F56F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44DCF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9D7AA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5D041D" w14:paraId="664D95CC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47D47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6B2C9" w14:textId="77777777" w:rsidR="000721A5" w:rsidRDefault="000721A5" w:rsidP="00013336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S1-181582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58005" w14:textId="77777777" w:rsidR="000721A5" w:rsidRPr="00ED16C8" w:rsidRDefault="000721A5" w:rsidP="0001333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CFFBC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B8072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B9B9D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5D041D" w14:paraId="7FFE75C0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8A30D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411CD" w14:textId="77777777" w:rsidR="000721A5" w:rsidRDefault="000721A5" w:rsidP="00013336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S1-181583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BA46B" w14:textId="77777777" w:rsidR="000721A5" w:rsidRPr="00ED16C8" w:rsidRDefault="000721A5" w:rsidP="0001333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F4029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D53F1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A0AD5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5D041D" w14:paraId="5189F828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847ED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C2EA1" w14:textId="77777777" w:rsidR="000721A5" w:rsidRDefault="000721A5" w:rsidP="00013336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S1-181584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5C708" w14:textId="77777777" w:rsidR="000721A5" w:rsidRPr="00ED16C8" w:rsidRDefault="000721A5" w:rsidP="0001333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15100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D57B2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A3AAD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5D041D" w14:paraId="41DAB74A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1F34B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F5924" w14:textId="77777777" w:rsidR="000721A5" w:rsidRDefault="000721A5" w:rsidP="00013336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S1-181585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B8C33" w14:textId="77777777" w:rsidR="000721A5" w:rsidRPr="00ED16C8" w:rsidRDefault="000721A5" w:rsidP="0001333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E5D5C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094A5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37274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5D041D" w14:paraId="024A1D05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661FA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9BAB1" w14:textId="77777777" w:rsidR="000721A5" w:rsidRDefault="000721A5" w:rsidP="00013336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S1-181586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BF057" w14:textId="77777777" w:rsidR="000721A5" w:rsidRPr="00ED16C8" w:rsidRDefault="000721A5" w:rsidP="0001333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023DB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C51EA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F512E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5D041D" w14:paraId="59F77E2C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7EAFB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E98CC" w14:textId="77777777" w:rsidR="000721A5" w:rsidRDefault="000721A5" w:rsidP="00013336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S1-181587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88D05" w14:textId="77777777" w:rsidR="000721A5" w:rsidRPr="00ED16C8" w:rsidRDefault="000721A5" w:rsidP="0001333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6DA86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A1B20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F694D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5D041D" w14:paraId="33C4B9C2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0379A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1CBB7" w14:textId="77777777" w:rsidR="000721A5" w:rsidRDefault="000721A5" w:rsidP="00013336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</w:t>
            </w:r>
            <w:r w:rsidRPr="00C143E1">
              <w:rPr>
                <w:color w:val="1F497D"/>
              </w:rPr>
              <w:t>81588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0EADF" w14:textId="77777777" w:rsidR="000721A5" w:rsidRPr="00ED16C8" w:rsidRDefault="000721A5" w:rsidP="0001333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F3A1E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540DB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5CEA1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5D041D" w14:paraId="5DF22340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7072B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ABF3C" w14:textId="77777777" w:rsidR="000721A5" w:rsidRDefault="000721A5" w:rsidP="00013336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S1-181589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726A1" w14:textId="77777777" w:rsidR="000721A5" w:rsidRPr="00ED16C8" w:rsidRDefault="000721A5" w:rsidP="0001333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1D36B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87D0D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212A5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5D041D" w14:paraId="1CC1F667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F29E4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6C8EC" w14:textId="77777777" w:rsidR="000721A5" w:rsidRDefault="000721A5" w:rsidP="00013336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S1-181590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6EF4F" w14:textId="77777777" w:rsidR="000721A5" w:rsidRPr="00ED16C8" w:rsidRDefault="000721A5" w:rsidP="0001333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780FD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C5B33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3A5F1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5D041D" w14:paraId="10783ABF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69DF7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6F0AF" w14:textId="77777777" w:rsidR="000721A5" w:rsidRDefault="000721A5" w:rsidP="00013336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S1-181591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C4F40" w14:textId="77777777" w:rsidR="000721A5" w:rsidRPr="00ED16C8" w:rsidRDefault="000721A5" w:rsidP="0001333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936D3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8F7B3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34699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5D041D" w14:paraId="1FA1D8CF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258B9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298E9" w14:textId="77777777" w:rsidR="000721A5" w:rsidRDefault="000721A5" w:rsidP="00013336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S1-181617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0E51C" w14:textId="77777777" w:rsidR="000721A5" w:rsidRPr="00ED16C8" w:rsidRDefault="000721A5" w:rsidP="0001333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21B11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54859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54AC2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5D041D" w14:paraId="0EF3AA4A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738FF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24029" w14:textId="77777777" w:rsidR="000721A5" w:rsidRDefault="000721A5" w:rsidP="00013336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S1-181618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46793" w14:textId="77777777" w:rsidR="000721A5" w:rsidRPr="00ED16C8" w:rsidRDefault="000721A5" w:rsidP="0001333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61D7D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608E5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013C8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5D041D" w14:paraId="5E8AC6A3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88910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EFCC8" w14:textId="77777777" w:rsidR="000721A5" w:rsidRDefault="000721A5" w:rsidP="00013336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S1-181619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479EB" w14:textId="77777777" w:rsidR="000721A5" w:rsidRPr="00ED16C8" w:rsidRDefault="000721A5" w:rsidP="0001333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6108C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5C572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46030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5D041D" w14:paraId="1B7F13D6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333B5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36E15" w14:textId="77777777" w:rsidR="000721A5" w:rsidRDefault="000721A5" w:rsidP="00013336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S1-181620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318D6" w14:textId="77777777" w:rsidR="000721A5" w:rsidRPr="00ED16C8" w:rsidRDefault="000721A5" w:rsidP="0001333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C9139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C1C7D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DA6A5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5D041D" w14:paraId="15FADE8E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8B103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BA9BD" w14:textId="77777777" w:rsidR="000721A5" w:rsidRDefault="000721A5" w:rsidP="00013336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S1-181621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B9600" w14:textId="77777777" w:rsidR="000721A5" w:rsidRPr="00ED16C8" w:rsidRDefault="000721A5" w:rsidP="0001333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62569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61BD1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5EABC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5D041D" w14:paraId="108EC0F5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8A029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5360A" w14:textId="77777777" w:rsidR="000721A5" w:rsidRDefault="000721A5" w:rsidP="00013336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S1-181622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6DBC0" w14:textId="77777777" w:rsidR="000721A5" w:rsidRPr="00ED16C8" w:rsidRDefault="000721A5" w:rsidP="0001333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91E7C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32456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5ADF1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5D041D" w14:paraId="1DF19BDC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D38A4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2C9E9" w14:textId="77777777" w:rsidR="000721A5" w:rsidRDefault="000721A5" w:rsidP="00013336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S1-181623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8E3CA" w14:textId="77777777" w:rsidR="000721A5" w:rsidRPr="00ED16C8" w:rsidRDefault="000721A5" w:rsidP="0001333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75E79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03A99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4D5FA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5D041D" w14:paraId="774556CB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4F7B3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F7162" w14:textId="77777777" w:rsidR="000721A5" w:rsidRDefault="000721A5" w:rsidP="00013336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S1-181624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D90E5" w14:textId="77777777" w:rsidR="000721A5" w:rsidRPr="00ED16C8" w:rsidRDefault="000721A5" w:rsidP="0001333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C884B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57CAF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D44CE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5D041D" w14:paraId="0D96C2DE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FA049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4D1C8" w14:textId="77777777" w:rsidR="000721A5" w:rsidRDefault="000721A5" w:rsidP="00013336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S1-181625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0C783" w14:textId="77777777" w:rsidR="000721A5" w:rsidRPr="00ED16C8" w:rsidRDefault="000721A5" w:rsidP="0001333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2CEF8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AECE5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EB6C7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5D041D" w14:paraId="62005E32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E8411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D7854" w14:textId="77777777" w:rsidR="000721A5" w:rsidRDefault="000721A5" w:rsidP="00013336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S1-181626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DD8D9" w14:textId="77777777" w:rsidR="000721A5" w:rsidRPr="00ED16C8" w:rsidRDefault="000721A5" w:rsidP="0001333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4EEBA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70CA4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CDCD3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5D041D" w14:paraId="4ED69047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A924F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BBAFD" w14:textId="77777777" w:rsidR="000721A5" w:rsidRDefault="000721A5" w:rsidP="00013336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S1-181627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15108" w14:textId="77777777" w:rsidR="000721A5" w:rsidRPr="00ED16C8" w:rsidRDefault="000721A5" w:rsidP="0001333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E6092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B9182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A2B93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5D041D" w14:paraId="4F366209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9C086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B8828" w14:textId="77777777" w:rsidR="000721A5" w:rsidRDefault="000721A5" w:rsidP="00013336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S1-181628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33834" w14:textId="77777777" w:rsidR="000721A5" w:rsidRPr="00ED16C8" w:rsidRDefault="000721A5" w:rsidP="0001333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FFC48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E2462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68F5B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5D041D" w14:paraId="614279BE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BD426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6B0B1" w14:textId="77777777" w:rsidR="000721A5" w:rsidRDefault="000721A5" w:rsidP="00013336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S1-181629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52596" w14:textId="77777777" w:rsidR="000721A5" w:rsidRPr="00ED16C8" w:rsidRDefault="000721A5" w:rsidP="0001333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F9035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C323C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0156B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5D041D" w14:paraId="5CE54E90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55FFD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05150" w14:textId="77777777" w:rsidR="000721A5" w:rsidRDefault="000721A5" w:rsidP="00013336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S1-181630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C5331" w14:textId="77777777" w:rsidR="000721A5" w:rsidRPr="00ED16C8" w:rsidRDefault="000721A5" w:rsidP="0001333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02C35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CC9F0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BF07A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5D041D" w14:paraId="4FAA2589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3C6C6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D794F" w14:textId="77777777" w:rsidR="000721A5" w:rsidRDefault="000721A5" w:rsidP="00013336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S1-181631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3D4AB" w14:textId="77777777" w:rsidR="000721A5" w:rsidRPr="00ED16C8" w:rsidRDefault="000721A5" w:rsidP="0001333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27F76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09573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256D6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5D041D" w14:paraId="37EC17C8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ED1C9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2DDC5" w14:textId="77777777" w:rsidR="000721A5" w:rsidRDefault="000721A5" w:rsidP="00013336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S1-181632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2888F" w14:textId="77777777" w:rsidR="000721A5" w:rsidRPr="00ED16C8" w:rsidRDefault="000721A5" w:rsidP="0001333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DC66B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1C2FF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29F75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5D041D" w14:paraId="5E4CF653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92A0C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EF8C2" w14:textId="77777777" w:rsidR="000721A5" w:rsidRDefault="000721A5" w:rsidP="00013336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S1-181633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A019D" w14:textId="77777777" w:rsidR="000721A5" w:rsidRPr="00ED16C8" w:rsidRDefault="000721A5" w:rsidP="0001333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CEDC1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9D98F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C11A1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5D041D" w14:paraId="06798C47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2A7C4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AF8CD" w14:textId="77777777" w:rsidR="000721A5" w:rsidRDefault="000721A5" w:rsidP="00013336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S1-181634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787D8" w14:textId="77777777" w:rsidR="000721A5" w:rsidRPr="00ED16C8" w:rsidRDefault="000721A5" w:rsidP="0001333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34C3A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00FFB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1F1E3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5D041D" w14:paraId="554A0807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7282F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D42E1" w14:textId="77777777" w:rsidR="000721A5" w:rsidRDefault="000721A5" w:rsidP="00013336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S1-181635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B873D" w14:textId="77777777" w:rsidR="000721A5" w:rsidRPr="00ED16C8" w:rsidRDefault="000721A5" w:rsidP="0001333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FD394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492E2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3B1D5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5D041D" w14:paraId="684F1675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2D19B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FF1B7" w14:textId="77777777" w:rsidR="000721A5" w:rsidRDefault="000721A5" w:rsidP="00013336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S1-181636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8BB1E" w14:textId="77777777" w:rsidR="000721A5" w:rsidRPr="00ED16C8" w:rsidRDefault="000721A5" w:rsidP="0001333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F4C3C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C6792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E3AB5" w14:textId="77777777" w:rsidR="000721A5" w:rsidRPr="005D041D" w:rsidRDefault="000721A5" w:rsidP="0001333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14:paraId="6047A850" w14:textId="77777777" w:rsidR="000721A5" w:rsidRDefault="000721A5" w:rsidP="000721A5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14:paraId="2F3E4D00" w14:textId="77777777"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CA4F16" w14:textId="77777777" w:rsidR="000D391E" w:rsidRDefault="000D391E" w:rsidP="002E015E">
      <w:pPr>
        <w:spacing w:after="0" w:line="240" w:lineRule="auto"/>
      </w:pPr>
      <w:r>
        <w:separator/>
      </w:r>
    </w:p>
  </w:endnote>
  <w:endnote w:type="continuationSeparator" w:id="0">
    <w:p w14:paraId="0FE924B5" w14:textId="77777777" w:rsidR="000D391E" w:rsidRDefault="000D391E" w:rsidP="002E015E">
      <w:pPr>
        <w:spacing w:after="0" w:line="240" w:lineRule="auto"/>
      </w:pPr>
      <w:r>
        <w:continuationSeparator/>
      </w:r>
    </w:p>
  </w:endnote>
  <w:endnote w:type="continuationNotice" w:id="1">
    <w:p w14:paraId="5BE52F94" w14:textId="77777777" w:rsidR="000D391E" w:rsidRDefault="000D391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altName w:val="Sylfaen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6CF6DD" w14:textId="77777777" w:rsidR="000D391E" w:rsidRDefault="000D391E" w:rsidP="002E015E">
      <w:pPr>
        <w:spacing w:after="0" w:line="240" w:lineRule="auto"/>
      </w:pPr>
      <w:r>
        <w:separator/>
      </w:r>
    </w:p>
  </w:footnote>
  <w:footnote w:type="continuationSeparator" w:id="0">
    <w:p w14:paraId="63FA06C0" w14:textId="77777777" w:rsidR="000D391E" w:rsidRDefault="000D391E" w:rsidP="002E015E">
      <w:pPr>
        <w:spacing w:after="0" w:line="240" w:lineRule="auto"/>
      </w:pPr>
      <w:r>
        <w:continuationSeparator/>
      </w:r>
    </w:p>
  </w:footnote>
  <w:footnote w:type="continuationNotice" w:id="1">
    <w:p w14:paraId="38C9724F" w14:textId="77777777" w:rsidR="000D391E" w:rsidRDefault="000D391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C2C61F5"/>
    <w:multiLevelType w:val="multilevel"/>
    <w:tmpl w:val="89365F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30"/>
  </w:num>
  <w:num w:numId="11">
    <w:abstractNumId w:val="19"/>
  </w:num>
  <w:num w:numId="1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9"/>
  </w:num>
  <w:num w:numId="19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4"/>
  </w:num>
  <w:num w:numId="27">
    <w:abstractNumId w:val="26"/>
  </w:num>
  <w:num w:numId="28">
    <w:abstractNumId w:val="10"/>
  </w:num>
  <w:num w:numId="29">
    <w:abstractNumId w:val="12"/>
  </w:num>
  <w:num w:numId="30">
    <w:abstractNumId w:val="32"/>
  </w:num>
  <w:num w:numId="31">
    <w:abstractNumId w:val="22"/>
  </w:num>
  <w:num w:numId="32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27"/>
  </w:num>
  <w:num w:numId="37">
    <w:abstractNumId w:val="9"/>
  </w:num>
  <w:num w:numId="38">
    <w:abstractNumId w:val="20"/>
  </w:num>
  <w:num w:numId="39">
    <w:abstractNumId w:val="25"/>
  </w:num>
  <w:num w:numId="40">
    <w:abstractNumId w:val="18"/>
  </w:num>
  <w:num w:numId="41">
    <w:abstractNumId w:val="23"/>
  </w:num>
  <w:num w:numId="42">
    <w:abstractNumId w:val="28"/>
  </w:num>
  <w:num w:numId="43">
    <w:abstractNumId w:val="24"/>
  </w:num>
  <w:num w:numId="44">
    <w:abstractNumId w:val="11"/>
  </w:num>
  <w:num w:numId="45">
    <w:abstractNumId w:val="33"/>
  </w:num>
  <w:num w:numId="46">
    <w:abstractNumId w:val="31"/>
  </w:num>
  <w:num w:numId="47">
    <w:abstractNumId w:val="14"/>
  </w:num>
  <w:num w:numId="4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5F6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6"/>
    <w:rsid w:val="00013338"/>
    <w:rsid w:val="00013456"/>
    <w:rsid w:val="00013565"/>
    <w:rsid w:val="00013BFA"/>
    <w:rsid w:val="00013C31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6D71"/>
    <w:rsid w:val="000172C3"/>
    <w:rsid w:val="00020612"/>
    <w:rsid w:val="000208FD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AE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102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1A5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24D"/>
    <w:rsid w:val="00076E2F"/>
    <w:rsid w:val="00077071"/>
    <w:rsid w:val="00077144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47D0"/>
    <w:rsid w:val="000A502F"/>
    <w:rsid w:val="000A51F5"/>
    <w:rsid w:val="000A62A1"/>
    <w:rsid w:val="000A638F"/>
    <w:rsid w:val="000A78BF"/>
    <w:rsid w:val="000A7AF4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4AC"/>
    <w:rsid w:val="000B55BC"/>
    <w:rsid w:val="000B569A"/>
    <w:rsid w:val="000B570C"/>
    <w:rsid w:val="000B6999"/>
    <w:rsid w:val="000B6AD0"/>
    <w:rsid w:val="000B6BBA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FB5"/>
    <w:rsid w:val="000D031C"/>
    <w:rsid w:val="000D0803"/>
    <w:rsid w:val="000D0837"/>
    <w:rsid w:val="000D0AB8"/>
    <w:rsid w:val="000D141C"/>
    <w:rsid w:val="000D1D9F"/>
    <w:rsid w:val="000D2677"/>
    <w:rsid w:val="000D27DE"/>
    <w:rsid w:val="000D2CFF"/>
    <w:rsid w:val="000D391E"/>
    <w:rsid w:val="000D3F78"/>
    <w:rsid w:val="000D4052"/>
    <w:rsid w:val="000D47D0"/>
    <w:rsid w:val="000D50C0"/>
    <w:rsid w:val="000D5307"/>
    <w:rsid w:val="000D535D"/>
    <w:rsid w:val="000D5DD1"/>
    <w:rsid w:val="000D6650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085"/>
    <w:rsid w:val="000E155A"/>
    <w:rsid w:val="000E17AF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15F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1C8A"/>
    <w:rsid w:val="00102155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2B8E"/>
    <w:rsid w:val="0011377C"/>
    <w:rsid w:val="00113CF5"/>
    <w:rsid w:val="00114D84"/>
    <w:rsid w:val="0011579F"/>
    <w:rsid w:val="001158D3"/>
    <w:rsid w:val="0011592F"/>
    <w:rsid w:val="00115961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76EC"/>
    <w:rsid w:val="00127901"/>
    <w:rsid w:val="001309D9"/>
    <w:rsid w:val="00130E6A"/>
    <w:rsid w:val="00130EDE"/>
    <w:rsid w:val="00132467"/>
    <w:rsid w:val="0013246A"/>
    <w:rsid w:val="00134744"/>
    <w:rsid w:val="00135210"/>
    <w:rsid w:val="00135CF0"/>
    <w:rsid w:val="00136C27"/>
    <w:rsid w:val="00137177"/>
    <w:rsid w:val="00137865"/>
    <w:rsid w:val="00140106"/>
    <w:rsid w:val="001409B8"/>
    <w:rsid w:val="0014256F"/>
    <w:rsid w:val="00142D63"/>
    <w:rsid w:val="00142EC1"/>
    <w:rsid w:val="001439B8"/>
    <w:rsid w:val="00143AD3"/>
    <w:rsid w:val="00143E33"/>
    <w:rsid w:val="00144C21"/>
    <w:rsid w:val="00144CCF"/>
    <w:rsid w:val="001458C4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764"/>
    <w:rsid w:val="001600A2"/>
    <w:rsid w:val="00160AC8"/>
    <w:rsid w:val="00160F0E"/>
    <w:rsid w:val="00162C1C"/>
    <w:rsid w:val="00162E90"/>
    <w:rsid w:val="001634E3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1730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6A6"/>
    <w:rsid w:val="00192805"/>
    <w:rsid w:val="001930B0"/>
    <w:rsid w:val="0019321C"/>
    <w:rsid w:val="001939AF"/>
    <w:rsid w:val="00194820"/>
    <w:rsid w:val="00194B7D"/>
    <w:rsid w:val="00194E1C"/>
    <w:rsid w:val="001955EC"/>
    <w:rsid w:val="0019617A"/>
    <w:rsid w:val="00196600"/>
    <w:rsid w:val="0019679C"/>
    <w:rsid w:val="001972B2"/>
    <w:rsid w:val="00197403"/>
    <w:rsid w:val="0019753E"/>
    <w:rsid w:val="00197B46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4210"/>
    <w:rsid w:val="001A5ACC"/>
    <w:rsid w:val="001A5FF0"/>
    <w:rsid w:val="001A6B1E"/>
    <w:rsid w:val="001A6C8C"/>
    <w:rsid w:val="001A7842"/>
    <w:rsid w:val="001A7A33"/>
    <w:rsid w:val="001A7BE0"/>
    <w:rsid w:val="001A7F20"/>
    <w:rsid w:val="001B104F"/>
    <w:rsid w:val="001B1B94"/>
    <w:rsid w:val="001B21A1"/>
    <w:rsid w:val="001B2540"/>
    <w:rsid w:val="001B3870"/>
    <w:rsid w:val="001B43BD"/>
    <w:rsid w:val="001B5347"/>
    <w:rsid w:val="001B55DE"/>
    <w:rsid w:val="001B67E5"/>
    <w:rsid w:val="001B6D92"/>
    <w:rsid w:val="001B789C"/>
    <w:rsid w:val="001C060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08F7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20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D3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0F88"/>
    <w:rsid w:val="00221A12"/>
    <w:rsid w:val="00221CBC"/>
    <w:rsid w:val="002230A2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4263"/>
    <w:rsid w:val="00234521"/>
    <w:rsid w:val="0023456F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37C1E"/>
    <w:rsid w:val="00237CEB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C0E"/>
    <w:rsid w:val="00251590"/>
    <w:rsid w:val="00251AE9"/>
    <w:rsid w:val="00253551"/>
    <w:rsid w:val="0025366A"/>
    <w:rsid w:val="002536D1"/>
    <w:rsid w:val="00253FDF"/>
    <w:rsid w:val="002540E2"/>
    <w:rsid w:val="00254397"/>
    <w:rsid w:val="00254EFB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A8C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385"/>
    <w:rsid w:val="0028085A"/>
    <w:rsid w:val="00281043"/>
    <w:rsid w:val="0028172E"/>
    <w:rsid w:val="0028210B"/>
    <w:rsid w:val="00282308"/>
    <w:rsid w:val="00282374"/>
    <w:rsid w:val="002832D0"/>
    <w:rsid w:val="00283362"/>
    <w:rsid w:val="002833BF"/>
    <w:rsid w:val="0028374B"/>
    <w:rsid w:val="00283C4F"/>
    <w:rsid w:val="00284411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CC5"/>
    <w:rsid w:val="002921B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A26"/>
    <w:rsid w:val="002B5B9E"/>
    <w:rsid w:val="002B697A"/>
    <w:rsid w:val="002B6BB6"/>
    <w:rsid w:val="002B7217"/>
    <w:rsid w:val="002B740A"/>
    <w:rsid w:val="002B7D17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415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D7530"/>
    <w:rsid w:val="002E015E"/>
    <w:rsid w:val="002E06A4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5AE7"/>
    <w:rsid w:val="002F6131"/>
    <w:rsid w:val="00300A16"/>
    <w:rsid w:val="00300C8D"/>
    <w:rsid w:val="0030128D"/>
    <w:rsid w:val="00302BB2"/>
    <w:rsid w:val="00304A7C"/>
    <w:rsid w:val="00305449"/>
    <w:rsid w:val="003054D7"/>
    <w:rsid w:val="003056C6"/>
    <w:rsid w:val="00305B7B"/>
    <w:rsid w:val="003061F4"/>
    <w:rsid w:val="003065E8"/>
    <w:rsid w:val="0030697C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3C41"/>
    <w:rsid w:val="00334E6E"/>
    <w:rsid w:val="003352AE"/>
    <w:rsid w:val="003358EF"/>
    <w:rsid w:val="003367F8"/>
    <w:rsid w:val="0033684C"/>
    <w:rsid w:val="00337548"/>
    <w:rsid w:val="0033767F"/>
    <w:rsid w:val="003378C8"/>
    <w:rsid w:val="003379A3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0E76"/>
    <w:rsid w:val="003510EE"/>
    <w:rsid w:val="0035130C"/>
    <w:rsid w:val="00351524"/>
    <w:rsid w:val="00351632"/>
    <w:rsid w:val="00351DF2"/>
    <w:rsid w:val="003521D0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7B6"/>
    <w:rsid w:val="00371CD3"/>
    <w:rsid w:val="00372979"/>
    <w:rsid w:val="0037308A"/>
    <w:rsid w:val="00373A32"/>
    <w:rsid w:val="00373DC8"/>
    <w:rsid w:val="0037462D"/>
    <w:rsid w:val="0037516B"/>
    <w:rsid w:val="00375682"/>
    <w:rsid w:val="00375CC0"/>
    <w:rsid w:val="00376AAA"/>
    <w:rsid w:val="00376C7A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1FF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4B3"/>
    <w:rsid w:val="003B1663"/>
    <w:rsid w:val="003B2304"/>
    <w:rsid w:val="003B265B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B7C90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C5F"/>
    <w:rsid w:val="003D3E8A"/>
    <w:rsid w:val="003D5A7D"/>
    <w:rsid w:val="003D6B69"/>
    <w:rsid w:val="003D6F76"/>
    <w:rsid w:val="003D7025"/>
    <w:rsid w:val="003D7181"/>
    <w:rsid w:val="003D757E"/>
    <w:rsid w:val="003D7A31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039"/>
    <w:rsid w:val="003E4A9E"/>
    <w:rsid w:val="003E4E9F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297"/>
    <w:rsid w:val="003F5375"/>
    <w:rsid w:val="003F5996"/>
    <w:rsid w:val="003F5DA0"/>
    <w:rsid w:val="003F6679"/>
    <w:rsid w:val="003F6C22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D19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424"/>
    <w:rsid w:val="004139E8"/>
    <w:rsid w:val="004145CC"/>
    <w:rsid w:val="00414BBC"/>
    <w:rsid w:val="00414F4A"/>
    <w:rsid w:val="00415846"/>
    <w:rsid w:val="00415AA2"/>
    <w:rsid w:val="00415AA9"/>
    <w:rsid w:val="00415D65"/>
    <w:rsid w:val="00415E39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2A33"/>
    <w:rsid w:val="00424916"/>
    <w:rsid w:val="00425C20"/>
    <w:rsid w:val="00425D84"/>
    <w:rsid w:val="00426237"/>
    <w:rsid w:val="004279A1"/>
    <w:rsid w:val="004304A7"/>
    <w:rsid w:val="00431983"/>
    <w:rsid w:val="00431AE9"/>
    <w:rsid w:val="0043229E"/>
    <w:rsid w:val="0043246C"/>
    <w:rsid w:val="00432A0B"/>
    <w:rsid w:val="00432C86"/>
    <w:rsid w:val="0043373F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D0F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348A"/>
    <w:rsid w:val="00454196"/>
    <w:rsid w:val="00454688"/>
    <w:rsid w:val="00454941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5E9"/>
    <w:rsid w:val="004827CA"/>
    <w:rsid w:val="00482963"/>
    <w:rsid w:val="00482A18"/>
    <w:rsid w:val="00483AAD"/>
    <w:rsid w:val="00483ED7"/>
    <w:rsid w:val="00484B1D"/>
    <w:rsid w:val="00484DF2"/>
    <w:rsid w:val="004866B0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2D81"/>
    <w:rsid w:val="004930C1"/>
    <w:rsid w:val="0049356B"/>
    <w:rsid w:val="00493A68"/>
    <w:rsid w:val="00493AF4"/>
    <w:rsid w:val="00494416"/>
    <w:rsid w:val="00494C22"/>
    <w:rsid w:val="00495398"/>
    <w:rsid w:val="004969E3"/>
    <w:rsid w:val="00497A94"/>
    <w:rsid w:val="00497BD3"/>
    <w:rsid w:val="00497D16"/>
    <w:rsid w:val="00497F23"/>
    <w:rsid w:val="004A06DC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6701"/>
    <w:rsid w:val="004B73C1"/>
    <w:rsid w:val="004B7619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2536"/>
    <w:rsid w:val="004D2ACC"/>
    <w:rsid w:val="004D2DAB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7F5"/>
    <w:rsid w:val="004E44DD"/>
    <w:rsid w:val="004E460C"/>
    <w:rsid w:val="004E4CFE"/>
    <w:rsid w:val="004E4F27"/>
    <w:rsid w:val="004E6576"/>
    <w:rsid w:val="004E6A0B"/>
    <w:rsid w:val="004E6DA7"/>
    <w:rsid w:val="004E7216"/>
    <w:rsid w:val="004E7266"/>
    <w:rsid w:val="004F0030"/>
    <w:rsid w:val="004F0427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C5"/>
    <w:rsid w:val="00514715"/>
    <w:rsid w:val="00514B7E"/>
    <w:rsid w:val="0051507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7"/>
    <w:rsid w:val="005250A9"/>
    <w:rsid w:val="00526206"/>
    <w:rsid w:val="00526EEC"/>
    <w:rsid w:val="005275B6"/>
    <w:rsid w:val="0052784B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6AB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853"/>
    <w:rsid w:val="00554A69"/>
    <w:rsid w:val="00554A8C"/>
    <w:rsid w:val="00554B6E"/>
    <w:rsid w:val="00555366"/>
    <w:rsid w:val="005554C2"/>
    <w:rsid w:val="00555713"/>
    <w:rsid w:val="00555862"/>
    <w:rsid w:val="0055589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61F"/>
    <w:rsid w:val="00561945"/>
    <w:rsid w:val="00562C4E"/>
    <w:rsid w:val="005635C8"/>
    <w:rsid w:val="00564095"/>
    <w:rsid w:val="00565CBE"/>
    <w:rsid w:val="005668E1"/>
    <w:rsid w:val="00567DB4"/>
    <w:rsid w:val="00570128"/>
    <w:rsid w:val="0057053F"/>
    <w:rsid w:val="0057153F"/>
    <w:rsid w:val="005715DA"/>
    <w:rsid w:val="0057213A"/>
    <w:rsid w:val="00572158"/>
    <w:rsid w:val="005722FD"/>
    <w:rsid w:val="00572386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8F"/>
    <w:rsid w:val="00583FCE"/>
    <w:rsid w:val="00584696"/>
    <w:rsid w:val="005847B8"/>
    <w:rsid w:val="00584865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802"/>
    <w:rsid w:val="00591BF7"/>
    <w:rsid w:val="00592979"/>
    <w:rsid w:val="00592982"/>
    <w:rsid w:val="00592E8C"/>
    <w:rsid w:val="005939B9"/>
    <w:rsid w:val="00593DED"/>
    <w:rsid w:val="005945BE"/>
    <w:rsid w:val="00594744"/>
    <w:rsid w:val="0059498C"/>
    <w:rsid w:val="00594DBE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62BE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006E"/>
    <w:rsid w:val="00631851"/>
    <w:rsid w:val="00631884"/>
    <w:rsid w:val="006325B8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28C"/>
    <w:rsid w:val="006375C8"/>
    <w:rsid w:val="00637728"/>
    <w:rsid w:val="00637840"/>
    <w:rsid w:val="00637940"/>
    <w:rsid w:val="00637E3B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0A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370A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08E9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647"/>
    <w:rsid w:val="006C1EC0"/>
    <w:rsid w:val="006C2079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F39"/>
    <w:rsid w:val="006D12F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4F5E"/>
    <w:rsid w:val="006F6810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9AE"/>
    <w:rsid w:val="00712A0E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A7"/>
    <w:rsid w:val="007205FC"/>
    <w:rsid w:val="00720676"/>
    <w:rsid w:val="00720736"/>
    <w:rsid w:val="007215F3"/>
    <w:rsid w:val="00721D72"/>
    <w:rsid w:val="0072204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504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947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3F"/>
    <w:rsid w:val="007638DF"/>
    <w:rsid w:val="00763FA6"/>
    <w:rsid w:val="00764674"/>
    <w:rsid w:val="00765484"/>
    <w:rsid w:val="007654D5"/>
    <w:rsid w:val="0076585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1C8"/>
    <w:rsid w:val="007A3580"/>
    <w:rsid w:val="007A38A3"/>
    <w:rsid w:val="007A38F0"/>
    <w:rsid w:val="007A42C8"/>
    <w:rsid w:val="007A436E"/>
    <w:rsid w:val="007A4A27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CF5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22B"/>
    <w:rsid w:val="007D44C4"/>
    <w:rsid w:val="007D47D4"/>
    <w:rsid w:val="007D5019"/>
    <w:rsid w:val="007D5755"/>
    <w:rsid w:val="007D57A4"/>
    <w:rsid w:val="007D64A1"/>
    <w:rsid w:val="007D66BB"/>
    <w:rsid w:val="007D6840"/>
    <w:rsid w:val="007D6C70"/>
    <w:rsid w:val="007D6DA7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1AA"/>
    <w:rsid w:val="007E2904"/>
    <w:rsid w:val="007E32CB"/>
    <w:rsid w:val="007E3646"/>
    <w:rsid w:val="007E38DB"/>
    <w:rsid w:val="007E431F"/>
    <w:rsid w:val="007E48AE"/>
    <w:rsid w:val="007E5218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458B"/>
    <w:rsid w:val="007F48EE"/>
    <w:rsid w:val="007F5798"/>
    <w:rsid w:val="007F5872"/>
    <w:rsid w:val="007F5E1B"/>
    <w:rsid w:val="007F63FE"/>
    <w:rsid w:val="007F6507"/>
    <w:rsid w:val="007F675D"/>
    <w:rsid w:val="007F68C2"/>
    <w:rsid w:val="007F6935"/>
    <w:rsid w:val="007F7068"/>
    <w:rsid w:val="007F7146"/>
    <w:rsid w:val="007F7534"/>
    <w:rsid w:val="007F7715"/>
    <w:rsid w:val="007F7FE8"/>
    <w:rsid w:val="00800BAE"/>
    <w:rsid w:val="00800DAA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242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BA0"/>
    <w:rsid w:val="00835D08"/>
    <w:rsid w:val="00836ABB"/>
    <w:rsid w:val="00836D4A"/>
    <w:rsid w:val="00840957"/>
    <w:rsid w:val="00840AF7"/>
    <w:rsid w:val="00840F32"/>
    <w:rsid w:val="008417CF"/>
    <w:rsid w:val="0084185E"/>
    <w:rsid w:val="00841A43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1D34"/>
    <w:rsid w:val="008521C5"/>
    <w:rsid w:val="008560BB"/>
    <w:rsid w:val="0085655A"/>
    <w:rsid w:val="0085753F"/>
    <w:rsid w:val="00857B27"/>
    <w:rsid w:val="00860075"/>
    <w:rsid w:val="0086048A"/>
    <w:rsid w:val="00860B45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67C2B"/>
    <w:rsid w:val="00870225"/>
    <w:rsid w:val="008708DC"/>
    <w:rsid w:val="00870C61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6168"/>
    <w:rsid w:val="00876251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6C1"/>
    <w:rsid w:val="0089357D"/>
    <w:rsid w:val="008938A4"/>
    <w:rsid w:val="008948B9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B07BE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0FE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0216"/>
    <w:rsid w:val="008D1511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70B9"/>
    <w:rsid w:val="008D73EF"/>
    <w:rsid w:val="008D7944"/>
    <w:rsid w:val="008E00AD"/>
    <w:rsid w:val="008E0532"/>
    <w:rsid w:val="008E0C3D"/>
    <w:rsid w:val="008E0C66"/>
    <w:rsid w:val="008E1447"/>
    <w:rsid w:val="008E19F5"/>
    <w:rsid w:val="008E300A"/>
    <w:rsid w:val="008E3E66"/>
    <w:rsid w:val="008E43BC"/>
    <w:rsid w:val="008E45E1"/>
    <w:rsid w:val="008E50F2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DB0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4BCC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6D9"/>
    <w:rsid w:val="00901B14"/>
    <w:rsid w:val="00901C26"/>
    <w:rsid w:val="00901DBB"/>
    <w:rsid w:val="00902129"/>
    <w:rsid w:val="009023CB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26"/>
    <w:rsid w:val="00906863"/>
    <w:rsid w:val="00906DB7"/>
    <w:rsid w:val="009072F1"/>
    <w:rsid w:val="00907772"/>
    <w:rsid w:val="009078FC"/>
    <w:rsid w:val="00907BCD"/>
    <w:rsid w:val="0091014B"/>
    <w:rsid w:val="00910C87"/>
    <w:rsid w:val="0091117A"/>
    <w:rsid w:val="009112BC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0B8"/>
    <w:rsid w:val="00915330"/>
    <w:rsid w:val="00915421"/>
    <w:rsid w:val="00915539"/>
    <w:rsid w:val="00915FDF"/>
    <w:rsid w:val="0091609E"/>
    <w:rsid w:val="009169FA"/>
    <w:rsid w:val="0091756F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27A04"/>
    <w:rsid w:val="00927F18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746"/>
    <w:rsid w:val="00934EBC"/>
    <w:rsid w:val="00935400"/>
    <w:rsid w:val="00935C64"/>
    <w:rsid w:val="00936C0F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424B"/>
    <w:rsid w:val="009746BE"/>
    <w:rsid w:val="009749BD"/>
    <w:rsid w:val="009749E9"/>
    <w:rsid w:val="00974BA4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667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FC4"/>
    <w:rsid w:val="0099557C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490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5B04"/>
    <w:rsid w:val="009B659E"/>
    <w:rsid w:val="009B69A5"/>
    <w:rsid w:val="009B69BD"/>
    <w:rsid w:val="009B6D96"/>
    <w:rsid w:val="009B6E1D"/>
    <w:rsid w:val="009B7197"/>
    <w:rsid w:val="009B7571"/>
    <w:rsid w:val="009C0595"/>
    <w:rsid w:val="009C07FC"/>
    <w:rsid w:val="009C1672"/>
    <w:rsid w:val="009C25D9"/>
    <w:rsid w:val="009C2BDC"/>
    <w:rsid w:val="009C32FE"/>
    <w:rsid w:val="009C39A8"/>
    <w:rsid w:val="009C3E79"/>
    <w:rsid w:val="009C43D7"/>
    <w:rsid w:val="009C494C"/>
    <w:rsid w:val="009C4AA7"/>
    <w:rsid w:val="009C4B79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C7D"/>
    <w:rsid w:val="009D7E49"/>
    <w:rsid w:val="009E137E"/>
    <w:rsid w:val="009E1A8F"/>
    <w:rsid w:val="009E21DC"/>
    <w:rsid w:val="009E2BD3"/>
    <w:rsid w:val="009E32BC"/>
    <w:rsid w:val="009E35E5"/>
    <w:rsid w:val="009E3C7F"/>
    <w:rsid w:val="009E3DE3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20C"/>
    <w:rsid w:val="009F3EFC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49B8"/>
    <w:rsid w:val="00A25498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19DC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6206"/>
    <w:rsid w:val="00A4735B"/>
    <w:rsid w:val="00A47F55"/>
    <w:rsid w:val="00A51976"/>
    <w:rsid w:val="00A51F2E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6CE"/>
    <w:rsid w:val="00A57206"/>
    <w:rsid w:val="00A5742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0C9B"/>
    <w:rsid w:val="00A8135F"/>
    <w:rsid w:val="00A818CE"/>
    <w:rsid w:val="00A81E3F"/>
    <w:rsid w:val="00A81F12"/>
    <w:rsid w:val="00A81F16"/>
    <w:rsid w:val="00A82271"/>
    <w:rsid w:val="00A828FD"/>
    <w:rsid w:val="00A82CA9"/>
    <w:rsid w:val="00A83010"/>
    <w:rsid w:val="00A83BEA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36"/>
    <w:rsid w:val="00AA66B9"/>
    <w:rsid w:val="00AA7197"/>
    <w:rsid w:val="00AA76DD"/>
    <w:rsid w:val="00AB0047"/>
    <w:rsid w:val="00AB0EC0"/>
    <w:rsid w:val="00AB100F"/>
    <w:rsid w:val="00AB113F"/>
    <w:rsid w:val="00AB1527"/>
    <w:rsid w:val="00AB1547"/>
    <w:rsid w:val="00AB1587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772"/>
    <w:rsid w:val="00AC0A4B"/>
    <w:rsid w:val="00AC19BF"/>
    <w:rsid w:val="00AC1A59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A09"/>
    <w:rsid w:val="00AE275C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AD5"/>
    <w:rsid w:val="00AF5F14"/>
    <w:rsid w:val="00AF60E1"/>
    <w:rsid w:val="00AF637D"/>
    <w:rsid w:val="00AF638E"/>
    <w:rsid w:val="00AF7DFC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900"/>
    <w:rsid w:val="00B331D0"/>
    <w:rsid w:val="00B33306"/>
    <w:rsid w:val="00B343DC"/>
    <w:rsid w:val="00B34522"/>
    <w:rsid w:val="00B34533"/>
    <w:rsid w:val="00B34712"/>
    <w:rsid w:val="00B3607C"/>
    <w:rsid w:val="00B365A1"/>
    <w:rsid w:val="00B36F24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6DDA"/>
    <w:rsid w:val="00B470CB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24D2"/>
    <w:rsid w:val="00B72AA9"/>
    <w:rsid w:val="00B72B48"/>
    <w:rsid w:val="00B73BF9"/>
    <w:rsid w:val="00B73C4A"/>
    <w:rsid w:val="00B73F11"/>
    <w:rsid w:val="00B74148"/>
    <w:rsid w:val="00B741E4"/>
    <w:rsid w:val="00B74D41"/>
    <w:rsid w:val="00B75330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C15"/>
    <w:rsid w:val="00B87E29"/>
    <w:rsid w:val="00B87F4F"/>
    <w:rsid w:val="00B905DA"/>
    <w:rsid w:val="00B90ADA"/>
    <w:rsid w:val="00B90C82"/>
    <w:rsid w:val="00B91ACB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DCE"/>
    <w:rsid w:val="00BA0AC5"/>
    <w:rsid w:val="00BA0ADE"/>
    <w:rsid w:val="00BA1848"/>
    <w:rsid w:val="00BA25F9"/>
    <w:rsid w:val="00BA2D99"/>
    <w:rsid w:val="00BA3B61"/>
    <w:rsid w:val="00BA407A"/>
    <w:rsid w:val="00BA42E3"/>
    <w:rsid w:val="00BA5086"/>
    <w:rsid w:val="00BA556E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9E8"/>
    <w:rsid w:val="00BD2C19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2DF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9C7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1CE1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07A28"/>
    <w:rsid w:val="00C10472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274E5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4C14"/>
    <w:rsid w:val="00C35F58"/>
    <w:rsid w:val="00C368FC"/>
    <w:rsid w:val="00C3695A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0D9"/>
    <w:rsid w:val="00C461AF"/>
    <w:rsid w:val="00C46511"/>
    <w:rsid w:val="00C465C0"/>
    <w:rsid w:val="00C46836"/>
    <w:rsid w:val="00C46997"/>
    <w:rsid w:val="00C46DAE"/>
    <w:rsid w:val="00C47556"/>
    <w:rsid w:val="00C475A7"/>
    <w:rsid w:val="00C476F1"/>
    <w:rsid w:val="00C47F53"/>
    <w:rsid w:val="00C50188"/>
    <w:rsid w:val="00C50BBA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75D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0FFF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9765C"/>
    <w:rsid w:val="00CA035C"/>
    <w:rsid w:val="00CA082D"/>
    <w:rsid w:val="00CA09A3"/>
    <w:rsid w:val="00CA0C4D"/>
    <w:rsid w:val="00CA238A"/>
    <w:rsid w:val="00CA3558"/>
    <w:rsid w:val="00CA547E"/>
    <w:rsid w:val="00CA6392"/>
    <w:rsid w:val="00CA63DF"/>
    <w:rsid w:val="00CA65FC"/>
    <w:rsid w:val="00CA6660"/>
    <w:rsid w:val="00CA66B2"/>
    <w:rsid w:val="00CA6AAE"/>
    <w:rsid w:val="00CB00A6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973"/>
    <w:rsid w:val="00CB5B5B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2272"/>
    <w:rsid w:val="00CC2A33"/>
    <w:rsid w:val="00CC3354"/>
    <w:rsid w:val="00CC3DA8"/>
    <w:rsid w:val="00CC3DB4"/>
    <w:rsid w:val="00CC3DF9"/>
    <w:rsid w:val="00CC3E19"/>
    <w:rsid w:val="00CC40AE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AA4"/>
    <w:rsid w:val="00CF3CE2"/>
    <w:rsid w:val="00CF55C4"/>
    <w:rsid w:val="00CF6591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07DAC"/>
    <w:rsid w:val="00D1000F"/>
    <w:rsid w:val="00D100AA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34EC"/>
    <w:rsid w:val="00D335D0"/>
    <w:rsid w:val="00D33975"/>
    <w:rsid w:val="00D33BBB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897"/>
    <w:rsid w:val="00D47DE6"/>
    <w:rsid w:val="00D50287"/>
    <w:rsid w:val="00D52479"/>
    <w:rsid w:val="00D52CB0"/>
    <w:rsid w:val="00D53536"/>
    <w:rsid w:val="00D5388F"/>
    <w:rsid w:val="00D539B8"/>
    <w:rsid w:val="00D53EC0"/>
    <w:rsid w:val="00D54402"/>
    <w:rsid w:val="00D548D5"/>
    <w:rsid w:val="00D54C2A"/>
    <w:rsid w:val="00D5541A"/>
    <w:rsid w:val="00D55AD8"/>
    <w:rsid w:val="00D55C9C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5A0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44"/>
    <w:rsid w:val="00D812C6"/>
    <w:rsid w:val="00D8175A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6DF8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4BF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2A0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2A5"/>
    <w:rsid w:val="00DE0359"/>
    <w:rsid w:val="00DE0B20"/>
    <w:rsid w:val="00DE0B97"/>
    <w:rsid w:val="00DE16E5"/>
    <w:rsid w:val="00DE25F3"/>
    <w:rsid w:val="00DE2825"/>
    <w:rsid w:val="00DE2980"/>
    <w:rsid w:val="00DE2B83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2D4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07D50"/>
    <w:rsid w:val="00E102E0"/>
    <w:rsid w:val="00E10954"/>
    <w:rsid w:val="00E10F2E"/>
    <w:rsid w:val="00E11E12"/>
    <w:rsid w:val="00E12A5D"/>
    <w:rsid w:val="00E13799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552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8FD"/>
    <w:rsid w:val="00E459C2"/>
    <w:rsid w:val="00E464B8"/>
    <w:rsid w:val="00E465F1"/>
    <w:rsid w:val="00E469EF"/>
    <w:rsid w:val="00E470E0"/>
    <w:rsid w:val="00E4718F"/>
    <w:rsid w:val="00E47537"/>
    <w:rsid w:val="00E47EB9"/>
    <w:rsid w:val="00E504C3"/>
    <w:rsid w:val="00E50E1C"/>
    <w:rsid w:val="00E517E3"/>
    <w:rsid w:val="00E51F76"/>
    <w:rsid w:val="00E5268E"/>
    <w:rsid w:val="00E549D7"/>
    <w:rsid w:val="00E54EFF"/>
    <w:rsid w:val="00E54FEB"/>
    <w:rsid w:val="00E5566F"/>
    <w:rsid w:val="00E56B54"/>
    <w:rsid w:val="00E56DE5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12B0"/>
    <w:rsid w:val="00E72468"/>
    <w:rsid w:val="00E73944"/>
    <w:rsid w:val="00E739C7"/>
    <w:rsid w:val="00E74076"/>
    <w:rsid w:val="00E74251"/>
    <w:rsid w:val="00E7588E"/>
    <w:rsid w:val="00E76C64"/>
    <w:rsid w:val="00E770DE"/>
    <w:rsid w:val="00E771C5"/>
    <w:rsid w:val="00E773C3"/>
    <w:rsid w:val="00E77AF9"/>
    <w:rsid w:val="00E80784"/>
    <w:rsid w:val="00E80B07"/>
    <w:rsid w:val="00E820FF"/>
    <w:rsid w:val="00E827A2"/>
    <w:rsid w:val="00E82922"/>
    <w:rsid w:val="00E82BD5"/>
    <w:rsid w:val="00E82E8F"/>
    <w:rsid w:val="00E83A26"/>
    <w:rsid w:val="00E83C96"/>
    <w:rsid w:val="00E83EC3"/>
    <w:rsid w:val="00E8408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348B"/>
    <w:rsid w:val="00E93569"/>
    <w:rsid w:val="00E93BDE"/>
    <w:rsid w:val="00E945EF"/>
    <w:rsid w:val="00E947E3"/>
    <w:rsid w:val="00E95E7E"/>
    <w:rsid w:val="00E9666B"/>
    <w:rsid w:val="00E97813"/>
    <w:rsid w:val="00EA03DF"/>
    <w:rsid w:val="00EA068E"/>
    <w:rsid w:val="00EA120A"/>
    <w:rsid w:val="00EA1873"/>
    <w:rsid w:val="00EA1E9B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48E"/>
    <w:rsid w:val="00EE0EE2"/>
    <w:rsid w:val="00EE1681"/>
    <w:rsid w:val="00EE17C5"/>
    <w:rsid w:val="00EE1D62"/>
    <w:rsid w:val="00EE2049"/>
    <w:rsid w:val="00EE2AC3"/>
    <w:rsid w:val="00EE381A"/>
    <w:rsid w:val="00EE3931"/>
    <w:rsid w:val="00EE4AA9"/>
    <w:rsid w:val="00EE4CD8"/>
    <w:rsid w:val="00EE4E02"/>
    <w:rsid w:val="00EE6B32"/>
    <w:rsid w:val="00EE6B63"/>
    <w:rsid w:val="00EE748C"/>
    <w:rsid w:val="00EE79BB"/>
    <w:rsid w:val="00EE7A4B"/>
    <w:rsid w:val="00EF099F"/>
    <w:rsid w:val="00EF0F1F"/>
    <w:rsid w:val="00EF1515"/>
    <w:rsid w:val="00EF1557"/>
    <w:rsid w:val="00EF321B"/>
    <w:rsid w:val="00EF4119"/>
    <w:rsid w:val="00EF419B"/>
    <w:rsid w:val="00EF4667"/>
    <w:rsid w:val="00EF514F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F0006E"/>
    <w:rsid w:val="00F00A02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22"/>
    <w:rsid w:val="00F1463F"/>
    <w:rsid w:val="00F14E61"/>
    <w:rsid w:val="00F15825"/>
    <w:rsid w:val="00F15FEB"/>
    <w:rsid w:val="00F1640A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450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9DF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B0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6017D"/>
    <w:rsid w:val="00F602E5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FCE"/>
    <w:rsid w:val="00F701FB"/>
    <w:rsid w:val="00F70236"/>
    <w:rsid w:val="00F70720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77F22"/>
    <w:rsid w:val="00F8046F"/>
    <w:rsid w:val="00F80ACC"/>
    <w:rsid w:val="00F80BB8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7158"/>
    <w:rsid w:val="00F87A66"/>
    <w:rsid w:val="00F87A93"/>
    <w:rsid w:val="00F900E6"/>
    <w:rsid w:val="00F908C8"/>
    <w:rsid w:val="00F90A67"/>
    <w:rsid w:val="00F90AF2"/>
    <w:rsid w:val="00F920DE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5FB"/>
    <w:rsid w:val="00FA0C5E"/>
    <w:rsid w:val="00FA1229"/>
    <w:rsid w:val="00FA2624"/>
    <w:rsid w:val="00FA280C"/>
    <w:rsid w:val="00FA2DF1"/>
    <w:rsid w:val="00FA330E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248"/>
    <w:rsid w:val="00FB0692"/>
    <w:rsid w:val="00FB0BB7"/>
    <w:rsid w:val="00FB34BA"/>
    <w:rsid w:val="00FB486B"/>
    <w:rsid w:val="00FB4D11"/>
    <w:rsid w:val="00FB5B27"/>
    <w:rsid w:val="00FB70E0"/>
    <w:rsid w:val="00FB7728"/>
    <w:rsid w:val="00FC04DF"/>
    <w:rsid w:val="00FC0948"/>
    <w:rsid w:val="00FC11B5"/>
    <w:rsid w:val="00FC250B"/>
    <w:rsid w:val="00FC271D"/>
    <w:rsid w:val="00FC2A79"/>
    <w:rsid w:val="00FC3021"/>
    <w:rsid w:val="00FC46EF"/>
    <w:rsid w:val="00FC49F0"/>
    <w:rsid w:val="00FC4B31"/>
    <w:rsid w:val="00FC52A1"/>
    <w:rsid w:val="00FC5D20"/>
    <w:rsid w:val="00FC6276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7BA"/>
    <w:rsid w:val="00FD5DE8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9D1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6015FF0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78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norpahj\Library\Containers\com.apple.mail\Data\Library\Mail%20Downloads\CBB93756-D97B-47CD-9F9C-835199F6D91E\docs\S1-182231.zip" TargetMode="External"/><Relationship Id="rId18" Type="http://schemas.openxmlformats.org/officeDocument/2006/relationships/hyperlink" Target="http://www.3gpp.org/ftp/tsg_sa/WG1_Serv/TSGS1_83_WPalmBeach/Docs/S1-182262.zip" TargetMode="External"/><Relationship Id="rId26" Type="http://schemas.openxmlformats.org/officeDocument/2006/relationships/hyperlink" Target="http://www.3gpp.org/ftp/tsg_sa/WG1_Serv/TSGS1_83_WPalmBeach/Docs/S1-182080.zip" TargetMode="External"/><Relationship Id="rId39" Type="http://schemas.openxmlformats.org/officeDocument/2006/relationships/hyperlink" Target="http://www.3gpp.org/ftp/tsg_sa/WG1_Serv/TSGS1_83_WPalmBeach/Docs/S1-182128.zip" TargetMode="External"/><Relationship Id="rId21" Type="http://schemas.openxmlformats.org/officeDocument/2006/relationships/hyperlink" Target="http://www.3gpp.org/ftp/tsg_sa/WG1_Serv/TSGS1_83_WPalmBeach/Docs/S1-182265.zip" TargetMode="External"/><Relationship Id="rId34" Type="http://schemas.openxmlformats.org/officeDocument/2006/relationships/hyperlink" Target="http://www.3gpp.org/ftp/tsg_sa/WG1_Serv/TSGS1_83_WPalmBeach/Docs/S1-182117.zip" TargetMode="External"/><Relationship Id="rId42" Type="http://schemas.openxmlformats.org/officeDocument/2006/relationships/hyperlink" Target="http://www.3gpp.org/ftp/tsg_sa/WG1_Serv/TSGS1_83_WPalmBeach/Docs/S1-182131.zip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www.3gpp.org/ftp/tsg_sa/WG1_Serv/TSGS1_83_WPalmBeach/Docs/S1-182259.zip" TargetMode="External"/><Relationship Id="rId29" Type="http://schemas.openxmlformats.org/officeDocument/2006/relationships/hyperlink" Target="http://www.3gpp.org/ftp/tsg_sa/WG1_Serv/TSGS1_83_WPalmBeach/Docs/S1-182184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norpahj\Library\Containers\com.apple.mail\Data\Library\Mail%20Downloads\CBB93756-D97B-47CD-9F9C-835199F6D91E\docs\S1-182225.zip" TargetMode="External"/><Relationship Id="rId24" Type="http://schemas.openxmlformats.org/officeDocument/2006/relationships/hyperlink" Target="http://www.3gpp.org/ftp/tsg_sa/WG1_Serv/TSGS1_83_WPalmBeach/Docs/S1-182078.zip" TargetMode="External"/><Relationship Id="rId32" Type="http://schemas.openxmlformats.org/officeDocument/2006/relationships/hyperlink" Target="docs\S1-182636.zip" TargetMode="External"/><Relationship Id="rId37" Type="http://schemas.openxmlformats.org/officeDocument/2006/relationships/hyperlink" Target="http://www.3gpp.org/ftp/tsg_sa/WG1_Serv/TSGS1_83_WPalmBeach/Docs/S1-182126.zip" TargetMode="External"/><Relationship Id="rId40" Type="http://schemas.openxmlformats.org/officeDocument/2006/relationships/hyperlink" Target="http://www.3gpp.org/ftp/tsg_sa/WG1_Serv/TSGS1_83_WPalmBeach/Docs/S1-182129.zip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file:///C:\Users\norpahj\Documents\Local%203GPP%20copy\SA1%20Dubrovnik%202018\docs\S1-181276.zip" TargetMode="External"/><Relationship Id="rId23" Type="http://schemas.openxmlformats.org/officeDocument/2006/relationships/hyperlink" Target="file:///C:\Users\norpahj\Documents\Local%203GPP%20copy\SA1%20Dubrovnik%202018\docs\S1-181284.zip" TargetMode="External"/><Relationship Id="rId28" Type="http://schemas.openxmlformats.org/officeDocument/2006/relationships/hyperlink" Target="docs\S1-182634.zip" TargetMode="External"/><Relationship Id="rId36" Type="http://schemas.openxmlformats.org/officeDocument/2006/relationships/hyperlink" Target="http://www.3gpp.org/ftp/tsg_sa/WG1_Serv/TSGS1_83_WPalmBeach/Docs/S1-182125.zip" TargetMode="External"/><Relationship Id="rId10" Type="http://schemas.openxmlformats.org/officeDocument/2006/relationships/hyperlink" Target="file:///C:\Users\norpahj\Library\Containers\com.apple.mail\Data\Library\Mail%20Downloads\CBB93756-D97B-47CD-9F9C-835199F6D91E\docs\S1-182229.zip" TargetMode="External"/><Relationship Id="rId19" Type="http://schemas.openxmlformats.org/officeDocument/2006/relationships/hyperlink" Target="http://www.3gpp.org/ftp/tsg_sa/WG1_Serv/TSGS1_83_WPalmBeach/Docs/S1-182263.zip" TargetMode="External"/><Relationship Id="rId31" Type="http://schemas.openxmlformats.org/officeDocument/2006/relationships/hyperlink" Target="http://www.3gpp.org/ftp/tsg_sa/WG1_Serv/TSGS1_83_WPalmBeach/Docs/S1-182188.zip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C:\Users\norpahj\Library\Containers\com.apple.mail\Data\Library\Mail%20Downloads\CBB93756-D97B-47CD-9F9C-835199F6D91E\docs\S1-182217.zip" TargetMode="External"/><Relationship Id="rId14" Type="http://schemas.openxmlformats.org/officeDocument/2006/relationships/hyperlink" Target="file:///C:\Users\norpahj\Documents\Local%203GPP%20copy\SA1%20Dubrovnik%202018\docs\S1-181275.zip" TargetMode="External"/><Relationship Id="rId22" Type="http://schemas.openxmlformats.org/officeDocument/2006/relationships/hyperlink" Target="http://www.3gpp.org/ftp/tsg_sa/WG1_Serv/TSGS1_83_WPalmBeach/Docs/S1-182266.zip" TargetMode="External"/><Relationship Id="rId27" Type="http://schemas.openxmlformats.org/officeDocument/2006/relationships/hyperlink" Target="http://www.3gpp.org/ftp/tsg_sa/WG1_Serv/TSGS1_83_WPalmBeach/Docs/S1-182183.zip" TargetMode="External"/><Relationship Id="rId30" Type="http://schemas.openxmlformats.org/officeDocument/2006/relationships/hyperlink" Target="docs\S1-182635.zip" TargetMode="External"/><Relationship Id="rId35" Type="http://schemas.openxmlformats.org/officeDocument/2006/relationships/hyperlink" Target="http://www.3gpp.org/ftp/tsg_sa/WG1_Serv/TSGS1_83_WPalmBeach/Docs/S1-182124.zip" TargetMode="External"/><Relationship Id="rId43" Type="http://schemas.openxmlformats.org/officeDocument/2006/relationships/hyperlink" Target="file:///C:\Users\norpahj\Documents\Local%203GPP%20copy\SA1%20Dubrovnik%202018\docs\S1-181284.zip" TargetMode="External"/><Relationship Id="rId8" Type="http://schemas.openxmlformats.org/officeDocument/2006/relationships/hyperlink" Target="file:///C:\Users\norpahj\Library\Containers\com.apple.mail\Data\Library\Mail%20Downloads\CBB93756-D97B-47CD-9F9C-835199F6D91E\docs\S1-182111.zip" TargetMode="External"/><Relationship Id="rId3" Type="http://schemas.openxmlformats.org/officeDocument/2006/relationships/styles" Target="styles.xml"/><Relationship Id="rId12" Type="http://schemas.openxmlformats.org/officeDocument/2006/relationships/hyperlink" Target="file:///C:\Users\norpahj\Library\Containers\com.apple.mail\Data\Library\Mail%20Downloads\CBB93756-D97B-47CD-9F9C-835199F6D91E\docs\S1-182227.zip" TargetMode="External"/><Relationship Id="rId17" Type="http://schemas.openxmlformats.org/officeDocument/2006/relationships/hyperlink" Target="http://www.3gpp.org/ftp/tsg_sa/WG1_Serv/TSGS1_83_WPalmBeach/Docs/S1-182261.zip" TargetMode="External"/><Relationship Id="rId25" Type="http://schemas.openxmlformats.org/officeDocument/2006/relationships/hyperlink" Target="http://www.3gpp.org/ftp/tsg_sa/WG1_Serv/TSGS1_83_WPalmBeach/Docs/S1-182079.zip" TargetMode="External"/><Relationship Id="rId33" Type="http://schemas.openxmlformats.org/officeDocument/2006/relationships/hyperlink" Target="file:///C:\Users\norpahj\Documents\Local%203GPP%20copy\SA1%20Dubrovnik%202018\docs\S1-181284.zip" TargetMode="External"/><Relationship Id="rId38" Type="http://schemas.openxmlformats.org/officeDocument/2006/relationships/hyperlink" Target="http://www.3gpp.org/ftp/tsg_sa/WG1_Serv/TSGS1_83_WPalmBeach/Docs/S1-182127.zip" TargetMode="External"/><Relationship Id="rId20" Type="http://schemas.openxmlformats.org/officeDocument/2006/relationships/hyperlink" Target="http://www.3gpp.org/ftp/tsg_sa/WG1_Serv/TSGS1_83_WPalmBeach/Docs/S1-182264.zip" TargetMode="External"/><Relationship Id="rId41" Type="http://schemas.openxmlformats.org/officeDocument/2006/relationships/hyperlink" Target="http://www.3gpp.org/ftp/tsg_sa/WG1_Serv/TSGS1_83_WPalmBeach/Docs/S1-18213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68A06-524D-4878-98E9-3DF15D295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23</TotalTime>
  <Pages>7</Pages>
  <Words>1596</Words>
  <Characters>9100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10675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greg schumacher</cp:lastModifiedBy>
  <cp:revision>9</cp:revision>
  <dcterms:created xsi:type="dcterms:W3CDTF">2018-08-20T18:49:00Z</dcterms:created>
  <dcterms:modified xsi:type="dcterms:W3CDTF">2018-08-20T22:31:00Z</dcterms:modified>
</cp:coreProperties>
</file>