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FCBAA" w14:textId="43C95578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67AA1">
        <w:rPr>
          <w:rFonts w:eastAsia="Times New Roman" w:cs="Arial"/>
          <w:sz w:val="24"/>
          <w:szCs w:val="20"/>
          <w:lang w:eastAsia="ar-SA"/>
        </w:rPr>
        <w:t>2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067AA1">
        <w:rPr>
          <w:rFonts w:cs="Arial"/>
          <w:sz w:val="24"/>
          <w:szCs w:val="24"/>
        </w:rPr>
        <w:t>1</w:t>
      </w:r>
      <w:r w:rsidR="00301778">
        <w:rPr>
          <w:rFonts w:cs="Arial"/>
          <w:sz w:val="24"/>
          <w:szCs w:val="24"/>
        </w:rPr>
        <w:t>631</w:t>
      </w:r>
    </w:p>
    <w:p w14:paraId="595FCBAB" w14:textId="7464BDB0" w:rsidR="00411066" w:rsidRPr="00301778" w:rsidRDefault="00067AA1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Dubrovnik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Croatia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 w:rsidR="00C43C8D">
        <w:rPr>
          <w:rFonts w:eastAsia="Times New Roman" w:cs="Arial"/>
          <w:sz w:val="24"/>
          <w:szCs w:val="20"/>
          <w:lang w:eastAsia="ar-SA"/>
        </w:rPr>
        <w:t>7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56161F">
        <w:rPr>
          <w:rFonts w:eastAsia="Times New Roman" w:cs="Arial"/>
          <w:sz w:val="24"/>
          <w:szCs w:val="20"/>
          <w:lang w:eastAsia="ar-SA"/>
        </w:rPr>
        <w:t>1</w:t>
      </w:r>
      <w:r w:rsidR="00C43C8D">
        <w:rPr>
          <w:rFonts w:eastAsia="Times New Roman" w:cs="Arial"/>
          <w:sz w:val="24"/>
          <w:szCs w:val="20"/>
          <w:lang w:eastAsia="ar-SA"/>
        </w:rPr>
        <w:t>1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C43C8D">
        <w:rPr>
          <w:rFonts w:eastAsia="Times New Roman" w:cs="Arial"/>
          <w:sz w:val="24"/>
          <w:szCs w:val="20"/>
          <w:lang w:eastAsia="ar-SA"/>
        </w:rPr>
        <w:t>Ma</w:t>
      </w:r>
      <w:r w:rsidR="00E51F76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301778">
        <w:rPr>
          <w:rFonts w:cs="Arial"/>
          <w:b/>
          <w:i/>
          <w:color w:val="0070C0"/>
          <w:sz w:val="20"/>
          <w:szCs w:val="20"/>
        </w:rPr>
        <w:tab/>
      </w:r>
      <w:r w:rsidR="00301778" w:rsidRPr="00301778">
        <w:rPr>
          <w:rFonts w:cs="Arial"/>
          <w:i/>
          <w:color w:val="0070C0"/>
          <w:sz w:val="16"/>
          <w:szCs w:val="16"/>
        </w:rPr>
        <w:t>Revised from S1-181276</w:t>
      </w:r>
    </w:p>
    <w:p w14:paraId="595FCBAC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95FCBAD" w14:textId="59772821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4156BB">
        <w:rPr>
          <w:rFonts w:eastAsia="Times New Roman" w:cs="Arial"/>
          <w:sz w:val="22"/>
          <w:szCs w:val="20"/>
          <w:lang w:eastAsia="ar-SA"/>
        </w:rPr>
        <w:t xml:space="preserve">Railway </w:t>
      </w:r>
      <w:r w:rsidR="00CA1747">
        <w:rPr>
          <w:rFonts w:eastAsia="Times New Roman" w:cs="Arial"/>
          <w:sz w:val="22"/>
          <w:szCs w:val="20"/>
          <w:lang w:eastAsia="ar-SA"/>
        </w:rPr>
        <w:t xml:space="preserve">Report </w:t>
      </w:r>
      <w:bookmarkStart w:id="1" w:name="_GoBack"/>
      <w:bookmarkEnd w:id="1"/>
      <w:r w:rsidR="004156BB">
        <w:rPr>
          <w:rFonts w:eastAsia="Times New Roman" w:cs="Arial"/>
          <w:sz w:val="22"/>
          <w:szCs w:val="20"/>
          <w:lang w:eastAsia="ar-SA"/>
        </w:rPr>
        <w:t xml:space="preserve">(MONASTERY2 + </w:t>
      </w:r>
      <w:r w:rsidR="004156BB" w:rsidRPr="004156BB">
        <w:rPr>
          <w:rFonts w:eastAsia="Times New Roman" w:cs="Arial"/>
          <w:sz w:val="22"/>
          <w:szCs w:val="20"/>
          <w:lang w:eastAsia="ar-SA"/>
        </w:rPr>
        <w:t>FS_FRMCS2</w:t>
      </w:r>
      <w:r w:rsidR="004156BB">
        <w:rPr>
          <w:rFonts w:eastAsia="Times New Roman" w:cs="Arial"/>
          <w:sz w:val="22"/>
          <w:szCs w:val="20"/>
          <w:lang w:eastAsia="ar-SA"/>
        </w:rPr>
        <w:t>)</w:t>
      </w:r>
    </w:p>
    <w:p w14:paraId="595FCBAE" w14:textId="531DD971" w:rsidR="00411066" w:rsidRPr="004156BB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vertAlign w:val="subscript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4156BB">
        <w:rPr>
          <w:rFonts w:eastAsia="Times New Roman" w:cs="Arial"/>
          <w:sz w:val="22"/>
          <w:szCs w:val="20"/>
          <w:lang w:eastAsia="ar-SA"/>
        </w:rPr>
        <w:t>6.1, 7.1</w:t>
      </w:r>
    </w:p>
    <w:p w14:paraId="595FCBAF" w14:textId="719FFDF4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4156BB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95FCBB0" w14:textId="78F78102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4156BB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595FCBB1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F95465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9D0C3B0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DEE466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24AECC6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0211269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6BCE3CF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3CD5F8C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2DFDE2B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273782A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6D95DE8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109D29A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C5F3D98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5180A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9FF92C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6B19B8B6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F9AFC5D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5DB6D534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CA38A8B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8E5BD5D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6057F50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2A04C782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400BFE5E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60D6320" w14:textId="77777777" w:rsidR="00903004" w:rsidRDefault="00903004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1CCFD143" w14:textId="272A1FA9" w:rsidR="00E42FAA" w:rsidRPr="008754F9" w:rsidRDefault="00E42FAA" w:rsidP="00E42FAA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lastRenderedPageBreak/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6B9BC975" w14:textId="5BE70094" w:rsidR="00E42FAA" w:rsidRPr="00F774D3" w:rsidRDefault="00E42FAA" w:rsidP="00E42FAA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166C5F" w:rsidRPr="00166C5F">
        <w:rPr>
          <w:rFonts w:eastAsia="Arial Unicode MS"/>
          <w:sz w:val="24"/>
          <w:szCs w:val="24"/>
          <w:lang w:eastAsia="ar-SA"/>
        </w:rPr>
        <w:t>Villa Argentina Salon</w:t>
      </w:r>
    </w:p>
    <w:p w14:paraId="528C90B4" w14:textId="1B4A4F51" w:rsidR="00E42FAA" w:rsidRPr="00772E0F" w:rsidRDefault="00E42FAA" w:rsidP="00E42FAA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166C5F" w:rsidRPr="00166C5F">
        <w:rPr>
          <w:rFonts w:eastAsia="Arial Unicode MS" w:cs="Arial"/>
          <w:color w:val="00B050"/>
          <w:sz w:val="24"/>
          <w:szCs w:val="24"/>
          <w:lang w:eastAsia="ar-SA"/>
        </w:rPr>
        <w:t>Galeon</w:t>
      </w:r>
    </w:p>
    <w:p w14:paraId="75982553" w14:textId="77777777" w:rsidR="00E42FAA" w:rsidRPr="00015298" w:rsidRDefault="00E42FAA" w:rsidP="00E42FAA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4156BB" w:rsidRPr="00015298" w14:paraId="1AB02D9B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8DCDC7B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C035A48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ABA3120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3FB9827" w14:textId="77777777" w:rsidR="004156BB" w:rsidRPr="00015298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4156BB" w:rsidRPr="00AB0F3E" w14:paraId="094933D1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3D249A1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55F99C6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1F9B3D8A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1948D3C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C60C7BF" w14:textId="496F4D84" w:rsidR="004156BB" w:rsidRPr="00BD600A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389F6559" w14:textId="1D24B2A3" w:rsidR="004156BB" w:rsidRPr="000125EA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4156BB" w:rsidRPr="00AB0F3E" w14:paraId="52D9D7BF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8558309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90CD41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51F2069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62B4844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2B78B2" w14:textId="4DFD8C68" w:rsidR="004156BB" w:rsidRPr="008B2A7B" w:rsidRDefault="004156BB" w:rsidP="00BD433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93AA14" w14:textId="23E5D495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4156BB" w:rsidRPr="00AB0F3E" w14:paraId="32F2999C" w14:textId="77777777" w:rsidTr="004156BB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36A5B0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D7F089B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14E7021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306CC5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AB0F3E" w14:paraId="0DC42A6D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FBC014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80480E8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FD1FC40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C71764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D0F1E3" w14:textId="13004840" w:rsidR="004156BB" w:rsidRPr="00CF100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99306D" w14:textId="431928E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4156BB" w:rsidRPr="00AB0F3E" w14:paraId="08E67AFE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9C5F3B" w14:textId="77777777" w:rsidR="004156BB" w:rsidRPr="00AB0F3E" w:rsidRDefault="004156BB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EFE26C9" w14:textId="77777777" w:rsidR="004156BB" w:rsidRPr="00AB0F3E" w:rsidRDefault="004156BB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BAD184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6048C78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AB0F3E" w14:paraId="6F361A5F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D0920D8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3DA548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1FA9872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5B7065D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D0CE64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788A8D25" w14:textId="625D0063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55B4D5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51073AE6" w14:textId="7E7A70A0" w:rsidR="004156BB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Railway</w:t>
            </w:r>
          </w:p>
          <w:p w14:paraId="154D2371" w14:textId="3742F86A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4156BB" w:rsidRPr="00AB0F3E" w14:paraId="65072374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99E959E" w14:textId="77777777" w:rsidR="004156BB" w:rsidRPr="00AB0F3E" w:rsidRDefault="004156BB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3DE7F7B" w14:textId="77777777" w:rsidR="004156BB" w:rsidRPr="00AB0F3E" w:rsidRDefault="004156BB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BDA93F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12BE7E" w14:textId="77777777" w:rsidR="004156BB" w:rsidRPr="00415AA2" w:rsidRDefault="004156BB" w:rsidP="0068492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015298" w14:paraId="7B6F06BB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DE8020A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A31EDD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4E3C6F9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1550B43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DD7BD0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7BE3CE79" w14:textId="11B8248C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Railway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74F828" w14:textId="32A92E94" w:rsidR="004156BB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3B610EA4" w14:textId="637AC170" w:rsidR="004156BB" w:rsidRPr="00A83808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Railway</w:t>
            </w:r>
          </w:p>
          <w:p w14:paraId="6FDE2143" w14:textId="1F40D3D3" w:rsidR="004156BB" w:rsidRPr="004C4A40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4156BB" w:rsidRPr="00AB0F3E" w14:paraId="04CA8A35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623BA0" w14:textId="77777777" w:rsidR="004156BB" w:rsidRPr="00AB0F3E" w:rsidRDefault="004156BB" w:rsidP="0068492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C966787" w14:textId="77777777" w:rsidR="004156BB" w:rsidRPr="00AB0F3E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6C53667" w14:textId="77777777" w:rsidR="004156BB" w:rsidRPr="00415AA2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4AF22" w14:textId="77777777" w:rsidR="004156BB" w:rsidRPr="00415AA2" w:rsidRDefault="004156BB" w:rsidP="0068492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4156BB" w:rsidRPr="00015298" w14:paraId="06B2EDEC" w14:textId="77777777" w:rsidTr="004156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24C42E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70A01" w14:textId="77777777" w:rsidR="004156BB" w:rsidRPr="00AB0F3E" w:rsidRDefault="004156BB" w:rsidP="0068492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197946A" w14:textId="77777777" w:rsidR="004156BB" w:rsidRPr="00AB0F3E" w:rsidRDefault="004156BB" w:rsidP="0068492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F258E5C" w14:textId="77777777" w:rsidR="004156BB" w:rsidRPr="00AB0F3E" w:rsidRDefault="004156BB" w:rsidP="0068492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C927C53" w14:textId="0CE08A42" w:rsidR="004156BB" w:rsidRPr="00BD4335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97CC6F3" w14:textId="150B0CE9" w:rsidR="004156BB" w:rsidRPr="006620C9" w:rsidRDefault="004156BB" w:rsidP="0068492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195E3B26" w14:textId="77777777" w:rsidR="00E42FAA" w:rsidRPr="00015298" w:rsidRDefault="00E42FAA" w:rsidP="00E42FAA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35FA1C48" w14:textId="77777777" w:rsidR="00903004" w:rsidRDefault="00903004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46B0AA6D" w14:textId="77777777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14:paraId="0286F676" w14:textId="5F3F2233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Ki-Dong Lee: </w:t>
      </w:r>
      <w:r w:rsidR="008946DE">
        <w:rPr>
          <w:rFonts w:eastAsia="Times New Roman"/>
          <w:b/>
          <w:sz w:val="20"/>
          <w:szCs w:val="20"/>
          <w:lang w:val="en-US"/>
        </w:rPr>
        <w:t>CAV</w:t>
      </w:r>
      <w:r w:rsidR="004E1018">
        <w:rPr>
          <w:rFonts w:eastAsia="Times New Roman"/>
          <w:b/>
          <w:sz w:val="20"/>
          <w:szCs w:val="20"/>
          <w:lang w:val="en-US"/>
        </w:rPr>
        <w:t xml:space="preserve"> and V2Ximp+ID_UAS</w:t>
      </w:r>
    </w:p>
    <w:p w14:paraId="0EA9BEB3" w14:textId="226C8819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Greg Schumacher: </w:t>
      </w:r>
      <w:r w:rsidR="00D951BF">
        <w:rPr>
          <w:rFonts w:eastAsia="Times New Roman"/>
          <w:b/>
          <w:sz w:val="20"/>
          <w:szCs w:val="20"/>
          <w:lang w:val="en-US"/>
        </w:rPr>
        <w:t xml:space="preserve">Railway </w:t>
      </w:r>
      <w:r w:rsidR="004E1018">
        <w:rPr>
          <w:rFonts w:eastAsia="Times New Roman"/>
          <w:b/>
          <w:sz w:val="20"/>
          <w:szCs w:val="20"/>
          <w:lang w:val="en-US"/>
        </w:rPr>
        <w:t>and enIMS+5GMSF+QoS_Mon+MPS</w:t>
      </w:r>
    </w:p>
    <w:p w14:paraId="2105847E" w14:textId="4E70C37F" w:rsidR="00E42FAA" w:rsidRDefault="00E42FAA" w:rsidP="00E42FA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Toon Norp: HYPOS+5GSAT+MARCOM</w:t>
      </w:r>
      <w:r w:rsidR="00D951BF">
        <w:rPr>
          <w:rFonts w:eastAsia="Times New Roman"/>
          <w:b/>
          <w:sz w:val="20"/>
          <w:szCs w:val="20"/>
          <w:lang w:val="en-US"/>
        </w:rPr>
        <w:t xml:space="preserve"> and </w:t>
      </w:r>
      <w:r w:rsidR="004E1018">
        <w:rPr>
          <w:rFonts w:eastAsia="Times New Roman"/>
          <w:b/>
          <w:sz w:val="20"/>
          <w:szCs w:val="20"/>
          <w:lang w:val="en-US"/>
        </w:rPr>
        <w:t>BMNS+LUCIA</w:t>
      </w:r>
    </w:p>
    <w:p w14:paraId="595FCC8A" w14:textId="1AA0761A" w:rsidR="00345EA9" w:rsidRPr="00FC250B" w:rsidRDefault="00E42FAA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  <w:r w:rsidR="00345EA9" w:rsidRPr="00FC250B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14:paraId="595FCC8B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595FCC8C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714"/>
      </w:tblGrid>
      <w:tr w:rsidR="00345EA9" w:rsidRPr="001E1D1F" w14:paraId="595FCC94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95FCC8D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595FCC8E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5FCC8F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595FCC90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95FCC91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595FCC92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14:paraId="595FCC93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595FCC9B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595FCC95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95FCC96" w14:textId="77777777"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595FCC97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595FCC98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595FCC99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00FF00"/>
          </w:tcPr>
          <w:p w14:paraId="595FCC9A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A2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95FCC9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95FCC9D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95FCC9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595FCC9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95FCCA0" w14:textId="77777777"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714" w:type="dxa"/>
            <w:shd w:val="clear" w:color="auto" w:fill="00FFFF"/>
          </w:tcPr>
          <w:p w14:paraId="595FCCA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A9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95FCCA3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595FCCA4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595FCCA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595FCCA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95FCCA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14" w:type="dxa"/>
            <w:shd w:val="clear" w:color="auto" w:fill="00FFFF"/>
          </w:tcPr>
          <w:p w14:paraId="595FCCA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0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595FCCAA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595FCCAB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595FCCA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595FCCA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595FCCA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808080"/>
          </w:tcPr>
          <w:p w14:paraId="595FCCA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7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595FCCB1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595FCCB2" w14:textId="77777777"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595FCCB3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595FCCB4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595FCCB5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0C0C0"/>
          </w:tcPr>
          <w:p w14:paraId="595FCCB6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BE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595FCCB8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595FCCB9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595FCCB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595FCCBB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595FCCBC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0000"/>
          </w:tcPr>
          <w:p w14:paraId="595FCCB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C5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595FCCB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595FCCC0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595FCCC1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595FCCC2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595FCCC3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9900"/>
          </w:tcPr>
          <w:p w14:paraId="595FCCC4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CC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595FCCC6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595FCCC7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595FCCC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595FCCC9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595FCCC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FF00"/>
          </w:tcPr>
          <w:p w14:paraId="595FCCCB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D3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E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C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0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CCD2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95FCCDA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4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5" w14:textId="77777777"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95FCCD9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95FCCDB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595FCCDC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09"/>
        <w:gridCol w:w="1000"/>
        <w:gridCol w:w="100"/>
        <w:gridCol w:w="2473"/>
        <w:gridCol w:w="79"/>
        <w:gridCol w:w="4351"/>
        <w:gridCol w:w="43"/>
        <w:gridCol w:w="2153"/>
        <w:gridCol w:w="25"/>
        <w:gridCol w:w="3677"/>
      </w:tblGrid>
      <w:tr w:rsidR="00CC6653" w:rsidRPr="00B04844" w14:paraId="595FD0A7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5FD0A6" w14:textId="1335BC6E" w:rsidR="00CC6653" w:rsidRDefault="00CC6653" w:rsidP="00B168B9">
            <w:pPr>
              <w:pStyle w:val="Heading2"/>
            </w:pPr>
            <w:r w:rsidRPr="00487CB8">
              <w:t>MONASTERY</w:t>
            </w:r>
            <w:r>
              <w:t xml:space="preserve">2: </w:t>
            </w:r>
            <w:r w:rsidRPr="00046F1E">
              <w:rPr>
                <w:lang w:val="en-US"/>
              </w:rPr>
              <w:t>Mobile Communication System for Railways</w:t>
            </w:r>
            <w:r>
              <w:rPr>
                <w:lang w:val="en-US"/>
              </w:rPr>
              <w:t xml:space="preserve"> 2</w:t>
            </w:r>
            <w:r>
              <w:t xml:space="preserve"> [</w:t>
            </w:r>
            <w:r w:rsidRPr="00012C8A">
              <w:rPr>
                <w:bCs/>
                <w:iCs/>
              </w:rPr>
              <w:t>SP-170451</w:t>
            </w:r>
            <w:r>
              <w:t>]</w:t>
            </w:r>
          </w:p>
        </w:tc>
      </w:tr>
      <w:tr w:rsidR="00CC6653" w:rsidRPr="00B04844" w14:paraId="718950CE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7C7CE8B" w14:textId="77777777" w:rsidR="00CC6653" w:rsidRPr="004067FF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F491328" w14:textId="6558A693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TR22.289v0.1.0</w:t>
            </w:r>
          </w:p>
          <w:p w14:paraId="3B707754" w14:textId="7CF3800B" w:rsidR="00CC6653" w:rsidRPr="00411066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14:paraId="649EA848" w14:textId="6ADE1541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55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5AAB909" w14:textId="77777777" w:rsidR="00CC6653" w:rsidRPr="004070E3" w:rsidRDefault="00CC6653" w:rsidP="00CC6653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CC6653" w:rsidRPr="00B04844" w14:paraId="13690E97" w14:textId="77777777" w:rsidTr="00402D80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F1F6B6E" w14:textId="00F0C661" w:rsidR="00CC6653" w:rsidRPr="00F45489" w:rsidRDefault="00CC6653" w:rsidP="00CC6653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22.280 CRs</w:t>
            </w:r>
          </w:p>
        </w:tc>
      </w:tr>
      <w:tr w:rsidR="00CC6653" w:rsidRPr="00A75C05" w14:paraId="7040BFC1" w14:textId="77777777" w:rsidTr="00402D80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5FF0D" w14:textId="77777777" w:rsidR="00CC6653" w:rsidRPr="00402D80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D8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36466D" w14:textId="28016658" w:rsidR="00CC6653" w:rsidRPr="00402D80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CC6653" w:rsidRPr="00402D80">
                <w:rPr>
                  <w:rStyle w:val="Hyperlink"/>
                  <w:rFonts w:cs="Arial"/>
                  <w:color w:val="auto"/>
                </w:rPr>
                <w:t>S1-181212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89FFB" w14:textId="77777777" w:rsidR="00CC6653" w:rsidRPr="00402D80" w:rsidRDefault="00CC6653" w:rsidP="00CC6653">
            <w:pPr>
              <w:snapToGrid w:val="0"/>
              <w:spacing w:after="0" w:line="240" w:lineRule="auto"/>
            </w:pPr>
            <w:r w:rsidRPr="00402D80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E5EF7" w14:textId="77777777" w:rsidR="00CC6653" w:rsidRPr="00402D80" w:rsidRDefault="00CC6653" w:rsidP="00CC6653">
            <w:pPr>
              <w:snapToGrid w:val="0"/>
              <w:spacing w:after="0" w:line="240" w:lineRule="auto"/>
            </w:pPr>
            <w:r w:rsidRPr="00402D80">
              <w:t xml:space="preserve">CR22.280v16.1.0: </w:t>
            </w:r>
            <w:r w:rsidRPr="00402D80">
              <w:rPr>
                <w:noProof/>
              </w:rPr>
              <w:t>Chapter 5.3 use of functional alias in late communication entry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DEA18" w14:textId="3153969E" w:rsidR="00CC6653" w:rsidRPr="00402D80" w:rsidRDefault="00402D80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D80">
              <w:rPr>
                <w:rFonts w:eastAsia="Times New Roman" w:cs="Arial"/>
                <w:szCs w:val="18"/>
                <w:lang w:eastAsia="ar-SA"/>
              </w:rPr>
              <w:t>Revised to S1-181403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A75AE" w14:textId="77777777" w:rsidR="00CC6653" w:rsidRPr="00402D80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02D80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02D80">
              <w:rPr>
                <w:noProof/>
                <w:lang w:eastAsia="ja-JP"/>
              </w:rPr>
              <w:t>MONASTERY2</w:t>
            </w:r>
            <w:r w:rsidRPr="00402D80">
              <w:rPr>
                <w:rFonts w:eastAsia="Times New Roman" w:cs="Arial"/>
                <w:szCs w:val="18"/>
                <w:lang w:val="en-US" w:eastAsia="ar-SA"/>
              </w:rPr>
              <w:t xml:space="preserve"> Rel-16 CR 0075 R- Cat C.</w:t>
            </w:r>
          </w:p>
          <w:p w14:paraId="6A419011" w14:textId="77777777" w:rsidR="00CC6653" w:rsidRPr="00402D80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2D80">
              <w:rPr>
                <w:rFonts w:eastAsia="Arial Unicode MS" w:cs="Arial"/>
                <w:szCs w:val="18"/>
                <w:highlight w:val="yellow"/>
                <w:lang w:eastAsia="ar-SA"/>
              </w:rPr>
              <w:t>Clauses affected 5.3</w:t>
            </w:r>
          </w:p>
        </w:tc>
      </w:tr>
      <w:tr w:rsidR="00402D80" w:rsidRPr="00A75C05" w14:paraId="5C466E78" w14:textId="77777777" w:rsidTr="00D47F0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9965" w14:textId="1BD519BE" w:rsidR="00402D80" w:rsidRPr="00402D80" w:rsidRDefault="00402D80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2D8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96D9" w14:textId="7C1662B0" w:rsidR="00402D80" w:rsidRPr="00402D80" w:rsidRDefault="00A01CC5" w:rsidP="00CC6653">
            <w:pPr>
              <w:snapToGrid w:val="0"/>
              <w:spacing w:after="0" w:line="240" w:lineRule="auto"/>
            </w:pPr>
            <w:hyperlink r:id="rId9" w:history="1">
              <w:r w:rsidR="00402D80" w:rsidRPr="00402D80">
                <w:rPr>
                  <w:rStyle w:val="Hyperlink"/>
                  <w:rFonts w:cs="Arial"/>
                  <w:color w:val="auto"/>
                </w:rPr>
                <w:t>S1-181403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F6E5" w14:textId="10A74E03" w:rsidR="00402D80" w:rsidRPr="00402D80" w:rsidRDefault="00402D80" w:rsidP="00CC6653">
            <w:pPr>
              <w:snapToGrid w:val="0"/>
              <w:spacing w:after="0" w:line="240" w:lineRule="auto"/>
            </w:pPr>
            <w:r w:rsidRPr="00402D80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96F8" w14:textId="7D6886C1" w:rsidR="00402D80" w:rsidRPr="00402D80" w:rsidRDefault="00402D80" w:rsidP="00CC6653">
            <w:pPr>
              <w:snapToGrid w:val="0"/>
              <w:spacing w:after="0" w:line="240" w:lineRule="auto"/>
            </w:pPr>
            <w:r w:rsidRPr="00402D80">
              <w:t>CR22.280v16.1.0: Chapter 5.3 use of functional alias in late communication entry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A7187" w14:textId="77777777" w:rsidR="00402D80" w:rsidRPr="00402D80" w:rsidRDefault="00402D80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1D2A9" w14:textId="77777777" w:rsidR="00402D80" w:rsidRPr="00402D80" w:rsidRDefault="00402D80" w:rsidP="00402D80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402D80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402D80">
              <w:rPr>
                <w:i/>
                <w:noProof/>
                <w:lang w:eastAsia="ja-JP"/>
              </w:rPr>
              <w:t>MONASTERY2</w:t>
            </w:r>
            <w:r w:rsidRPr="00402D80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0075 R- Cat C.</w:t>
            </w:r>
          </w:p>
          <w:p w14:paraId="6D119E43" w14:textId="1BCB7D88" w:rsidR="00402D80" w:rsidRDefault="00402D80" w:rsidP="00402D8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02D8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Clauses affected 5.3</w:t>
            </w:r>
          </w:p>
          <w:p w14:paraId="37A1FBD2" w14:textId="59495368" w:rsidR="00402D80" w:rsidRPr="00402D80" w:rsidRDefault="00402D80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02D80">
              <w:rPr>
                <w:rFonts w:eastAsia="Times New Roman" w:cs="Arial"/>
                <w:szCs w:val="18"/>
                <w:lang w:val="en-US" w:eastAsia="ar-SA"/>
              </w:rPr>
              <w:t>Revision of S1-181212.</w:t>
            </w:r>
          </w:p>
        </w:tc>
      </w:tr>
      <w:tr w:rsidR="00CC6653" w:rsidRPr="00A75C05" w14:paraId="073AE935" w14:textId="77777777" w:rsidTr="00D47F0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95D5D" w14:textId="77777777" w:rsidR="00CC6653" w:rsidRPr="00D47F08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FB398" w14:textId="58E576CE" w:rsidR="00CC6653" w:rsidRPr="00D47F08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CC6653" w:rsidRPr="00D47F08">
                <w:rPr>
                  <w:rStyle w:val="Hyperlink"/>
                  <w:rFonts w:cs="Arial"/>
                  <w:color w:val="auto"/>
                </w:rPr>
                <w:t>S1-181213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99CF7" w14:textId="77777777" w:rsidR="00CC6653" w:rsidRPr="00D47F08" w:rsidRDefault="00CC6653" w:rsidP="00CC6653">
            <w:pPr>
              <w:snapToGrid w:val="0"/>
              <w:spacing w:after="0" w:line="240" w:lineRule="auto"/>
            </w:pPr>
            <w:r w:rsidRPr="00D47F08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D7AC42" w14:textId="77777777" w:rsidR="00CC6653" w:rsidRPr="00D47F08" w:rsidRDefault="00CC6653" w:rsidP="00CC6653">
            <w:pPr>
              <w:snapToGrid w:val="0"/>
              <w:spacing w:after="0" w:line="240" w:lineRule="auto"/>
            </w:pPr>
            <w:r w:rsidRPr="00D47F08">
              <w:t xml:space="preserve">CR22.280v16.1.0: </w:t>
            </w:r>
            <w:r w:rsidRPr="00D47F08">
              <w:rPr>
                <w:noProof/>
              </w:rPr>
              <w:t>Chapter 5.7 use of functional alias as part of MCX ServiceUser ID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F85BD5" w14:textId="27599CCA" w:rsidR="00CC6653" w:rsidRPr="00D47F08" w:rsidRDefault="00D47F0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eastAsia="ar-SA"/>
              </w:rPr>
              <w:t>Revised to S1-181404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7DDF6" w14:textId="77777777" w:rsidR="00CC6653" w:rsidRPr="00D47F08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D47F08">
              <w:rPr>
                <w:noProof/>
                <w:lang w:eastAsia="ja-JP"/>
              </w:rPr>
              <w:t>MONASTERY2</w:t>
            </w:r>
            <w:r w:rsidRPr="00D47F08">
              <w:rPr>
                <w:rFonts w:eastAsia="Times New Roman" w:cs="Arial"/>
                <w:szCs w:val="18"/>
                <w:lang w:val="en-US" w:eastAsia="ar-SA"/>
              </w:rPr>
              <w:t xml:space="preserve"> Rel-16 CR 0076 R- Cat C.</w:t>
            </w:r>
          </w:p>
        </w:tc>
      </w:tr>
      <w:tr w:rsidR="00D47F08" w:rsidRPr="00A75C05" w14:paraId="265283EE" w14:textId="77777777" w:rsidTr="00D47F0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F08F" w14:textId="1E56A4D7" w:rsidR="00D47F08" w:rsidRPr="00D47F08" w:rsidRDefault="00D47F0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E8713" w14:textId="2D3280F1" w:rsidR="00D47F08" w:rsidRPr="00D47F08" w:rsidRDefault="00A01CC5" w:rsidP="00CC6653">
            <w:pPr>
              <w:snapToGrid w:val="0"/>
              <w:spacing w:after="0" w:line="240" w:lineRule="auto"/>
            </w:pPr>
            <w:hyperlink r:id="rId11" w:history="1">
              <w:r w:rsidR="00D47F08" w:rsidRPr="00D47F08">
                <w:rPr>
                  <w:rStyle w:val="Hyperlink"/>
                  <w:rFonts w:cs="Arial"/>
                  <w:color w:val="auto"/>
                </w:rPr>
                <w:t>S1-181404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B7AC" w14:textId="68E52349" w:rsidR="00D47F08" w:rsidRPr="00D47F08" w:rsidRDefault="00D47F08" w:rsidP="00CC6653">
            <w:pPr>
              <w:snapToGrid w:val="0"/>
              <w:spacing w:after="0" w:line="240" w:lineRule="auto"/>
            </w:pPr>
            <w:r w:rsidRPr="00D47F08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1E2C" w14:textId="3987A939" w:rsidR="00D47F08" w:rsidRPr="00D47F08" w:rsidRDefault="00D47F08" w:rsidP="00CC6653">
            <w:pPr>
              <w:snapToGrid w:val="0"/>
              <w:spacing w:after="0" w:line="240" w:lineRule="auto"/>
            </w:pPr>
            <w:r w:rsidRPr="00D47F08">
              <w:t>CR22.280v16.1.0: Chapter 5.7 use of functional alias as part of MCX ServiceUser ID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94BE9" w14:textId="77777777" w:rsidR="00D47F08" w:rsidRPr="00D47F08" w:rsidRDefault="00D47F0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E015B" w14:textId="2C8F8F3A" w:rsidR="00D47F08" w:rsidRDefault="00D47F0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47F0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D47F08">
              <w:rPr>
                <w:i/>
                <w:noProof/>
                <w:lang w:eastAsia="ja-JP"/>
              </w:rPr>
              <w:t>MONASTERY2</w:t>
            </w:r>
            <w:r w:rsidRPr="00D47F0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0076 R- Cat C.</w:t>
            </w:r>
          </w:p>
          <w:p w14:paraId="2FD1FFE3" w14:textId="7CFE966E" w:rsidR="00D47F08" w:rsidRPr="00D47F08" w:rsidRDefault="00D47F0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47F08">
              <w:rPr>
                <w:rFonts w:eastAsia="Times New Roman" w:cs="Arial"/>
                <w:szCs w:val="18"/>
                <w:lang w:val="en-US" w:eastAsia="ar-SA"/>
              </w:rPr>
              <w:t>Revision of S1-181213.</w:t>
            </w:r>
          </w:p>
        </w:tc>
      </w:tr>
      <w:tr w:rsidR="00CC6653" w:rsidRPr="00A75C05" w14:paraId="5B1EBED1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A262B6" w14:textId="77777777" w:rsidR="00CC6653" w:rsidRPr="00D47F08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1DE00" w14:textId="23CB82BA" w:rsidR="00CC6653" w:rsidRPr="00D47F08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CC6653" w:rsidRPr="00D47F08">
                <w:rPr>
                  <w:rStyle w:val="Hyperlink"/>
                  <w:rFonts w:cs="Arial"/>
                  <w:color w:val="auto"/>
                </w:rPr>
                <w:t>S1-181192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E5F79" w14:textId="77777777" w:rsidR="00CC6653" w:rsidRPr="00D47F08" w:rsidRDefault="00CC6653" w:rsidP="00CC6653">
            <w:pPr>
              <w:snapToGrid w:val="0"/>
              <w:spacing w:after="0" w:line="240" w:lineRule="auto"/>
            </w:pPr>
            <w:r w:rsidRPr="00D47F08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C164A6" w14:textId="77777777" w:rsidR="00CC6653" w:rsidRPr="00D47F08" w:rsidRDefault="00CC6653" w:rsidP="00CC6653">
            <w:pPr>
              <w:snapToGrid w:val="0"/>
              <w:spacing w:after="0" w:line="240" w:lineRule="auto"/>
            </w:pPr>
            <w:r w:rsidRPr="00D47F08">
              <w:t xml:space="preserve">CR22.280v16.1.0: </w:t>
            </w:r>
            <w:r w:rsidRPr="00D47F08">
              <w:rPr>
                <w:noProof/>
              </w:rPr>
              <w:t>Extension of functional alias chapter 5.9a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EF6EB" w14:textId="01C2E816" w:rsidR="00CC6653" w:rsidRPr="00D47F08" w:rsidRDefault="00D47F0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eastAsia="ar-SA"/>
              </w:rPr>
              <w:t>Revised to S1-181405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35B35" w14:textId="77777777" w:rsidR="00CC6653" w:rsidRPr="00D47F08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7F0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D47F08">
              <w:rPr>
                <w:noProof/>
                <w:lang w:eastAsia="ja-JP"/>
              </w:rPr>
              <w:t>MONASTERY2</w:t>
            </w:r>
            <w:r w:rsidRPr="00D47F08">
              <w:rPr>
                <w:rFonts w:eastAsia="Times New Roman" w:cs="Arial"/>
                <w:szCs w:val="18"/>
                <w:lang w:val="en-US" w:eastAsia="ar-SA"/>
              </w:rPr>
              <w:t xml:space="preserve"> Rel-16 CR 0073 R- Cat B.</w:t>
            </w:r>
          </w:p>
        </w:tc>
      </w:tr>
      <w:tr w:rsidR="00D47F08" w:rsidRPr="00A75C05" w14:paraId="12821812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13D32" w14:textId="09BFBD6E" w:rsidR="00D47F08" w:rsidRPr="00B76E1F" w:rsidRDefault="00D47F0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59E87" w14:textId="414271CF" w:rsidR="00D47F08" w:rsidRPr="00B76E1F" w:rsidRDefault="00A01CC5" w:rsidP="00CC6653">
            <w:pPr>
              <w:snapToGrid w:val="0"/>
              <w:spacing w:after="0" w:line="240" w:lineRule="auto"/>
            </w:pPr>
            <w:hyperlink r:id="rId13" w:history="1">
              <w:r w:rsidR="00D47F08" w:rsidRPr="00B76E1F">
                <w:rPr>
                  <w:rStyle w:val="Hyperlink"/>
                  <w:rFonts w:cs="Arial"/>
                  <w:color w:val="auto"/>
                </w:rPr>
                <w:t>S1-181405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F6216" w14:textId="37133531" w:rsidR="00D47F08" w:rsidRPr="00B76E1F" w:rsidRDefault="00D47F08" w:rsidP="00CC6653">
            <w:pPr>
              <w:snapToGrid w:val="0"/>
              <w:spacing w:after="0" w:line="240" w:lineRule="auto"/>
            </w:pPr>
            <w:r w:rsidRPr="00B76E1F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28C95" w14:textId="76EC6A65" w:rsidR="00D47F08" w:rsidRPr="00B76E1F" w:rsidRDefault="00D47F08" w:rsidP="00CC6653">
            <w:pPr>
              <w:snapToGrid w:val="0"/>
              <w:spacing w:after="0" w:line="240" w:lineRule="auto"/>
            </w:pPr>
            <w:r w:rsidRPr="00B76E1F">
              <w:t>CR22.280v16.1.0: Extension of functional alias chapter 5.9a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7F883" w14:textId="71BF3D2C" w:rsidR="00D47F08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t>Revised to S1-181581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E250B" w14:textId="12673AAD" w:rsidR="00D47F08" w:rsidRPr="00B76E1F" w:rsidRDefault="00D47F0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76E1F">
              <w:rPr>
                <w:i/>
                <w:noProof/>
                <w:lang w:eastAsia="ja-JP"/>
              </w:rPr>
              <w:t>MONASTERY2</w:t>
            </w: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0073 R- Cat B.</w:t>
            </w:r>
          </w:p>
          <w:p w14:paraId="2D257EE6" w14:textId="1BD2E028" w:rsidR="00D47F08" w:rsidRPr="00B76E1F" w:rsidRDefault="00D47F0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szCs w:val="18"/>
                <w:lang w:val="en-US" w:eastAsia="ar-SA"/>
              </w:rPr>
              <w:t>Revision of S1-181192.</w:t>
            </w:r>
          </w:p>
        </w:tc>
      </w:tr>
      <w:tr w:rsidR="00B76E1F" w:rsidRPr="00A75C05" w14:paraId="351EE67C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0288" w14:textId="4AC0F558" w:rsidR="00B76E1F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51191" w14:textId="059D83DE" w:rsidR="00B76E1F" w:rsidRPr="00B76E1F" w:rsidRDefault="00A01CC5" w:rsidP="00CC6653">
            <w:pPr>
              <w:snapToGrid w:val="0"/>
              <w:spacing w:after="0" w:line="240" w:lineRule="auto"/>
            </w:pPr>
            <w:hyperlink r:id="rId14" w:history="1">
              <w:r w:rsidR="00B76E1F" w:rsidRPr="00B76E1F">
                <w:rPr>
                  <w:rStyle w:val="Hyperlink"/>
                  <w:rFonts w:cs="Arial"/>
                  <w:color w:val="auto"/>
                </w:rPr>
                <w:t>S1-181581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D2BF" w14:textId="3BEDA571" w:rsidR="00B76E1F" w:rsidRPr="00B76E1F" w:rsidRDefault="00B76E1F" w:rsidP="00CC6653">
            <w:pPr>
              <w:snapToGrid w:val="0"/>
              <w:spacing w:after="0" w:line="240" w:lineRule="auto"/>
            </w:pPr>
            <w:r w:rsidRPr="00B76E1F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D8E2" w14:textId="26F0C608" w:rsidR="00B76E1F" w:rsidRPr="00B76E1F" w:rsidRDefault="00B76E1F" w:rsidP="00CC6653">
            <w:pPr>
              <w:snapToGrid w:val="0"/>
              <w:spacing w:after="0" w:line="240" w:lineRule="auto"/>
            </w:pPr>
            <w:r w:rsidRPr="00B76E1F">
              <w:t>CR22.280v16.1.0: Extension of functional alias chapter 5.9a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145D" w14:textId="77777777" w:rsidR="00B76E1F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87D9" w14:textId="77777777" w:rsidR="00B76E1F" w:rsidRPr="00B76E1F" w:rsidRDefault="00B76E1F" w:rsidP="00B76E1F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76E1F">
              <w:rPr>
                <w:i/>
                <w:noProof/>
                <w:lang w:eastAsia="ja-JP"/>
              </w:rPr>
              <w:t>MONASTERY2</w:t>
            </w: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0073 R- Cat B.</w:t>
            </w:r>
          </w:p>
          <w:p w14:paraId="4463A155" w14:textId="22F88B9E" w:rsidR="00B76E1F" w:rsidRDefault="00B76E1F" w:rsidP="00B76E1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>Revision of S1-181192.</w:t>
            </w:r>
          </w:p>
          <w:p w14:paraId="1D5731D1" w14:textId="67911871" w:rsidR="00B76E1F" w:rsidRPr="00B76E1F" w:rsidRDefault="00B76E1F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szCs w:val="18"/>
                <w:lang w:val="en-US" w:eastAsia="ar-SA"/>
              </w:rPr>
              <w:t>Revision of S1-181405.</w:t>
            </w:r>
          </w:p>
        </w:tc>
      </w:tr>
      <w:tr w:rsidR="00CC6653" w:rsidRPr="00A75C05" w14:paraId="23FD43EF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26119" w14:textId="77777777" w:rsidR="00CC6653" w:rsidRPr="00C746B2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3F000" w14:textId="281F6550" w:rsidR="00CC6653" w:rsidRPr="00C746B2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CC6653" w:rsidRPr="00C746B2">
                <w:rPr>
                  <w:rStyle w:val="Hyperlink"/>
                  <w:rFonts w:cs="Arial"/>
                  <w:color w:val="auto"/>
                </w:rPr>
                <w:t>S1-181189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AE366" w14:textId="77777777" w:rsidR="00CC6653" w:rsidRPr="00C746B2" w:rsidRDefault="00CC6653" w:rsidP="00CC6653">
            <w:pPr>
              <w:snapToGrid w:val="0"/>
              <w:spacing w:after="0" w:line="240" w:lineRule="auto"/>
            </w:pPr>
            <w:r w:rsidRPr="00C746B2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2B120" w14:textId="77777777" w:rsidR="00CC6653" w:rsidRPr="00C746B2" w:rsidRDefault="00CC6653" w:rsidP="00CC6653">
            <w:pPr>
              <w:snapToGrid w:val="0"/>
              <w:spacing w:after="0" w:line="240" w:lineRule="auto"/>
            </w:pPr>
            <w:bookmarkStart w:id="4" w:name="_Toc502916409"/>
            <w:r w:rsidRPr="00C746B2">
              <w:t>CR22.280v16.1.0: MCX User log in to multiple devices</w:t>
            </w:r>
            <w:bookmarkEnd w:id="4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1CFC6" w14:textId="69A6C717" w:rsidR="00CC6653" w:rsidRPr="00C746B2" w:rsidRDefault="00C746B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eastAsia="ar-SA"/>
              </w:rPr>
              <w:t>Revised to S1-181406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7CACC8" w14:textId="77777777" w:rsidR="00CC6653" w:rsidRPr="00C746B2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C746B2">
              <w:rPr>
                <w:noProof/>
                <w:lang w:eastAsia="ja-JP"/>
              </w:rPr>
              <w:t>MONASTERY2</w:t>
            </w:r>
            <w:r w:rsidRPr="00C746B2">
              <w:rPr>
                <w:rFonts w:eastAsia="Times New Roman" w:cs="Arial"/>
                <w:szCs w:val="18"/>
                <w:lang w:val="en-US" w:eastAsia="ar-SA"/>
              </w:rPr>
              <w:t xml:space="preserve"> Rel-16 CR 0071 R- Cat C.</w:t>
            </w:r>
          </w:p>
        </w:tc>
      </w:tr>
      <w:tr w:rsidR="00C746B2" w:rsidRPr="00A75C05" w14:paraId="69B23ACF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9D247" w14:textId="4540571F" w:rsidR="00C746B2" w:rsidRPr="00B76E1F" w:rsidRDefault="00C746B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B4DA83" w14:textId="232114DC" w:rsidR="00C746B2" w:rsidRPr="00B76E1F" w:rsidRDefault="00A01CC5" w:rsidP="00CC6653">
            <w:pPr>
              <w:snapToGrid w:val="0"/>
              <w:spacing w:after="0" w:line="240" w:lineRule="auto"/>
            </w:pPr>
            <w:hyperlink r:id="rId16" w:history="1">
              <w:r w:rsidR="00C746B2" w:rsidRPr="00B76E1F">
                <w:rPr>
                  <w:rStyle w:val="Hyperlink"/>
                  <w:rFonts w:cs="Arial"/>
                  <w:color w:val="auto"/>
                </w:rPr>
                <w:t>S1-181406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2FC2EF" w14:textId="569A4A21" w:rsidR="00C746B2" w:rsidRPr="00B76E1F" w:rsidRDefault="00C746B2" w:rsidP="00CC6653">
            <w:pPr>
              <w:snapToGrid w:val="0"/>
              <w:spacing w:after="0" w:line="240" w:lineRule="auto"/>
            </w:pPr>
            <w:r w:rsidRPr="00B76E1F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621AC" w14:textId="781AB6D1" w:rsidR="00C746B2" w:rsidRPr="00B76E1F" w:rsidRDefault="00C746B2" w:rsidP="00CC6653">
            <w:pPr>
              <w:snapToGrid w:val="0"/>
              <w:spacing w:after="0" w:line="240" w:lineRule="auto"/>
            </w:pPr>
            <w:r w:rsidRPr="00B76E1F">
              <w:t>CR22.280v16.1.0: MCX User log in to multiple devices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6649A" w14:textId="0E7CC841" w:rsidR="00C746B2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t>Revised to S1-181582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E348E" w14:textId="5C2CDE59" w:rsidR="00C746B2" w:rsidRPr="00B76E1F" w:rsidRDefault="00C746B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76E1F">
              <w:rPr>
                <w:i/>
                <w:noProof/>
                <w:lang w:eastAsia="ja-JP"/>
              </w:rPr>
              <w:t>MONASTERY2</w:t>
            </w: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0071 R- Cat C.</w:t>
            </w:r>
          </w:p>
          <w:p w14:paraId="115E4CBA" w14:textId="505B2603" w:rsidR="00C746B2" w:rsidRPr="00B76E1F" w:rsidRDefault="00C746B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szCs w:val="18"/>
                <w:lang w:val="en-US" w:eastAsia="ar-SA"/>
              </w:rPr>
              <w:t>Revision of S1-181189.</w:t>
            </w:r>
          </w:p>
        </w:tc>
      </w:tr>
      <w:tr w:rsidR="00B76E1F" w:rsidRPr="00A75C05" w14:paraId="6F87BB61" w14:textId="77777777" w:rsidTr="00B76E1F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58BB" w14:textId="697BB850" w:rsidR="00B76E1F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6E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F73E" w14:textId="1C231F0F" w:rsidR="00B76E1F" w:rsidRPr="00B76E1F" w:rsidRDefault="00A01CC5" w:rsidP="00CC6653">
            <w:pPr>
              <w:snapToGrid w:val="0"/>
              <w:spacing w:after="0" w:line="240" w:lineRule="auto"/>
            </w:pPr>
            <w:hyperlink r:id="rId17" w:history="1">
              <w:r w:rsidR="00B76E1F" w:rsidRPr="00B76E1F">
                <w:rPr>
                  <w:rStyle w:val="Hyperlink"/>
                  <w:rFonts w:cs="Arial"/>
                  <w:color w:val="auto"/>
                </w:rPr>
                <w:t>S1-181582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DE25C" w14:textId="56F86EA8" w:rsidR="00B76E1F" w:rsidRPr="00B76E1F" w:rsidRDefault="00B76E1F" w:rsidP="00CC6653">
            <w:pPr>
              <w:snapToGrid w:val="0"/>
              <w:spacing w:after="0" w:line="240" w:lineRule="auto"/>
            </w:pPr>
            <w:r w:rsidRPr="00B76E1F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BF49" w14:textId="13B9F7B4" w:rsidR="00B76E1F" w:rsidRPr="00B76E1F" w:rsidRDefault="00B76E1F" w:rsidP="00CC6653">
            <w:pPr>
              <w:snapToGrid w:val="0"/>
              <w:spacing w:after="0" w:line="240" w:lineRule="auto"/>
            </w:pPr>
            <w:r w:rsidRPr="00B76E1F">
              <w:t>CR22.280v16.1.0: MCX User log in to multiple devices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2185" w14:textId="77777777" w:rsidR="00B76E1F" w:rsidRPr="00B76E1F" w:rsidRDefault="00B76E1F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A553" w14:textId="77777777" w:rsidR="00B76E1F" w:rsidRPr="00B76E1F" w:rsidRDefault="00B76E1F" w:rsidP="00B76E1F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76E1F">
              <w:rPr>
                <w:i/>
                <w:noProof/>
                <w:lang w:eastAsia="ja-JP"/>
              </w:rPr>
              <w:t>MONASTERY2</w:t>
            </w: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0071 R- Cat C.</w:t>
            </w:r>
          </w:p>
          <w:p w14:paraId="15C090E7" w14:textId="13AD55E5" w:rsidR="00B76E1F" w:rsidRDefault="00B76E1F" w:rsidP="00B76E1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i/>
                <w:szCs w:val="18"/>
                <w:lang w:val="en-US" w:eastAsia="ar-SA"/>
              </w:rPr>
              <w:t>Revision of S1-181189.</w:t>
            </w:r>
          </w:p>
          <w:p w14:paraId="0D46C888" w14:textId="4A5ABAE4" w:rsidR="00B76E1F" w:rsidRPr="00B76E1F" w:rsidRDefault="00B76E1F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6E1F">
              <w:rPr>
                <w:rFonts w:eastAsia="Times New Roman" w:cs="Arial"/>
                <w:szCs w:val="18"/>
                <w:lang w:val="en-US" w:eastAsia="ar-SA"/>
              </w:rPr>
              <w:t>Revision of S1-181406.</w:t>
            </w:r>
          </w:p>
        </w:tc>
      </w:tr>
      <w:tr w:rsidR="00CC6653" w:rsidRPr="00A75C05" w14:paraId="0EF52F61" w14:textId="77777777" w:rsidTr="00C746B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8859D4" w14:textId="77777777" w:rsidR="00CC6653" w:rsidRPr="00C746B2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EAC34D" w14:textId="3A86E3C6" w:rsidR="00CC6653" w:rsidRPr="00C746B2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CC6653" w:rsidRPr="00C746B2">
                <w:rPr>
                  <w:rStyle w:val="Hyperlink"/>
                  <w:rFonts w:cs="Arial"/>
                  <w:color w:val="auto"/>
                </w:rPr>
                <w:t>S1-181218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33E09" w14:textId="77777777" w:rsidR="00CC6653" w:rsidRPr="00C746B2" w:rsidRDefault="00CC6653" w:rsidP="00CC6653">
            <w:pPr>
              <w:snapToGrid w:val="0"/>
              <w:spacing w:after="0" w:line="240" w:lineRule="auto"/>
            </w:pPr>
            <w:r w:rsidRPr="00C746B2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7FA9AC" w14:textId="77777777" w:rsidR="00CC6653" w:rsidRPr="00C746B2" w:rsidRDefault="00CC6653" w:rsidP="00CC6653">
            <w:pPr>
              <w:snapToGrid w:val="0"/>
              <w:spacing w:after="0" w:line="240" w:lineRule="auto"/>
            </w:pPr>
            <w:r w:rsidRPr="00C746B2">
              <w:t>CR22.280v16.1.0: Chapter 5.11 and chapter 6.12 obtaining positioning information from external systems and forwarding position information to external systems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D137C" w14:textId="13B11888" w:rsidR="00CC6653" w:rsidRPr="00C746B2" w:rsidRDefault="00C746B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eastAsia="ar-SA"/>
              </w:rPr>
              <w:t>Revised to S1-181407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15A62" w14:textId="77777777" w:rsidR="00CC6653" w:rsidRPr="00C746B2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C746B2">
              <w:rPr>
                <w:noProof/>
                <w:lang w:eastAsia="ja-JP"/>
              </w:rPr>
              <w:t>MONASTERY2</w:t>
            </w:r>
            <w:r w:rsidRPr="00C746B2">
              <w:rPr>
                <w:rFonts w:eastAsia="Times New Roman" w:cs="Arial"/>
                <w:szCs w:val="18"/>
                <w:lang w:val="en-US" w:eastAsia="ar-SA"/>
              </w:rPr>
              <w:t xml:space="preserve"> Rel-16 CR 0080 R- Cat B.</w:t>
            </w:r>
          </w:p>
        </w:tc>
      </w:tr>
      <w:tr w:rsidR="00C746B2" w:rsidRPr="00A75C05" w14:paraId="485C6F4C" w14:textId="77777777" w:rsidTr="002858F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330E4" w14:textId="70A0A2BC" w:rsidR="00C746B2" w:rsidRPr="00C746B2" w:rsidRDefault="00C746B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46B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563F" w14:textId="34192244" w:rsidR="00C746B2" w:rsidRPr="00C746B2" w:rsidRDefault="00A01CC5" w:rsidP="00CC6653">
            <w:pPr>
              <w:snapToGrid w:val="0"/>
              <w:spacing w:after="0" w:line="240" w:lineRule="auto"/>
            </w:pPr>
            <w:hyperlink r:id="rId19" w:history="1">
              <w:r w:rsidR="00C746B2" w:rsidRPr="00C746B2">
                <w:rPr>
                  <w:rStyle w:val="Hyperlink"/>
                  <w:rFonts w:cs="Arial"/>
                  <w:color w:val="auto"/>
                </w:rPr>
                <w:t>S1-181407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8A4D" w14:textId="6D9145A7" w:rsidR="00C746B2" w:rsidRPr="00C746B2" w:rsidRDefault="00C746B2" w:rsidP="00CC6653">
            <w:pPr>
              <w:snapToGrid w:val="0"/>
              <w:spacing w:after="0" w:line="240" w:lineRule="auto"/>
            </w:pPr>
            <w:r w:rsidRPr="00C746B2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7687" w14:textId="7929FA0C" w:rsidR="00C746B2" w:rsidRPr="00C746B2" w:rsidRDefault="00C746B2" w:rsidP="00CC6653">
            <w:pPr>
              <w:snapToGrid w:val="0"/>
              <w:spacing w:after="0" w:line="240" w:lineRule="auto"/>
            </w:pPr>
            <w:r w:rsidRPr="00C746B2">
              <w:t>CR22.280v16.1.0: Chapter 5.11 and chapter 6.12 obtaining positioning information from external systems and forwarding position information to external systems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E89E" w14:textId="77777777" w:rsidR="00C746B2" w:rsidRPr="00C746B2" w:rsidRDefault="00C746B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23E6" w14:textId="00B0D65E" w:rsidR="00C746B2" w:rsidRDefault="00C746B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46B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746B2">
              <w:rPr>
                <w:i/>
                <w:noProof/>
                <w:lang w:eastAsia="ja-JP"/>
              </w:rPr>
              <w:t>MONASTERY2</w:t>
            </w:r>
            <w:r w:rsidRPr="00C746B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0080 R- Cat B.</w:t>
            </w:r>
          </w:p>
          <w:p w14:paraId="1B05CB7E" w14:textId="5D900C7E" w:rsidR="00C746B2" w:rsidRPr="00C746B2" w:rsidRDefault="00C746B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46B2">
              <w:rPr>
                <w:rFonts w:eastAsia="Times New Roman" w:cs="Arial"/>
                <w:szCs w:val="18"/>
                <w:lang w:val="en-US" w:eastAsia="ar-SA"/>
              </w:rPr>
              <w:t>Revision of S1-181218.</w:t>
            </w:r>
          </w:p>
        </w:tc>
      </w:tr>
      <w:tr w:rsidR="00CC6653" w:rsidRPr="00A75C05" w14:paraId="59B676A6" w14:textId="77777777" w:rsidTr="00F552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25BC6" w14:textId="77777777" w:rsidR="00CC6653" w:rsidRPr="002858F2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58F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77620" w14:textId="27639503" w:rsidR="00CC6653" w:rsidRPr="002858F2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CC6653" w:rsidRPr="002858F2">
                <w:rPr>
                  <w:rStyle w:val="Hyperlink"/>
                  <w:rFonts w:cs="Arial"/>
                  <w:color w:val="auto"/>
                </w:rPr>
                <w:t>S1-181244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B7023" w14:textId="77777777" w:rsidR="00CC6653" w:rsidRPr="002858F2" w:rsidRDefault="00CC6653" w:rsidP="00CC6653">
            <w:pPr>
              <w:snapToGrid w:val="0"/>
              <w:spacing w:after="0" w:line="240" w:lineRule="auto"/>
            </w:pPr>
            <w:r w:rsidRPr="002858F2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699F45" w14:textId="77777777" w:rsidR="00CC6653" w:rsidRPr="002858F2" w:rsidRDefault="00CC6653" w:rsidP="00CC6653">
            <w:pPr>
              <w:snapToGrid w:val="0"/>
              <w:spacing w:after="0" w:line="240" w:lineRule="auto"/>
            </w:pPr>
            <w:r w:rsidRPr="002858F2">
              <w:t xml:space="preserve">CR22.280v16.1.0: </w:t>
            </w:r>
            <w:r w:rsidRPr="002858F2">
              <w:rPr>
                <w:noProof/>
              </w:rPr>
              <w:t>Add a requirement on 5.11 Location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FE884" w14:textId="7F2FE445" w:rsidR="00CC6653" w:rsidRPr="002858F2" w:rsidRDefault="002858F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858F2">
              <w:rPr>
                <w:rFonts w:eastAsia="Times New Roman" w:cs="Arial"/>
                <w:szCs w:val="18"/>
                <w:lang w:eastAsia="ar-SA"/>
              </w:rPr>
              <w:t>Revised to S1-181408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57F09C" w14:textId="77777777" w:rsidR="00CC6653" w:rsidRPr="002858F2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858F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858F2">
              <w:rPr>
                <w:noProof/>
                <w:lang w:eastAsia="ja-JP"/>
              </w:rPr>
              <w:t>MONASTERY2</w:t>
            </w:r>
            <w:r w:rsidRPr="002858F2">
              <w:rPr>
                <w:rFonts w:eastAsia="Times New Roman" w:cs="Arial"/>
                <w:szCs w:val="18"/>
                <w:lang w:val="en-US" w:eastAsia="ar-SA"/>
              </w:rPr>
              <w:t xml:space="preserve"> Rel-16 CR 0082 R- Cat B.</w:t>
            </w:r>
          </w:p>
        </w:tc>
      </w:tr>
      <w:tr w:rsidR="002858F2" w:rsidRPr="00A75C05" w14:paraId="07E313AD" w14:textId="77777777" w:rsidTr="009E3B6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E486E" w14:textId="6D8DE1C3" w:rsidR="002858F2" w:rsidRPr="00F552C8" w:rsidRDefault="002858F2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52C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0D51F7" w14:textId="0E4868D7" w:rsidR="002858F2" w:rsidRPr="00F552C8" w:rsidRDefault="00A01CC5" w:rsidP="00CC6653">
            <w:pPr>
              <w:snapToGrid w:val="0"/>
              <w:spacing w:after="0" w:line="240" w:lineRule="auto"/>
            </w:pPr>
            <w:hyperlink r:id="rId21" w:history="1">
              <w:r w:rsidR="002858F2" w:rsidRPr="00F552C8">
                <w:rPr>
                  <w:rStyle w:val="Hyperlink"/>
                  <w:rFonts w:cs="Arial"/>
                  <w:color w:val="auto"/>
                </w:rPr>
                <w:t>S1-181408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E5ECC" w14:textId="37186DFD" w:rsidR="002858F2" w:rsidRPr="00F552C8" w:rsidRDefault="002858F2" w:rsidP="00CC6653">
            <w:pPr>
              <w:snapToGrid w:val="0"/>
              <w:spacing w:after="0" w:line="240" w:lineRule="auto"/>
              <w:rPr>
                <w:noProof/>
              </w:rPr>
            </w:pPr>
            <w:r w:rsidRPr="00F552C8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57B1CB" w14:textId="3F405B07" w:rsidR="002858F2" w:rsidRPr="00F552C8" w:rsidRDefault="002858F2" w:rsidP="00CC6653">
            <w:pPr>
              <w:snapToGrid w:val="0"/>
              <w:spacing w:after="0" w:line="240" w:lineRule="auto"/>
            </w:pPr>
            <w:r w:rsidRPr="00F552C8">
              <w:t>CR22.280v16.1.0: Add a requirement on 5.11 Location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C91FC" w14:textId="58089A7C" w:rsidR="002858F2" w:rsidRPr="00F552C8" w:rsidRDefault="00F552C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52C8">
              <w:rPr>
                <w:rFonts w:eastAsia="Times New Roman" w:cs="Arial"/>
                <w:szCs w:val="18"/>
                <w:lang w:eastAsia="ar-SA"/>
              </w:rPr>
              <w:t>Revised to S1-181</w:t>
            </w:r>
            <w:r>
              <w:rPr>
                <w:rFonts w:eastAsia="Times New Roman" w:cs="Arial"/>
                <w:szCs w:val="18"/>
                <w:lang w:eastAsia="ar-SA"/>
              </w:rPr>
              <w:t>617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3AC43" w14:textId="790D7019" w:rsidR="002858F2" w:rsidRPr="00F552C8" w:rsidRDefault="002858F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552C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F552C8">
              <w:rPr>
                <w:i/>
                <w:noProof/>
                <w:lang w:eastAsia="ja-JP"/>
              </w:rPr>
              <w:t>MONASTERY2</w:t>
            </w:r>
            <w:r w:rsidRPr="00F552C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0082 R- Cat B.</w:t>
            </w:r>
          </w:p>
          <w:p w14:paraId="38895733" w14:textId="771AD67F" w:rsidR="002858F2" w:rsidRPr="00F552C8" w:rsidRDefault="002858F2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552C8">
              <w:rPr>
                <w:rFonts w:eastAsia="Times New Roman" w:cs="Arial"/>
                <w:szCs w:val="18"/>
                <w:lang w:val="en-US" w:eastAsia="ar-SA"/>
              </w:rPr>
              <w:t>Revision of S1-181244.</w:t>
            </w:r>
          </w:p>
        </w:tc>
      </w:tr>
      <w:tr w:rsidR="00F552C8" w:rsidRPr="00A75C05" w14:paraId="4851D46B" w14:textId="77777777" w:rsidTr="009E3B6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229E80" w14:textId="3AEAF971" w:rsidR="00F552C8" w:rsidRPr="009E3B64" w:rsidRDefault="00F552C8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B6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276425" w14:textId="59F7F4D0" w:rsidR="00F552C8" w:rsidRPr="009E3B64" w:rsidRDefault="00A01CC5" w:rsidP="00CC6653">
            <w:pPr>
              <w:snapToGrid w:val="0"/>
              <w:spacing w:after="0" w:line="240" w:lineRule="auto"/>
            </w:pPr>
            <w:hyperlink r:id="rId22" w:history="1">
              <w:r w:rsidR="00F552C8" w:rsidRPr="009E3B64">
                <w:rPr>
                  <w:rStyle w:val="Hyperlink"/>
                  <w:rFonts w:cs="Arial"/>
                  <w:color w:val="auto"/>
                </w:rPr>
                <w:t>S1-181</w:t>
              </w:r>
              <w:r w:rsidR="00F552C8" w:rsidRPr="009E3B64">
                <w:rPr>
                  <w:rStyle w:val="Hyperlink"/>
                  <w:color w:val="auto"/>
                </w:rPr>
                <w:t>617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39E2DE" w14:textId="1CCA5C39" w:rsidR="00F552C8" w:rsidRPr="009E3B64" w:rsidRDefault="00F552C8" w:rsidP="00CC6653">
            <w:pPr>
              <w:snapToGrid w:val="0"/>
              <w:spacing w:after="0" w:line="240" w:lineRule="auto"/>
              <w:rPr>
                <w:noProof/>
              </w:rPr>
            </w:pPr>
            <w:r w:rsidRPr="009E3B64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C12933" w14:textId="1A40ABAF" w:rsidR="00F552C8" w:rsidRPr="009E3B64" w:rsidRDefault="00F552C8" w:rsidP="00CC6653">
            <w:pPr>
              <w:snapToGrid w:val="0"/>
              <w:spacing w:after="0" w:line="240" w:lineRule="auto"/>
            </w:pPr>
            <w:r w:rsidRPr="009E3B64">
              <w:t>CR22.280v16.1.0: Add a requirement on 5.11 Location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567F77" w14:textId="05E58C0C" w:rsidR="00F552C8" w:rsidRPr="009E3B64" w:rsidRDefault="009E3B64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B6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C7E243" w14:textId="77777777" w:rsidR="00F552C8" w:rsidRPr="009E3B64" w:rsidRDefault="00F552C8" w:rsidP="00F552C8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E3B6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E3B64">
              <w:rPr>
                <w:i/>
                <w:noProof/>
                <w:lang w:eastAsia="ja-JP"/>
              </w:rPr>
              <w:t>MONASTERY2</w:t>
            </w:r>
            <w:r w:rsidRPr="009E3B6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0082 R- Cat B.</w:t>
            </w:r>
          </w:p>
          <w:p w14:paraId="61290659" w14:textId="79400E96" w:rsidR="00F552C8" w:rsidRPr="009E3B64" w:rsidRDefault="00F552C8" w:rsidP="00F552C8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3B64">
              <w:rPr>
                <w:rFonts w:eastAsia="Times New Roman" w:cs="Arial"/>
                <w:i/>
                <w:szCs w:val="18"/>
                <w:lang w:val="en-US" w:eastAsia="ar-SA"/>
              </w:rPr>
              <w:t>Revision of S1-181244.</w:t>
            </w:r>
          </w:p>
          <w:p w14:paraId="25FE5A1A" w14:textId="77777777" w:rsidR="009E3B64" w:rsidRDefault="00F552C8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3B64">
              <w:rPr>
                <w:rFonts w:eastAsia="Times New Roman" w:cs="Arial"/>
                <w:szCs w:val="18"/>
                <w:lang w:val="en-US" w:eastAsia="ar-SA"/>
              </w:rPr>
              <w:t>Revision of S1-181408.</w:t>
            </w:r>
          </w:p>
          <w:p w14:paraId="2E7D1CE7" w14:textId="77777777" w:rsidR="009E3B64" w:rsidRPr="009E3B64" w:rsidRDefault="009E3B64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45614488" w14:textId="77777777" w:rsidR="009E3B64" w:rsidRDefault="009E3B64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3A64CE79" w14:textId="3F8EFD2F" w:rsidR="00F552C8" w:rsidRPr="009E3B64" w:rsidRDefault="009E3B64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9E3B64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C6653" w:rsidRPr="00A75C05" w14:paraId="34A07AC3" w14:textId="77777777" w:rsidTr="00430E09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E3B11" w14:textId="77777777" w:rsidR="00CC6653" w:rsidRPr="00430E0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CC7FB" w14:textId="578FFB8B" w:rsidR="00CC6653" w:rsidRPr="00430E09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CC6653" w:rsidRPr="00430E09">
                <w:rPr>
                  <w:rStyle w:val="Hyperlink"/>
                  <w:rFonts w:cs="Arial"/>
                  <w:color w:val="auto"/>
                </w:rPr>
                <w:t>S1-181163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0A2A1" w14:textId="77777777" w:rsidR="00CC6653" w:rsidRPr="00430E09" w:rsidRDefault="00CC6653" w:rsidP="00CC6653">
            <w:pPr>
              <w:snapToGrid w:val="0"/>
              <w:spacing w:after="0" w:line="240" w:lineRule="auto"/>
            </w:pPr>
            <w:r w:rsidRPr="00430E09">
              <w:rPr>
                <w:noProof/>
              </w:rPr>
              <w:t>Kapsch CarrierCom,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BC80A" w14:textId="77777777" w:rsidR="00CC6653" w:rsidRPr="00430E09" w:rsidRDefault="00CC6653" w:rsidP="00CC6653">
            <w:pPr>
              <w:snapToGrid w:val="0"/>
              <w:spacing w:after="0" w:line="240" w:lineRule="auto"/>
            </w:pPr>
            <w:r w:rsidRPr="00430E09">
              <w:t xml:space="preserve">CR22.280v16.1.0: </w:t>
            </w:r>
            <w:r w:rsidRPr="00430E09">
              <w:rPr>
                <w:noProof/>
              </w:rPr>
              <w:t>Adding authorization for group comunication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60166" w14:textId="24C52AFE" w:rsidR="00CC6653" w:rsidRPr="00430E09" w:rsidRDefault="00430E0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eastAsia="ar-SA"/>
              </w:rPr>
              <w:t>Revised to S1-181409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3070C2" w14:textId="77777777" w:rsidR="00CC6653" w:rsidRPr="00430E09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30E0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30E09">
              <w:rPr>
                <w:noProof/>
                <w:lang w:eastAsia="ja-JP"/>
              </w:rPr>
              <w:t>MONASTERY2</w:t>
            </w:r>
            <w:r w:rsidRPr="00430E09">
              <w:rPr>
                <w:rFonts w:eastAsia="Times New Roman" w:cs="Arial"/>
                <w:szCs w:val="18"/>
                <w:lang w:val="en-US" w:eastAsia="ar-SA"/>
              </w:rPr>
              <w:t xml:space="preserve"> Rel-16 CR 0068 R- Cat B.</w:t>
            </w:r>
          </w:p>
          <w:p w14:paraId="7A629FFC" w14:textId="77777777" w:rsidR="00CC6653" w:rsidRPr="00430E09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0E09">
              <w:rPr>
                <w:rFonts w:eastAsia="Arial Unicode MS" w:cs="Arial"/>
                <w:szCs w:val="18"/>
                <w:highlight w:val="yellow"/>
                <w:lang w:eastAsia="ar-SA"/>
              </w:rPr>
              <w:t>Update clauses affected</w:t>
            </w:r>
          </w:p>
        </w:tc>
      </w:tr>
      <w:tr w:rsidR="00430E09" w:rsidRPr="00A75C05" w14:paraId="39001581" w14:textId="77777777" w:rsidTr="00430E09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0058F" w14:textId="1FD6EF77" w:rsidR="00430E09" w:rsidRPr="00430E09" w:rsidRDefault="00430E0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2A78" w14:textId="5A3CABFF" w:rsidR="00430E09" w:rsidRPr="00430E09" w:rsidRDefault="00A01CC5" w:rsidP="00CC6653">
            <w:pPr>
              <w:snapToGrid w:val="0"/>
              <w:spacing w:after="0" w:line="240" w:lineRule="auto"/>
            </w:pPr>
            <w:hyperlink r:id="rId24" w:history="1">
              <w:r w:rsidR="00430E09" w:rsidRPr="00430E09">
                <w:rPr>
                  <w:rStyle w:val="Hyperlink"/>
                  <w:rFonts w:cs="Arial"/>
                  <w:color w:val="auto"/>
                </w:rPr>
                <w:t>S1-181409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4309D" w14:textId="38B0F8E4" w:rsidR="00430E09" w:rsidRPr="00430E09" w:rsidRDefault="00430E09" w:rsidP="00CC6653">
            <w:pPr>
              <w:snapToGrid w:val="0"/>
              <w:spacing w:after="0" w:line="240" w:lineRule="auto"/>
              <w:rPr>
                <w:noProof/>
              </w:rPr>
            </w:pPr>
            <w:r w:rsidRPr="00430E09">
              <w:rPr>
                <w:noProof/>
              </w:rPr>
              <w:t>Kapsch CarrierCom,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A39F" w14:textId="784910D3" w:rsidR="00430E09" w:rsidRPr="00430E09" w:rsidRDefault="00430E09" w:rsidP="00CC6653">
            <w:pPr>
              <w:snapToGrid w:val="0"/>
              <w:spacing w:after="0" w:line="240" w:lineRule="auto"/>
            </w:pPr>
            <w:r w:rsidRPr="00430E09">
              <w:t>CR22.280v16.1.0: Adding authorization for group comunication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C12A" w14:textId="77777777" w:rsidR="00430E09" w:rsidRPr="00430E09" w:rsidRDefault="00430E0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8F20" w14:textId="77777777" w:rsidR="00430E09" w:rsidRPr="00430E09" w:rsidRDefault="00430E09" w:rsidP="00430E09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430E0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430E09">
              <w:rPr>
                <w:i/>
                <w:noProof/>
                <w:lang w:eastAsia="ja-JP"/>
              </w:rPr>
              <w:t>MONASTERY2</w:t>
            </w:r>
            <w:r w:rsidRPr="00430E0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0068 R- Cat B.</w:t>
            </w:r>
          </w:p>
          <w:p w14:paraId="7DA994A7" w14:textId="6A956FED" w:rsidR="00430E09" w:rsidRDefault="00430E09" w:rsidP="00430E0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30E0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clauses affected</w:t>
            </w:r>
          </w:p>
          <w:p w14:paraId="2A1D16CA" w14:textId="13AD6287" w:rsidR="00430E09" w:rsidRPr="00430E09" w:rsidRDefault="00430E09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30E09">
              <w:rPr>
                <w:rFonts w:eastAsia="Times New Roman" w:cs="Arial"/>
                <w:szCs w:val="18"/>
                <w:lang w:val="en-US" w:eastAsia="ar-SA"/>
              </w:rPr>
              <w:t>Revision of S1-181163.</w:t>
            </w:r>
          </w:p>
        </w:tc>
      </w:tr>
      <w:tr w:rsidR="00CC6653" w:rsidRPr="00A75C05" w14:paraId="68A7E2DB" w14:textId="77777777" w:rsidTr="00E62819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E3EBA" w14:textId="77777777" w:rsidR="00CC6653" w:rsidRPr="00430E0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92FAD" w14:textId="6D32B954" w:rsidR="00CC6653" w:rsidRPr="00430E09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CC6653" w:rsidRPr="00430E09">
                <w:rPr>
                  <w:rStyle w:val="Hyperlink"/>
                  <w:rFonts w:cs="Arial"/>
                  <w:color w:val="auto"/>
                </w:rPr>
                <w:t>S1-181214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26CBF9" w14:textId="77777777" w:rsidR="00CC6653" w:rsidRPr="00430E09" w:rsidRDefault="00CC6653" w:rsidP="00CC6653">
            <w:pPr>
              <w:snapToGrid w:val="0"/>
              <w:spacing w:after="0" w:line="240" w:lineRule="auto"/>
            </w:pPr>
            <w:r w:rsidRPr="00430E09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BFE47" w14:textId="77777777" w:rsidR="00CC6653" w:rsidRPr="00430E09" w:rsidRDefault="00CC6653" w:rsidP="00CC6653">
            <w:pPr>
              <w:snapToGrid w:val="0"/>
              <w:spacing w:after="0" w:line="240" w:lineRule="auto"/>
            </w:pPr>
            <w:r w:rsidRPr="00430E09">
              <w:t xml:space="preserve">CR22.280v16.1.0: </w:t>
            </w:r>
            <w:r w:rsidRPr="00430E09">
              <w:rPr>
                <w:noProof/>
              </w:rPr>
              <w:t>Chapter 5.17 use of functional alias as part of the MCX User identity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6B612" w14:textId="581C67E2" w:rsidR="00CC6653" w:rsidRPr="00430E09" w:rsidRDefault="00430E0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3A6EF" w14:textId="77777777" w:rsidR="00CC6653" w:rsidRPr="00430E09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0E0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30E09">
              <w:rPr>
                <w:noProof/>
                <w:lang w:eastAsia="ja-JP"/>
              </w:rPr>
              <w:t>MONASTERY2</w:t>
            </w:r>
            <w:r w:rsidRPr="00430E09">
              <w:rPr>
                <w:rFonts w:eastAsia="Times New Roman" w:cs="Arial"/>
                <w:szCs w:val="18"/>
                <w:lang w:val="en-US" w:eastAsia="ar-SA"/>
              </w:rPr>
              <w:t xml:space="preserve"> Rel-16 CR 0077 R- Cat B.</w:t>
            </w:r>
          </w:p>
        </w:tc>
      </w:tr>
      <w:tr w:rsidR="00CC6653" w:rsidRPr="00A75C05" w14:paraId="7FE26D76" w14:textId="77777777" w:rsidTr="0034404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0E77B9" w14:textId="77777777" w:rsidR="00CC6653" w:rsidRPr="00E62819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81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3F503" w14:textId="5485EAA0" w:rsidR="00CC6653" w:rsidRPr="00E62819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CC6653" w:rsidRPr="00E62819">
                <w:rPr>
                  <w:rStyle w:val="Hyperlink"/>
                  <w:rFonts w:cs="Arial"/>
                  <w:color w:val="auto"/>
                </w:rPr>
                <w:t>S1-181216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B30C8" w14:textId="77777777" w:rsidR="00CC6653" w:rsidRPr="00E62819" w:rsidRDefault="00CC6653" w:rsidP="00CC6653">
            <w:pPr>
              <w:snapToGrid w:val="0"/>
              <w:spacing w:after="0" w:line="240" w:lineRule="auto"/>
            </w:pPr>
            <w:r w:rsidRPr="00E62819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B4770" w14:textId="77777777" w:rsidR="00CC6653" w:rsidRPr="00E62819" w:rsidRDefault="00CC6653" w:rsidP="00CC6653">
            <w:pPr>
              <w:snapToGrid w:val="0"/>
              <w:spacing w:after="0" w:line="240" w:lineRule="auto"/>
            </w:pPr>
            <w:r w:rsidRPr="00E62819">
              <w:t xml:space="preserve">CR22.280v16.1.0: </w:t>
            </w:r>
            <w:r w:rsidRPr="00E62819">
              <w:rPr>
                <w:noProof/>
              </w:rPr>
              <w:t>Chapter 6.4.3, 6.4.5, 6.9 use of functional alias as part of MCX ServiceUser identification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08B46" w14:textId="052D1A87" w:rsidR="00CC6653" w:rsidRPr="00E62819" w:rsidRDefault="00E6281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62819">
              <w:rPr>
                <w:rFonts w:eastAsia="Times New Roman" w:cs="Arial"/>
                <w:szCs w:val="18"/>
                <w:lang w:eastAsia="ar-SA"/>
              </w:rPr>
              <w:t>Revised to S1-181410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BD260" w14:textId="77777777" w:rsidR="00CC6653" w:rsidRPr="00E62819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281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62819">
              <w:rPr>
                <w:noProof/>
                <w:lang w:eastAsia="ja-JP"/>
              </w:rPr>
              <w:t>MONASTERY2</w:t>
            </w:r>
            <w:r w:rsidRPr="00E62819">
              <w:rPr>
                <w:rFonts w:eastAsia="Times New Roman" w:cs="Arial"/>
                <w:szCs w:val="18"/>
                <w:lang w:val="en-US" w:eastAsia="ar-SA"/>
              </w:rPr>
              <w:t xml:space="preserve"> Rel-16 CR 0078 R- Cat C.</w:t>
            </w:r>
          </w:p>
        </w:tc>
      </w:tr>
      <w:tr w:rsidR="00E62819" w:rsidRPr="0010379A" w14:paraId="77D40F3E" w14:textId="77777777" w:rsidTr="0034404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940F" w14:textId="140A791A" w:rsidR="00E62819" w:rsidRPr="0010379A" w:rsidRDefault="00E6281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FBEF" w14:textId="156AA40C" w:rsidR="00E62819" w:rsidRPr="0010379A" w:rsidRDefault="00A01CC5" w:rsidP="00CC6653">
            <w:pPr>
              <w:snapToGrid w:val="0"/>
              <w:spacing w:after="0" w:line="240" w:lineRule="auto"/>
            </w:pPr>
            <w:hyperlink r:id="rId27" w:history="1">
              <w:r w:rsidR="00E62819" w:rsidRPr="0010379A">
                <w:rPr>
                  <w:rStyle w:val="Hyperlink"/>
                  <w:rFonts w:cs="Arial"/>
                  <w:color w:val="auto"/>
                </w:rPr>
                <w:t>S1-181410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DCA9" w14:textId="17B3702E" w:rsidR="00E62819" w:rsidRPr="0010379A" w:rsidRDefault="00E62819" w:rsidP="00CC6653">
            <w:pPr>
              <w:snapToGrid w:val="0"/>
              <w:spacing w:after="0" w:line="240" w:lineRule="auto"/>
            </w:pPr>
            <w:r w:rsidRPr="0010379A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1B43" w14:textId="59E34304" w:rsidR="00E62819" w:rsidRPr="0010379A" w:rsidRDefault="00E62819" w:rsidP="00CC6653">
            <w:pPr>
              <w:snapToGrid w:val="0"/>
              <w:spacing w:after="0" w:line="240" w:lineRule="auto"/>
            </w:pPr>
            <w:r w:rsidRPr="0010379A">
              <w:t>CR22.280v16.1.0: Chapter 6.4.3, 6.4.5, 6.9 use of functional alias as part of MCX ServiceUser identification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980F9" w14:textId="7AE459D8" w:rsidR="00E62819" w:rsidRPr="0010379A" w:rsidRDefault="00E62819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BC70" w14:textId="0418A5E5" w:rsidR="00E62819" w:rsidRPr="0010379A" w:rsidRDefault="00E62819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0379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10379A">
              <w:rPr>
                <w:i/>
                <w:noProof/>
                <w:lang w:eastAsia="ja-JP"/>
              </w:rPr>
              <w:t>MONASTERY2</w:t>
            </w:r>
            <w:r w:rsidRPr="0010379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0078 R- Cat C.</w:t>
            </w:r>
          </w:p>
          <w:p w14:paraId="3EF5D408" w14:textId="70D4A765" w:rsidR="00E62819" w:rsidRPr="0010379A" w:rsidRDefault="00E62819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0379A">
              <w:rPr>
                <w:rFonts w:eastAsia="Times New Roman" w:cs="Arial"/>
                <w:szCs w:val="18"/>
                <w:lang w:val="en-US" w:eastAsia="ar-SA"/>
              </w:rPr>
              <w:t>Revision of S1-181216.</w:t>
            </w:r>
          </w:p>
        </w:tc>
      </w:tr>
      <w:tr w:rsidR="00CC6653" w:rsidRPr="00A75C05" w14:paraId="687D79E4" w14:textId="77777777" w:rsidTr="0010379A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7EB13" w14:textId="77777777" w:rsidR="00CC6653" w:rsidRPr="0010379A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1E8E7" w14:textId="54EE05AC" w:rsidR="00CC6653" w:rsidRPr="0010379A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CC6653" w:rsidRPr="0010379A">
                <w:rPr>
                  <w:rStyle w:val="Hyperlink"/>
                  <w:rFonts w:cs="Arial"/>
                  <w:color w:val="auto"/>
                </w:rPr>
                <w:t>S1-181142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0DE2E" w14:textId="77777777" w:rsidR="00CC6653" w:rsidRPr="0010379A" w:rsidRDefault="00CC6653" w:rsidP="00CC6653">
            <w:pPr>
              <w:snapToGrid w:val="0"/>
              <w:spacing w:after="0" w:line="240" w:lineRule="auto"/>
            </w:pPr>
            <w:r w:rsidRPr="0010379A">
              <w:rPr>
                <w:noProof/>
              </w:rPr>
              <w:t>Nokia, 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852A5" w14:textId="77777777" w:rsidR="00CC6653" w:rsidRPr="0010379A" w:rsidRDefault="00CC6653" w:rsidP="00CC6653">
            <w:pPr>
              <w:snapToGrid w:val="0"/>
              <w:spacing w:after="0" w:line="240" w:lineRule="auto"/>
            </w:pPr>
            <w:r w:rsidRPr="0010379A">
              <w:t xml:space="preserve">CR22.280v16.1.0: </w:t>
            </w:r>
            <w:r w:rsidRPr="0010379A">
              <w:rPr>
                <w:noProof/>
              </w:rPr>
              <w:t>Introduction of 22.889 FRMCS-user communication handling section into 22.280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F745CD" w14:textId="00785015" w:rsidR="00CC6653" w:rsidRPr="0010379A" w:rsidRDefault="0010379A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DBCB6" w14:textId="77777777" w:rsidR="00CC6653" w:rsidRPr="0010379A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0379A">
              <w:rPr>
                <w:noProof/>
                <w:lang w:eastAsia="ja-JP"/>
              </w:rPr>
              <w:t>MONASTERY2</w:t>
            </w:r>
            <w:r w:rsidRPr="0010379A">
              <w:rPr>
                <w:rFonts w:eastAsia="Times New Roman" w:cs="Arial"/>
                <w:szCs w:val="18"/>
                <w:lang w:val="en-US" w:eastAsia="ar-SA"/>
              </w:rPr>
              <w:t xml:space="preserve"> Rel-16 CR 0066 R- Cat B.</w:t>
            </w:r>
          </w:p>
        </w:tc>
      </w:tr>
      <w:tr w:rsidR="00CC6653" w:rsidRPr="00A75C05" w14:paraId="5FCF57A2" w14:textId="77777777" w:rsidTr="005A1E6B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A0FB3" w14:textId="77777777" w:rsidR="00CC6653" w:rsidRPr="0010379A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F900C5" w14:textId="141A84D1" w:rsidR="00CC6653" w:rsidRPr="0010379A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CC6653" w:rsidRPr="0010379A">
                <w:rPr>
                  <w:rStyle w:val="Hyperlink"/>
                  <w:rFonts w:cs="Arial"/>
                  <w:color w:val="auto"/>
                </w:rPr>
                <w:t>S1-181143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F6EFE" w14:textId="77777777" w:rsidR="00CC6653" w:rsidRPr="0010379A" w:rsidRDefault="00CC6653" w:rsidP="00CC6653">
            <w:pPr>
              <w:snapToGrid w:val="0"/>
              <w:spacing w:after="0" w:line="240" w:lineRule="auto"/>
            </w:pPr>
            <w:r w:rsidRPr="0010379A">
              <w:rPr>
                <w:noProof/>
              </w:rPr>
              <w:t>Nokia, 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71CFA1" w14:textId="77777777" w:rsidR="00CC6653" w:rsidRPr="0010379A" w:rsidRDefault="00CC6653" w:rsidP="00CC6653">
            <w:pPr>
              <w:snapToGrid w:val="0"/>
              <w:spacing w:after="0" w:line="240" w:lineRule="auto"/>
            </w:pPr>
            <w:r w:rsidRPr="0010379A">
              <w:t xml:space="preserve">CR22.280v16.1.0: </w:t>
            </w:r>
            <w:r w:rsidRPr="0010379A">
              <w:rPr>
                <w:noProof/>
              </w:rPr>
              <w:t>Removal of misleading term "temporary" from Automatic Regrouping of 22.280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726A8" w14:textId="40F4D965" w:rsidR="00CC6653" w:rsidRPr="0010379A" w:rsidRDefault="0010379A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2ECB3" w14:textId="77777777" w:rsidR="00CC6653" w:rsidRPr="0010379A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0379A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0379A">
              <w:rPr>
                <w:noProof/>
                <w:lang w:eastAsia="ja-JP"/>
              </w:rPr>
              <w:t>MONASTERY2</w:t>
            </w:r>
            <w:r w:rsidRPr="0010379A">
              <w:rPr>
                <w:rFonts w:eastAsia="Times New Roman" w:cs="Arial"/>
                <w:szCs w:val="18"/>
                <w:lang w:val="en-US" w:eastAsia="ar-SA"/>
              </w:rPr>
              <w:t xml:space="preserve"> Rel-16 CR 0067 R- Cat B.</w:t>
            </w:r>
          </w:p>
        </w:tc>
      </w:tr>
      <w:tr w:rsidR="00CC6653" w:rsidRPr="00A75C05" w14:paraId="1424B57D" w14:textId="77777777" w:rsidTr="009B247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28C806" w14:textId="77777777" w:rsidR="00CC6653" w:rsidRPr="005A1E6B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8E5F8C" w14:textId="5F73D74B" w:rsidR="00CC6653" w:rsidRPr="005A1E6B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CC6653" w:rsidRPr="005A1E6B">
                <w:rPr>
                  <w:rStyle w:val="Hyperlink"/>
                  <w:rFonts w:cs="Arial"/>
                  <w:color w:val="auto"/>
                </w:rPr>
                <w:t>S1-181168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F4881B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162C3B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t xml:space="preserve">CR22.280v16.1.0: </w:t>
            </w:r>
            <w:r w:rsidRPr="005A1E6B">
              <w:rPr>
                <w:noProof/>
              </w:rPr>
              <w:t>Addition of location based comunication depending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ABA4A7" w14:textId="2E29FD0E" w:rsidR="00CC6653" w:rsidRPr="005A1E6B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Revised to S1-181411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896F9" w14:textId="77777777" w:rsidR="00CC6653" w:rsidRPr="005A1E6B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A1E6B">
              <w:rPr>
                <w:noProof/>
                <w:lang w:eastAsia="ja-JP"/>
              </w:rPr>
              <w:t>MONASTERY2</w:t>
            </w: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 Rel-16 CR 0070 R- Cat B.</w:t>
            </w:r>
          </w:p>
        </w:tc>
      </w:tr>
      <w:tr w:rsidR="005A1E6B" w:rsidRPr="00A75C05" w14:paraId="10F860AB" w14:textId="77777777" w:rsidTr="009B247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4F4CAC" w14:textId="265C44F9" w:rsidR="005A1E6B" w:rsidRPr="009B2473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247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D5CB2" w14:textId="7CEDAEE7" w:rsidR="005A1E6B" w:rsidRPr="009B2473" w:rsidRDefault="00A01CC5" w:rsidP="00CC6653">
            <w:pPr>
              <w:snapToGrid w:val="0"/>
              <w:spacing w:after="0" w:line="240" w:lineRule="auto"/>
            </w:pPr>
            <w:hyperlink r:id="rId31" w:history="1">
              <w:r w:rsidR="005A1E6B" w:rsidRPr="009B2473">
                <w:rPr>
                  <w:rStyle w:val="Hyperlink"/>
                  <w:rFonts w:cs="Arial"/>
                  <w:color w:val="auto"/>
                </w:rPr>
                <w:t>S1-181411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9D608" w14:textId="7DE89C59" w:rsidR="005A1E6B" w:rsidRPr="009B2473" w:rsidRDefault="005A1E6B" w:rsidP="00CC6653">
            <w:pPr>
              <w:snapToGrid w:val="0"/>
              <w:spacing w:after="0" w:line="240" w:lineRule="auto"/>
              <w:rPr>
                <w:noProof/>
              </w:rPr>
            </w:pPr>
            <w:r w:rsidRPr="009B2473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34C1AD" w14:textId="5FC30993" w:rsidR="005A1E6B" w:rsidRPr="009B2473" w:rsidRDefault="005A1E6B" w:rsidP="00CC6653">
            <w:pPr>
              <w:snapToGrid w:val="0"/>
              <w:spacing w:after="0" w:line="240" w:lineRule="auto"/>
            </w:pPr>
            <w:r w:rsidRPr="009B2473">
              <w:t>CR22.280v16.1.0: Addition of location based comunication depending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F702B5" w14:textId="7BFC8F42" w:rsidR="005A1E6B" w:rsidRPr="009B2473" w:rsidRDefault="009B247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2473">
              <w:rPr>
                <w:rFonts w:eastAsia="Times New Roman" w:cs="Arial"/>
                <w:szCs w:val="18"/>
                <w:lang w:eastAsia="ar-SA"/>
              </w:rPr>
              <w:t>Revised to S1-181589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BDD6A" w14:textId="4A960DC1" w:rsidR="005A1E6B" w:rsidRPr="009B2473" w:rsidRDefault="005A1E6B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B2473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B2473">
              <w:rPr>
                <w:i/>
                <w:noProof/>
                <w:lang w:eastAsia="ja-JP"/>
              </w:rPr>
              <w:t>MONASTERY2</w:t>
            </w:r>
            <w:r w:rsidRPr="009B2473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0070 R- Cat B.</w:t>
            </w:r>
          </w:p>
          <w:p w14:paraId="102FB326" w14:textId="3CCED12F" w:rsidR="005A1E6B" w:rsidRPr="009B2473" w:rsidRDefault="005A1E6B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B2473">
              <w:rPr>
                <w:rFonts w:eastAsia="Times New Roman" w:cs="Arial"/>
                <w:szCs w:val="18"/>
                <w:lang w:val="en-US" w:eastAsia="ar-SA"/>
              </w:rPr>
              <w:t>Revision of S1-181168.</w:t>
            </w:r>
          </w:p>
        </w:tc>
      </w:tr>
      <w:tr w:rsidR="009B2473" w:rsidRPr="00A75C05" w14:paraId="69876319" w14:textId="77777777" w:rsidTr="009B247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123DD" w14:textId="4A7CEDD8" w:rsidR="009B2473" w:rsidRPr="009B2473" w:rsidRDefault="009B247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247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AA1A" w14:textId="3E855705" w:rsidR="009B2473" w:rsidRPr="009B2473" w:rsidRDefault="00A01CC5" w:rsidP="00CC6653">
            <w:pPr>
              <w:snapToGrid w:val="0"/>
              <w:spacing w:after="0" w:line="240" w:lineRule="auto"/>
            </w:pPr>
            <w:hyperlink r:id="rId32" w:history="1">
              <w:r w:rsidR="009B2473" w:rsidRPr="009B2473">
                <w:rPr>
                  <w:rStyle w:val="Hyperlink"/>
                  <w:rFonts w:cs="Arial"/>
                  <w:color w:val="auto"/>
                </w:rPr>
                <w:t>S1-181589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98F6" w14:textId="17E26C18" w:rsidR="009B2473" w:rsidRPr="009B2473" w:rsidRDefault="009B2473" w:rsidP="00CC6653">
            <w:pPr>
              <w:snapToGrid w:val="0"/>
              <w:spacing w:after="0" w:line="240" w:lineRule="auto"/>
              <w:rPr>
                <w:noProof/>
              </w:rPr>
            </w:pPr>
            <w:r w:rsidRPr="009B2473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BF666" w14:textId="6459833F" w:rsidR="009B2473" w:rsidRPr="009B2473" w:rsidRDefault="009B2473" w:rsidP="00CC6653">
            <w:pPr>
              <w:snapToGrid w:val="0"/>
              <w:spacing w:after="0" w:line="240" w:lineRule="auto"/>
            </w:pPr>
            <w:r w:rsidRPr="009B2473">
              <w:t>CR22.280v16.1.0: Addition of location based comunication depending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8984" w14:textId="77777777" w:rsidR="009B2473" w:rsidRPr="009B2473" w:rsidRDefault="009B247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8E60" w14:textId="77777777" w:rsidR="009B2473" w:rsidRPr="009B2473" w:rsidRDefault="009B2473" w:rsidP="009B2473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B2473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B2473">
              <w:rPr>
                <w:i/>
                <w:noProof/>
                <w:lang w:eastAsia="ja-JP"/>
              </w:rPr>
              <w:t>MONASTERY2</w:t>
            </w:r>
            <w:r w:rsidRPr="009B2473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0070 R- Cat B.</w:t>
            </w:r>
          </w:p>
          <w:p w14:paraId="3D5D78EB" w14:textId="2FE9BE8F" w:rsidR="009B2473" w:rsidRDefault="009B2473" w:rsidP="009B247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B2473">
              <w:rPr>
                <w:rFonts w:eastAsia="Times New Roman" w:cs="Arial"/>
                <w:i/>
                <w:szCs w:val="18"/>
                <w:lang w:val="en-US" w:eastAsia="ar-SA"/>
              </w:rPr>
              <w:t>Revision of S1-181168.</w:t>
            </w:r>
          </w:p>
          <w:p w14:paraId="167033FE" w14:textId="35BD61CB" w:rsidR="009B2473" w:rsidRPr="009B2473" w:rsidRDefault="009B247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B2473">
              <w:rPr>
                <w:rFonts w:eastAsia="Times New Roman" w:cs="Arial"/>
                <w:szCs w:val="18"/>
                <w:lang w:val="en-US" w:eastAsia="ar-SA"/>
              </w:rPr>
              <w:t>Revision of S1-181411.</w:t>
            </w:r>
          </w:p>
        </w:tc>
      </w:tr>
      <w:tr w:rsidR="00CC6653" w:rsidRPr="00A75C05" w14:paraId="3DA8521B" w14:textId="77777777" w:rsidTr="00E44BF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532685" w14:textId="77777777" w:rsidR="00CC6653" w:rsidRPr="005A1E6B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F9994E" w14:textId="1EE3E5FB" w:rsidR="00CC6653" w:rsidRPr="005A1E6B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CC6653" w:rsidRPr="005A1E6B">
                <w:rPr>
                  <w:rStyle w:val="Hyperlink"/>
                  <w:rFonts w:cs="Arial"/>
                  <w:color w:val="auto"/>
                </w:rPr>
                <w:t>S1-181167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7B08C5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C59B0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t xml:space="preserve">CR22.280v16.1.0: </w:t>
            </w:r>
            <w:r w:rsidRPr="005A1E6B">
              <w:rPr>
                <w:noProof/>
              </w:rPr>
              <w:t>Adding authorization for private comunication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992E5" w14:textId="20F1E122" w:rsidR="00CC6653" w:rsidRPr="005A1E6B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Revised to S1-181412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E552DB" w14:textId="77777777" w:rsidR="00CC6653" w:rsidRPr="005A1E6B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A1E6B">
              <w:rPr>
                <w:noProof/>
                <w:lang w:eastAsia="ja-JP"/>
              </w:rPr>
              <w:t>MONASTERY2</w:t>
            </w: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 Rel-16 CR 0069 R- Cat B.</w:t>
            </w:r>
          </w:p>
        </w:tc>
      </w:tr>
      <w:tr w:rsidR="005A1E6B" w:rsidRPr="00A75C05" w14:paraId="5A17052E" w14:textId="77777777" w:rsidTr="00E44BF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7DB6E3" w14:textId="076B547D" w:rsidR="005A1E6B" w:rsidRPr="00E44BF4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4BF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E078B" w14:textId="06DCA2AB" w:rsidR="005A1E6B" w:rsidRPr="00E44BF4" w:rsidRDefault="00A01CC5" w:rsidP="00CC6653">
            <w:pPr>
              <w:snapToGrid w:val="0"/>
              <w:spacing w:after="0" w:line="240" w:lineRule="auto"/>
            </w:pPr>
            <w:hyperlink r:id="rId34" w:history="1">
              <w:r w:rsidR="005A1E6B" w:rsidRPr="00E44BF4">
                <w:rPr>
                  <w:rStyle w:val="Hyperlink"/>
                  <w:rFonts w:cs="Arial"/>
                  <w:color w:val="auto"/>
                </w:rPr>
                <w:t>S1-181412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D43A9B" w14:textId="58314445" w:rsidR="005A1E6B" w:rsidRPr="00E44BF4" w:rsidRDefault="005A1E6B" w:rsidP="00CC6653">
            <w:pPr>
              <w:snapToGrid w:val="0"/>
              <w:spacing w:after="0" w:line="240" w:lineRule="auto"/>
              <w:rPr>
                <w:noProof/>
              </w:rPr>
            </w:pPr>
            <w:r w:rsidRPr="00E44BF4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947B7" w14:textId="7514E726" w:rsidR="005A1E6B" w:rsidRPr="00E44BF4" w:rsidRDefault="005A1E6B" w:rsidP="00CC6653">
            <w:pPr>
              <w:snapToGrid w:val="0"/>
              <w:spacing w:after="0" w:line="240" w:lineRule="auto"/>
            </w:pPr>
            <w:r w:rsidRPr="00E44BF4">
              <w:t>CR22.280v16.1.0: Adding authorization for private comunication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1178A" w14:textId="10E9DAB6" w:rsidR="005A1E6B" w:rsidRPr="00E44BF4" w:rsidRDefault="00E44BF4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4BF4">
              <w:rPr>
                <w:rFonts w:eastAsia="Times New Roman" w:cs="Arial"/>
                <w:szCs w:val="18"/>
                <w:lang w:eastAsia="ar-SA"/>
              </w:rPr>
              <w:t>Revised to S1-181590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405A0" w14:textId="570C8B9A" w:rsidR="005A1E6B" w:rsidRPr="00E44BF4" w:rsidRDefault="005A1E6B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4BF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E44BF4">
              <w:rPr>
                <w:i/>
                <w:noProof/>
                <w:lang w:eastAsia="ja-JP"/>
              </w:rPr>
              <w:t>MONASTERY2</w:t>
            </w:r>
            <w:r w:rsidRPr="00E44BF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0069 R- Cat B.</w:t>
            </w:r>
          </w:p>
          <w:p w14:paraId="1810DDBB" w14:textId="3B95023F" w:rsidR="005A1E6B" w:rsidRPr="00E44BF4" w:rsidRDefault="005A1E6B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4BF4">
              <w:rPr>
                <w:rFonts w:eastAsia="Times New Roman" w:cs="Arial"/>
                <w:szCs w:val="18"/>
                <w:lang w:val="en-US" w:eastAsia="ar-SA"/>
              </w:rPr>
              <w:t>Revision of S1-181167.</w:t>
            </w:r>
          </w:p>
        </w:tc>
      </w:tr>
      <w:tr w:rsidR="00E44BF4" w:rsidRPr="00A75C05" w14:paraId="5172AB7D" w14:textId="77777777" w:rsidTr="00E44BF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DBD3" w14:textId="707CBA35" w:rsidR="00E44BF4" w:rsidRPr="00E44BF4" w:rsidRDefault="00E44BF4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4BF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2B29" w14:textId="1D6DE03C" w:rsidR="00E44BF4" w:rsidRPr="00E44BF4" w:rsidRDefault="00A01CC5" w:rsidP="00CC6653">
            <w:pPr>
              <w:snapToGrid w:val="0"/>
              <w:spacing w:after="0" w:line="240" w:lineRule="auto"/>
            </w:pPr>
            <w:hyperlink r:id="rId35" w:history="1">
              <w:r w:rsidR="00E44BF4" w:rsidRPr="00E44BF4">
                <w:rPr>
                  <w:rStyle w:val="Hyperlink"/>
                  <w:rFonts w:cs="Arial"/>
                  <w:color w:val="auto"/>
                </w:rPr>
                <w:t>S1-181590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A80F7" w14:textId="5550F44B" w:rsidR="00E44BF4" w:rsidRPr="00E44BF4" w:rsidRDefault="00E44BF4" w:rsidP="00CC6653">
            <w:pPr>
              <w:snapToGrid w:val="0"/>
              <w:spacing w:after="0" w:line="240" w:lineRule="auto"/>
              <w:rPr>
                <w:noProof/>
              </w:rPr>
            </w:pPr>
            <w:r w:rsidRPr="00E44BF4">
              <w:rPr>
                <w:noProof/>
              </w:rPr>
              <w:t>Kapsch CarrierCom,  UIC, Nokia Germany, Ericsson LM,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238A1" w14:textId="1DB8BF5C" w:rsidR="00E44BF4" w:rsidRPr="00E44BF4" w:rsidRDefault="00E44BF4" w:rsidP="00CC6653">
            <w:pPr>
              <w:snapToGrid w:val="0"/>
              <w:spacing w:after="0" w:line="240" w:lineRule="auto"/>
            </w:pPr>
            <w:r w:rsidRPr="00E44BF4">
              <w:t>CR22.280v16.1.0: Adding authorization for private comunication based on functional alias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5B78" w14:textId="77777777" w:rsidR="00E44BF4" w:rsidRPr="00E44BF4" w:rsidRDefault="00E44BF4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28C6" w14:textId="77777777" w:rsidR="00E44BF4" w:rsidRPr="00E44BF4" w:rsidRDefault="00E44BF4" w:rsidP="00E44BF4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E44BF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E44BF4">
              <w:rPr>
                <w:i/>
                <w:noProof/>
                <w:lang w:eastAsia="ja-JP"/>
              </w:rPr>
              <w:t>MONASTERY2</w:t>
            </w:r>
            <w:r w:rsidRPr="00E44BF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0069 R- Cat B.</w:t>
            </w:r>
          </w:p>
          <w:p w14:paraId="396CC083" w14:textId="43AFE4EF" w:rsidR="00E44BF4" w:rsidRDefault="00E44BF4" w:rsidP="00E44BF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4BF4">
              <w:rPr>
                <w:rFonts w:eastAsia="Times New Roman" w:cs="Arial"/>
                <w:i/>
                <w:szCs w:val="18"/>
                <w:lang w:val="en-US" w:eastAsia="ar-SA"/>
              </w:rPr>
              <w:t>Revision of S1-181167.</w:t>
            </w:r>
          </w:p>
          <w:p w14:paraId="2ED8E269" w14:textId="7C007A9D" w:rsidR="00E44BF4" w:rsidRPr="00E44BF4" w:rsidRDefault="00E44BF4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4BF4">
              <w:rPr>
                <w:rFonts w:eastAsia="Times New Roman" w:cs="Arial"/>
                <w:szCs w:val="18"/>
                <w:lang w:val="en-US" w:eastAsia="ar-SA"/>
              </w:rPr>
              <w:t>Revision of S1-181412.</w:t>
            </w:r>
          </w:p>
        </w:tc>
      </w:tr>
      <w:tr w:rsidR="00CC6653" w:rsidRPr="00A75C05" w14:paraId="060564C3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EFA17" w14:textId="77777777" w:rsidR="00CC6653" w:rsidRPr="005A1E6B" w:rsidRDefault="00CC6653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7D03D1" w14:textId="72C11208" w:rsidR="00CC6653" w:rsidRPr="005A1E6B" w:rsidRDefault="00A01CC5" w:rsidP="00CC6653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6" w:history="1">
              <w:r w:rsidR="00CC6653" w:rsidRPr="005A1E6B">
                <w:rPr>
                  <w:rStyle w:val="Hyperlink"/>
                  <w:rFonts w:cs="Arial"/>
                  <w:color w:val="auto"/>
                </w:rPr>
                <w:t>S1-181191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08635B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D8929F" w14:textId="77777777" w:rsidR="00CC6653" w:rsidRPr="005A1E6B" w:rsidRDefault="00CC6653" w:rsidP="00CC6653">
            <w:pPr>
              <w:snapToGrid w:val="0"/>
              <w:spacing w:after="0" w:line="240" w:lineRule="auto"/>
            </w:pPr>
            <w:r w:rsidRPr="005A1E6B">
              <w:t xml:space="preserve">CR22.280v16.1.0: </w:t>
            </w:r>
            <w:r w:rsidRPr="005A1E6B">
              <w:rPr>
                <w:noProof/>
              </w:rPr>
              <w:t>Generalisation of EPS into 3GPP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D9B34" w14:textId="49E0033A" w:rsidR="00CC6653" w:rsidRPr="005A1E6B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1E6B">
              <w:rPr>
                <w:rFonts w:eastAsia="Times New Roman" w:cs="Arial"/>
                <w:szCs w:val="18"/>
                <w:lang w:eastAsia="ar-SA"/>
              </w:rPr>
              <w:t>Revised to S1-181413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7F1A1" w14:textId="77777777" w:rsidR="00CC6653" w:rsidRPr="005A1E6B" w:rsidRDefault="00CC6653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A1E6B">
              <w:rPr>
                <w:noProof/>
                <w:lang w:eastAsia="ja-JP"/>
              </w:rPr>
              <w:t>MONASTERY2</w:t>
            </w:r>
            <w:r w:rsidRPr="005A1E6B">
              <w:rPr>
                <w:rFonts w:eastAsia="Times New Roman" w:cs="Arial"/>
                <w:szCs w:val="18"/>
                <w:lang w:val="en-US" w:eastAsia="ar-SA"/>
              </w:rPr>
              <w:t xml:space="preserve"> Rel-16 CR 0072 R- Cat F.</w:t>
            </w:r>
          </w:p>
          <w:p w14:paraId="00BDA23B" w14:textId="77777777" w:rsidR="00CC6653" w:rsidRPr="005A1E6B" w:rsidRDefault="00CC6653" w:rsidP="00CC665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1E6B">
              <w:rPr>
                <w:rFonts w:eastAsia="Arial Unicode MS" w:cs="Arial"/>
                <w:szCs w:val="18"/>
                <w:highlight w:val="yellow"/>
                <w:lang w:eastAsia="ar-SA"/>
              </w:rPr>
              <w:t>Is this MCOver / Release 15?</w:t>
            </w:r>
          </w:p>
        </w:tc>
      </w:tr>
      <w:tr w:rsidR="005A1E6B" w:rsidRPr="00A75C05" w14:paraId="50C32E8C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62B99C" w14:textId="3E83E73C" w:rsidR="005A1E6B" w:rsidRPr="009326B7" w:rsidRDefault="005A1E6B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75DC0" w14:textId="5E3809F7" w:rsidR="005A1E6B" w:rsidRPr="009326B7" w:rsidRDefault="00A01CC5" w:rsidP="00CC6653">
            <w:pPr>
              <w:snapToGrid w:val="0"/>
              <w:spacing w:after="0" w:line="240" w:lineRule="auto"/>
            </w:pPr>
            <w:hyperlink r:id="rId37" w:history="1">
              <w:r w:rsidR="005A1E6B" w:rsidRPr="009326B7">
                <w:rPr>
                  <w:rStyle w:val="Hyperlink"/>
                  <w:rFonts w:cs="Arial"/>
                  <w:color w:val="auto"/>
                </w:rPr>
                <w:t>S1-181413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484E9" w14:textId="5329C3A7" w:rsidR="005A1E6B" w:rsidRPr="009326B7" w:rsidRDefault="005A1E6B" w:rsidP="00CC6653">
            <w:pPr>
              <w:snapToGrid w:val="0"/>
              <w:spacing w:after="0" w:line="240" w:lineRule="auto"/>
            </w:pPr>
            <w:r w:rsidRPr="009326B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7BC9B7" w14:textId="0443B2DE" w:rsidR="005A1E6B" w:rsidRPr="009326B7" w:rsidRDefault="005A1E6B" w:rsidP="00CC6653">
            <w:pPr>
              <w:snapToGrid w:val="0"/>
              <w:spacing w:after="0" w:line="240" w:lineRule="auto"/>
            </w:pPr>
            <w:r w:rsidRPr="009326B7">
              <w:t>CR22.280v16.1.0: Generalisation of EPS into 3GPP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F6610C" w14:textId="4F18B7B3" w:rsidR="005A1E6B" w:rsidRPr="009326B7" w:rsidRDefault="009326B7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Revised to S1-181583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E7901" w14:textId="77777777" w:rsidR="005A1E6B" w:rsidRPr="009326B7" w:rsidRDefault="005A1E6B" w:rsidP="005A1E6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326B7">
              <w:rPr>
                <w:i/>
                <w:noProof/>
                <w:lang w:eastAsia="ja-JP"/>
              </w:rPr>
              <w:t>MONASTERY2</w:t>
            </w: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0072 R- Cat F.</w:t>
            </w:r>
          </w:p>
          <w:p w14:paraId="00C35143" w14:textId="69951199" w:rsidR="005A1E6B" w:rsidRPr="009326B7" w:rsidRDefault="005A1E6B" w:rsidP="005A1E6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Is this MCOver / Release 15?</w:t>
            </w:r>
          </w:p>
          <w:p w14:paraId="22F5F4F5" w14:textId="654AC70E" w:rsidR="005A1E6B" w:rsidRPr="009326B7" w:rsidRDefault="005A1E6B" w:rsidP="00CC665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t>Revision of S1-181191.</w:t>
            </w:r>
          </w:p>
        </w:tc>
      </w:tr>
      <w:tr w:rsidR="009326B7" w:rsidRPr="00A75C05" w14:paraId="4430FA20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80F2" w14:textId="1613CE53" w:rsidR="009326B7" w:rsidRPr="009326B7" w:rsidRDefault="009326B7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93C9" w14:textId="1FFF4DB8" w:rsidR="009326B7" w:rsidRPr="009326B7" w:rsidRDefault="00A01CC5" w:rsidP="00CC6653">
            <w:pPr>
              <w:snapToGrid w:val="0"/>
              <w:spacing w:after="0" w:line="240" w:lineRule="auto"/>
            </w:pPr>
            <w:hyperlink r:id="rId38" w:history="1">
              <w:r w:rsidR="009326B7" w:rsidRPr="009326B7">
                <w:rPr>
                  <w:rStyle w:val="Hyperlink"/>
                  <w:rFonts w:cs="Arial"/>
                  <w:color w:val="auto"/>
                </w:rPr>
                <w:t>S1-181583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77FD" w14:textId="4642D677" w:rsidR="009326B7" w:rsidRPr="009326B7" w:rsidRDefault="009326B7" w:rsidP="00CC6653">
            <w:pPr>
              <w:snapToGrid w:val="0"/>
              <w:spacing w:after="0" w:line="240" w:lineRule="auto"/>
            </w:pPr>
            <w:r w:rsidRPr="009326B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E2F3" w14:textId="0D2A6FB2" w:rsidR="009326B7" w:rsidRPr="009326B7" w:rsidRDefault="009326B7" w:rsidP="00CC6653">
            <w:pPr>
              <w:snapToGrid w:val="0"/>
              <w:spacing w:after="0" w:line="240" w:lineRule="auto"/>
            </w:pPr>
            <w:r w:rsidRPr="009326B7">
              <w:t>CR22.280v16.1.0: Generalisation of EPS into 3GPP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86D67" w14:textId="77777777" w:rsidR="009326B7" w:rsidRPr="009326B7" w:rsidRDefault="009326B7" w:rsidP="00CC665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B612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326B7">
              <w:rPr>
                <w:i/>
                <w:noProof/>
                <w:lang w:eastAsia="ja-JP"/>
              </w:rPr>
              <w:t>MONASTERY2</w:t>
            </w: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0072 R- Cat F.</w:t>
            </w:r>
          </w:p>
          <w:p w14:paraId="751D9D43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326B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Is this MCOver / Release 15?</w:t>
            </w:r>
          </w:p>
          <w:p w14:paraId="57BEE8C4" w14:textId="0C27138C" w:rsidR="009326B7" w:rsidRDefault="009326B7" w:rsidP="009326B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>Revision of S1-181191.</w:t>
            </w:r>
          </w:p>
          <w:p w14:paraId="3C69DC30" w14:textId="10DF0B3D" w:rsidR="009326B7" w:rsidRPr="009326B7" w:rsidRDefault="009326B7" w:rsidP="005A1E6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lastRenderedPageBreak/>
              <w:t>Revision of S1-181413.</w:t>
            </w:r>
          </w:p>
        </w:tc>
      </w:tr>
      <w:tr w:rsidR="003C549B" w:rsidRPr="00A75C05" w14:paraId="6716FDD6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8BE06" w14:textId="5739AF9A" w:rsidR="003C549B" w:rsidRPr="009326B7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EBF63" w14:textId="4F18A29F" w:rsidR="003C549B" w:rsidRPr="009326B7" w:rsidRDefault="003C549B" w:rsidP="003C549B">
            <w:pPr>
              <w:snapToGrid w:val="0"/>
              <w:spacing w:after="0" w:line="240" w:lineRule="auto"/>
            </w:pPr>
            <w:r w:rsidRPr="009326B7">
              <w:t>S1-181414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111AF9" w14:textId="0A2126B0" w:rsidR="003C549B" w:rsidRPr="009326B7" w:rsidRDefault="003C549B" w:rsidP="003C549B">
            <w:pPr>
              <w:snapToGrid w:val="0"/>
              <w:spacing w:after="0" w:line="240" w:lineRule="auto"/>
            </w:pPr>
            <w:r w:rsidRPr="009326B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48C69" w14:textId="00F6B648" w:rsidR="003C549B" w:rsidRPr="009326B7" w:rsidRDefault="003C549B" w:rsidP="003C549B">
            <w:pPr>
              <w:snapToGrid w:val="0"/>
              <w:spacing w:after="0" w:line="240" w:lineRule="auto"/>
            </w:pPr>
            <w:r w:rsidRPr="009326B7">
              <w:t>CR22.280v16.1.0: Generalisation of EPS into 3GPP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B7CB3" w14:textId="280C9F35" w:rsidR="003C549B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Revised to S1-181584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BAFE1" w14:textId="77777777" w:rsidR="003C549B" w:rsidRPr="009326B7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</w:p>
        </w:tc>
      </w:tr>
      <w:tr w:rsidR="009326B7" w:rsidRPr="00A75C05" w14:paraId="34299262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0C67" w14:textId="2B617E06" w:rsidR="009326B7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8051" w14:textId="1441AB33" w:rsidR="009326B7" w:rsidRPr="009326B7" w:rsidRDefault="00A01CC5" w:rsidP="003C549B">
            <w:pPr>
              <w:snapToGrid w:val="0"/>
              <w:spacing w:after="0" w:line="240" w:lineRule="auto"/>
            </w:pPr>
            <w:hyperlink r:id="rId39" w:history="1">
              <w:r w:rsidR="009326B7" w:rsidRPr="009326B7">
                <w:rPr>
                  <w:rStyle w:val="Hyperlink"/>
                  <w:rFonts w:cs="Arial"/>
                  <w:color w:val="auto"/>
                </w:rPr>
                <w:t>S1-181584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8668" w14:textId="1ADCEA84" w:rsidR="009326B7" w:rsidRPr="009326B7" w:rsidRDefault="009326B7" w:rsidP="003C549B">
            <w:pPr>
              <w:snapToGrid w:val="0"/>
              <w:spacing w:after="0" w:line="240" w:lineRule="auto"/>
            </w:pPr>
            <w:r w:rsidRPr="009326B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1B99" w14:textId="281D7903" w:rsidR="009326B7" w:rsidRPr="009326B7" w:rsidRDefault="009326B7" w:rsidP="003C549B">
            <w:pPr>
              <w:snapToGrid w:val="0"/>
              <w:spacing w:after="0" w:line="240" w:lineRule="auto"/>
            </w:pPr>
            <w:r w:rsidRPr="009326B7">
              <w:t>CR22.280v16.1.0: Generalisation of EPS into 3GPP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E91EC" w14:textId="77777777" w:rsidR="009326B7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06AB" w14:textId="39E17F49" w:rsidR="009326B7" w:rsidRPr="009326B7" w:rsidRDefault="009326B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t>Revision of S1-181414.</w:t>
            </w:r>
          </w:p>
        </w:tc>
      </w:tr>
      <w:tr w:rsidR="003C549B" w:rsidRPr="00A75C05" w14:paraId="4527E71D" w14:textId="77777777" w:rsidTr="006E404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35F52C" w14:textId="77777777" w:rsidR="003C549B" w:rsidRPr="00707890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789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B863C" w14:textId="58682683" w:rsidR="003C549B" w:rsidRPr="00707890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0" w:history="1">
              <w:r w:rsidR="003C549B" w:rsidRPr="00707890">
                <w:rPr>
                  <w:rStyle w:val="Hyperlink"/>
                  <w:rFonts w:cs="Arial"/>
                  <w:color w:val="auto"/>
                </w:rPr>
                <w:t>S1-181211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958D4" w14:textId="77777777" w:rsidR="003C549B" w:rsidRPr="00707890" w:rsidRDefault="003C549B" w:rsidP="003C549B">
            <w:pPr>
              <w:snapToGrid w:val="0"/>
              <w:spacing w:after="0" w:line="240" w:lineRule="auto"/>
            </w:pPr>
            <w:r w:rsidRPr="00707890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19D3A" w14:textId="77777777" w:rsidR="003C549B" w:rsidRPr="00707890" w:rsidRDefault="003C549B" w:rsidP="003C549B">
            <w:pPr>
              <w:snapToGrid w:val="0"/>
              <w:spacing w:after="0" w:line="240" w:lineRule="auto"/>
            </w:pPr>
            <w:r w:rsidRPr="00707890">
              <w:t xml:space="preserve">CR22.280v16.1.0: </w:t>
            </w:r>
            <w:r w:rsidRPr="00707890">
              <w:rPr>
                <w:noProof/>
              </w:rPr>
              <w:t>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39763E" w14:textId="19B5089B" w:rsidR="003C549B" w:rsidRPr="00707890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07890">
              <w:rPr>
                <w:rFonts w:eastAsia="Times New Roman" w:cs="Arial"/>
                <w:szCs w:val="18"/>
                <w:lang w:eastAsia="ar-SA"/>
              </w:rPr>
              <w:t>Revised to S1-181415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9D688" w14:textId="77777777" w:rsidR="003C549B" w:rsidRPr="00707890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07890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707890">
              <w:rPr>
                <w:noProof/>
                <w:lang w:eastAsia="ja-JP"/>
              </w:rPr>
              <w:t>MONASTERY2</w:t>
            </w:r>
            <w:r w:rsidRPr="00707890">
              <w:rPr>
                <w:rFonts w:eastAsia="Times New Roman" w:cs="Arial"/>
                <w:szCs w:val="18"/>
                <w:lang w:val="en-US" w:eastAsia="ar-SA"/>
              </w:rPr>
              <w:t xml:space="preserve"> Rel-16 CR 0074 R- Cat F.</w:t>
            </w:r>
          </w:p>
        </w:tc>
      </w:tr>
      <w:tr w:rsidR="003C549B" w:rsidRPr="00A75C05" w14:paraId="0CE31D2C" w14:textId="77777777" w:rsidTr="006E404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0F47B3" w14:textId="6F61E684" w:rsidR="003C549B" w:rsidRPr="006E404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E9697" w14:textId="0A19E020" w:rsidR="003C549B" w:rsidRPr="006E4045" w:rsidRDefault="00A01CC5" w:rsidP="003C549B">
            <w:pPr>
              <w:snapToGrid w:val="0"/>
              <w:spacing w:after="0" w:line="240" w:lineRule="auto"/>
            </w:pPr>
            <w:hyperlink r:id="rId41" w:history="1">
              <w:r w:rsidR="003C549B" w:rsidRPr="006E4045">
                <w:rPr>
                  <w:rStyle w:val="Hyperlink"/>
                  <w:rFonts w:cs="Arial"/>
                  <w:color w:val="auto"/>
                </w:rPr>
                <w:t>S1-181415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3DC4C" w14:textId="3D287717" w:rsidR="003C549B" w:rsidRPr="006E4045" w:rsidRDefault="003C549B" w:rsidP="003C549B">
            <w:pPr>
              <w:snapToGrid w:val="0"/>
              <w:spacing w:after="0" w:line="240" w:lineRule="auto"/>
            </w:pPr>
            <w:r w:rsidRPr="006E4045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C7275A" w14:textId="546D804D" w:rsidR="003C549B" w:rsidRPr="006E4045" w:rsidRDefault="003C549B" w:rsidP="003C549B">
            <w:pPr>
              <w:snapToGrid w:val="0"/>
              <w:spacing w:after="0" w:line="240" w:lineRule="auto"/>
            </w:pPr>
            <w:r w:rsidRPr="006E4045">
              <w:t>CR22.280v16.1.0: 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D7613" w14:textId="5F48C998" w:rsidR="003C549B" w:rsidRPr="006E4045" w:rsidRDefault="006E404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5">
              <w:rPr>
                <w:rFonts w:eastAsia="Times New Roman" w:cs="Arial"/>
                <w:szCs w:val="18"/>
                <w:lang w:eastAsia="ar-SA"/>
              </w:rPr>
              <w:t>Revised to S1-181588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CD43F" w14:textId="7BD432C0" w:rsidR="003C549B" w:rsidRPr="006E4045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E404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6E4045">
              <w:rPr>
                <w:i/>
                <w:noProof/>
                <w:lang w:eastAsia="ja-JP"/>
              </w:rPr>
              <w:t>MONASTERY2</w:t>
            </w:r>
            <w:r w:rsidRPr="006E404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0074 R- Cat F.</w:t>
            </w:r>
          </w:p>
          <w:p w14:paraId="14E76A3B" w14:textId="19D54034" w:rsidR="003C549B" w:rsidRPr="006E4045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E4045">
              <w:rPr>
                <w:rFonts w:eastAsia="Times New Roman" w:cs="Arial"/>
                <w:szCs w:val="18"/>
                <w:lang w:val="en-US" w:eastAsia="ar-SA"/>
              </w:rPr>
              <w:t>Revision of S1-181211.</w:t>
            </w:r>
          </w:p>
        </w:tc>
      </w:tr>
      <w:tr w:rsidR="006E4045" w:rsidRPr="00A75C05" w14:paraId="154991C5" w14:textId="77777777" w:rsidTr="006E404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D7B9A" w14:textId="2404B479" w:rsidR="006E4045" w:rsidRPr="006E4045" w:rsidRDefault="006E404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404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B838A" w14:textId="1D9F5032" w:rsidR="006E4045" w:rsidRPr="006E4045" w:rsidRDefault="00A01CC5" w:rsidP="003C549B">
            <w:pPr>
              <w:snapToGrid w:val="0"/>
              <w:spacing w:after="0" w:line="240" w:lineRule="auto"/>
            </w:pPr>
            <w:hyperlink r:id="rId42" w:history="1">
              <w:r w:rsidR="006E4045" w:rsidRPr="006E4045">
                <w:rPr>
                  <w:rStyle w:val="Hyperlink"/>
                  <w:rFonts w:cs="Arial"/>
                  <w:color w:val="auto"/>
                </w:rPr>
                <w:t>S1-181588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E847" w14:textId="778AB90C" w:rsidR="006E4045" w:rsidRPr="006E4045" w:rsidRDefault="006E4045" w:rsidP="003C549B">
            <w:pPr>
              <w:snapToGrid w:val="0"/>
              <w:spacing w:after="0" w:line="240" w:lineRule="auto"/>
            </w:pPr>
            <w:r w:rsidRPr="006E4045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8A689" w14:textId="1FE9FECB" w:rsidR="006E4045" w:rsidRPr="006E4045" w:rsidRDefault="006E4045" w:rsidP="003C549B">
            <w:pPr>
              <w:snapToGrid w:val="0"/>
              <w:spacing w:after="0" w:line="240" w:lineRule="auto"/>
            </w:pPr>
            <w:r w:rsidRPr="006E4045">
              <w:t>CR22.280v16.1.0: 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CAB2" w14:textId="77777777" w:rsidR="006E4045" w:rsidRPr="006E4045" w:rsidRDefault="006E404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9645" w14:textId="77777777" w:rsidR="006E4045" w:rsidRPr="006E4045" w:rsidRDefault="006E4045" w:rsidP="006E4045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6E404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6E4045">
              <w:rPr>
                <w:i/>
                <w:noProof/>
                <w:lang w:eastAsia="ja-JP"/>
              </w:rPr>
              <w:t>MONASTERY2</w:t>
            </w:r>
            <w:r w:rsidRPr="006E404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0074 R- Cat F.</w:t>
            </w:r>
          </w:p>
          <w:p w14:paraId="159B27F7" w14:textId="7BFEBC17" w:rsidR="006E4045" w:rsidRDefault="006E4045" w:rsidP="006E4045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E4045">
              <w:rPr>
                <w:rFonts w:eastAsia="Times New Roman" w:cs="Arial"/>
                <w:i/>
                <w:szCs w:val="18"/>
                <w:lang w:val="en-US" w:eastAsia="ar-SA"/>
              </w:rPr>
              <w:t>Revision of S1-181211.</w:t>
            </w:r>
          </w:p>
          <w:p w14:paraId="4191E6A1" w14:textId="638C3A08" w:rsidR="006E4045" w:rsidRPr="006E4045" w:rsidRDefault="006E4045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6E4045">
              <w:rPr>
                <w:rFonts w:eastAsia="Times New Roman" w:cs="Arial"/>
                <w:szCs w:val="18"/>
                <w:lang w:val="en-US" w:eastAsia="ar-SA"/>
              </w:rPr>
              <w:t>Revision of S1-181415.</w:t>
            </w:r>
          </w:p>
        </w:tc>
      </w:tr>
      <w:tr w:rsidR="003C549B" w:rsidRPr="00A75C05" w14:paraId="0E077871" w14:textId="77777777" w:rsidTr="00344042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4D131" w14:textId="77777777" w:rsidR="003C549B" w:rsidRPr="00344042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404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A4CCC" w14:textId="104491C2" w:rsidR="003C549B" w:rsidRPr="00344042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3" w:history="1">
              <w:r w:rsidR="003C549B" w:rsidRPr="00344042">
                <w:rPr>
                  <w:rStyle w:val="Hyperlink"/>
                  <w:rFonts w:cs="Arial"/>
                  <w:color w:val="auto"/>
                </w:rPr>
                <w:t>S1-181220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0FBA9" w14:textId="77777777" w:rsidR="003C549B" w:rsidRPr="00344042" w:rsidRDefault="003C549B" w:rsidP="003C549B">
            <w:pPr>
              <w:snapToGrid w:val="0"/>
              <w:spacing w:after="0" w:line="240" w:lineRule="auto"/>
            </w:pPr>
            <w:r w:rsidRPr="00344042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35C28" w14:textId="77777777" w:rsidR="003C549B" w:rsidRPr="00344042" w:rsidRDefault="003C549B" w:rsidP="003C549B">
            <w:pPr>
              <w:snapToGrid w:val="0"/>
              <w:spacing w:after="0" w:line="240" w:lineRule="auto"/>
            </w:pPr>
            <w:r w:rsidRPr="00344042">
              <w:t xml:space="preserve">CR22.280v16.1.0: </w:t>
            </w:r>
            <w:r w:rsidRPr="00344042">
              <w:rPr>
                <w:noProof/>
              </w:rPr>
              <w:t>New chapter 6.17.x functional alias resolution for non-MCX Service Users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035B99" w14:textId="71CBF4C2" w:rsidR="003C549B" w:rsidRPr="00344042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4042">
              <w:rPr>
                <w:rFonts w:eastAsia="Times New Roman" w:cs="Arial"/>
                <w:szCs w:val="18"/>
                <w:lang w:eastAsia="ar-SA"/>
              </w:rPr>
              <w:t>Revised to S1-181416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DDA2B" w14:textId="77777777" w:rsidR="003C549B" w:rsidRPr="00344042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4404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44042">
              <w:rPr>
                <w:noProof/>
                <w:lang w:eastAsia="ja-JP"/>
              </w:rPr>
              <w:t>MONASTERY2</w:t>
            </w:r>
            <w:r w:rsidRPr="00344042">
              <w:rPr>
                <w:rFonts w:eastAsia="Times New Roman" w:cs="Arial"/>
                <w:szCs w:val="18"/>
                <w:lang w:val="en-US" w:eastAsia="ar-SA"/>
              </w:rPr>
              <w:t xml:space="preserve"> Rel-16 CR 0081 R- Cat B.</w:t>
            </w:r>
          </w:p>
        </w:tc>
      </w:tr>
      <w:tr w:rsidR="003C549B" w:rsidRPr="00A75C05" w14:paraId="1BC1D141" w14:textId="77777777" w:rsidTr="002B229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EC3F" w14:textId="2F4284CA" w:rsidR="003C549B" w:rsidRPr="00344042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404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DD24" w14:textId="6F50ECE3" w:rsidR="003C549B" w:rsidRPr="00344042" w:rsidRDefault="00A01CC5" w:rsidP="003C549B">
            <w:pPr>
              <w:snapToGrid w:val="0"/>
              <w:spacing w:after="0" w:line="240" w:lineRule="auto"/>
            </w:pPr>
            <w:hyperlink r:id="rId44" w:history="1">
              <w:r w:rsidR="003C549B" w:rsidRPr="00344042">
                <w:rPr>
                  <w:rStyle w:val="Hyperlink"/>
                  <w:rFonts w:cs="Arial"/>
                  <w:color w:val="auto"/>
                </w:rPr>
                <w:t>S1-181416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8706" w14:textId="186ECA6B" w:rsidR="003C549B" w:rsidRPr="00344042" w:rsidRDefault="003C549B" w:rsidP="003C549B">
            <w:pPr>
              <w:snapToGrid w:val="0"/>
              <w:spacing w:after="0" w:line="240" w:lineRule="auto"/>
            </w:pPr>
            <w:r w:rsidRPr="00344042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A119" w14:textId="6D582A55" w:rsidR="003C549B" w:rsidRPr="00344042" w:rsidRDefault="003C549B" w:rsidP="003C549B">
            <w:pPr>
              <w:snapToGrid w:val="0"/>
              <w:spacing w:after="0" w:line="240" w:lineRule="auto"/>
            </w:pPr>
            <w:r w:rsidRPr="00344042">
              <w:t>CR22.280v16.1.0: New chapter 6.17.x functional alias resolution for non-MCX Service Users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08DA" w14:textId="77777777" w:rsidR="003C549B" w:rsidRPr="00344042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3D2D" w14:textId="6D1D2D72" w:rsidR="003C549B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4404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344042">
              <w:rPr>
                <w:i/>
                <w:noProof/>
                <w:lang w:eastAsia="ja-JP"/>
              </w:rPr>
              <w:t>MONASTERY2</w:t>
            </w:r>
            <w:r w:rsidRPr="0034404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0081 R- Cat B.</w:t>
            </w:r>
          </w:p>
          <w:p w14:paraId="62D836F9" w14:textId="25ED16D2" w:rsidR="003C549B" w:rsidRPr="00344042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44042">
              <w:rPr>
                <w:rFonts w:eastAsia="Times New Roman" w:cs="Arial"/>
                <w:szCs w:val="18"/>
                <w:lang w:val="en-US" w:eastAsia="ar-SA"/>
              </w:rPr>
              <w:t>Revision of S1-181220.</w:t>
            </w:r>
          </w:p>
        </w:tc>
      </w:tr>
      <w:tr w:rsidR="003C549B" w:rsidRPr="00A75C05" w14:paraId="3206882C" w14:textId="77777777" w:rsidTr="002B229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523DE" w14:textId="77777777" w:rsidR="003C549B" w:rsidRPr="002B229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DDB56" w14:textId="24B25701" w:rsidR="003C549B" w:rsidRPr="002B2295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5" w:history="1">
              <w:r w:rsidR="003C549B" w:rsidRPr="002B2295">
                <w:rPr>
                  <w:rStyle w:val="Hyperlink"/>
                  <w:rFonts w:cs="Arial"/>
                  <w:color w:val="auto"/>
                </w:rPr>
                <w:t>S1-181217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9423FE" w14:textId="77777777" w:rsidR="003C549B" w:rsidRPr="002B2295" w:rsidRDefault="003C549B" w:rsidP="003C549B">
            <w:pPr>
              <w:snapToGrid w:val="0"/>
              <w:spacing w:after="0" w:line="240" w:lineRule="auto"/>
            </w:pPr>
            <w:r w:rsidRPr="002B2295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5B87D" w14:textId="77777777" w:rsidR="003C549B" w:rsidRPr="002B2295" w:rsidRDefault="003C549B" w:rsidP="003C549B">
            <w:pPr>
              <w:snapToGrid w:val="0"/>
              <w:spacing w:after="0" w:line="240" w:lineRule="auto"/>
            </w:pPr>
            <w:r w:rsidRPr="002B2295">
              <w:t xml:space="preserve">CR22.280v16.1.0: </w:t>
            </w:r>
            <w:r w:rsidRPr="002B2295">
              <w:rPr>
                <w:noProof/>
              </w:rPr>
              <w:t>Chapter 7.1 and 7.2 use of functional alias in Off-network communication mode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F37EDC" w14:textId="5012D9DA" w:rsidR="003C549B" w:rsidRPr="002B229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683AF" w14:textId="77777777" w:rsidR="003C549B" w:rsidRPr="002B2295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B2295">
              <w:rPr>
                <w:noProof/>
                <w:lang w:eastAsia="ja-JP"/>
              </w:rPr>
              <w:t>MONASTERY2</w:t>
            </w:r>
            <w:r w:rsidRPr="002B2295">
              <w:rPr>
                <w:rFonts w:eastAsia="Times New Roman" w:cs="Arial"/>
                <w:szCs w:val="18"/>
                <w:lang w:val="en-US" w:eastAsia="ar-SA"/>
              </w:rPr>
              <w:t xml:space="preserve"> Rel-16 CR 0079 R- Cat C.</w:t>
            </w:r>
          </w:p>
        </w:tc>
      </w:tr>
      <w:tr w:rsidR="003C549B" w:rsidRPr="00A75C05" w14:paraId="3159CA89" w14:textId="77777777" w:rsidTr="005D338B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D96F1" w14:textId="77777777" w:rsidR="003C549B" w:rsidRPr="002B229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493A1" w14:textId="7B6971D9" w:rsidR="003C549B" w:rsidRPr="002B2295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6" w:history="1">
              <w:r w:rsidR="003C549B" w:rsidRPr="002B2295">
                <w:rPr>
                  <w:rStyle w:val="Hyperlink"/>
                  <w:rFonts w:cs="Arial"/>
                  <w:color w:val="auto"/>
                </w:rPr>
                <w:t>S1-181063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302AED" w14:textId="352F75FD" w:rsidR="003C549B" w:rsidRPr="002B2295" w:rsidRDefault="003C549B" w:rsidP="003C549B">
            <w:pPr>
              <w:snapToGrid w:val="0"/>
              <w:spacing w:after="0" w:line="240" w:lineRule="auto"/>
            </w:pPr>
            <w:r w:rsidRPr="002B2295">
              <w:rPr>
                <w:rFonts w:hint="eastAsia"/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BC314" w14:textId="26B38AA4" w:rsidR="003C549B" w:rsidRPr="002B2295" w:rsidRDefault="003C549B" w:rsidP="003C549B">
            <w:pPr>
              <w:snapToGrid w:val="0"/>
              <w:spacing w:after="0" w:line="240" w:lineRule="auto"/>
            </w:pPr>
            <w:r w:rsidRPr="002B2295">
              <w:t xml:space="preserve">CR22.280v16.1.0: </w:t>
            </w:r>
            <w:r w:rsidRPr="002B2295">
              <w:rPr>
                <w:noProof/>
                <w:lang w:eastAsia="ko-KR"/>
              </w:rPr>
              <w:t xml:space="preserve">Addition of location functionality </w:t>
            </w:r>
            <w:r w:rsidRPr="002B2295">
              <w:rPr>
                <w:rFonts w:hint="eastAsia"/>
                <w:noProof/>
                <w:lang w:eastAsia="ko-KR"/>
              </w:rPr>
              <w:t xml:space="preserve">for </w:t>
            </w:r>
            <w:r w:rsidRPr="002B2295">
              <w:rPr>
                <w:noProof/>
                <w:lang w:eastAsia="ko-KR"/>
              </w:rPr>
              <w:t>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7AF34" w14:textId="267BB080" w:rsidR="003C549B" w:rsidRPr="002B229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eastAsia="ar-SA"/>
              </w:rPr>
              <w:t>Revised to S1-181417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94F09" w14:textId="582E2EA4" w:rsidR="003C549B" w:rsidRPr="002B2295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2295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B2295">
              <w:rPr>
                <w:noProof/>
                <w:lang w:eastAsia="ja-JP"/>
              </w:rPr>
              <w:t>MONASTERY2</w:t>
            </w:r>
            <w:r w:rsidRPr="002B2295">
              <w:rPr>
                <w:rFonts w:eastAsia="Times New Roman" w:cs="Arial"/>
                <w:szCs w:val="18"/>
                <w:lang w:val="en-US" w:eastAsia="ar-SA"/>
              </w:rPr>
              <w:t xml:space="preserve"> Rel-16 CR 0064 R- Cat B.</w:t>
            </w:r>
          </w:p>
        </w:tc>
      </w:tr>
      <w:tr w:rsidR="003C549B" w:rsidRPr="00A75C05" w14:paraId="665E8723" w14:textId="77777777" w:rsidTr="00A5586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23109" w14:textId="37AF0EC5" w:rsidR="003C549B" w:rsidRPr="005D338B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9FD524" w14:textId="03C61BE4" w:rsidR="003C549B" w:rsidRPr="005D338B" w:rsidRDefault="00A01CC5" w:rsidP="003C549B">
            <w:pPr>
              <w:snapToGrid w:val="0"/>
              <w:spacing w:after="0" w:line="240" w:lineRule="auto"/>
            </w:pPr>
            <w:hyperlink r:id="rId47" w:history="1">
              <w:r w:rsidR="003C549B" w:rsidRPr="005D338B">
                <w:rPr>
                  <w:rStyle w:val="Hyperlink"/>
                  <w:rFonts w:cs="Arial"/>
                  <w:color w:val="auto"/>
                </w:rPr>
                <w:t>S1-181417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C07E03" w14:textId="042A849F" w:rsidR="003C549B" w:rsidRPr="005D338B" w:rsidRDefault="003C549B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5D338B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F1690" w14:textId="6E2E8786" w:rsidR="003C549B" w:rsidRPr="005D338B" w:rsidRDefault="003C549B" w:rsidP="003C549B">
            <w:pPr>
              <w:snapToGrid w:val="0"/>
              <w:spacing w:after="0" w:line="240" w:lineRule="auto"/>
            </w:pPr>
            <w:r w:rsidRPr="005D338B">
              <w:t>CR22.280v16.1.0: Addition of location functionality for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016FD2" w14:textId="659F668F" w:rsidR="003C549B" w:rsidRPr="005D338B" w:rsidRDefault="005D338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eastAsia="ar-SA"/>
              </w:rPr>
              <w:t>Revised to S1-181580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D7BC8" w14:textId="0BF726AA" w:rsidR="003C549B" w:rsidRPr="005D338B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D338B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D338B">
              <w:rPr>
                <w:i/>
                <w:noProof/>
                <w:lang w:eastAsia="ja-JP"/>
              </w:rPr>
              <w:t>MONASTERY2</w:t>
            </w:r>
            <w:r w:rsidRPr="005D338B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B.</w:t>
            </w:r>
          </w:p>
          <w:p w14:paraId="612BBF80" w14:textId="51D664FF" w:rsidR="003C549B" w:rsidRPr="005D338B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D338B">
              <w:rPr>
                <w:rFonts w:eastAsia="Times New Roman" w:cs="Arial"/>
                <w:szCs w:val="18"/>
                <w:lang w:val="en-US" w:eastAsia="ar-SA"/>
              </w:rPr>
              <w:t>Revision of S1-181063.</w:t>
            </w:r>
          </w:p>
        </w:tc>
      </w:tr>
      <w:tr w:rsidR="005D338B" w:rsidRPr="00A75C05" w14:paraId="3AA08979" w14:textId="77777777" w:rsidTr="00A5586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E3BFA" w14:textId="5DC67624" w:rsidR="005D338B" w:rsidRPr="00A5586D" w:rsidRDefault="005D338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86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FB7A5" w14:textId="4E8624CD" w:rsidR="005D338B" w:rsidRPr="00A5586D" w:rsidRDefault="00A01CC5" w:rsidP="003C549B">
            <w:pPr>
              <w:snapToGrid w:val="0"/>
              <w:spacing w:after="0" w:line="240" w:lineRule="auto"/>
            </w:pPr>
            <w:hyperlink r:id="rId48" w:history="1">
              <w:r w:rsidR="005D338B" w:rsidRPr="00A5586D">
                <w:rPr>
                  <w:rStyle w:val="Hyperlink"/>
                  <w:rFonts w:cs="Arial"/>
                  <w:color w:val="auto"/>
                </w:rPr>
                <w:t>S1-181580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D4F5E8" w14:textId="52A2C67F" w:rsidR="005D338B" w:rsidRPr="00A5586D" w:rsidRDefault="005D338B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5586D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A8B44" w14:textId="49A5D957" w:rsidR="005D338B" w:rsidRPr="00A5586D" w:rsidRDefault="005D338B" w:rsidP="003C549B">
            <w:pPr>
              <w:snapToGrid w:val="0"/>
              <w:spacing w:after="0" w:line="240" w:lineRule="auto"/>
            </w:pPr>
            <w:r w:rsidRPr="00A5586D">
              <w:t>CR22.280v16.1.0: Addition of location functionality for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ED7C35" w14:textId="03CE0AB0" w:rsidR="005D338B" w:rsidRPr="00A5586D" w:rsidRDefault="00A5586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86D">
              <w:rPr>
                <w:rFonts w:eastAsia="Times New Roman" w:cs="Arial"/>
                <w:szCs w:val="18"/>
                <w:lang w:eastAsia="ar-SA"/>
              </w:rPr>
              <w:t>Revised to S1-181622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DF32D" w14:textId="77777777" w:rsidR="005D338B" w:rsidRPr="00A5586D" w:rsidRDefault="005D338B" w:rsidP="005D338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5586D">
              <w:rPr>
                <w:i/>
                <w:noProof/>
                <w:lang w:eastAsia="ja-JP"/>
              </w:rPr>
              <w:t>MONASTERY2</w:t>
            </w: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B.</w:t>
            </w:r>
          </w:p>
          <w:p w14:paraId="5AE03C66" w14:textId="5766C795" w:rsidR="005D338B" w:rsidRPr="00A5586D" w:rsidRDefault="005D338B" w:rsidP="005D338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>Revision of S1-181063.</w:t>
            </w:r>
          </w:p>
          <w:p w14:paraId="30C2C230" w14:textId="21AF3DBD" w:rsidR="005D338B" w:rsidRPr="00A5586D" w:rsidRDefault="005D338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szCs w:val="18"/>
                <w:lang w:val="en-US" w:eastAsia="ar-SA"/>
              </w:rPr>
              <w:t>Revision of S1-181417.</w:t>
            </w:r>
          </w:p>
        </w:tc>
      </w:tr>
      <w:tr w:rsidR="00A5586D" w:rsidRPr="00A75C05" w14:paraId="6B8C41A2" w14:textId="77777777" w:rsidTr="00A5586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26F95" w14:textId="479CE310" w:rsidR="00A5586D" w:rsidRPr="00A5586D" w:rsidRDefault="00A5586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586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F5E81" w14:textId="7390E352" w:rsidR="00A5586D" w:rsidRPr="00A5586D" w:rsidRDefault="00A01CC5" w:rsidP="003C549B">
            <w:pPr>
              <w:snapToGrid w:val="0"/>
              <w:spacing w:after="0" w:line="240" w:lineRule="auto"/>
            </w:pPr>
            <w:hyperlink r:id="rId49" w:history="1">
              <w:r w:rsidR="00A5586D" w:rsidRPr="00A5586D">
                <w:rPr>
                  <w:rStyle w:val="Hyperlink"/>
                  <w:rFonts w:cs="Arial"/>
                  <w:color w:val="auto"/>
                </w:rPr>
                <w:t>S1-181622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3742" w14:textId="7AA79132" w:rsidR="00A5586D" w:rsidRPr="00A5586D" w:rsidRDefault="00A5586D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A5586D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A1E3" w14:textId="097A1557" w:rsidR="00A5586D" w:rsidRPr="00A5586D" w:rsidRDefault="00A5586D" w:rsidP="003C549B">
            <w:pPr>
              <w:snapToGrid w:val="0"/>
              <w:spacing w:after="0" w:line="240" w:lineRule="auto"/>
            </w:pPr>
            <w:r w:rsidRPr="00A5586D">
              <w:t>CR22.280v16.1.0: Addition of location functionality for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632C" w14:textId="77777777" w:rsidR="00A5586D" w:rsidRPr="00A5586D" w:rsidRDefault="00A5586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AB689" w14:textId="77777777" w:rsidR="00A5586D" w:rsidRPr="00A5586D" w:rsidRDefault="00A5586D" w:rsidP="00A5586D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5586D">
              <w:rPr>
                <w:i/>
                <w:noProof/>
                <w:lang w:eastAsia="ja-JP"/>
              </w:rPr>
              <w:t>MONASTERY2</w:t>
            </w: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B.</w:t>
            </w:r>
          </w:p>
          <w:p w14:paraId="40699364" w14:textId="77777777" w:rsidR="00A5586D" w:rsidRPr="00A5586D" w:rsidRDefault="00A5586D" w:rsidP="00A5586D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>Revision of S1-181063.</w:t>
            </w:r>
          </w:p>
          <w:p w14:paraId="1B901035" w14:textId="2D483334" w:rsidR="00A5586D" w:rsidRDefault="00A5586D" w:rsidP="00A5586D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i/>
                <w:szCs w:val="18"/>
                <w:lang w:val="en-US" w:eastAsia="ar-SA"/>
              </w:rPr>
              <w:t>Revision of S1-181417.</w:t>
            </w:r>
          </w:p>
          <w:p w14:paraId="5C6D636D" w14:textId="68BFA7AA" w:rsidR="00A5586D" w:rsidRPr="00A5586D" w:rsidRDefault="00A5586D" w:rsidP="005D338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5586D">
              <w:rPr>
                <w:rFonts w:eastAsia="Times New Roman" w:cs="Arial"/>
                <w:szCs w:val="18"/>
                <w:lang w:val="en-US" w:eastAsia="ar-SA"/>
              </w:rPr>
              <w:t>Revision of S1-181580.</w:t>
            </w:r>
          </w:p>
        </w:tc>
      </w:tr>
      <w:tr w:rsidR="003C549B" w:rsidRPr="00A75C05" w14:paraId="1A6C5A48" w14:textId="77777777" w:rsidTr="005F58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BBC170" w14:textId="77777777" w:rsidR="003C549B" w:rsidRPr="00950E53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0E5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8C419" w14:textId="6004363E" w:rsidR="003C549B" w:rsidRPr="00950E53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0" w:history="1">
              <w:r w:rsidR="003C549B" w:rsidRPr="00950E53">
                <w:rPr>
                  <w:rStyle w:val="Hyperlink"/>
                  <w:rFonts w:cs="Arial"/>
                  <w:color w:val="auto"/>
                </w:rPr>
                <w:t>S1-181064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7C7D3" w14:textId="5D7A453F" w:rsidR="003C549B" w:rsidRPr="00950E53" w:rsidRDefault="003C549B" w:rsidP="003C549B">
            <w:pPr>
              <w:snapToGrid w:val="0"/>
              <w:spacing w:after="0" w:line="240" w:lineRule="auto"/>
            </w:pPr>
            <w:r w:rsidRPr="00950E53">
              <w:rPr>
                <w:rFonts w:hint="eastAsia"/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9D433" w14:textId="6220D153" w:rsidR="003C549B" w:rsidRPr="00950E53" w:rsidRDefault="003C549B" w:rsidP="003C549B">
            <w:pPr>
              <w:snapToGrid w:val="0"/>
              <w:spacing w:after="0" w:line="240" w:lineRule="auto"/>
            </w:pPr>
            <w:r w:rsidRPr="00950E53">
              <w:t xml:space="preserve">CR22.280v16.1.0: </w:t>
            </w:r>
            <w:r w:rsidRPr="00950E53">
              <w:rPr>
                <w:rFonts w:hint="eastAsia"/>
                <w:noProof/>
                <w:lang w:eastAsia="ko-KR"/>
              </w:rPr>
              <w:t xml:space="preserve">Off-network UE functionality for </w:t>
            </w:r>
            <w:r w:rsidRPr="00950E53">
              <w:rPr>
                <w:noProof/>
                <w:lang w:eastAsia="ko-KR"/>
              </w:rPr>
              <w:t>virtual coupling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E8D9A" w14:textId="33EBCB3D" w:rsidR="003C549B" w:rsidRPr="00950E53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50E53">
              <w:rPr>
                <w:rFonts w:eastAsia="Times New Roman" w:cs="Arial"/>
                <w:szCs w:val="18"/>
                <w:lang w:eastAsia="ar-SA"/>
              </w:rPr>
              <w:t>Revised to S1-181418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B4E6B" w14:textId="56AFC988" w:rsidR="003C549B" w:rsidRPr="00950E53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50E53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950E53">
              <w:rPr>
                <w:noProof/>
                <w:lang w:eastAsia="ja-JP"/>
              </w:rPr>
              <w:t>MONASTERY2</w:t>
            </w:r>
            <w:r w:rsidRPr="00950E53">
              <w:rPr>
                <w:rFonts w:eastAsia="Times New Roman" w:cs="Arial"/>
                <w:szCs w:val="18"/>
                <w:lang w:val="en-US" w:eastAsia="ar-SA"/>
              </w:rPr>
              <w:t xml:space="preserve"> Rel-16 CR 0065 R- Cat B.</w:t>
            </w:r>
          </w:p>
        </w:tc>
      </w:tr>
      <w:tr w:rsidR="003C549B" w:rsidRPr="00A75C05" w14:paraId="4D91D20F" w14:textId="77777777" w:rsidTr="00C201DE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F63167" w14:textId="160E7704" w:rsidR="003C549B" w:rsidRPr="005F58C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C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247A3" w14:textId="034DE66F" w:rsidR="003C549B" w:rsidRPr="005F58C8" w:rsidRDefault="00A01CC5" w:rsidP="003C549B">
            <w:pPr>
              <w:snapToGrid w:val="0"/>
              <w:spacing w:after="0" w:line="240" w:lineRule="auto"/>
            </w:pPr>
            <w:hyperlink r:id="rId51" w:history="1">
              <w:r w:rsidR="003C549B" w:rsidRPr="005F58C8">
                <w:rPr>
                  <w:rStyle w:val="Hyperlink"/>
                  <w:rFonts w:cs="Arial"/>
                  <w:color w:val="auto"/>
                </w:rPr>
                <w:t>S1-181418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12FE92" w14:textId="6BDA53A8" w:rsidR="003C549B" w:rsidRPr="005F58C8" w:rsidRDefault="003C549B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5F58C8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D1661" w14:textId="31C83211" w:rsidR="003C549B" w:rsidRPr="005F58C8" w:rsidRDefault="003C549B" w:rsidP="003C549B">
            <w:pPr>
              <w:snapToGrid w:val="0"/>
              <w:spacing w:after="0" w:line="240" w:lineRule="auto"/>
            </w:pPr>
            <w:r w:rsidRPr="005F58C8">
              <w:t>CR22.280v16.1.0: Off-network UE functionality for virtual coupling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0844C" w14:textId="3B55365A" w:rsidR="003C549B" w:rsidRPr="005F58C8" w:rsidRDefault="005F58C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C8">
              <w:rPr>
                <w:rFonts w:eastAsia="Times New Roman" w:cs="Arial"/>
                <w:szCs w:val="18"/>
                <w:lang w:eastAsia="ar-SA"/>
              </w:rPr>
              <w:t>Revised to S1-181587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22CF4" w14:textId="70F9BA1F" w:rsidR="003C549B" w:rsidRPr="005F58C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F58C8">
              <w:rPr>
                <w:i/>
                <w:noProof/>
                <w:lang w:eastAsia="ja-JP"/>
              </w:rPr>
              <w:t>MONASTERY2</w:t>
            </w: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0065 R- Cat B.</w:t>
            </w:r>
          </w:p>
          <w:p w14:paraId="10B0113C" w14:textId="43F8848F" w:rsidR="003C549B" w:rsidRPr="005F58C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szCs w:val="18"/>
                <w:lang w:val="en-US" w:eastAsia="ar-SA"/>
              </w:rPr>
              <w:t>Revision of S1-181064.</w:t>
            </w:r>
          </w:p>
        </w:tc>
      </w:tr>
      <w:tr w:rsidR="005F58C8" w:rsidRPr="00A75C05" w14:paraId="4CB0D922" w14:textId="77777777" w:rsidTr="00C201DE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DBC5AE" w14:textId="420F0E43" w:rsidR="005F58C8" w:rsidRPr="00C201DE" w:rsidRDefault="005F58C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1D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B4AA4" w14:textId="430C9870" w:rsidR="005F58C8" w:rsidRPr="00C201DE" w:rsidRDefault="00A01CC5" w:rsidP="003C549B">
            <w:pPr>
              <w:snapToGrid w:val="0"/>
              <w:spacing w:after="0" w:line="240" w:lineRule="auto"/>
            </w:pPr>
            <w:hyperlink r:id="rId52" w:history="1">
              <w:r w:rsidR="005F58C8" w:rsidRPr="00C201DE">
                <w:rPr>
                  <w:rStyle w:val="Hyperlink"/>
                  <w:rFonts w:cs="Arial"/>
                  <w:color w:val="auto"/>
                </w:rPr>
                <w:t>S1-181587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B4722" w14:textId="4BF88D6A" w:rsidR="005F58C8" w:rsidRPr="00C201DE" w:rsidRDefault="005F58C8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201DE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4A6DD" w14:textId="19560A54" w:rsidR="005F58C8" w:rsidRPr="00C201DE" w:rsidRDefault="005F58C8" w:rsidP="003C549B">
            <w:pPr>
              <w:snapToGrid w:val="0"/>
              <w:spacing w:after="0" w:line="240" w:lineRule="auto"/>
            </w:pPr>
            <w:r w:rsidRPr="00C201DE">
              <w:t>CR22.280v16.1.0: Off-network UE functionality for virtual coupling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123904" w14:textId="5F2553E8" w:rsidR="005F58C8" w:rsidRPr="00C201DE" w:rsidRDefault="00C201DE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1DE">
              <w:rPr>
                <w:rFonts w:eastAsia="Times New Roman" w:cs="Arial"/>
                <w:szCs w:val="18"/>
                <w:lang w:eastAsia="ar-SA"/>
              </w:rPr>
              <w:t>Revised to S1-181</w:t>
            </w:r>
            <w:r w:rsidR="0069764A">
              <w:rPr>
                <w:rFonts w:eastAsia="Times New Roman" w:cs="Arial"/>
                <w:szCs w:val="18"/>
                <w:lang w:eastAsia="ar-SA"/>
              </w:rPr>
              <w:t>623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5AF455" w14:textId="77777777" w:rsidR="005F58C8" w:rsidRPr="00C201DE" w:rsidRDefault="005F58C8" w:rsidP="005F58C8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201DE">
              <w:rPr>
                <w:i/>
                <w:noProof/>
                <w:lang w:eastAsia="ja-JP"/>
              </w:rPr>
              <w:t>MONASTERY2</w:t>
            </w: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0065 R- Cat B.</w:t>
            </w:r>
          </w:p>
          <w:p w14:paraId="46E2D72F" w14:textId="185C1C26" w:rsidR="005F58C8" w:rsidRPr="00C201DE" w:rsidRDefault="005F58C8" w:rsidP="005F58C8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lastRenderedPageBreak/>
              <w:t>Revision of S1-181064.</w:t>
            </w:r>
          </w:p>
          <w:p w14:paraId="6D2201ED" w14:textId="56A30425" w:rsidR="005F58C8" w:rsidRPr="00C201DE" w:rsidRDefault="005F58C8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szCs w:val="18"/>
                <w:lang w:val="en-US" w:eastAsia="ar-SA"/>
              </w:rPr>
              <w:t>Revision of S1-181418.</w:t>
            </w:r>
          </w:p>
        </w:tc>
      </w:tr>
      <w:tr w:rsidR="00C201DE" w:rsidRPr="00A75C05" w14:paraId="22390521" w14:textId="77777777" w:rsidTr="00C201DE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ECB03" w14:textId="03868186" w:rsidR="00C201DE" w:rsidRPr="00C201DE" w:rsidRDefault="00C201DE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1D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E32B" w14:textId="714B5C21" w:rsidR="00C201DE" w:rsidRPr="00C201DE" w:rsidRDefault="00A01CC5" w:rsidP="003C549B">
            <w:pPr>
              <w:snapToGrid w:val="0"/>
              <w:spacing w:after="0" w:line="240" w:lineRule="auto"/>
              <w:rPr>
                <w:rFonts w:cs="Arial"/>
              </w:rPr>
            </w:pPr>
            <w:hyperlink r:id="rId53" w:history="1">
              <w:r w:rsidR="00C201DE" w:rsidRPr="00C201DE">
                <w:rPr>
                  <w:rStyle w:val="Hyperlink"/>
                  <w:rFonts w:cs="Arial"/>
                  <w:color w:val="auto"/>
                </w:rPr>
                <w:t>S1-181</w:t>
              </w:r>
              <w:r w:rsidR="0069764A">
                <w:rPr>
                  <w:rStyle w:val="Hyperlink"/>
                  <w:rFonts w:cs="Arial"/>
                  <w:color w:val="auto"/>
                </w:rPr>
                <w:t>62</w:t>
              </w:r>
            </w:hyperlink>
            <w:r w:rsidR="0069764A">
              <w:rPr>
                <w:rFonts w:cs="Arial"/>
              </w:rPr>
              <w:t>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C17C" w14:textId="451BFB21" w:rsidR="00C201DE" w:rsidRPr="00C201DE" w:rsidRDefault="00C201DE" w:rsidP="003C549B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201DE">
              <w:rPr>
                <w:noProof/>
                <w:lang w:eastAsia="ko-KR"/>
              </w:rPr>
              <w:t>Korea Railroad Research Institute (KRRI)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49C39" w14:textId="5D7E05FE" w:rsidR="00C201DE" w:rsidRPr="00C201DE" w:rsidRDefault="00C201DE" w:rsidP="003C549B">
            <w:pPr>
              <w:snapToGrid w:val="0"/>
              <w:spacing w:after="0" w:line="240" w:lineRule="auto"/>
            </w:pPr>
            <w:r w:rsidRPr="00C201DE">
              <w:t>CR22.280v16.1.0: Off-network UE functionality for virtual coupling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9F905" w14:textId="77777777" w:rsidR="00C201DE" w:rsidRPr="00C201DE" w:rsidRDefault="00C201DE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6088" w14:textId="77777777" w:rsidR="00C201DE" w:rsidRPr="00C201DE" w:rsidRDefault="00C201DE" w:rsidP="00C201DE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201DE">
              <w:rPr>
                <w:i/>
                <w:noProof/>
                <w:lang w:eastAsia="ja-JP"/>
              </w:rPr>
              <w:t>MONASTERY2</w:t>
            </w: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0065 R- Cat B.</w:t>
            </w:r>
          </w:p>
          <w:p w14:paraId="403EFC26" w14:textId="77777777" w:rsidR="00C201DE" w:rsidRPr="00C201DE" w:rsidRDefault="00C201DE" w:rsidP="00C201DE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>Revision of S1-181064.</w:t>
            </w:r>
          </w:p>
          <w:p w14:paraId="25E5514C" w14:textId="4B5C273A" w:rsidR="00C201DE" w:rsidRDefault="00C201DE" w:rsidP="00C201DE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i/>
                <w:szCs w:val="18"/>
                <w:lang w:val="en-US" w:eastAsia="ar-SA"/>
              </w:rPr>
              <w:t>Revision of S1-181418.</w:t>
            </w:r>
          </w:p>
          <w:p w14:paraId="0B930525" w14:textId="5A23AE5F" w:rsidR="00C201DE" w:rsidRPr="00C201DE" w:rsidRDefault="00C201DE" w:rsidP="005F58C8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201DE">
              <w:rPr>
                <w:rFonts w:eastAsia="Times New Roman" w:cs="Arial"/>
                <w:szCs w:val="18"/>
                <w:lang w:val="en-US" w:eastAsia="ar-SA"/>
              </w:rPr>
              <w:t>Revision of S1-181587.</w:t>
            </w:r>
          </w:p>
        </w:tc>
      </w:tr>
      <w:tr w:rsidR="003C549B" w:rsidRPr="00B04844" w14:paraId="18A543C7" w14:textId="77777777" w:rsidTr="003815AE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83948AA" w14:textId="2B781238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22.179 CRs</w:t>
            </w:r>
          </w:p>
        </w:tc>
      </w:tr>
      <w:tr w:rsidR="003C549B" w:rsidRPr="00A75C05" w14:paraId="66912C01" w14:textId="77777777" w:rsidTr="0025391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AB242" w14:textId="77777777" w:rsidR="003C549B" w:rsidRPr="003815AE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5A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591DA" w14:textId="40721007" w:rsidR="003C549B" w:rsidRPr="003815AE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4" w:history="1">
              <w:r w:rsidR="003C549B" w:rsidRPr="003815AE">
                <w:rPr>
                  <w:rStyle w:val="Hyperlink"/>
                  <w:rFonts w:cs="Arial"/>
                  <w:color w:val="auto"/>
                </w:rPr>
                <w:t>S1-181210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9260D" w14:textId="77777777" w:rsidR="003C549B" w:rsidRPr="003815AE" w:rsidRDefault="003C549B" w:rsidP="003C549B">
            <w:pPr>
              <w:snapToGrid w:val="0"/>
              <w:spacing w:after="0" w:line="240" w:lineRule="auto"/>
            </w:pPr>
            <w:r w:rsidRPr="003815AE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569A2" w14:textId="77777777" w:rsidR="003C549B" w:rsidRPr="003815AE" w:rsidRDefault="003C549B" w:rsidP="003C549B">
            <w:pPr>
              <w:snapToGrid w:val="0"/>
              <w:spacing w:after="0" w:line="240" w:lineRule="auto"/>
            </w:pPr>
            <w:r w:rsidRPr="003815AE">
              <w:t xml:space="preserve">CR22.179v16.1.0: </w:t>
            </w:r>
            <w:r w:rsidRPr="003815AE">
              <w:rPr>
                <w:noProof/>
              </w:rPr>
              <w:t>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24C6E" w14:textId="5B085209" w:rsidR="003C549B" w:rsidRPr="003815AE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5AE">
              <w:rPr>
                <w:rFonts w:eastAsia="Times New Roman" w:cs="Arial"/>
                <w:szCs w:val="18"/>
                <w:lang w:eastAsia="ar-SA"/>
              </w:rPr>
              <w:t>Revised to S1-181419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B1D55" w14:textId="77777777" w:rsidR="003C549B" w:rsidRPr="003815AE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15AE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815AE">
              <w:rPr>
                <w:noProof/>
                <w:lang w:eastAsia="ja-JP"/>
              </w:rPr>
              <w:t>MONASTERY2</w:t>
            </w:r>
            <w:r w:rsidRPr="003815AE">
              <w:rPr>
                <w:rFonts w:eastAsia="Times New Roman" w:cs="Arial"/>
                <w:szCs w:val="18"/>
                <w:lang w:val="en-US" w:eastAsia="ar-SA"/>
              </w:rPr>
              <w:t xml:space="preserve"> Rel-16 CR 0064 R- Cat B.</w:t>
            </w:r>
          </w:p>
        </w:tc>
      </w:tr>
      <w:tr w:rsidR="003C549B" w:rsidRPr="00A75C05" w14:paraId="78480CF3" w14:textId="77777777" w:rsidTr="0025391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E8BB8" w14:textId="5D1031BD" w:rsidR="003C549B" w:rsidRPr="0025391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391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2EAF0" w14:textId="026C02A0" w:rsidR="003C549B" w:rsidRPr="00253915" w:rsidRDefault="00A01CC5" w:rsidP="003C549B">
            <w:pPr>
              <w:snapToGrid w:val="0"/>
              <w:spacing w:after="0" w:line="240" w:lineRule="auto"/>
            </w:pPr>
            <w:hyperlink r:id="rId55" w:history="1">
              <w:r w:rsidR="003C549B" w:rsidRPr="00253915">
                <w:rPr>
                  <w:rStyle w:val="Hyperlink"/>
                  <w:rFonts w:cs="Arial"/>
                  <w:color w:val="auto"/>
                </w:rPr>
                <w:t>S1-181419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BAB8A" w14:textId="657BC29A" w:rsidR="003C549B" w:rsidRPr="00253915" w:rsidRDefault="003C549B" w:rsidP="003C549B">
            <w:pPr>
              <w:snapToGrid w:val="0"/>
              <w:spacing w:after="0" w:line="240" w:lineRule="auto"/>
            </w:pPr>
            <w:r w:rsidRPr="00253915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0A95F" w14:textId="57E58B73" w:rsidR="003C549B" w:rsidRPr="00253915" w:rsidRDefault="003C549B" w:rsidP="003C549B">
            <w:pPr>
              <w:snapToGrid w:val="0"/>
              <w:spacing w:after="0" w:line="240" w:lineRule="auto"/>
            </w:pPr>
            <w:r w:rsidRPr="00253915">
              <w:t>CR22.179v16.1.0: 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E6BFE" w14:textId="676993BB" w:rsidR="003C549B" w:rsidRPr="00253915" w:rsidRDefault="0025391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3915">
              <w:rPr>
                <w:rFonts w:eastAsia="Times New Roman" w:cs="Arial"/>
                <w:szCs w:val="18"/>
                <w:lang w:eastAsia="ar-SA"/>
              </w:rPr>
              <w:t>Revised to S1-181</w:t>
            </w:r>
            <w:r w:rsidR="00525CB1">
              <w:rPr>
                <w:rFonts w:eastAsia="Times New Roman" w:cs="Arial"/>
                <w:szCs w:val="18"/>
                <w:lang w:eastAsia="ar-SA"/>
              </w:rPr>
              <w:t>655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FF2A5" w14:textId="44C5C13D" w:rsidR="003C549B" w:rsidRPr="00253915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5391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253915">
              <w:rPr>
                <w:i/>
                <w:noProof/>
                <w:lang w:eastAsia="ja-JP"/>
              </w:rPr>
              <w:t>MONASTERY2</w:t>
            </w:r>
            <w:r w:rsidRPr="0025391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B.</w:t>
            </w:r>
          </w:p>
          <w:p w14:paraId="3391B7E1" w14:textId="51510D81" w:rsidR="003C549B" w:rsidRPr="00253915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53915">
              <w:rPr>
                <w:rFonts w:eastAsia="Times New Roman" w:cs="Arial"/>
                <w:szCs w:val="18"/>
                <w:lang w:val="en-US" w:eastAsia="ar-SA"/>
              </w:rPr>
              <w:t>Revision of S1-181210.</w:t>
            </w:r>
          </w:p>
        </w:tc>
      </w:tr>
      <w:tr w:rsidR="00253915" w:rsidRPr="00A75C05" w14:paraId="5D443FB2" w14:textId="77777777" w:rsidTr="00253915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12C0" w14:textId="13E6C2FA" w:rsidR="00253915" w:rsidRPr="00253915" w:rsidRDefault="0025391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391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2744" w14:textId="60EDB9F2" w:rsidR="00253915" w:rsidRPr="00253915" w:rsidRDefault="00A14528" w:rsidP="003C549B">
            <w:pPr>
              <w:snapToGrid w:val="0"/>
              <w:spacing w:after="0" w:line="240" w:lineRule="auto"/>
            </w:pPr>
            <w:hyperlink r:id="rId56" w:history="1">
              <w:r w:rsidR="00253915" w:rsidRPr="00253915">
                <w:rPr>
                  <w:rStyle w:val="Hyperlink"/>
                  <w:rFonts w:cs="Arial"/>
                  <w:color w:val="auto"/>
                </w:rPr>
                <w:t>S1-181</w:t>
              </w:r>
              <w:r w:rsidR="00525CB1">
                <w:rPr>
                  <w:rStyle w:val="Hyperlink"/>
                  <w:rFonts w:cs="Arial"/>
                  <w:color w:val="auto"/>
                </w:rPr>
                <w:t>655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3B8A" w14:textId="78523F2C" w:rsidR="00253915" w:rsidRPr="00253915" w:rsidRDefault="00253915" w:rsidP="003C549B">
            <w:pPr>
              <w:snapToGrid w:val="0"/>
              <w:spacing w:after="0" w:line="240" w:lineRule="auto"/>
            </w:pPr>
            <w:r w:rsidRPr="00253915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DCD3" w14:textId="064E80A9" w:rsidR="00253915" w:rsidRPr="00253915" w:rsidRDefault="00253915" w:rsidP="003C549B">
            <w:pPr>
              <w:snapToGrid w:val="0"/>
              <w:spacing w:after="0" w:line="240" w:lineRule="auto"/>
            </w:pPr>
            <w:r w:rsidRPr="00253915">
              <w:t>CR22.179v16.1.0: Interworking between MCX Service system and GSM-R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24D43" w14:textId="77777777" w:rsidR="00253915" w:rsidRPr="00253915" w:rsidRDefault="0025391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8BB76" w14:textId="77777777" w:rsidR="00253915" w:rsidRPr="00253915" w:rsidRDefault="00253915" w:rsidP="00253915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25391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253915">
              <w:rPr>
                <w:i/>
                <w:noProof/>
                <w:lang w:eastAsia="ja-JP"/>
              </w:rPr>
              <w:t>MONASTERY2</w:t>
            </w:r>
            <w:r w:rsidRPr="0025391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B.</w:t>
            </w:r>
          </w:p>
          <w:p w14:paraId="298E4DF0" w14:textId="784C76BB" w:rsidR="00253915" w:rsidRDefault="00253915" w:rsidP="00253915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53915">
              <w:rPr>
                <w:rFonts w:eastAsia="Times New Roman" w:cs="Arial"/>
                <w:i/>
                <w:szCs w:val="18"/>
                <w:lang w:val="en-US" w:eastAsia="ar-SA"/>
              </w:rPr>
              <w:t>Revision of S1-181210.</w:t>
            </w:r>
          </w:p>
          <w:p w14:paraId="4E7AEF89" w14:textId="16D2A19A" w:rsidR="00253915" w:rsidRPr="00253915" w:rsidRDefault="00253915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53915">
              <w:rPr>
                <w:rFonts w:eastAsia="Times New Roman" w:cs="Arial"/>
                <w:szCs w:val="18"/>
                <w:lang w:val="en-US" w:eastAsia="ar-SA"/>
              </w:rPr>
              <w:t>Revision of S1-181419.</w:t>
            </w:r>
          </w:p>
        </w:tc>
      </w:tr>
      <w:tr w:rsidR="003C549B" w:rsidRPr="00A75C05" w14:paraId="0E50A244" w14:textId="77777777" w:rsidTr="00BB59D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76E2B" w14:textId="77777777" w:rsidR="003C549B" w:rsidRPr="00BB59D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59D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A5312" w14:textId="73468F54" w:rsidR="003C549B" w:rsidRPr="00BB59DC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7" w:history="1">
              <w:r w:rsidR="003C549B" w:rsidRPr="00BB59DC">
                <w:rPr>
                  <w:rStyle w:val="Hyperlink"/>
                  <w:rFonts w:cs="Arial"/>
                  <w:color w:val="auto"/>
                </w:rPr>
                <w:t>S1-181141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19F26" w14:textId="77777777" w:rsidR="003C549B" w:rsidRPr="00BB59DC" w:rsidRDefault="003C549B" w:rsidP="003C549B">
            <w:pPr>
              <w:snapToGrid w:val="0"/>
              <w:spacing w:after="0" w:line="240" w:lineRule="auto"/>
            </w:pPr>
            <w:r w:rsidRPr="00BB59DC">
              <w:rPr>
                <w:noProof/>
              </w:rPr>
              <w:t>Nokia, 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344D4" w14:textId="77777777" w:rsidR="003C549B" w:rsidRPr="00BB59DC" w:rsidRDefault="003C549B" w:rsidP="003C549B">
            <w:pPr>
              <w:snapToGrid w:val="0"/>
              <w:spacing w:after="0" w:line="240" w:lineRule="auto"/>
            </w:pPr>
            <w:r w:rsidRPr="00BB59DC">
              <w:t xml:space="preserve">CR22.179v16.1.0: </w:t>
            </w:r>
            <w:r w:rsidRPr="00BB59DC">
              <w:rPr>
                <w:noProof/>
              </w:rPr>
              <w:t>Adding functionality to 22.179 to support assured voice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4528E" w14:textId="1352054C" w:rsidR="003C549B" w:rsidRPr="00BB59D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59DC">
              <w:rPr>
                <w:rFonts w:eastAsia="Times New Roman" w:cs="Arial"/>
                <w:szCs w:val="18"/>
                <w:lang w:eastAsia="ar-SA"/>
              </w:rPr>
              <w:t>Revised to S1-181420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FFEDBF" w14:textId="77777777" w:rsidR="003C549B" w:rsidRPr="00BB59DC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59DC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BB59DC">
              <w:rPr>
                <w:noProof/>
                <w:lang w:eastAsia="ja-JP"/>
              </w:rPr>
              <w:t>MONASTERY2</w:t>
            </w:r>
            <w:r w:rsidRPr="00BB59DC">
              <w:rPr>
                <w:rFonts w:eastAsia="Times New Roman" w:cs="Arial"/>
                <w:szCs w:val="18"/>
                <w:lang w:val="en-US" w:eastAsia="ar-SA"/>
              </w:rPr>
              <w:t xml:space="preserve"> Rel-16 CR 0063 R- Cat B.</w:t>
            </w:r>
          </w:p>
        </w:tc>
      </w:tr>
      <w:tr w:rsidR="003C549B" w:rsidRPr="00A75C05" w14:paraId="35526C58" w14:textId="77777777" w:rsidTr="00BB59D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0D99" w14:textId="6ACCE606" w:rsidR="003C549B" w:rsidRPr="00BB59D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59D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6B83" w14:textId="7AF24AC4" w:rsidR="003C549B" w:rsidRPr="00BB59DC" w:rsidRDefault="00A01CC5" w:rsidP="003C549B">
            <w:pPr>
              <w:snapToGrid w:val="0"/>
              <w:spacing w:after="0" w:line="240" w:lineRule="auto"/>
            </w:pPr>
            <w:hyperlink r:id="rId58" w:history="1">
              <w:r w:rsidR="003C549B" w:rsidRPr="00BB59DC">
                <w:rPr>
                  <w:rStyle w:val="Hyperlink"/>
                  <w:rFonts w:cs="Arial"/>
                  <w:color w:val="auto"/>
                </w:rPr>
                <w:t>S1-181420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84FE" w14:textId="18D7D100" w:rsidR="003C549B" w:rsidRPr="00BB59DC" w:rsidRDefault="003C549B" w:rsidP="003C549B">
            <w:pPr>
              <w:snapToGrid w:val="0"/>
              <w:spacing w:after="0" w:line="240" w:lineRule="auto"/>
              <w:rPr>
                <w:noProof/>
              </w:rPr>
            </w:pPr>
            <w:r w:rsidRPr="00BB59DC">
              <w:rPr>
                <w:noProof/>
              </w:rPr>
              <w:t>Nokia, 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CD2D" w14:textId="2A79A62C" w:rsidR="003C549B" w:rsidRPr="00BB59DC" w:rsidRDefault="003C549B" w:rsidP="003C549B">
            <w:pPr>
              <w:snapToGrid w:val="0"/>
              <w:spacing w:after="0" w:line="240" w:lineRule="auto"/>
            </w:pPr>
            <w:r w:rsidRPr="00BB59DC">
              <w:t>CR22.179v16.1.0: Adding functionality to 22.179 to support assured voice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2D70" w14:textId="77777777" w:rsidR="003C549B" w:rsidRPr="00BB59D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C9CF1" w14:textId="3A79BC69" w:rsidR="003C549B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B59DC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B59DC">
              <w:rPr>
                <w:i/>
                <w:noProof/>
                <w:lang w:eastAsia="ja-JP"/>
              </w:rPr>
              <w:t>MONASTERY2</w:t>
            </w:r>
            <w:r w:rsidRPr="00BB59DC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0063 R- Cat B.</w:t>
            </w:r>
          </w:p>
          <w:p w14:paraId="1531DF5B" w14:textId="51A166AB" w:rsidR="003C549B" w:rsidRPr="00BB59DC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B59DC">
              <w:rPr>
                <w:rFonts w:eastAsia="Times New Roman" w:cs="Arial"/>
                <w:szCs w:val="18"/>
                <w:lang w:val="en-US" w:eastAsia="ar-SA"/>
              </w:rPr>
              <w:t>Revision of S1-181141.</w:t>
            </w:r>
          </w:p>
        </w:tc>
      </w:tr>
      <w:tr w:rsidR="003C549B" w:rsidRPr="00B04844" w14:paraId="048A55FF" w14:textId="77777777" w:rsidTr="007C4A5C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3DA1D58D" w14:textId="716FC2DE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22.282 CRs</w:t>
            </w:r>
          </w:p>
        </w:tc>
      </w:tr>
      <w:tr w:rsidR="003C549B" w:rsidRPr="00A75C05" w14:paraId="350605C7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D035DA" w14:textId="77777777" w:rsidR="003C549B" w:rsidRPr="007C4A5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5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EC0CA" w14:textId="453BE8B2" w:rsidR="003C549B" w:rsidRPr="007C4A5C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9" w:history="1">
              <w:r w:rsidR="003C549B" w:rsidRPr="007C4A5C">
                <w:rPr>
                  <w:rStyle w:val="Hyperlink"/>
                  <w:rFonts w:cs="Arial"/>
                  <w:color w:val="auto"/>
                </w:rPr>
                <w:t>S1-181084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6E1FE" w14:textId="06457F89" w:rsidR="003C549B" w:rsidRPr="007C4A5C" w:rsidRDefault="003C549B" w:rsidP="003C549B">
            <w:pPr>
              <w:snapToGrid w:val="0"/>
              <w:spacing w:after="0" w:line="240" w:lineRule="auto"/>
            </w:pPr>
            <w:r w:rsidRPr="007C4A5C">
              <w:rPr>
                <w:rFonts w:hint="eastAsia"/>
                <w:noProof/>
                <w:lang w:eastAsia="zh-CN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8BA98" w14:textId="0FF66CCC" w:rsidR="003C549B" w:rsidRPr="007C4A5C" w:rsidRDefault="003C549B" w:rsidP="003C549B">
            <w:pPr>
              <w:snapToGrid w:val="0"/>
              <w:spacing w:after="0" w:line="240" w:lineRule="auto"/>
            </w:pPr>
            <w:r w:rsidRPr="007C4A5C">
              <w:t>CR22.282v16.1.0: setup time requirement for monitoring and control of critical infrastructure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B33A8" w14:textId="60620A9C" w:rsidR="003C549B" w:rsidRPr="007C4A5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5C">
              <w:rPr>
                <w:rFonts w:eastAsia="Times New Roman" w:cs="Arial"/>
                <w:szCs w:val="18"/>
                <w:lang w:eastAsia="ar-SA"/>
              </w:rPr>
              <w:t>Revised to S1-181421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599717" w14:textId="1F2A10F5" w:rsidR="003C549B" w:rsidRPr="007C4A5C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C4A5C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7C4A5C">
              <w:rPr>
                <w:noProof/>
                <w:lang w:eastAsia="ja-JP"/>
              </w:rPr>
              <w:t>MONASTERY2</w:t>
            </w:r>
            <w:r w:rsidRPr="007C4A5C">
              <w:rPr>
                <w:rFonts w:eastAsia="Times New Roman" w:cs="Arial"/>
                <w:szCs w:val="18"/>
                <w:lang w:val="en-US" w:eastAsia="ar-SA"/>
              </w:rPr>
              <w:t xml:space="preserve"> Rel-16 CR 0024 R- Cat B.</w:t>
            </w:r>
          </w:p>
        </w:tc>
      </w:tr>
      <w:tr w:rsidR="003C549B" w:rsidRPr="00A75C05" w14:paraId="568D964F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F0FDD" w14:textId="40B890B1" w:rsidR="003C549B" w:rsidRPr="009326B7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089C4" w14:textId="68F21683" w:rsidR="003C549B" w:rsidRPr="009326B7" w:rsidRDefault="00A01CC5" w:rsidP="003C549B">
            <w:pPr>
              <w:snapToGrid w:val="0"/>
              <w:spacing w:after="0" w:line="240" w:lineRule="auto"/>
            </w:pPr>
            <w:hyperlink r:id="rId60" w:history="1">
              <w:r w:rsidR="003C549B" w:rsidRPr="009326B7">
                <w:rPr>
                  <w:rStyle w:val="Hyperlink"/>
                  <w:rFonts w:cs="Arial"/>
                  <w:color w:val="auto"/>
                </w:rPr>
                <w:t>S1-181421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622768" w14:textId="0569E711" w:rsidR="003C549B" w:rsidRPr="009326B7" w:rsidRDefault="003C549B" w:rsidP="003C549B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9326B7">
              <w:rPr>
                <w:noProof/>
                <w:lang w:eastAsia="zh-CN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8E765A" w14:textId="4AD220C3" w:rsidR="003C549B" w:rsidRPr="009326B7" w:rsidRDefault="003C549B" w:rsidP="003C549B">
            <w:pPr>
              <w:snapToGrid w:val="0"/>
              <w:spacing w:after="0" w:line="240" w:lineRule="auto"/>
            </w:pPr>
            <w:r w:rsidRPr="009326B7">
              <w:t>CR22.282v16.1.0: setup time requirement for monitoring and control of critical infrastructure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F5608" w14:textId="48639BF4" w:rsidR="003C549B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Revised to S1-181585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F6D46" w14:textId="31118440" w:rsidR="003C549B" w:rsidRPr="009326B7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326B7">
              <w:rPr>
                <w:i/>
                <w:noProof/>
                <w:lang w:eastAsia="ja-JP"/>
              </w:rPr>
              <w:t>MONASTERY2</w:t>
            </w: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0024 R- Cat B.</w:t>
            </w:r>
          </w:p>
          <w:p w14:paraId="49DC554F" w14:textId="77777777" w:rsidR="009326B7" w:rsidRPr="009326B7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t>Revision of S1-181084.</w:t>
            </w:r>
          </w:p>
          <w:p w14:paraId="2F557FB0" w14:textId="77777777" w:rsidR="009326B7" w:rsidRPr="009326B7" w:rsidRDefault="009326B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52E125B1" w14:textId="77777777" w:rsidR="009326B7" w:rsidRPr="009326B7" w:rsidRDefault="009326B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647423C8" w14:textId="226FD2A4" w:rsidR="003C549B" w:rsidRPr="009326B7" w:rsidRDefault="009326B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t>No presentation</w:t>
            </w:r>
          </w:p>
        </w:tc>
      </w:tr>
      <w:tr w:rsidR="009326B7" w:rsidRPr="00A75C05" w14:paraId="12ED110B" w14:textId="77777777" w:rsidTr="009326B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CCCC4" w14:textId="480E4067" w:rsidR="009326B7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832BA" w14:textId="5E61C4AD" w:rsidR="009326B7" w:rsidRPr="009326B7" w:rsidRDefault="00A01CC5" w:rsidP="003C549B">
            <w:pPr>
              <w:snapToGrid w:val="0"/>
              <w:spacing w:after="0" w:line="240" w:lineRule="auto"/>
            </w:pPr>
            <w:hyperlink r:id="rId61" w:history="1">
              <w:r w:rsidR="009326B7" w:rsidRPr="009326B7">
                <w:rPr>
                  <w:rStyle w:val="Hyperlink"/>
                  <w:rFonts w:cs="Arial"/>
                  <w:color w:val="auto"/>
                </w:rPr>
                <w:t>S1-181585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D3E6" w14:textId="20322D87" w:rsidR="009326B7" w:rsidRPr="009326B7" w:rsidRDefault="009326B7" w:rsidP="003C549B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 w:rsidRPr="009326B7">
              <w:rPr>
                <w:noProof/>
                <w:lang w:eastAsia="zh-CN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FF97" w14:textId="400968F0" w:rsidR="009326B7" w:rsidRPr="009326B7" w:rsidRDefault="009326B7" w:rsidP="003C549B">
            <w:pPr>
              <w:snapToGrid w:val="0"/>
              <w:spacing w:after="0" w:line="240" w:lineRule="auto"/>
            </w:pPr>
            <w:r w:rsidRPr="009326B7">
              <w:t>CR22.282v16.1.0: setup time requirement for monitoring and control of critical infrastructure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FFF4" w14:textId="77777777" w:rsidR="009326B7" w:rsidRPr="009326B7" w:rsidRDefault="009326B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C68A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326B7">
              <w:rPr>
                <w:i/>
                <w:noProof/>
                <w:lang w:eastAsia="ja-JP"/>
              </w:rPr>
              <w:t>MONASTERY2</w:t>
            </w: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0024 R- Cat B.</w:t>
            </w:r>
          </w:p>
          <w:p w14:paraId="15E2627E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>Revision of S1-181084.</w:t>
            </w:r>
          </w:p>
          <w:p w14:paraId="28E944C1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</w:p>
          <w:p w14:paraId="17FF76CF" w14:textId="77777777" w:rsidR="009326B7" w:rsidRPr="009326B7" w:rsidRDefault="009326B7" w:rsidP="009326B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</w:p>
          <w:p w14:paraId="02583B7C" w14:textId="3E7D9CBF" w:rsidR="009326B7" w:rsidRDefault="009326B7" w:rsidP="009326B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i/>
                <w:szCs w:val="18"/>
                <w:lang w:val="en-US" w:eastAsia="ar-SA"/>
              </w:rPr>
              <w:t>No presentation</w:t>
            </w:r>
          </w:p>
          <w:p w14:paraId="2BD7DAAE" w14:textId="65C99B50" w:rsidR="009326B7" w:rsidRPr="009326B7" w:rsidRDefault="009326B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326B7">
              <w:rPr>
                <w:rFonts w:eastAsia="Times New Roman" w:cs="Arial"/>
                <w:szCs w:val="18"/>
                <w:lang w:val="en-US" w:eastAsia="ar-SA"/>
              </w:rPr>
              <w:t>Revision of S1-181421.</w:t>
            </w:r>
          </w:p>
        </w:tc>
      </w:tr>
      <w:tr w:rsidR="003C549B" w:rsidRPr="00B04844" w14:paraId="312DDEC1" w14:textId="77777777" w:rsidTr="007C4A5C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43BFD3D1" w14:textId="0FF999E0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22.289 pCRs</w:t>
            </w:r>
          </w:p>
        </w:tc>
      </w:tr>
      <w:tr w:rsidR="003C549B" w:rsidRPr="00A75C05" w14:paraId="6F3A8ECD" w14:textId="77777777" w:rsidTr="007C4A5C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187484" w14:textId="52944A80" w:rsidR="003C549B" w:rsidRPr="007C4A5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5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3AC1E6" w14:textId="5EA0F020" w:rsidR="003C549B" w:rsidRPr="007C4A5C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2" w:history="1">
              <w:r w:rsidR="003C549B" w:rsidRPr="007C4A5C">
                <w:rPr>
                  <w:rStyle w:val="Hyperlink"/>
                  <w:rFonts w:cs="Arial"/>
                  <w:color w:val="auto"/>
                </w:rPr>
                <w:t>S1-181137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2D5525" w14:textId="662B7E7B" w:rsidR="003C549B" w:rsidRPr="007C4A5C" w:rsidRDefault="003C549B" w:rsidP="003C549B">
            <w:pPr>
              <w:snapToGrid w:val="0"/>
              <w:spacing w:after="0" w:line="240" w:lineRule="auto"/>
            </w:pPr>
            <w:r w:rsidRPr="007C4A5C">
              <w:rPr>
                <w:rFonts w:eastAsia="SimSun"/>
                <w:lang w:eastAsia="en-GB"/>
              </w:rPr>
              <w:t>Teleste corporation, Nokia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2835F3" w14:textId="4C92B2E1" w:rsidR="003C549B" w:rsidRPr="007C4A5C" w:rsidRDefault="003C549B" w:rsidP="003C549B">
            <w:pPr>
              <w:snapToGrid w:val="0"/>
              <w:spacing w:after="0" w:line="240" w:lineRule="auto"/>
            </w:pPr>
            <w:r w:rsidRPr="007C4A5C">
              <w:rPr>
                <w:rFonts w:eastAsia="SimSun"/>
                <w:lang w:eastAsia="en-GB"/>
              </w:rPr>
              <w:t>Definitions and abbreviations into TS22.289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AA6606" w14:textId="02F25D1D" w:rsidR="003C549B" w:rsidRPr="007C4A5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C4A5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B85D3B" w14:textId="77777777" w:rsidR="003C549B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018B73E" w14:textId="2DDD6704" w:rsidR="003C549B" w:rsidRPr="007C4A5C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lastRenderedPageBreak/>
              <w:t>N</w:t>
            </w:r>
            <w:r w:rsidRPr="007C4A5C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3C549B" w:rsidRPr="00B81C05" w14:paraId="47A96D80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C82F978" w14:textId="71CD69A1" w:rsidR="003C549B" w:rsidRPr="00B81C05" w:rsidRDefault="003C549B" w:rsidP="003C549B">
            <w:pPr>
              <w:pStyle w:val="Heading3"/>
            </w:pPr>
            <w:r>
              <w:t>Railway drafting session information (23+15=38)</w:t>
            </w:r>
          </w:p>
        </w:tc>
      </w:tr>
      <w:tr w:rsidR="003C549B" w:rsidRPr="00A75C05" w14:paraId="7A988755" w14:textId="77777777" w:rsidTr="009B7B5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A7EF" w14:textId="6B2B4918" w:rsidR="003C549B" w:rsidRPr="00156AC9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</w:t>
            </w:r>
            <w:r>
              <w:rPr>
                <w:rFonts w:eastAsia="Times New Roman" w:cs="Arial"/>
                <w:szCs w:val="18"/>
                <w:lang w:eastAsia="ar-SA"/>
              </w:rPr>
              <w:t>S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4CE5" w14:textId="354B6B5E" w:rsidR="003C549B" w:rsidRPr="00E24CAC" w:rsidRDefault="00A01CC5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3" w:history="1">
              <w:r w:rsidR="003C549B" w:rsidRPr="00D021DE">
                <w:rPr>
                  <w:rStyle w:val="Hyperlink"/>
                  <w:rFonts w:cs="Arial"/>
                </w:rPr>
                <w:t>S1-181274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DB90" w14:textId="201938E2" w:rsidR="003C549B" w:rsidRPr="00156AC9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Nokia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EC25" w14:textId="731FB38B" w:rsidR="003C549B" w:rsidRPr="00156AC9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289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1033" w14:textId="77777777" w:rsidR="003C549B" w:rsidRPr="00156AC9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3650" w14:textId="77777777" w:rsidR="003C549B" w:rsidRPr="00156AC9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A75C05" w14:paraId="616A0181" w14:textId="77777777" w:rsidTr="0030177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710B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8A125" w14:textId="09F151C9" w:rsidR="003C549B" w:rsidRPr="00E24CAC" w:rsidRDefault="00A01CC5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4" w:history="1">
              <w:r w:rsidR="003C549B" w:rsidRPr="00D021DE">
                <w:rPr>
                  <w:rStyle w:val="Hyperlink"/>
                  <w:rFonts w:cs="Arial"/>
                </w:rPr>
                <w:t>S1-181275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BC84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F702" w14:textId="12B3514C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Railway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E683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600D0" w14:textId="77777777" w:rsidR="003C549B" w:rsidRPr="00D66E9C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A75C05" w14:paraId="02A40799" w14:textId="77777777" w:rsidTr="0030177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C898D1" w14:textId="77777777" w:rsidR="003C549B" w:rsidRPr="0030177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778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B536E" w14:textId="16C5BA5D" w:rsidR="003C549B" w:rsidRPr="00301778" w:rsidRDefault="00A01CC5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5" w:history="1">
              <w:r w:rsidR="003C549B" w:rsidRPr="00301778">
                <w:rPr>
                  <w:rStyle w:val="Hyperlink"/>
                  <w:rFonts w:cs="Arial"/>
                  <w:color w:val="auto"/>
                </w:rPr>
                <w:t>S1-181276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C8412" w14:textId="77777777" w:rsidR="003C549B" w:rsidRPr="0030177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778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C36999" w14:textId="26EF2D4E" w:rsidR="003C549B" w:rsidRPr="0030177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778">
              <w:rPr>
                <w:rFonts w:eastAsia="Times New Roman" w:cs="Arial"/>
                <w:szCs w:val="18"/>
                <w:lang w:eastAsia="ar-SA"/>
              </w:rPr>
              <w:t>Railway 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B7023B" w14:textId="54EA00CF" w:rsidR="003C549B" w:rsidRPr="00301778" w:rsidRDefault="0030177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778">
              <w:rPr>
                <w:rFonts w:eastAsia="Times New Roman" w:cs="Arial"/>
                <w:szCs w:val="18"/>
                <w:lang w:eastAsia="ar-SA"/>
              </w:rPr>
              <w:t>Revised to S1-181631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D376C" w14:textId="77777777" w:rsidR="003C549B" w:rsidRPr="00301778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01778" w:rsidRPr="00A75C05" w14:paraId="595BBD79" w14:textId="77777777" w:rsidTr="0030177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97FBD" w14:textId="5CD390F9" w:rsidR="00301778" w:rsidRPr="00301778" w:rsidRDefault="0030177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778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64384" w14:textId="755E3F8B" w:rsidR="00301778" w:rsidRPr="00301778" w:rsidRDefault="00301778" w:rsidP="003C549B">
            <w:pPr>
              <w:snapToGrid w:val="0"/>
              <w:spacing w:after="0" w:line="240" w:lineRule="auto"/>
            </w:pPr>
            <w:hyperlink r:id="rId66" w:history="1">
              <w:r w:rsidRPr="00301778">
                <w:rPr>
                  <w:rStyle w:val="Hyperlink"/>
                  <w:rFonts w:cs="Arial"/>
                  <w:color w:val="auto"/>
                </w:rPr>
                <w:t>S1-181631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C7DD" w14:textId="77611F35" w:rsidR="00301778" w:rsidRPr="00301778" w:rsidRDefault="0030177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778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49DE" w14:textId="63F72445" w:rsidR="00301778" w:rsidRPr="00301778" w:rsidRDefault="0030177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778">
              <w:rPr>
                <w:rFonts w:eastAsia="Times New Roman" w:cs="Arial"/>
                <w:szCs w:val="18"/>
                <w:lang w:eastAsia="ar-SA"/>
              </w:rPr>
              <w:t>Railway 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A8A9" w14:textId="77777777" w:rsidR="00301778" w:rsidRPr="00301778" w:rsidRDefault="0030177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1B28" w14:textId="2F80B309" w:rsidR="00301778" w:rsidRPr="00301778" w:rsidRDefault="00301778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1778">
              <w:rPr>
                <w:rFonts w:eastAsia="Arial Unicode MS" w:cs="Arial"/>
                <w:szCs w:val="18"/>
                <w:lang w:eastAsia="ar-SA"/>
              </w:rPr>
              <w:t>Revision of S1-181276.</w:t>
            </w:r>
          </w:p>
        </w:tc>
      </w:tr>
      <w:tr w:rsidR="003C549B" w:rsidRPr="00B04844" w14:paraId="595FD0DA" w14:textId="77777777" w:rsidTr="009B7B56">
        <w:trPr>
          <w:gridBefore w:val="1"/>
          <w:wBefore w:w="113" w:type="dxa"/>
          <w:trHeight w:val="141"/>
          <w:hidden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70220EDF" w14:textId="77777777" w:rsidR="003C549B" w:rsidRPr="001B7B9E" w:rsidRDefault="003C549B" w:rsidP="003C549B">
            <w:pPr>
              <w:pStyle w:val="ListParagraph"/>
              <w:numPr>
                <w:ilvl w:val="0"/>
                <w:numId w:val="16"/>
              </w:numPr>
              <w:tabs>
                <w:tab w:val="left" w:pos="-1134"/>
              </w:tabs>
              <w:spacing w:before="100" w:after="100"/>
              <w:outlineLvl w:val="0"/>
              <w:rPr>
                <w:rFonts w:eastAsia="Arial Unicode MS" w:cs="Arial"/>
                <w:b/>
                <w:vanish/>
                <w:color w:val="1F497D"/>
                <w:sz w:val="24"/>
                <w:szCs w:val="18"/>
              </w:rPr>
            </w:pPr>
            <w:bookmarkStart w:id="5" w:name="_Hlk513427728"/>
          </w:p>
          <w:p w14:paraId="595FD0D9" w14:textId="079B6944" w:rsidR="003C549B" w:rsidRPr="00F45489" w:rsidRDefault="003C549B" w:rsidP="003C549B">
            <w:pPr>
              <w:pStyle w:val="Heading2"/>
            </w:pPr>
            <w:r w:rsidRPr="004070E3">
              <w:t>FS_FRMCS</w:t>
            </w:r>
            <w:r>
              <w:t>2</w:t>
            </w:r>
            <w:bookmarkEnd w:id="5"/>
            <w:r>
              <w:t xml:space="preserve">: </w:t>
            </w:r>
            <w:r w:rsidRPr="004070E3">
              <w:t>Study on Future Railway Mobile Communication System</w:t>
            </w:r>
            <w:r>
              <w:t xml:space="preserve"> 2</w:t>
            </w:r>
            <w:r w:rsidRPr="004070E3">
              <w:t xml:space="preserve"> </w:t>
            </w:r>
            <w:r>
              <w:t>[</w:t>
            </w:r>
            <w:r w:rsidRPr="000E2CEF">
              <w:rPr>
                <w:bCs/>
              </w:rPr>
              <w:t>SP-170588</w:t>
            </w:r>
            <w:r>
              <w:rPr>
                <w:bCs/>
              </w:rPr>
              <w:t>]</w:t>
            </w:r>
          </w:p>
        </w:tc>
      </w:tr>
      <w:tr w:rsidR="003C549B" w:rsidRPr="00B04844" w14:paraId="595FD0E1" w14:textId="77777777" w:rsidTr="009B7B56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95FD0DC" w14:textId="77777777" w:rsidR="003C549B" w:rsidRPr="004067FF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95FD0DD" w14:textId="1FDF7D97" w:rsidR="003C549B" w:rsidRPr="00411066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TR22.889v16.2.0</w:t>
            </w:r>
          </w:p>
          <w:p w14:paraId="595FD0DE" w14:textId="3611E2E2" w:rsidR="003C549B" w:rsidRPr="00411066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14:paraId="595FD0DF" w14:textId="010C49E7" w:rsidR="003C549B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80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7DC4277C" w14:textId="0B0479A3" w:rsidR="003C549B" w:rsidRPr="004070E3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NOTE : proposed updates of TR22.889 need to use the CR format, as TR22.889 is an approved TR</w:t>
            </w:r>
          </w:p>
          <w:p w14:paraId="595FD0E0" w14:textId="77777777" w:rsidR="003C549B" w:rsidRPr="004070E3" w:rsidRDefault="003C549B" w:rsidP="003C549B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3C549B" w:rsidRPr="00B04844" w14:paraId="344158D9" w14:textId="77777777" w:rsidTr="009D66E1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AD9E560" w14:textId="169FAB0E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Gap analysis</w:t>
            </w:r>
          </w:p>
        </w:tc>
      </w:tr>
      <w:tr w:rsidR="003C549B" w:rsidRPr="00A75C05" w14:paraId="1509BE09" w14:textId="77777777" w:rsidTr="00924AF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9DA8D" w14:textId="77777777" w:rsidR="003C549B" w:rsidRPr="009D66E1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66E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20DE4" w14:textId="305421A0" w:rsidR="003C549B" w:rsidRPr="009D66E1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7" w:history="1">
              <w:r w:rsidR="003C549B" w:rsidRPr="009D66E1">
                <w:rPr>
                  <w:rStyle w:val="Hyperlink"/>
                  <w:rFonts w:cs="Arial"/>
                  <w:color w:val="auto"/>
                </w:rPr>
                <w:t>S1-181085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BC648" w14:textId="6CA95330" w:rsidR="003C549B" w:rsidRPr="009D66E1" w:rsidRDefault="003C549B" w:rsidP="003C549B">
            <w:pPr>
              <w:snapToGrid w:val="0"/>
              <w:spacing w:after="0" w:line="240" w:lineRule="auto"/>
            </w:pPr>
            <w:r w:rsidRPr="009D66E1"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2AC11" w14:textId="26FBA5E5" w:rsidR="003C549B" w:rsidRPr="009D66E1" w:rsidRDefault="003C549B" w:rsidP="003C549B">
            <w:pPr>
              <w:snapToGrid w:val="0"/>
              <w:spacing w:after="0" w:line="240" w:lineRule="auto"/>
            </w:pPr>
            <w:r w:rsidRPr="009D66E1">
              <w:t xml:space="preserve">CR22.889v16.2.0: </w:t>
            </w:r>
            <w:r w:rsidRPr="009D66E1">
              <w:rPr>
                <w:noProof/>
                <w:lang w:eastAsia="zh-CN"/>
              </w:rPr>
              <w:t xml:space="preserve">gap analysis for </w:t>
            </w:r>
            <w:r w:rsidRPr="009D66E1">
              <w:rPr>
                <w:noProof/>
                <w:lang w:val="en-US" w:eastAsia="zh-CN"/>
              </w:rPr>
              <w:t>Monitoring and control of critical infrastucture in 6.13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00861" w14:textId="2581F505" w:rsidR="003C549B" w:rsidRPr="009D66E1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66E1">
              <w:rPr>
                <w:rFonts w:eastAsia="Times New Roman" w:cs="Arial"/>
                <w:szCs w:val="18"/>
                <w:lang w:eastAsia="ar-SA"/>
              </w:rPr>
              <w:t>Revised to S1-181422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E42EA" w14:textId="68740E1B" w:rsidR="003C549B" w:rsidRPr="009D66E1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9D66E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9D66E1">
              <w:rPr>
                <w:noProof/>
              </w:rPr>
              <w:t>FS_FRMCS2</w:t>
            </w:r>
            <w:r w:rsidRPr="009D66E1">
              <w:rPr>
                <w:rFonts w:eastAsia="Times New Roman" w:cs="Arial"/>
                <w:szCs w:val="18"/>
                <w:lang w:val="en-US" w:eastAsia="ar-SA"/>
              </w:rPr>
              <w:t xml:space="preserve"> Rel-16 CR 0059 R- Cat F</w:t>
            </w:r>
          </w:p>
        </w:tc>
      </w:tr>
      <w:tr w:rsidR="003C549B" w:rsidRPr="00A75C05" w14:paraId="7EF4C877" w14:textId="77777777" w:rsidTr="00924AF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785F97" w14:textId="43061245" w:rsidR="003C549B" w:rsidRPr="00924AF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4AF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F7ED22" w14:textId="7C9B7E41" w:rsidR="003C549B" w:rsidRPr="00924AF4" w:rsidRDefault="00A01CC5" w:rsidP="003C549B">
            <w:pPr>
              <w:snapToGrid w:val="0"/>
              <w:spacing w:after="0" w:line="240" w:lineRule="auto"/>
            </w:pPr>
            <w:hyperlink r:id="rId68" w:history="1">
              <w:r w:rsidR="003C549B" w:rsidRPr="00924AF4">
                <w:rPr>
                  <w:rStyle w:val="Hyperlink"/>
                  <w:rFonts w:cs="Arial"/>
                  <w:color w:val="auto"/>
                </w:rPr>
                <w:t>S1-181422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5123EB" w14:textId="2909A301" w:rsidR="003C549B" w:rsidRPr="00924AF4" w:rsidRDefault="003C549B" w:rsidP="003C549B">
            <w:pPr>
              <w:snapToGrid w:val="0"/>
              <w:spacing w:after="0" w:line="240" w:lineRule="auto"/>
            </w:pPr>
            <w:r w:rsidRPr="00924AF4"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DBBDCB" w14:textId="71BF200C" w:rsidR="003C549B" w:rsidRPr="00924AF4" w:rsidRDefault="003C549B" w:rsidP="003C549B">
            <w:pPr>
              <w:snapToGrid w:val="0"/>
              <w:spacing w:after="0" w:line="240" w:lineRule="auto"/>
            </w:pPr>
            <w:r w:rsidRPr="00924AF4">
              <w:t>CR22.889v16.2.0: gap analysis for Monitoring and control of critical infrastucture in 6.13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0D0344" w14:textId="2AF70047" w:rsidR="003C549B" w:rsidRPr="00924AF4" w:rsidRDefault="00924AF4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4AF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C20ADE" w14:textId="19C48B63" w:rsidR="003C549B" w:rsidRPr="00924AF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AF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24AF4">
              <w:rPr>
                <w:i/>
                <w:noProof/>
              </w:rPr>
              <w:t>FS_FRMCS2</w:t>
            </w:r>
            <w:r w:rsidRPr="00924AF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0059 R- Cat F</w:t>
            </w:r>
          </w:p>
          <w:p w14:paraId="069A9C7C" w14:textId="77777777" w:rsidR="00924AF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24AF4">
              <w:rPr>
                <w:rFonts w:eastAsia="Times New Roman" w:cs="Arial"/>
                <w:szCs w:val="18"/>
                <w:lang w:val="en-US" w:eastAsia="ar-SA"/>
              </w:rPr>
              <w:t>Revision of S1-181085.</w:t>
            </w:r>
          </w:p>
          <w:p w14:paraId="519677AC" w14:textId="77777777" w:rsidR="00924AF4" w:rsidRPr="00924AF4" w:rsidRDefault="00924AF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22304D35" w14:textId="77777777" w:rsidR="00924AF4" w:rsidRDefault="00924AF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59431E78" w14:textId="320E9CFB" w:rsidR="003C549B" w:rsidRPr="00924AF4" w:rsidRDefault="00924AF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924AF4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3C549B" w:rsidRPr="00A75C05" w14:paraId="0C5E1253" w14:textId="77777777" w:rsidTr="005F58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C2D7F" w14:textId="77777777" w:rsidR="003C549B" w:rsidRPr="00AE6CE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6CE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A2CE5" w14:textId="37CC65BC" w:rsidR="003C549B" w:rsidRPr="00AE6CE8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9" w:history="1">
              <w:r w:rsidR="003C549B" w:rsidRPr="00AE6CE8">
                <w:rPr>
                  <w:rStyle w:val="Hyperlink"/>
                  <w:rFonts w:cs="Arial"/>
                  <w:color w:val="auto"/>
                </w:rPr>
                <w:t>S1-181086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8F2CF" w14:textId="33396326" w:rsidR="003C549B" w:rsidRPr="00AE6CE8" w:rsidRDefault="003C549B" w:rsidP="003C549B">
            <w:pPr>
              <w:snapToGrid w:val="0"/>
              <w:spacing w:after="0" w:line="240" w:lineRule="auto"/>
            </w:pPr>
            <w:r w:rsidRPr="00AE6CE8"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7A9B8" w14:textId="2DB966AA" w:rsidR="003C549B" w:rsidRPr="00AE6CE8" w:rsidRDefault="003C549B" w:rsidP="003C549B">
            <w:pPr>
              <w:snapToGrid w:val="0"/>
              <w:spacing w:after="0" w:line="240" w:lineRule="auto"/>
            </w:pPr>
            <w:r w:rsidRPr="00AE6CE8">
              <w:t xml:space="preserve">CR22.889v16.2.0: </w:t>
            </w:r>
            <w:r w:rsidRPr="00AE6CE8">
              <w:rPr>
                <w:rFonts w:hint="eastAsia"/>
                <w:noProof/>
                <w:lang w:eastAsia="zh-CN"/>
              </w:rPr>
              <w:t xml:space="preserve">gap analysis for real time data transmission in </w:t>
            </w:r>
            <w:r w:rsidRPr="00AE6CE8">
              <w:rPr>
                <w:noProof/>
                <w:lang w:eastAsia="zh-CN"/>
              </w:rPr>
              <w:t>6.14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6D7DD" w14:textId="55744EFC" w:rsidR="003C549B" w:rsidRPr="00AE6CE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6CE8">
              <w:rPr>
                <w:rFonts w:eastAsia="Times New Roman" w:cs="Arial"/>
                <w:szCs w:val="18"/>
                <w:lang w:eastAsia="ar-SA"/>
              </w:rPr>
              <w:t>Revised to S1-181423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41D8B" w14:textId="474E0457" w:rsidR="003C549B" w:rsidRPr="00AE6CE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E6CE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AE6CE8">
              <w:rPr>
                <w:noProof/>
              </w:rPr>
              <w:t>FS_FRMCS2</w:t>
            </w:r>
            <w:r w:rsidRPr="00AE6CE8">
              <w:rPr>
                <w:rFonts w:eastAsia="Times New Roman" w:cs="Arial"/>
                <w:szCs w:val="18"/>
                <w:lang w:val="en-US" w:eastAsia="ar-SA"/>
              </w:rPr>
              <w:t xml:space="preserve"> Rel-16 CR 0060 R- Cat F </w:t>
            </w:r>
          </w:p>
        </w:tc>
      </w:tr>
      <w:tr w:rsidR="003C549B" w:rsidRPr="00A75C05" w14:paraId="71A2A319" w14:textId="77777777" w:rsidTr="005F58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5552A" w14:textId="65DAC486" w:rsidR="003C549B" w:rsidRPr="005F58C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C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B0D145" w14:textId="6530D4AF" w:rsidR="003C549B" w:rsidRPr="005F58C8" w:rsidRDefault="00A01CC5" w:rsidP="003C549B">
            <w:pPr>
              <w:snapToGrid w:val="0"/>
              <w:spacing w:after="0" w:line="240" w:lineRule="auto"/>
            </w:pPr>
            <w:hyperlink r:id="rId70" w:history="1">
              <w:r w:rsidR="003C549B" w:rsidRPr="005F58C8">
                <w:rPr>
                  <w:rStyle w:val="Hyperlink"/>
                  <w:rFonts w:cs="Arial"/>
                  <w:color w:val="auto"/>
                </w:rPr>
                <w:t>S1-181423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939EE" w14:textId="50ECCA2B" w:rsidR="003C549B" w:rsidRPr="005F58C8" w:rsidRDefault="003C549B" w:rsidP="003C549B">
            <w:pPr>
              <w:snapToGrid w:val="0"/>
              <w:spacing w:after="0" w:line="240" w:lineRule="auto"/>
            </w:pPr>
            <w:r w:rsidRPr="005F58C8"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04596" w14:textId="2714AC7D" w:rsidR="003C549B" w:rsidRPr="005F58C8" w:rsidRDefault="003C549B" w:rsidP="003C549B">
            <w:pPr>
              <w:snapToGrid w:val="0"/>
              <w:spacing w:after="0" w:line="240" w:lineRule="auto"/>
            </w:pPr>
            <w:r w:rsidRPr="005F58C8">
              <w:t>CR22.889v16.2.0: gap analysis for real time data transmission in 6.14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4A7B70" w14:textId="49D14E9D" w:rsidR="003C549B" w:rsidRPr="005F58C8" w:rsidRDefault="005F58C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C8">
              <w:rPr>
                <w:rFonts w:eastAsia="Times New Roman" w:cs="Arial"/>
                <w:szCs w:val="18"/>
                <w:lang w:eastAsia="ar-SA"/>
              </w:rPr>
              <w:t>Revised to S1-181586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2EE7B" w14:textId="3DC6B23F" w:rsidR="003C549B" w:rsidRPr="005F58C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F58C8">
              <w:rPr>
                <w:i/>
                <w:noProof/>
              </w:rPr>
              <w:t>FS_FRMCS2</w:t>
            </w: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0060 R- Cat F </w:t>
            </w:r>
          </w:p>
          <w:p w14:paraId="7A6E398C" w14:textId="14B22931" w:rsidR="003C549B" w:rsidRPr="005F58C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szCs w:val="18"/>
                <w:lang w:val="en-US" w:eastAsia="ar-SA"/>
              </w:rPr>
              <w:t>Revision of S1-181086.</w:t>
            </w:r>
          </w:p>
        </w:tc>
      </w:tr>
      <w:tr w:rsidR="005F58C8" w:rsidRPr="00A75C05" w14:paraId="385351F3" w14:textId="77777777" w:rsidTr="005F58C8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1233" w14:textId="1F75DC4B" w:rsidR="005F58C8" w:rsidRPr="005F58C8" w:rsidRDefault="005F58C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58C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DC63" w14:textId="510E0332" w:rsidR="005F58C8" w:rsidRPr="005F58C8" w:rsidRDefault="00A01CC5" w:rsidP="003C549B">
            <w:pPr>
              <w:snapToGrid w:val="0"/>
              <w:spacing w:after="0" w:line="240" w:lineRule="auto"/>
            </w:pPr>
            <w:hyperlink r:id="rId71" w:history="1">
              <w:r w:rsidR="005F58C8" w:rsidRPr="005F58C8">
                <w:rPr>
                  <w:rStyle w:val="Hyperlink"/>
                  <w:rFonts w:cs="Arial"/>
                  <w:color w:val="auto"/>
                </w:rPr>
                <w:t>S1-181586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7BBD" w14:textId="74865D41" w:rsidR="005F58C8" w:rsidRPr="005F58C8" w:rsidRDefault="005F58C8" w:rsidP="003C549B">
            <w:pPr>
              <w:snapToGrid w:val="0"/>
              <w:spacing w:after="0" w:line="240" w:lineRule="auto"/>
            </w:pPr>
            <w:r w:rsidRPr="005F58C8"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B6DC" w14:textId="61B46C4A" w:rsidR="005F58C8" w:rsidRPr="005F58C8" w:rsidRDefault="005F58C8" w:rsidP="003C549B">
            <w:pPr>
              <w:snapToGrid w:val="0"/>
              <w:spacing w:after="0" w:line="240" w:lineRule="auto"/>
            </w:pPr>
            <w:r w:rsidRPr="005F58C8">
              <w:t>CR22.889v16.2.0: gap analysis for real time data transmission in 6.14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6EE6A" w14:textId="77777777" w:rsidR="005F58C8" w:rsidRPr="005F58C8" w:rsidRDefault="005F58C8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1CC96" w14:textId="77777777" w:rsidR="005F58C8" w:rsidRPr="005F58C8" w:rsidRDefault="005F58C8" w:rsidP="005F58C8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F58C8">
              <w:rPr>
                <w:i/>
                <w:noProof/>
              </w:rPr>
              <w:t>FS_FRMCS2</w:t>
            </w: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0060 R- Cat F </w:t>
            </w:r>
          </w:p>
          <w:p w14:paraId="5CA6E8E9" w14:textId="4A72622B" w:rsidR="005F58C8" w:rsidRDefault="005F58C8" w:rsidP="005F58C8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i/>
                <w:szCs w:val="18"/>
                <w:lang w:val="en-US" w:eastAsia="ar-SA"/>
              </w:rPr>
              <w:t>Revision of S1-181086.</w:t>
            </w:r>
          </w:p>
          <w:p w14:paraId="50751FD7" w14:textId="0790E4D1" w:rsidR="005F58C8" w:rsidRPr="005F58C8" w:rsidRDefault="005F58C8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F58C8">
              <w:rPr>
                <w:rFonts w:eastAsia="Times New Roman" w:cs="Arial"/>
                <w:szCs w:val="18"/>
                <w:lang w:val="en-US" w:eastAsia="ar-SA"/>
              </w:rPr>
              <w:t>Revision of S1-181423.</w:t>
            </w:r>
          </w:p>
        </w:tc>
      </w:tr>
      <w:tr w:rsidR="003C549B" w:rsidRPr="00A75C05" w14:paraId="6B714189" w14:textId="77777777" w:rsidTr="00AB4A8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C60DC" w14:textId="77777777" w:rsidR="003C549B" w:rsidRPr="00AE6CE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6CE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CC91FD" w14:textId="51D8C925" w:rsidR="003C549B" w:rsidRPr="00AE6CE8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2" w:history="1">
              <w:r w:rsidR="003C549B" w:rsidRPr="00AE6CE8">
                <w:rPr>
                  <w:rStyle w:val="Hyperlink"/>
                  <w:rFonts w:cs="Arial"/>
                  <w:color w:val="auto"/>
                </w:rPr>
                <w:t>S1-181245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098E59" w14:textId="77777777" w:rsidR="003C549B" w:rsidRPr="00AE6CE8" w:rsidRDefault="003C549B" w:rsidP="003C549B">
            <w:pPr>
              <w:snapToGrid w:val="0"/>
              <w:spacing w:after="0" w:line="240" w:lineRule="auto"/>
            </w:pPr>
            <w:r w:rsidRPr="00AE6CE8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6B47D" w14:textId="77777777" w:rsidR="003C549B" w:rsidRPr="00AE6CE8" w:rsidRDefault="003C549B" w:rsidP="003C549B">
            <w:pPr>
              <w:snapToGrid w:val="0"/>
              <w:spacing w:after="0" w:line="240" w:lineRule="auto"/>
            </w:pPr>
            <w:r w:rsidRPr="00AE6CE8">
              <w:t>CR22.889v16.2.0:</w:t>
            </w:r>
            <w:r w:rsidRPr="00AE6CE8">
              <w:rPr>
                <w:noProof/>
              </w:rPr>
              <w:t xml:space="preserve"> Gap analysis of chapter 9.11 FRMCS Naming Authority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66F62D" w14:textId="67DB66FD" w:rsidR="003C549B" w:rsidRPr="00AE6CE8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6CE8">
              <w:rPr>
                <w:rFonts w:eastAsia="Times New Roman" w:cs="Arial"/>
                <w:szCs w:val="18"/>
                <w:lang w:eastAsia="ar-SA"/>
              </w:rPr>
              <w:t>Revised to S1-181424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F033A" w14:textId="77777777" w:rsidR="003C549B" w:rsidRPr="00AE6CE8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E6CE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AE6CE8">
              <w:rPr>
                <w:noProof/>
              </w:rPr>
              <w:t>FS_FRMCS2</w:t>
            </w:r>
            <w:r w:rsidRPr="00AE6CE8">
              <w:rPr>
                <w:rFonts w:eastAsia="Times New Roman" w:cs="Arial"/>
                <w:szCs w:val="18"/>
                <w:lang w:val="en-US" w:eastAsia="ar-SA"/>
              </w:rPr>
              <w:t xml:space="preserve"> Rel-16 CR 0070 R- Cat F</w:t>
            </w:r>
          </w:p>
          <w:p w14:paraId="522B8A9B" w14:textId="4C4D508C" w:rsidR="003C549B" w:rsidRPr="00F70467" w:rsidRDefault="003C549B" w:rsidP="003C549B">
            <w:pPr>
              <w:spacing w:after="0" w:line="240" w:lineRule="auto"/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</w:pPr>
            <w:r w:rsidRPr="00AE6CE8">
              <w:rPr>
                <w:rFonts w:eastAsia="Arial Unicode MS" w:cs="Arial"/>
                <w:szCs w:val="18"/>
                <w:highlight w:val="yellow"/>
                <w:lang w:eastAsia="ar-SA"/>
              </w:rPr>
              <w:t>Revision mark on cover page, clauses affected 9.11</w:t>
            </w:r>
            <w:r w:rsidRPr="00AE6CE8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3C549B" w:rsidRPr="00A75C05" w14:paraId="296FDB2D" w14:textId="77777777" w:rsidTr="00AB4A8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D9958" w14:textId="605F1676" w:rsidR="003C549B" w:rsidRPr="00AB4A83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4A8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0A974" w14:textId="587B7BFD" w:rsidR="003C549B" w:rsidRPr="00AB4A83" w:rsidRDefault="00A01CC5" w:rsidP="003C549B">
            <w:pPr>
              <w:snapToGrid w:val="0"/>
              <w:spacing w:after="0" w:line="240" w:lineRule="auto"/>
            </w:pPr>
            <w:hyperlink r:id="rId73" w:history="1">
              <w:r w:rsidR="003C549B" w:rsidRPr="00AB4A83">
                <w:rPr>
                  <w:rStyle w:val="Hyperlink"/>
                  <w:rFonts w:cs="Arial"/>
                  <w:color w:val="auto"/>
                </w:rPr>
                <w:t>S1-181424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E16A83" w14:textId="57000AC3" w:rsidR="003C549B" w:rsidRPr="00AB4A83" w:rsidRDefault="003C549B" w:rsidP="003C549B">
            <w:pPr>
              <w:snapToGrid w:val="0"/>
              <w:spacing w:after="0" w:line="240" w:lineRule="auto"/>
              <w:rPr>
                <w:noProof/>
              </w:rPr>
            </w:pPr>
            <w:r w:rsidRPr="00AB4A83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BFCCDF" w14:textId="37A9C2D7" w:rsidR="003C549B" w:rsidRPr="00AB4A83" w:rsidRDefault="003C549B" w:rsidP="003C549B">
            <w:pPr>
              <w:snapToGrid w:val="0"/>
              <w:spacing w:after="0" w:line="240" w:lineRule="auto"/>
            </w:pPr>
            <w:r w:rsidRPr="00AB4A83">
              <w:t>CR22.889v16.2.0: Gap analysis of chapter 9.11 FRMCS Naming Authority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38A6F" w14:textId="447B32BD" w:rsidR="003C549B" w:rsidRPr="00AB4A83" w:rsidRDefault="00AB4A83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4A83">
              <w:rPr>
                <w:rFonts w:eastAsia="Times New Roman" w:cs="Arial"/>
                <w:szCs w:val="18"/>
                <w:lang w:eastAsia="ar-SA"/>
              </w:rPr>
              <w:t>Revised to S1-181618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3DDF3" w14:textId="77777777" w:rsidR="003C549B" w:rsidRPr="00AB4A83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B4A83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B4A83">
              <w:rPr>
                <w:i/>
                <w:noProof/>
              </w:rPr>
              <w:t>FS_FRMCS2</w:t>
            </w:r>
            <w:r w:rsidRPr="00AB4A83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0070 R- Cat F</w:t>
            </w:r>
          </w:p>
          <w:p w14:paraId="4874BB79" w14:textId="1F5F74C5" w:rsidR="003C549B" w:rsidRPr="004F6AA7" w:rsidRDefault="003C549B" w:rsidP="003C549B">
            <w:pPr>
              <w:spacing w:after="0" w:line="240" w:lineRule="auto"/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</w:pPr>
            <w:r w:rsidRPr="00AB4A8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page, clauses affected 9.11</w:t>
            </w:r>
            <w:r w:rsidRPr="00AB4A83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5882B53D" w14:textId="3AED9B89" w:rsidR="003C549B" w:rsidRPr="00AB4A83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4A83">
              <w:rPr>
                <w:rFonts w:eastAsia="Times New Roman" w:cs="Arial"/>
                <w:szCs w:val="18"/>
                <w:lang w:val="en-US" w:eastAsia="ar-SA"/>
              </w:rPr>
              <w:lastRenderedPageBreak/>
              <w:t>Revision of S1-181245.</w:t>
            </w:r>
          </w:p>
        </w:tc>
      </w:tr>
      <w:tr w:rsidR="00AB4A83" w:rsidRPr="00A75C05" w14:paraId="7D382CFB" w14:textId="77777777" w:rsidTr="00AB4A83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28FC" w14:textId="0195DCB1" w:rsidR="00AB4A83" w:rsidRPr="00AB4A83" w:rsidRDefault="00AB4A83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4A8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17C0" w14:textId="2EF81DAB" w:rsidR="00AB4A83" w:rsidRPr="00AB4A83" w:rsidRDefault="00A01CC5" w:rsidP="003C549B">
            <w:pPr>
              <w:snapToGrid w:val="0"/>
              <w:spacing w:after="0" w:line="240" w:lineRule="auto"/>
            </w:pPr>
            <w:hyperlink r:id="rId74" w:history="1">
              <w:r w:rsidR="00AB4A83" w:rsidRPr="00AB4A83">
                <w:rPr>
                  <w:rStyle w:val="Hyperlink"/>
                  <w:rFonts w:cs="Arial"/>
                  <w:color w:val="auto"/>
                </w:rPr>
                <w:t>S1-181618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7F02E" w14:textId="1B3595CE" w:rsidR="00AB4A83" w:rsidRPr="00AB4A83" w:rsidRDefault="00AB4A83" w:rsidP="003C549B">
            <w:pPr>
              <w:snapToGrid w:val="0"/>
              <w:spacing w:after="0" w:line="240" w:lineRule="auto"/>
              <w:rPr>
                <w:noProof/>
              </w:rPr>
            </w:pPr>
            <w:r w:rsidRPr="00AB4A83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5B681" w14:textId="71C0B3C2" w:rsidR="00AB4A83" w:rsidRPr="00AB4A83" w:rsidRDefault="00AB4A83" w:rsidP="003C549B">
            <w:pPr>
              <w:snapToGrid w:val="0"/>
              <w:spacing w:after="0" w:line="240" w:lineRule="auto"/>
            </w:pPr>
            <w:r w:rsidRPr="00AB4A83">
              <w:t>CR22.889v16.2.0: Gap analysis of chapter 9.11 FRMCS Naming Authority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49A3" w14:textId="77777777" w:rsidR="00AB4A83" w:rsidRPr="00AB4A83" w:rsidRDefault="00AB4A83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B939" w14:textId="77777777" w:rsidR="00AB4A83" w:rsidRPr="00AB4A83" w:rsidRDefault="00AB4A83" w:rsidP="00AB4A83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B4A83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B4A83">
              <w:rPr>
                <w:i/>
                <w:noProof/>
              </w:rPr>
              <w:t>FS_FRMCS2</w:t>
            </w:r>
            <w:r w:rsidRPr="00AB4A83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0070 R- Cat F</w:t>
            </w:r>
          </w:p>
          <w:p w14:paraId="60757D87" w14:textId="42A76535" w:rsidR="00AB4A83" w:rsidRPr="004F6AA7" w:rsidRDefault="00AB4A83" w:rsidP="00AB4A83">
            <w:pPr>
              <w:spacing w:after="0" w:line="240" w:lineRule="auto"/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</w:pPr>
            <w:r w:rsidRPr="00AB4A83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page, clauses affected 9.11</w:t>
            </w:r>
            <w:r w:rsidRPr="00AB4A83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4E94B062" w14:textId="165D9D94" w:rsidR="00AB4A83" w:rsidRDefault="00AB4A83" w:rsidP="00AB4A83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4A83">
              <w:rPr>
                <w:rFonts w:eastAsia="Times New Roman" w:cs="Arial"/>
                <w:i/>
                <w:szCs w:val="18"/>
                <w:lang w:val="en-US" w:eastAsia="ar-SA"/>
              </w:rPr>
              <w:t>Revision of S1-181245.</w:t>
            </w:r>
          </w:p>
          <w:p w14:paraId="7570A35D" w14:textId="6D4015E4" w:rsidR="00AB4A83" w:rsidRPr="00AB4A83" w:rsidRDefault="00AB4A83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4A83">
              <w:rPr>
                <w:rFonts w:eastAsia="Times New Roman" w:cs="Arial"/>
                <w:szCs w:val="18"/>
                <w:lang w:val="en-US" w:eastAsia="ar-SA"/>
              </w:rPr>
              <w:t>Revision of S1-181424.</w:t>
            </w:r>
          </w:p>
        </w:tc>
      </w:tr>
      <w:tr w:rsidR="003C549B" w:rsidRPr="00A75C05" w14:paraId="5B2AE544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8EF49" w14:textId="77777777" w:rsidR="003C549B" w:rsidRPr="001F351F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35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0AF30" w14:textId="2751AFAD" w:rsidR="003C549B" w:rsidRPr="001F351F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5" w:history="1">
              <w:r w:rsidR="003C549B" w:rsidRPr="001F351F">
                <w:rPr>
                  <w:rStyle w:val="Hyperlink"/>
                  <w:rFonts w:cs="Arial"/>
                  <w:color w:val="auto"/>
                </w:rPr>
                <w:t>S1-181246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DC564" w14:textId="77777777" w:rsidR="003C549B" w:rsidRPr="001F351F" w:rsidRDefault="003C549B" w:rsidP="003C549B">
            <w:pPr>
              <w:snapToGrid w:val="0"/>
              <w:spacing w:after="0" w:line="240" w:lineRule="auto"/>
            </w:pPr>
            <w:r w:rsidRPr="001F351F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A5809" w14:textId="77777777" w:rsidR="003C549B" w:rsidRPr="001F351F" w:rsidRDefault="003C549B" w:rsidP="003C549B">
            <w:pPr>
              <w:snapToGrid w:val="0"/>
              <w:spacing w:after="0" w:line="240" w:lineRule="auto"/>
            </w:pPr>
            <w:r w:rsidRPr="001F351F">
              <w:t>CR22.889v16.2.0:</w:t>
            </w:r>
            <w:r w:rsidRPr="001F351F">
              <w:rPr>
                <w:noProof/>
              </w:rPr>
              <w:t xml:space="preserve"> Gap analysis of chapter 9.12 Wayside-Centric Automatic Train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40086B" w14:textId="2FDB0DAE" w:rsidR="003C549B" w:rsidRPr="001F351F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351F">
              <w:rPr>
                <w:rFonts w:eastAsia="Times New Roman" w:cs="Arial"/>
                <w:szCs w:val="18"/>
                <w:lang w:eastAsia="ar-SA"/>
              </w:rPr>
              <w:t>Revised to S1-181425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FBEB9" w14:textId="77777777" w:rsidR="003C549B" w:rsidRPr="001F351F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F351F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F351F">
              <w:rPr>
                <w:noProof/>
              </w:rPr>
              <w:t>FS_FRMCS2</w:t>
            </w:r>
            <w:r w:rsidRPr="001F351F">
              <w:rPr>
                <w:rFonts w:eastAsia="Times New Roman" w:cs="Arial"/>
                <w:szCs w:val="18"/>
                <w:lang w:val="en-US" w:eastAsia="ar-SA"/>
              </w:rPr>
              <w:t xml:space="preserve"> Rel-16 CR 0071 R- Cat F</w:t>
            </w:r>
          </w:p>
          <w:p w14:paraId="21948E7C" w14:textId="77777777" w:rsidR="003C549B" w:rsidRPr="001F351F" w:rsidRDefault="003C549B" w:rsidP="003C549B">
            <w:pPr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F351F">
              <w:rPr>
                <w:rFonts w:eastAsia="Arial Unicode MS" w:cs="Arial"/>
                <w:szCs w:val="18"/>
                <w:highlight w:val="yellow"/>
                <w:lang w:eastAsia="ar-SA"/>
              </w:rPr>
              <w:t>Revision mark on cover page. Clause affected 9.12</w:t>
            </w:r>
            <w:r w:rsidRPr="001F351F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3C549B" w:rsidRPr="00A75C05" w14:paraId="484801A1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3C569" w14:textId="48FE21D9" w:rsidR="003C549B" w:rsidRPr="007E3971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91F6C" w14:textId="5C50CF84" w:rsidR="003C549B" w:rsidRPr="007E3971" w:rsidRDefault="00A01CC5" w:rsidP="003C549B">
            <w:pPr>
              <w:snapToGrid w:val="0"/>
              <w:spacing w:after="0" w:line="240" w:lineRule="auto"/>
            </w:pPr>
            <w:hyperlink r:id="rId76" w:history="1">
              <w:r w:rsidR="003C549B" w:rsidRPr="007E3971">
                <w:rPr>
                  <w:rStyle w:val="Hyperlink"/>
                  <w:rFonts w:cs="Arial"/>
                  <w:color w:val="auto"/>
                </w:rPr>
                <w:t>S1-181425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171047" w14:textId="1D06C1E6" w:rsidR="003C549B" w:rsidRPr="007E3971" w:rsidRDefault="003C549B" w:rsidP="003C549B">
            <w:pPr>
              <w:snapToGrid w:val="0"/>
              <w:spacing w:after="0" w:line="240" w:lineRule="auto"/>
              <w:rPr>
                <w:noProof/>
              </w:rPr>
            </w:pPr>
            <w:r w:rsidRPr="007E3971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86DC6" w14:textId="274944BC" w:rsidR="003C549B" w:rsidRPr="007E3971" w:rsidRDefault="003C549B" w:rsidP="003C549B">
            <w:pPr>
              <w:snapToGrid w:val="0"/>
              <w:spacing w:after="0" w:line="240" w:lineRule="auto"/>
            </w:pPr>
            <w:r w:rsidRPr="007E3971">
              <w:t>CR22.889v16.2.0: Gap analysis of chapter 9.12 Wayside-Centric Automatic Train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8486E" w14:textId="5D89EB87" w:rsidR="003C549B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Revised to S1-181619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09BB96" w14:textId="77777777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E3971">
              <w:rPr>
                <w:i/>
                <w:noProof/>
              </w:rPr>
              <w:t>FS_FRMCS2</w:t>
            </w: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0071 R- Cat F</w:t>
            </w:r>
          </w:p>
          <w:p w14:paraId="434F8919" w14:textId="5F6E37A4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page. Clause affected 9.12</w:t>
            </w:r>
            <w:r w:rsidRPr="007E3971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29FF7569" w14:textId="58655A8C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szCs w:val="18"/>
                <w:lang w:val="en-US" w:eastAsia="ar-SA"/>
              </w:rPr>
              <w:t>Revision of S1-181246.</w:t>
            </w:r>
          </w:p>
        </w:tc>
      </w:tr>
      <w:tr w:rsidR="007E3971" w:rsidRPr="00A75C05" w14:paraId="6ABB4B87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F8AAF" w14:textId="44C82531" w:rsidR="007E3971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83C4E" w14:textId="480C9889" w:rsidR="007E3971" w:rsidRPr="007E3971" w:rsidRDefault="00A01CC5" w:rsidP="003C549B">
            <w:pPr>
              <w:snapToGrid w:val="0"/>
              <w:spacing w:after="0" w:line="240" w:lineRule="auto"/>
            </w:pPr>
            <w:hyperlink r:id="rId77" w:history="1">
              <w:r w:rsidR="007E3971" w:rsidRPr="007E3971">
                <w:rPr>
                  <w:rStyle w:val="Hyperlink"/>
                  <w:rFonts w:cs="Arial"/>
                  <w:color w:val="auto"/>
                </w:rPr>
                <w:t>S1-181619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6948" w14:textId="6D32363D" w:rsidR="007E3971" w:rsidRPr="007E3971" w:rsidRDefault="007E3971" w:rsidP="003C549B">
            <w:pPr>
              <w:snapToGrid w:val="0"/>
              <w:spacing w:after="0" w:line="240" w:lineRule="auto"/>
              <w:rPr>
                <w:noProof/>
              </w:rPr>
            </w:pPr>
            <w:r w:rsidRPr="007E3971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CD0B" w14:textId="3A57AAC3" w:rsidR="007E3971" w:rsidRPr="007E3971" w:rsidRDefault="007E3971" w:rsidP="003C549B">
            <w:pPr>
              <w:snapToGrid w:val="0"/>
              <w:spacing w:after="0" w:line="240" w:lineRule="auto"/>
            </w:pPr>
            <w:r w:rsidRPr="007E3971">
              <w:t>CR22.889v16.2.0: Gap analysis of chapter 9.12 Wayside-Centric Automatic Train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E954" w14:textId="77777777" w:rsidR="007E3971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34D71" w14:textId="77777777" w:rsidR="007E3971" w:rsidRPr="007E3971" w:rsidRDefault="007E3971" w:rsidP="007E397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E3971">
              <w:rPr>
                <w:i/>
                <w:noProof/>
              </w:rPr>
              <w:t>FS_FRMCS2</w:t>
            </w: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0071 R- Cat F</w:t>
            </w:r>
          </w:p>
          <w:p w14:paraId="4D6ED0E0" w14:textId="77777777" w:rsidR="007E3971" w:rsidRPr="007E3971" w:rsidRDefault="007E3971" w:rsidP="007E397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page. Clause affected 9.12</w:t>
            </w:r>
            <w:r w:rsidRPr="007E3971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5305DEEB" w14:textId="2F4FFFA3" w:rsidR="007E3971" w:rsidRDefault="007E3971" w:rsidP="007E397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>Revision of S1-181246.</w:t>
            </w:r>
          </w:p>
          <w:p w14:paraId="5552F62F" w14:textId="4D47B55F" w:rsidR="007E3971" w:rsidRPr="007E3971" w:rsidRDefault="007E3971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szCs w:val="18"/>
                <w:lang w:val="en-US" w:eastAsia="ar-SA"/>
              </w:rPr>
              <w:t>Revision of S1-181425.</w:t>
            </w:r>
          </w:p>
        </w:tc>
      </w:tr>
      <w:tr w:rsidR="003C549B" w:rsidRPr="00A75C05" w14:paraId="631F0BA0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701246" w14:textId="77777777" w:rsidR="003C549B" w:rsidRPr="001F351F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35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9DB47" w14:textId="2E84A2ED" w:rsidR="003C549B" w:rsidRPr="001F351F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8" w:history="1">
              <w:r w:rsidR="003C549B" w:rsidRPr="001F351F">
                <w:rPr>
                  <w:rStyle w:val="Hyperlink"/>
                  <w:rFonts w:cs="Arial"/>
                  <w:color w:val="auto"/>
                </w:rPr>
                <w:t>S1-181247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DF016" w14:textId="77777777" w:rsidR="003C549B" w:rsidRPr="001F351F" w:rsidRDefault="003C549B" w:rsidP="003C549B">
            <w:pPr>
              <w:snapToGrid w:val="0"/>
              <w:spacing w:after="0" w:line="240" w:lineRule="auto"/>
            </w:pPr>
            <w:r w:rsidRPr="001F351F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045CC" w14:textId="77777777" w:rsidR="003C549B" w:rsidRPr="001F351F" w:rsidRDefault="003C549B" w:rsidP="003C549B">
            <w:pPr>
              <w:snapToGrid w:val="0"/>
              <w:spacing w:after="0" w:line="240" w:lineRule="auto"/>
            </w:pPr>
            <w:r w:rsidRPr="001F351F">
              <w:t xml:space="preserve">CR22.889v16.2.0: </w:t>
            </w:r>
            <w:r w:rsidRPr="001F351F">
              <w:rPr>
                <w:noProof/>
              </w:rPr>
              <w:t>Gap analysis of chapter 9.13 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9279BB" w14:textId="6B8A9832" w:rsidR="003C549B" w:rsidRPr="001F351F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F351F">
              <w:rPr>
                <w:rFonts w:eastAsia="Times New Roman" w:cs="Arial"/>
                <w:szCs w:val="18"/>
                <w:lang w:eastAsia="ar-SA"/>
              </w:rPr>
              <w:t>Revised to S1-181426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4AD83" w14:textId="77777777" w:rsidR="003C549B" w:rsidRPr="001F351F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F351F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F351F">
              <w:rPr>
                <w:noProof/>
              </w:rPr>
              <w:t>FS_FRMCS2</w:t>
            </w:r>
            <w:r w:rsidRPr="001F351F">
              <w:rPr>
                <w:rFonts w:eastAsia="Times New Roman" w:cs="Arial"/>
                <w:szCs w:val="18"/>
                <w:lang w:val="en-US" w:eastAsia="ar-SA"/>
              </w:rPr>
              <w:t xml:space="preserve"> Rel-16 CR 0072 R- Cat F</w:t>
            </w:r>
          </w:p>
          <w:p w14:paraId="5F91455E" w14:textId="77777777" w:rsidR="003C549B" w:rsidRPr="001F351F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F351F">
              <w:rPr>
                <w:rFonts w:eastAsia="Arial Unicode MS" w:cs="Arial"/>
                <w:szCs w:val="18"/>
                <w:highlight w:val="yellow"/>
                <w:lang w:eastAsia="ar-SA"/>
              </w:rPr>
              <w:t>Revision mark on cover page. Clause affected 9.13</w:t>
            </w:r>
            <w:r w:rsidRPr="001F351F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3C549B" w:rsidRPr="00A75C05" w14:paraId="137874E0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758433" w14:textId="3E2698CA" w:rsidR="003C549B" w:rsidRPr="007E3971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D8134" w14:textId="22B3ABAE" w:rsidR="003C549B" w:rsidRPr="007E3971" w:rsidRDefault="00A01CC5" w:rsidP="003C549B">
            <w:pPr>
              <w:snapToGrid w:val="0"/>
              <w:spacing w:after="0" w:line="240" w:lineRule="auto"/>
            </w:pPr>
            <w:hyperlink r:id="rId79" w:history="1">
              <w:r w:rsidR="003C549B" w:rsidRPr="007E3971">
                <w:rPr>
                  <w:rStyle w:val="Hyperlink"/>
                  <w:rFonts w:cs="Arial"/>
                  <w:color w:val="auto"/>
                </w:rPr>
                <w:t>S1-181426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2784A" w14:textId="1E1A100C" w:rsidR="003C549B" w:rsidRPr="007E3971" w:rsidRDefault="003C549B" w:rsidP="003C549B">
            <w:pPr>
              <w:snapToGrid w:val="0"/>
              <w:spacing w:after="0" w:line="240" w:lineRule="auto"/>
              <w:rPr>
                <w:noProof/>
              </w:rPr>
            </w:pPr>
            <w:r w:rsidRPr="007E3971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D84E7" w14:textId="68E66A6F" w:rsidR="003C549B" w:rsidRPr="007E3971" w:rsidRDefault="003C549B" w:rsidP="003C549B">
            <w:pPr>
              <w:snapToGrid w:val="0"/>
              <w:spacing w:after="0" w:line="240" w:lineRule="auto"/>
            </w:pPr>
            <w:r w:rsidRPr="007E3971">
              <w:t>CR22.889v16.2.0: Gap analysis of chapter 9.13 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0597A" w14:textId="612E3EAC" w:rsidR="003C549B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Revised to S1-181620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6B0CC" w14:textId="77777777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E3971">
              <w:rPr>
                <w:i/>
                <w:noProof/>
              </w:rPr>
              <w:t>FS_FRMCS2</w:t>
            </w: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0072 R- Cat F</w:t>
            </w:r>
          </w:p>
          <w:p w14:paraId="149F6335" w14:textId="6489562D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page. Clause affected 9.13</w:t>
            </w:r>
            <w:r w:rsidRPr="007E3971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141562B5" w14:textId="69C062E9" w:rsidR="003C549B" w:rsidRPr="007E3971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szCs w:val="18"/>
                <w:lang w:val="en-US" w:eastAsia="ar-SA"/>
              </w:rPr>
              <w:t>Revision of S1-181247.</w:t>
            </w:r>
          </w:p>
        </w:tc>
      </w:tr>
      <w:tr w:rsidR="007E3971" w:rsidRPr="00A75C05" w14:paraId="3829535F" w14:textId="77777777" w:rsidTr="007E3971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CDEE" w14:textId="3F931081" w:rsidR="007E3971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397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6EB9E" w14:textId="5FD28A42" w:rsidR="007E3971" w:rsidRPr="007E3971" w:rsidRDefault="00A01CC5" w:rsidP="003C549B">
            <w:pPr>
              <w:snapToGrid w:val="0"/>
              <w:spacing w:after="0" w:line="240" w:lineRule="auto"/>
            </w:pPr>
            <w:hyperlink r:id="rId80" w:history="1">
              <w:r w:rsidR="007E3971" w:rsidRPr="007E3971">
                <w:rPr>
                  <w:rStyle w:val="Hyperlink"/>
                  <w:rFonts w:cs="Arial"/>
                  <w:color w:val="auto"/>
                </w:rPr>
                <w:t>S1-181620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9E32A" w14:textId="7F000D9C" w:rsidR="007E3971" w:rsidRPr="007E3971" w:rsidRDefault="007E3971" w:rsidP="003C549B">
            <w:pPr>
              <w:snapToGrid w:val="0"/>
              <w:spacing w:after="0" w:line="240" w:lineRule="auto"/>
              <w:rPr>
                <w:noProof/>
              </w:rPr>
            </w:pPr>
            <w:r w:rsidRPr="007E3971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A923" w14:textId="40170558" w:rsidR="007E3971" w:rsidRPr="007E3971" w:rsidRDefault="007E3971" w:rsidP="003C549B">
            <w:pPr>
              <w:snapToGrid w:val="0"/>
              <w:spacing w:after="0" w:line="240" w:lineRule="auto"/>
            </w:pPr>
            <w:r w:rsidRPr="007E3971">
              <w:t>CR22.889v16.2.0: Gap analysis of chapter 9.13 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16641" w14:textId="77777777" w:rsidR="007E3971" w:rsidRPr="007E3971" w:rsidRDefault="007E3971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74306" w14:textId="77777777" w:rsidR="007E3971" w:rsidRPr="007E3971" w:rsidRDefault="007E3971" w:rsidP="007E397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E3971">
              <w:rPr>
                <w:i/>
                <w:noProof/>
              </w:rPr>
              <w:t>FS_FRMCS2</w:t>
            </w: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0072 R- Cat F</w:t>
            </w:r>
          </w:p>
          <w:p w14:paraId="3AB32C26" w14:textId="77777777" w:rsidR="007E3971" w:rsidRPr="007E3971" w:rsidRDefault="007E3971" w:rsidP="007E397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E397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page. Clause affected 9.13</w:t>
            </w:r>
            <w:r w:rsidRPr="007E3971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2A448D71" w14:textId="06B18819" w:rsidR="007E3971" w:rsidRDefault="007E3971" w:rsidP="007E397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i/>
                <w:szCs w:val="18"/>
                <w:lang w:val="en-US" w:eastAsia="ar-SA"/>
              </w:rPr>
              <w:t>Revision of S1-181247.</w:t>
            </w:r>
          </w:p>
          <w:p w14:paraId="6C0C8A7A" w14:textId="07ED00CE" w:rsidR="007E3971" w:rsidRPr="007E3971" w:rsidRDefault="007E3971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E3971">
              <w:rPr>
                <w:rFonts w:eastAsia="Times New Roman" w:cs="Arial"/>
                <w:szCs w:val="18"/>
                <w:lang w:val="en-US" w:eastAsia="ar-SA"/>
              </w:rPr>
              <w:t>Revision of S1-181426.</w:t>
            </w:r>
          </w:p>
        </w:tc>
      </w:tr>
      <w:tr w:rsidR="003C549B" w:rsidRPr="00A75C05" w14:paraId="331FBD86" w14:textId="77777777" w:rsidTr="000878E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A67F79" w14:textId="77777777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74FA3C" w14:textId="301804B6" w:rsidR="003C549B" w:rsidRPr="00E75A14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1" w:history="1">
              <w:r w:rsidR="003C549B" w:rsidRPr="00E75A14">
                <w:rPr>
                  <w:rStyle w:val="Hyperlink"/>
                  <w:rFonts w:cs="Arial"/>
                  <w:color w:val="auto"/>
                </w:rPr>
                <w:t>S1-181248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088E5" w14:textId="77777777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07C68" w14:textId="77777777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t>CR22.889v16.2.0:</w:t>
            </w:r>
            <w:r w:rsidRPr="00E75A14">
              <w:rPr>
                <w:noProof/>
              </w:rPr>
              <w:t xml:space="preserve"> Gap analysis of chapter 12.6 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152A3" w14:textId="425BA680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Revised to S1-181427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53561" w14:textId="77777777" w:rsidR="003C549B" w:rsidRPr="00E75A1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75A14">
              <w:rPr>
                <w:noProof/>
              </w:rPr>
              <w:t>FS_FRMCS2</w:t>
            </w: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 Rel-16 CR 0073 R- Cat B</w:t>
            </w:r>
          </w:p>
          <w:p w14:paraId="573BFB2C" w14:textId="633C280F" w:rsidR="003C549B" w:rsidRPr="00E75A14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75A14">
              <w:rPr>
                <w:rFonts w:eastAsia="Arial Unicode MS" w:cs="Arial"/>
                <w:szCs w:val="18"/>
                <w:highlight w:val="yellow"/>
                <w:lang w:eastAsia="ar-SA"/>
              </w:rPr>
              <w:t>Revision mark on cover page. Clause affected 12.6</w:t>
            </w:r>
            <w:r w:rsidRPr="00E75A14">
              <w:rPr>
                <w:rFonts w:eastAsia="Arial Unicode MS" w:cs="Arial"/>
                <w:b/>
                <w:szCs w:val="18"/>
                <w:highlight w:val="yellow"/>
                <w:lang w:eastAsia="ar-SA"/>
              </w:rPr>
              <w:t>.5</w:t>
            </w:r>
          </w:p>
        </w:tc>
      </w:tr>
      <w:tr w:rsidR="003C549B" w:rsidRPr="00A75C05" w14:paraId="15AEC52B" w14:textId="77777777" w:rsidTr="00A5586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F9FB7F" w14:textId="6128B242" w:rsidR="003C549B" w:rsidRPr="000878E6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78E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1F913" w14:textId="0FA19DDF" w:rsidR="003C549B" w:rsidRPr="000878E6" w:rsidRDefault="00A01CC5" w:rsidP="003C549B">
            <w:pPr>
              <w:snapToGrid w:val="0"/>
              <w:spacing w:after="0" w:line="240" w:lineRule="auto"/>
            </w:pPr>
            <w:hyperlink r:id="rId82" w:history="1">
              <w:r w:rsidR="003C549B" w:rsidRPr="000878E6">
                <w:rPr>
                  <w:rStyle w:val="Hyperlink"/>
                  <w:rFonts w:cs="Arial"/>
                  <w:color w:val="auto"/>
                </w:rPr>
                <w:t>S1-181427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2D21BF" w14:textId="540C8DA5" w:rsidR="003C549B" w:rsidRPr="000878E6" w:rsidRDefault="003C549B" w:rsidP="003C549B">
            <w:pPr>
              <w:snapToGrid w:val="0"/>
              <w:spacing w:after="0" w:line="240" w:lineRule="auto"/>
              <w:rPr>
                <w:noProof/>
              </w:rPr>
            </w:pPr>
            <w:r w:rsidRPr="000878E6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74800A" w14:textId="00A2DFAB" w:rsidR="003C549B" w:rsidRPr="000878E6" w:rsidRDefault="003C549B" w:rsidP="003C549B">
            <w:pPr>
              <w:snapToGrid w:val="0"/>
              <w:spacing w:after="0" w:line="240" w:lineRule="auto"/>
            </w:pPr>
            <w:r w:rsidRPr="000878E6">
              <w:t>CR22.889v16.2.0: Gap analysis of chapter 12.6 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60EFCD" w14:textId="2DC68868" w:rsidR="003C549B" w:rsidRPr="000878E6" w:rsidRDefault="000878E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78E6">
              <w:rPr>
                <w:rFonts w:eastAsia="Times New Roman" w:cs="Arial"/>
                <w:szCs w:val="18"/>
                <w:lang w:eastAsia="ar-SA"/>
              </w:rPr>
              <w:t>Revised to S1-181621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B4529" w14:textId="77777777" w:rsidR="003C549B" w:rsidRPr="000878E6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0878E6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0878E6">
              <w:rPr>
                <w:i/>
                <w:noProof/>
              </w:rPr>
              <w:t>FS_FRMCS2</w:t>
            </w:r>
            <w:r w:rsidRPr="000878E6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0073 R- Cat B</w:t>
            </w:r>
          </w:p>
          <w:p w14:paraId="76617D02" w14:textId="2CA92311" w:rsidR="003C549B" w:rsidRPr="000878E6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878E6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lastRenderedPageBreak/>
              <w:t>Revision mark on cover page. Clause affected 12.6</w:t>
            </w:r>
            <w:r w:rsidRPr="000878E6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04DC622B" w14:textId="714B7201" w:rsidR="003C549B" w:rsidRPr="000878E6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0878E6">
              <w:rPr>
                <w:rFonts w:eastAsia="Times New Roman" w:cs="Arial"/>
                <w:szCs w:val="18"/>
                <w:lang w:val="en-US" w:eastAsia="ar-SA"/>
              </w:rPr>
              <w:t>Revision of S1-181248.</w:t>
            </w:r>
          </w:p>
        </w:tc>
      </w:tr>
      <w:tr w:rsidR="000878E6" w:rsidRPr="00A75C05" w14:paraId="65913656" w14:textId="77777777" w:rsidTr="00A5586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DBAD" w14:textId="3BD16303" w:rsidR="000878E6" w:rsidRPr="00FA79E9" w:rsidRDefault="000878E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79E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78E7" w14:textId="503A7F04" w:rsidR="000878E6" w:rsidRPr="00FA79E9" w:rsidRDefault="00A01CC5" w:rsidP="003C549B">
            <w:pPr>
              <w:snapToGrid w:val="0"/>
              <w:spacing w:after="0" w:line="240" w:lineRule="auto"/>
            </w:pPr>
            <w:hyperlink r:id="rId83" w:history="1">
              <w:r w:rsidR="000878E6" w:rsidRPr="00FA79E9">
                <w:rPr>
                  <w:rStyle w:val="Hyperlink"/>
                  <w:rFonts w:cs="Arial"/>
                  <w:color w:val="auto"/>
                </w:rPr>
                <w:t>S1-181621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15E8" w14:textId="06C89EBB" w:rsidR="000878E6" w:rsidRPr="00FA79E9" w:rsidRDefault="000878E6" w:rsidP="003C549B">
            <w:pPr>
              <w:snapToGrid w:val="0"/>
              <w:spacing w:after="0" w:line="240" w:lineRule="auto"/>
              <w:rPr>
                <w:noProof/>
              </w:rPr>
            </w:pPr>
            <w:r w:rsidRPr="00FA79E9">
              <w:rPr>
                <w:noProof/>
              </w:rPr>
              <w:t>ETRI, Hansung University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0C8C" w14:textId="597E23E7" w:rsidR="000878E6" w:rsidRPr="00FA79E9" w:rsidRDefault="000878E6" w:rsidP="003C549B">
            <w:pPr>
              <w:snapToGrid w:val="0"/>
              <w:spacing w:after="0" w:line="240" w:lineRule="auto"/>
            </w:pPr>
            <w:r w:rsidRPr="00FA79E9">
              <w:t>CR22.889v16.2.0: Gap analysis of chapter 12.6  Autonomous Train Control and Operation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113B" w14:textId="2F12EAFF" w:rsidR="000878E6" w:rsidRPr="00FA79E9" w:rsidRDefault="000878E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D8D0" w14:textId="77777777" w:rsidR="000878E6" w:rsidRPr="00FA79E9" w:rsidRDefault="000878E6" w:rsidP="000878E6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79E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FA79E9">
              <w:rPr>
                <w:i/>
                <w:noProof/>
              </w:rPr>
              <w:t>FS_FRMCS2</w:t>
            </w:r>
            <w:r w:rsidRPr="00FA79E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0073 R- Cat B</w:t>
            </w:r>
          </w:p>
          <w:p w14:paraId="14F18AE4" w14:textId="77777777" w:rsidR="000878E6" w:rsidRPr="00FA79E9" w:rsidRDefault="000878E6" w:rsidP="000878E6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A79E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Revision mark on cover page. Clause affected 12.6</w:t>
            </w:r>
            <w:r w:rsidRPr="00FA79E9">
              <w:rPr>
                <w:rFonts w:eastAsia="Arial Unicode MS" w:cs="Arial"/>
                <w:b/>
                <w:i/>
                <w:szCs w:val="18"/>
                <w:highlight w:val="yellow"/>
                <w:lang w:eastAsia="ar-SA"/>
              </w:rPr>
              <w:t>.5</w:t>
            </w:r>
          </w:p>
          <w:p w14:paraId="4F6C79EE" w14:textId="116A12E4" w:rsidR="000878E6" w:rsidRPr="00FA79E9" w:rsidRDefault="000878E6" w:rsidP="000878E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79E9">
              <w:rPr>
                <w:rFonts w:eastAsia="Times New Roman" w:cs="Arial"/>
                <w:i/>
                <w:szCs w:val="18"/>
                <w:lang w:val="en-US" w:eastAsia="ar-SA"/>
              </w:rPr>
              <w:t>Revision of S1-181248.</w:t>
            </w:r>
          </w:p>
          <w:p w14:paraId="6AF8CB04" w14:textId="6AD02D73" w:rsidR="000878E6" w:rsidRPr="00FA79E9" w:rsidRDefault="000878E6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A79E9">
              <w:rPr>
                <w:rFonts w:eastAsia="Times New Roman" w:cs="Arial"/>
                <w:szCs w:val="18"/>
                <w:lang w:val="en-US" w:eastAsia="ar-SA"/>
              </w:rPr>
              <w:t>Revision of S1-181427.</w:t>
            </w:r>
          </w:p>
        </w:tc>
      </w:tr>
      <w:tr w:rsidR="003C549B" w:rsidRPr="00A75C05" w14:paraId="77C7DB35" w14:textId="77777777" w:rsidTr="0020631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F1AFCE" w14:textId="77777777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F22769" w14:textId="3D7D5064" w:rsidR="003C549B" w:rsidRPr="00E75A14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4" w:history="1">
              <w:r w:rsidR="003C549B" w:rsidRPr="00E75A14">
                <w:rPr>
                  <w:rStyle w:val="Hyperlink"/>
                  <w:rFonts w:cs="Arial"/>
                  <w:color w:val="auto"/>
                </w:rPr>
                <w:t>S1-181134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EBC1C" w14:textId="0BFB7BC1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rPr>
                <w:noProof/>
                <w:lang w:val="en-US"/>
              </w:rPr>
              <w:t>Ericsson, Nokia, UIC, ETRI, Hansung University, Huawei, Kapsch Carriercom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E37D9F" w14:textId="40A9586F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t xml:space="preserve">CR22.889v16.2.0: </w:t>
            </w:r>
            <w:r w:rsidRPr="00E75A14">
              <w:rPr>
                <w:noProof/>
              </w:rPr>
              <w:t>Gap analysis of chapter 12.19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73BEA" w14:textId="43742759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Revised to S1-181428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179F7" w14:textId="6AF79AF4" w:rsidR="003C549B" w:rsidRPr="00E75A1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75A14">
              <w:rPr>
                <w:noProof/>
              </w:rPr>
              <w:t>FS_FRMCS2</w:t>
            </w: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 Rel-16 CR 0061 R- Cat F</w:t>
            </w:r>
          </w:p>
          <w:p w14:paraId="33A2634A" w14:textId="0F847B1F" w:rsidR="003C549B" w:rsidRPr="00E75A14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75A14">
              <w:rPr>
                <w:rFonts w:eastAsia="Arial Unicode MS" w:cs="Arial"/>
                <w:szCs w:val="18"/>
                <w:highlight w:val="yellow"/>
                <w:lang w:eastAsia="ar-SA"/>
              </w:rPr>
              <w:t>Update clauses affected</w:t>
            </w:r>
            <w:r w:rsidRPr="00E75A14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3C549B" w:rsidRPr="00A75C05" w14:paraId="3B45DDC4" w14:textId="77777777" w:rsidTr="0020631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6D0D0B" w14:textId="73FB142C" w:rsidR="003C549B" w:rsidRPr="002063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31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9A4054" w14:textId="50D57E61" w:rsidR="003C549B" w:rsidRPr="00206314" w:rsidRDefault="00A01CC5" w:rsidP="003C549B">
            <w:pPr>
              <w:snapToGrid w:val="0"/>
              <w:spacing w:after="0" w:line="240" w:lineRule="auto"/>
            </w:pPr>
            <w:hyperlink r:id="rId85" w:history="1">
              <w:r w:rsidR="003C549B" w:rsidRPr="00206314">
                <w:rPr>
                  <w:rStyle w:val="Hyperlink"/>
                  <w:rFonts w:cs="Arial"/>
                  <w:color w:val="auto"/>
                </w:rPr>
                <w:t>S1-181428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2AE7C" w14:textId="3F462D03" w:rsidR="003C549B" w:rsidRPr="00206314" w:rsidRDefault="003C549B" w:rsidP="003C549B">
            <w:pPr>
              <w:snapToGrid w:val="0"/>
              <w:spacing w:after="0" w:line="240" w:lineRule="auto"/>
              <w:rPr>
                <w:noProof/>
                <w:lang w:val="en-US"/>
              </w:rPr>
            </w:pPr>
            <w:r w:rsidRPr="00206314">
              <w:rPr>
                <w:noProof/>
                <w:lang w:val="en-US"/>
              </w:rPr>
              <w:t>Ericsson, Nokia, UIC, ETRI, Hansung University, Huawei, Kapsch Carriercom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0C87F7" w14:textId="0239AA95" w:rsidR="003C549B" w:rsidRPr="00206314" w:rsidRDefault="003C549B" w:rsidP="003C549B">
            <w:pPr>
              <w:snapToGrid w:val="0"/>
              <w:spacing w:after="0" w:line="240" w:lineRule="auto"/>
            </w:pPr>
            <w:r w:rsidRPr="00206314">
              <w:t>CR22.889v16.2.0: Gap analysis of chapter 12.19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C8DC0E" w14:textId="5EEAAF8A" w:rsidR="003C549B" w:rsidRPr="00206314" w:rsidRDefault="00206314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0631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507AD6" w14:textId="77777777" w:rsidR="003C549B" w:rsidRPr="00206314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20631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206314">
              <w:rPr>
                <w:i/>
                <w:noProof/>
              </w:rPr>
              <w:t>FS_FRMCS2</w:t>
            </w:r>
            <w:r w:rsidRPr="0020631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0061 R- Cat F</w:t>
            </w:r>
          </w:p>
          <w:p w14:paraId="345E071D" w14:textId="47852FB8" w:rsidR="003C549B" w:rsidRPr="0020631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0631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Update clauses affected</w:t>
            </w:r>
            <w:r w:rsidRPr="00206314">
              <w:rPr>
                <w:rFonts w:eastAsia="Arial Unicode MS" w:cs="Arial"/>
                <w:i/>
                <w:szCs w:val="18"/>
                <w:lang w:eastAsia="ar-SA"/>
              </w:rPr>
              <w:t>.</w:t>
            </w:r>
          </w:p>
          <w:p w14:paraId="4C8A00FD" w14:textId="77777777" w:rsidR="0020631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06314">
              <w:rPr>
                <w:rFonts w:eastAsia="Times New Roman" w:cs="Arial"/>
                <w:szCs w:val="18"/>
                <w:lang w:val="en-US" w:eastAsia="ar-SA"/>
              </w:rPr>
              <w:t>Revision of S1-181134.</w:t>
            </w:r>
          </w:p>
          <w:p w14:paraId="00706838" w14:textId="77777777" w:rsidR="00206314" w:rsidRPr="00206314" w:rsidRDefault="0020631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7F521815" w14:textId="77777777" w:rsidR="00206314" w:rsidRDefault="0020631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7DAEF04E" w14:textId="0B72CBB4" w:rsidR="003C549B" w:rsidRPr="00206314" w:rsidRDefault="0020631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206314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3C549B" w:rsidRPr="00A75C05" w14:paraId="13C820F7" w14:textId="77777777" w:rsidTr="009E3B6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B825E" w14:textId="77777777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5521BF" w14:textId="308B6DCE" w:rsidR="003C549B" w:rsidRPr="00E75A14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6" w:history="1">
              <w:r w:rsidR="003C549B" w:rsidRPr="00E75A14">
                <w:rPr>
                  <w:rStyle w:val="Hyperlink"/>
                  <w:rFonts w:cs="Arial"/>
                  <w:color w:val="auto"/>
                </w:rPr>
                <w:t>S1-1813</w:t>
              </w:r>
              <w:r w:rsidR="003C549B" w:rsidRPr="00E75A14">
                <w:rPr>
                  <w:rStyle w:val="Hyperlink"/>
                  <w:color w:val="auto"/>
                </w:rPr>
                <w:t>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C6ED0" w14:textId="77777777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rPr>
                <w:noProof/>
                <w:lang w:val="en-US"/>
              </w:rPr>
              <w:t>Ericsson, Nokia, UIC, ETRI, Hansung University, Huawei, Kapsch Carriercom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33CD8C" w14:textId="77777777" w:rsidR="003C549B" w:rsidRPr="00E75A14" w:rsidRDefault="003C549B" w:rsidP="003C549B">
            <w:pPr>
              <w:snapToGrid w:val="0"/>
              <w:spacing w:after="0" w:line="240" w:lineRule="auto"/>
            </w:pPr>
            <w:r w:rsidRPr="00E75A14">
              <w:t xml:space="preserve">CR22.889v16.2.0: </w:t>
            </w:r>
            <w:r w:rsidRPr="00E75A14">
              <w:rPr>
                <w:noProof/>
              </w:rPr>
              <w:t>Gap analysis of chapter 6.7 Pushed Real Time Video streaming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613F3D" w14:textId="04FCEFC3" w:rsidR="003C549B" w:rsidRPr="00E75A1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5A14">
              <w:rPr>
                <w:rFonts w:eastAsia="Times New Roman" w:cs="Arial"/>
                <w:szCs w:val="18"/>
                <w:lang w:eastAsia="ar-SA"/>
              </w:rPr>
              <w:t>Revised to S1-181429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C3D6A9" w14:textId="77777777" w:rsidR="003C549B" w:rsidRPr="00E75A1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75A14">
              <w:rPr>
                <w:noProof/>
              </w:rPr>
              <w:t>FS_FRMCS2</w:t>
            </w:r>
            <w:r w:rsidRPr="00E75A14">
              <w:rPr>
                <w:rFonts w:eastAsia="Times New Roman" w:cs="Arial"/>
                <w:szCs w:val="18"/>
                <w:lang w:val="en-US" w:eastAsia="ar-SA"/>
              </w:rPr>
              <w:t xml:space="preserve"> Rel-16 CR 0074 R- Cat F</w:t>
            </w:r>
          </w:p>
          <w:p w14:paraId="560EE085" w14:textId="32976738" w:rsidR="003C549B" w:rsidRPr="00E75A14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75A14">
              <w:rPr>
                <w:rFonts w:eastAsia="Arial Unicode MS" w:cs="Arial"/>
                <w:szCs w:val="18"/>
                <w:highlight w:val="yellow"/>
                <w:lang w:eastAsia="ar-SA"/>
              </w:rPr>
              <w:t>LATE DOCUMENT.</w:t>
            </w:r>
          </w:p>
        </w:tc>
      </w:tr>
      <w:tr w:rsidR="003C549B" w:rsidRPr="00A75C05" w14:paraId="0FDC422A" w14:textId="77777777" w:rsidTr="009E3B64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83E4DD" w14:textId="27D91B67" w:rsidR="003C549B" w:rsidRPr="009E3B64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B6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EFE91F" w14:textId="6C024A0F" w:rsidR="003C549B" w:rsidRPr="009E3B64" w:rsidRDefault="00A01CC5" w:rsidP="003C549B">
            <w:pPr>
              <w:snapToGrid w:val="0"/>
              <w:spacing w:after="0" w:line="240" w:lineRule="auto"/>
            </w:pPr>
            <w:hyperlink r:id="rId87" w:history="1">
              <w:r w:rsidR="003C549B" w:rsidRPr="009E3B64">
                <w:rPr>
                  <w:rStyle w:val="Hyperlink"/>
                  <w:rFonts w:cs="Arial"/>
                  <w:color w:val="auto"/>
                </w:rPr>
                <w:t>S1-181429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CF2765" w14:textId="11789574" w:rsidR="003C549B" w:rsidRPr="009E3B64" w:rsidRDefault="003C549B" w:rsidP="003C549B">
            <w:pPr>
              <w:snapToGrid w:val="0"/>
              <w:spacing w:after="0" w:line="240" w:lineRule="auto"/>
              <w:rPr>
                <w:noProof/>
                <w:lang w:val="en-US"/>
              </w:rPr>
            </w:pPr>
            <w:r w:rsidRPr="009E3B64">
              <w:rPr>
                <w:noProof/>
                <w:lang w:val="en-US"/>
              </w:rPr>
              <w:t>Ericsson, Nokia, UIC, ETRI, Hansung University, Huawei, Kapsch Carriercom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27456E" w14:textId="5A0A4C0B" w:rsidR="003C549B" w:rsidRPr="009E3B64" w:rsidRDefault="003C549B" w:rsidP="003C549B">
            <w:pPr>
              <w:snapToGrid w:val="0"/>
              <w:spacing w:after="0" w:line="240" w:lineRule="auto"/>
            </w:pPr>
            <w:r w:rsidRPr="009E3B64">
              <w:t>CR22.889v16.2.0: Gap analysis of chapter 6.7 Pushed Real Time Video streaming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9F4A7A" w14:textId="2BBCC149" w:rsidR="003C549B" w:rsidRPr="009E3B64" w:rsidRDefault="009E3B64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B6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BCF69F" w14:textId="77777777" w:rsidR="003C549B" w:rsidRPr="009E3B64" w:rsidRDefault="003C549B" w:rsidP="003C549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9E3B6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9E3B64">
              <w:rPr>
                <w:i/>
                <w:noProof/>
              </w:rPr>
              <w:t>FS_FRMCS2</w:t>
            </w:r>
            <w:r w:rsidRPr="009E3B6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0074 R- Cat F</w:t>
            </w:r>
          </w:p>
          <w:p w14:paraId="5B3FD430" w14:textId="534DFFFC" w:rsidR="003C549B" w:rsidRPr="009E3B6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3B64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LATE DOCUMENT.</w:t>
            </w:r>
          </w:p>
          <w:p w14:paraId="29FE7685" w14:textId="77777777" w:rsidR="009E3B64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9E3B64">
              <w:rPr>
                <w:rFonts w:eastAsia="Times New Roman" w:cs="Arial"/>
                <w:szCs w:val="18"/>
                <w:lang w:val="en-US" w:eastAsia="ar-SA"/>
              </w:rPr>
              <w:t>Revision of S1-181322.</w:t>
            </w:r>
          </w:p>
          <w:p w14:paraId="3174EDA6" w14:textId="77777777" w:rsidR="009E3B64" w:rsidRPr="009E3B64" w:rsidRDefault="009E3B6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0C7A807F" w14:textId="77777777" w:rsidR="009E3B64" w:rsidRDefault="009E3B6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14:paraId="7FF90907" w14:textId="52A03B03" w:rsidR="003C549B" w:rsidRPr="009E3B64" w:rsidRDefault="009E3B64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9E3B64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3C549B" w:rsidRPr="00B04844" w14:paraId="6FDD563D" w14:textId="77777777" w:rsidTr="004F6AA7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17425DC" w14:textId="7FD42CCE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Updates</w:t>
            </w:r>
          </w:p>
        </w:tc>
      </w:tr>
      <w:tr w:rsidR="003C549B" w:rsidRPr="00A75C05" w14:paraId="45F27D6F" w14:textId="77777777" w:rsidTr="004F6AA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7D216C" w14:textId="77777777" w:rsidR="003C549B" w:rsidRPr="004F6AA7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AA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77F896" w14:textId="79E3816C" w:rsidR="003C549B" w:rsidRPr="004F6AA7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8" w:history="1">
              <w:r w:rsidR="003C549B" w:rsidRPr="004F6AA7">
                <w:rPr>
                  <w:rStyle w:val="Hyperlink"/>
                  <w:rFonts w:cs="Arial"/>
                  <w:color w:val="auto"/>
                </w:rPr>
                <w:t>S1-181155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886FDB" w14:textId="77777777" w:rsidR="003C549B" w:rsidRPr="004F6AA7" w:rsidRDefault="003C549B" w:rsidP="003C549B">
            <w:pPr>
              <w:snapToGrid w:val="0"/>
              <w:spacing w:after="0" w:line="240" w:lineRule="auto"/>
            </w:pPr>
            <w:r w:rsidRPr="004F6AA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7E479" w14:textId="77777777" w:rsidR="003C549B" w:rsidRPr="004F6AA7" w:rsidRDefault="003C549B" w:rsidP="003C549B">
            <w:pPr>
              <w:snapToGrid w:val="0"/>
              <w:spacing w:after="0" w:line="240" w:lineRule="auto"/>
            </w:pPr>
            <w:r w:rsidRPr="004F6AA7">
              <w:t>CR22.889v16.2.0:</w:t>
            </w:r>
            <w:r w:rsidRPr="004F6AA7">
              <w:rPr>
                <w:noProof/>
              </w:rPr>
              <w:t xml:space="preserve"> GSM-R and FRMCS System interworking – communication priority exchange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4CD79" w14:textId="4CAE62AD" w:rsidR="003C549B" w:rsidRPr="004F6AA7" w:rsidRDefault="004F6AA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AA7">
              <w:rPr>
                <w:rFonts w:eastAsia="Times New Roman" w:cs="Arial"/>
                <w:szCs w:val="18"/>
                <w:lang w:eastAsia="ar-SA"/>
              </w:rPr>
              <w:t>Revised to S1-181574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8B7ACB" w14:textId="7BF74FE7" w:rsidR="003C549B" w:rsidRPr="004F6AA7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F6AA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F6AA7">
              <w:rPr>
                <w:noProof/>
              </w:rPr>
              <w:t>FS_FRMCS2</w:t>
            </w:r>
            <w:r w:rsidRPr="004F6AA7">
              <w:rPr>
                <w:rFonts w:eastAsia="Times New Roman" w:cs="Arial"/>
                <w:szCs w:val="18"/>
                <w:lang w:val="en-US" w:eastAsia="ar-SA"/>
              </w:rPr>
              <w:t xml:space="preserve"> Rel-16 CR 0066 R- Cat B</w:t>
            </w:r>
          </w:p>
        </w:tc>
      </w:tr>
      <w:tr w:rsidR="004F6AA7" w:rsidRPr="00A75C05" w14:paraId="25ED2BC7" w14:textId="77777777" w:rsidTr="004F6AA7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38878" w14:textId="54A53FC8" w:rsidR="004F6AA7" w:rsidRPr="004F6AA7" w:rsidRDefault="004F6AA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F6AA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1F03" w14:textId="23977329" w:rsidR="004F6AA7" w:rsidRPr="004F6AA7" w:rsidRDefault="00A01CC5" w:rsidP="003C549B">
            <w:pPr>
              <w:snapToGrid w:val="0"/>
              <w:spacing w:after="0" w:line="240" w:lineRule="auto"/>
            </w:pPr>
            <w:hyperlink r:id="rId89" w:history="1">
              <w:r w:rsidR="004F6AA7" w:rsidRPr="004F6AA7">
                <w:rPr>
                  <w:rStyle w:val="Hyperlink"/>
                  <w:rFonts w:cs="Arial"/>
                  <w:color w:val="auto"/>
                </w:rPr>
                <w:t>S1-181574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D9181" w14:textId="401F366B" w:rsidR="004F6AA7" w:rsidRPr="004F6AA7" w:rsidRDefault="004F6AA7" w:rsidP="003C549B">
            <w:pPr>
              <w:snapToGrid w:val="0"/>
              <w:spacing w:after="0" w:line="240" w:lineRule="auto"/>
            </w:pPr>
            <w:r w:rsidRPr="004F6AA7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D7E1" w14:textId="087774F3" w:rsidR="004F6AA7" w:rsidRPr="004F6AA7" w:rsidRDefault="004F6AA7" w:rsidP="003C549B">
            <w:pPr>
              <w:snapToGrid w:val="0"/>
              <w:spacing w:after="0" w:line="240" w:lineRule="auto"/>
            </w:pPr>
            <w:r w:rsidRPr="004F6AA7">
              <w:t>CR22.889v16.2.0: GSM-R and FRMCS System interworking – communication priority exchange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C0A9" w14:textId="77777777" w:rsidR="004F6AA7" w:rsidRPr="004F6AA7" w:rsidRDefault="004F6AA7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48E8" w14:textId="5470533D" w:rsidR="004F6AA7" w:rsidRPr="004F6AA7" w:rsidRDefault="004F6AA7" w:rsidP="004F6AA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4F6AA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4F6AA7">
              <w:rPr>
                <w:i/>
                <w:noProof/>
              </w:rPr>
              <w:t>FS_FRMCS2</w:t>
            </w:r>
            <w:r w:rsidRPr="004F6AA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0066 R- Cat B</w:t>
            </w:r>
          </w:p>
          <w:p w14:paraId="25B4D8C8" w14:textId="628CAD54" w:rsidR="004F6AA7" w:rsidRPr="004F6AA7" w:rsidRDefault="004F6AA7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F6AA7">
              <w:rPr>
                <w:rFonts w:eastAsia="Times New Roman" w:cs="Arial"/>
                <w:szCs w:val="18"/>
                <w:lang w:val="en-US" w:eastAsia="ar-SA"/>
              </w:rPr>
              <w:t>Revision of S1-181155.</w:t>
            </w:r>
          </w:p>
        </w:tc>
      </w:tr>
      <w:tr w:rsidR="003C549B" w:rsidRPr="00A75C05" w14:paraId="2354AF8E" w14:textId="77777777" w:rsidTr="00BC413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13336C" w14:textId="77777777" w:rsidR="003C549B" w:rsidRPr="00BC413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A8BFE1" w14:textId="00D72B75" w:rsidR="003C549B" w:rsidRPr="00BC413D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0" w:history="1">
              <w:r w:rsidR="003C549B" w:rsidRPr="00BC413D">
                <w:rPr>
                  <w:rStyle w:val="Hyperlink"/>
                  <w:rFonts w:cs="Arial"/>
                  <w:color w:val="auto"/>
                </w:rPr>
                <w:t>S1-181157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D5E824" w14:textId="77777777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3778E9" w14:textId="77777777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CR22.889v16.2.0:</w:t>
            </w:r>
            <w:r w:rsidRPr="00BC413D">
              <w:rPr>
                <w:noProof/>
              </w:rPr>
              <w:t xml:space="preserve"> Chapter 12.9 – FRMCS Bearer Flexibility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262F3A" w14:textId="0D0B632B" w:rsidR="003C549B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EEA0D5" w14:textId="77777777" w:rsidR="003C549B" w:rsidRPr="00BC413D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BC413D">
              <w:rPr>
                <w:noProof/>
              </w:rPr>
              <w:t>FS_FRMCS2</w:t>
            </w: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 Rel-16 CR 0068 R- Cat C</w:t>
            </w:r>
          </w:p>
          <w:p w14:paraId="4AFDE317" w14:textId="77777777" w:rsidR="00BC413D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BC413D">
              <w:rPr>
                <w:rFonts w:eastAsia="Arial Unicode MS" w:cs="Arial"/>
                <w:szCs w:val="18"/>
                <w:highlight w:val="yellow"/>
                <w:lang w:eastAsia="ar-SA"/>
              </w:rPr>
              <w:t>Add 12.9.4 to clauses affected</w:t>
            </w:r>
          </w:p>
          <w:p w14:paraId="0BA8F628" w14:textId="77777777" w:rsidR="00BC413D" w:rsidRPr="00BC413D" w:rsidRDefault="00BC413D" w:rsidP="003C549B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</w:p>
          <w:p w14:paraId="274B85BC" w14:textId="77777777" w:rsidR="00BC413D" w:rsidRDefault="00BC413D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E9CE046" w14:textId="17564F32" w:rsidR="003C549B" w:rsidRPr="00BC413D" w:rsidRDefault="00BC413D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BC413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3C549B" w:rsidRPr="00A75C05" w14:paraId="75FFC5C4" w14:textId="77777777" w:rsidTr="00BC413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2DE56" w14:textId="77777777" w:rsidR="003C549B" w:rsidRPr="00BC413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835F9" w14:textId="7D26E5B1" w:rsidR="003C549B" w:rsidRPr="00BC413D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1" w:history="1">
              <w:r w:rsidR="003C549B" w:rsidRPr="00BC413D">
                <w:rPr>
                  <w:rStyle w:val="Hyperlink"/>
                  <w:rFonts w:cs="Arial"/>
                  <w:color w:val="auto"/>
                </w:rPr>
                <w:t>S1-181156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B7C28" w14:textId="77777777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6D730" w14:textId="77777777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CR22.889v16.2.0:</w:t>
            </w:r>
            <w:r w:rsidRPr="00BC413D">
              <w:rPr>
                <w:noProof/>
              </w:rPr>
              <w:t xml:space="preserve"> Chapter 12.10 - QoS in a railway environment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9F8F2" w14:textId="573011CA" w:rsidR="003C549B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Revised to S1-181575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031B4" w14:textId="77777777" w:rsidR="003C549B" w:rsidRPr="00BC413D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BC413D">
              <w:rPr>
                <w:noProof/>
              </w:rPr>
              <w:t>FS_FRMCS2</w:t>
            </w: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 Rel-16 CR 0059 R- Cat C</w:t>
            </w:r>
          </w:p>
        </w:tc>
      </w:tr>
      <w:tr w:rsidR="00BC413D" w:rsidRPr="00A75C05" w14:paraId="410BD06E" w14:textId="77777777" w:rsidTr="00BC413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E35C" w14:textId="57B27182" w:rsidR="00BC413D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10D3" w14:textId="05E96B6A" w:rsidR="00BC413D" w:rsidRPr="00BC413D" w:rsidRDefault="00A01CC5" w:rsidP="003C549B">
            <w:pPr>
              <w:snapToGrid w:val="0"/>
              <w:spacing w:after="0" w:line="240" w:lineRule="auto"/>
            </w:pPr>
            <w:hyperlink r:id="rId92" w:history="1">
              <w:r w:rsidR="00BC413D" w:rsidRPr="00BC413D">
                <w:rPr>
                  <w:rStyle w:val="Hyperlink"/>
                  <w:rFonts w:cs="Arial"/>
                  <w:color w:val="auto"/>
                </w:rPr>
                <w:t>S1-181575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71E50" w14:textId="4A505AC2" w:rsidR="00BC413D" w:rsidRPr="00BC413D" w:rsidRDefault="00BC413D" w:rsidP="003C549B">
            <w:pPr>
              <w:snapToGrid w:val="0"/>
              <w:spacing w:after="0" w:line="240" w:lineRule="auto"/>
            </w:pPr>
            <w:r w:rsidRPr="00BC413D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28443" w14:textId="07B69195" w:rsidR="00BC413D" w:rsidRPr="00BC413D" w:rsidRDefault="00BC413D" w:rsidP="003C549B">
            <w:pPr>
              <w:snapToGrid w:val="0"/>
              <w:spacing w:after="0" w:line="240" w:lineRule="auto"/>
            </w:pPr>
            <w:r w:rsidRPr="00BC413D">
              <w:t>CR22.889v16.2.0: Chapter 12.10 - QoS in a railway environment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8A8DC" w14:textId="77777777" w:rsidR="00BC413D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EE8A" w14:textId="7AE8BC45" w:rsidR="00BC413D" w:rsidRDefault="00BC413D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C413D">
              <w:rPr>
                <w:i/>
                <w:noProof/>
              </w:rPr>
              <w:t>FS_FRMCS2</w:t>
            </w:r>
            <w:r w:rsidRPr="00BC413D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0059 R- Cat C</w:t>
            </w:r>
          </w:p>
          <w:p w14:paraId="09F2C212" w14:textId="73B96775" w:rsidR="00BC413D" w:rsidRPr="00BC413D" w:rsidRDefault="00BC413D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szCs w:val="18"/>
                <w:lang w:val="en-US" w:eastAsia="ar-SA"/>
              </w:rPr>
              <w:t>Revision of S1-181156.</w:t>
            </w:r>
          </w:p>
        </w:tc>
      </w:tr>
      <w:tr w:rsidR="003C549B" w:rsidRPr="00A75C05" w14:paraId="692A8854" w14:textId="77777777" w:rsidTr="00BC413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05E825" w14:textId="77777777" w:rsidR="003C549B" w:rsidRPr="00BC413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A7CB2E" w14:textId="04E5008A" w:rsidR="003C549B" w:rsidRPr="00BC413D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3" w:history="1">
              <w:r w:rsidR="003C549B" w:rsidRPr="00BC413D">
                <w:rPr>
                  <w:rStyle w:val="Hyperlink"/>
                  <w:rFonts w:cs="Arial"/>
                  <w:color w:val="auto"/>
                </w:rPr>
                <w:t>S1-181158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A6139" w14:textId="77777777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E0CCC8" w14:textId="7ED49F54" w:rsidR="003C549B" w:rsidRPr="00BC413D" w:rsidRDefault="003C549B" w:rsidP="003C549B">
            <w:pPr>
              <w:snapToGrid w:val="0"/>
              <w:spacing w:after="0" w:line="240" w:lineRule="auto"/>
            </w:pPr>
            <w:r w:rsidRPr="00BC413D">
              <w:t>CR22.889v</w:t>
            </w:r>
            <w:r w:rsidRPr="00BC413D">
              <w:rPr>
                <w:highlight w:val="yellow"/>
              </w:rPr>
              <w:t>1x.0.0</w:t>
            </w:r>
            <w:r w:rsidRPr="00BC413D">
              <w:t>:</w:t>
            </w:r>
            <w:r w:rsidRPr="00BC413D">
              <w:rPr>
                <w:noProof/>
              </w:rPr>
              <w:t xml:space="preserve"> Allocation and management of FRMCS communication resources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CDEE9" w14:textId="28905FF0" w:rsidR="003C549B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Revised to S1-181576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920A2" w14:textId="77777777" w:rsidR="003C549B" w:rsidRPr="00BC413D" w:rsidRDefault="003C549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BC413D">
              <w:rPr>
                <w:noProof/>
              </w:rPr>
              <w:t>FS_FRMCS2</w:t>
            </w:r>
            <w:r w:rsidRPr="00BC413D">
              <w:rPr>
                <w:rFonts w:eastAsia="Times New Roman" w:cs="Arial"/>
                <w:szCs w:val="18"/>
                <w:lang w:val="en-US" w:eastAsia="ar-SA"/>
              </w:rPr>
              <w:t xml:space="preserve"> Rel-16 CR 0069 R- Cat F</w:t>
            </w:r>
          </w:p>
          <w:p w14:paraId="14A06AB6" w14:textId="5216E3B7" w:rsidR="003C549B" w:rsidRPr="00BC413D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C413D">
              <w:rPr>
                <w:rFonts w:eastAsia="Arial Unicode MS" w:cs="Arial"/>
                <w:szCs w:val="18"/>
                <w:highlight w:val="yellow"/>
                <w:lang w:eastAsia="ar-SA"/>
              </w:rPr>
              <w:t>Current version should be 16.2.0, revision mark on cover page</w:t>
            </w:r>
          </w:p>
        </w:tc>
      </w:tr>
      <w:tr w:rsidR="00BC413D" w:rsidRPr="00A75C05" w14:paraId="05C2A7DB" w14:textId="77777777" w:rsidTr="00BC413D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53BE" w14:textId="13E9F84C" w:rsidR="00BC413D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13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6C5F" w14:textId="34F3B760" w:rsidR="00BC413D" w:rsidRPr="00BC413D" w:rsidRDefault="00A01CC5" w:rsidP="003C549B">
            <w:pPr>
              <w:snapToGrid w:val="0"/>
              <w:spacing w:after="0" w:line="240" w:lineRule="auto"/>
            </w:pPr>
            <w:hyperlink r:id="rId94" w:history="1">
              <w:r w:rsidR="00BC413D" w:rsidRPr="00BC413D">
                <w:rPr>
                  <w:rStyle w:val="Hyperlink"/>
                  <w:rFonts w:cs="Arial"/>
                  <w:color w:val="auto"/>
                </w:rPr>
                <w:t>S1-181576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7C3D" w14:textId="0F5EC77D" w:rsidR="00BC413D" w:rsidRPr="00BC413D" w:rsidRDefault="00BC413D" w:rsidP="003C549B">
            <w:pPr>
              <w:snapToGrid w:val="0"/>
              <w:spacing w:after="0" w:line="240" w:lineRule="auto"/>
            </w:pPr>
            <w:r w:rsidRPr="00BC413D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F039" w14:textId="4217C98C" w:rsidR="00BC413D" w:rsidRPr="00BC413D" w:rsidRDefault="00BC413D" w:rsidP="003C549B">
            <w:pPr>
              <w:snapToGrid w:val="0"/>
              <w:spacing w:after="0" w:line="240" w:lineRule="auto"/>
            </w:pPr>
            <w:r w:rsidRPr="00BC413D">
              <w:t>CR22.889v1x.0.0: Allocation and management of FRMCS communication resources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8A02A" w14:textId="77777777" w:rsidR="00BC413D" w:rsidRPr="00BC413D" w:rsidRDefault="00BC413D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31CE" w14:textId="77777777" w:rsidR="00BC413D" w:rsidRPr="00BC413D" w:rsidRDefault="00BC413D" w:rsidP="00BC413D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C413D">
              <w:rPr>
                <w:i/>
                <w:noProof/>
              </w:rPr>
              <w:t>FS_FRMCS2</w:t>
            </w:r>
            <w:r w:rsidRPr="00BC413D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0069 R- Cat F</w:t>
            </w:r>
          </w:p>
          <w:p w14:paraId="70DD446F" w14:textId="74D16022" w:rsidR="00BC413D" w:rsidRDefault="00BC413D" w:rsidP="00BC413D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Current version should be 16.2.0, revision mark on cover page</w:t>
            </w:r>
          </w:p>
          <w:p w14:paraId="17251C7D" w14:textId="11E748B7" w:rsidR="00BC413D" w:rsidRPr="00BC413D" w:rsidRDefault="00BC413D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13D">
              <w:rPr>
                <w:rFonts w:eastAsia="Times New Roman" w:cs="Arial"/>
                <w:szCs w:val="18"/>
                <w:lang w:val="en-US" w:eastAsia="ar-SA"/>
              </w:rPr>
              <w:t>Revision of S1-181158.</w:t>
            </w:r>
          </w:p>
        </w:tc>
      </w:tr>
      <w:tr w:rsidR="003C549B" w:rsidRPr="00B04844" w14:paraId="3195F3F5" w14:textId="77777777" w:rsidTr="00C72ACA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2D625CFC" w14:textId="24C30BC1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3C549B" w:rsidRPr="00A75C05" w14:paraId="12DFE08C" w14:textId="77777777" w:rsidTr="00C72ACA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3DC83" w14:textId="77777777" w:rsidR="003C549B" w:rsidRPr="00C72ACA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2AC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EF6D45" w14:textId="71D99579" w:rsidR="003C549B" w:rsidRPr="00C72ACA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5" w:history="1">
              <w:r w:rsidR="003C549B" w:rsidRPr="00C72ACA">
                <w:rPr>
                  <w:rStyle w:val="Hyperlink"/>
                  <w:rFonts w:cs="Arial"/>
                  <w:color w:val="auto"/>
                </w:rPr>
                <w:t>S1-181149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FEE8B" w14:textId="77777777" w:rsidR="003C549B" w:rsidRPr="00C72ACA" w:rsidRDefault="003C549B" w:rsidP="003C549B">
            <w:pPr>
              <w:snapToGrid w:val="0"/>
              <w:spacing w:after="0" w:line="240" w:lineRule="auto"/>
            </w:pPr>
            <w:r w:rsidRPr="00C72ACA">
              <w:rPr>
                <w:noProof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F3BB6" w14:textId="77777777" w:rsidR="003C549B" w:rsidRPr="00C72ACA" w:rsidRDefault="003C549B" w:rsidP="003C549B">
            <w:pPr>
              <w:snapToGrid w:val="0"/>
              <w:spacing w:after="0" w:line="240" w:lineRule="auto"/>
            </w:pPr>
            <w:r w:rsidRPr="00C72ACA">
              <w:t>CR22.889v16.2.0: Train integrity data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92A091" w14:textId="4ABC0191" w:rsidR="003C549B" w:rsidRPr="00C72ACA" w:rsidRDefault="00C72ACA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2ACA">
              <w:rPr>
                <w:rFonts w:eastAsia="Times New Roman" w:cs="Arial"/>
                <w:szCs w:val="18"/>
                <w:lang w:eastAsia="ar-SA"/>
              </w:rPr>
              <w:t>Revised to S1-181577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26A04A" w14:textId="77777777" w:rsidR="003C549B" w:rsidRPr="00C72ACA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72ACA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C72ACA">
              <w:rPr>
                <w:noProof/>
              </w:rPr>
              <w:t>FS_FRMCS2</w:t>
            </w:r>
            <w:r w:rsidRPr="00C72ACA">
              <w:rPr>
                <w:rFonts w:eastAsia="Times New Roman" w:cs="Arial"/>
                <w:szCs w:val="18"/>
                <w:lang w:val="en-US" w:eastAsia="ar-SA"/>
              </w:rPr>
              <w:t xml:space="preserve"> Rel-16 CR 0063 R- Cat B</w:t>
            </w:r>
          </w:p>
        </w:tc>
      </w:tr>
      <w:tr w:rsidR="00C72ACA" w:rsidRPr="00A75C05" w14:paraId="6D66039B" w14:textId="77777777" w:rsidTr="008F584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4095" w14:textId="4C5B7B5B" w:rsidR="00C72ACA" w:rsidRPr="00C72ACA" w:rsidRDefault="00C72ACA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72AC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5B17" w14:textId="72DDA40F" w:rsidR="00C72ACA" w:rsidRPr="00C72ACA" w:rsidRDefault="00A01CC5" w:rsidP="003C549B">
            <w:pPr>
              <w:snapToGrid w:val="0"/>
              <w:spacing w:after="0" w:line="240" w:lineRule="auto"/>
            </w:pPr>
            <w:hyperlink r:id="rId96" w:history="1">
              <w:r w:rsidR="00C72ACA" w:rsidRPr="00C72ACA">
                <w:rPr>
                  <w:rStyle w:val="Hyperlink"/>
                  <w:rFonts w:cs="Arial"/>
                  <w:color w:val="auto"/>
                </w:rPr>
                <w:t>S1-181577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355A" w14:textId="497FC869" w:rsidR="00C72ACA" w:rsidRPr="00C72ACA" w:rsidRDefault="00C72ACA" w:rsidP="003C549B">
            <w:pPr>
              <w:snapToGrid w:val="0"/>
              <w:spacing w:after="0" w:line="240" w:lineRule="auto"/>
              <w:rPr>
                <w:noProof/>
              </w:rPr>
            </w:pPr>
            <w:r w:rsidRPr="00C72ACA">
              <w:rPr>
                <w:noProof/>
              </w:rPr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C027" w14:textId="463834B1" w:rsidR="00C72ACA" w:rsidRPr="00C72ACA" w:rsidRDefault="00C72ACA" w:rsidP="003C549B">
            <w:pPr>
              <w:snapToGrid w:val="0"/>
              <w:spacing w:after="0" w:line="240" w:lineRule="auto"/>
            </w:pPr>
            <w:r w:rsidRPr="00C72ACA">
              <w:t>CR22.889v16.2.0: Train integrity data communication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455A" w14:textId="77777777" w:rsidR="00C72ACA" w:rsidRPr="00C72ACA" w:rsidRDefault="00C72ACA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86DD" w14:textId="20EC9B69" w:rsidR="00C72ACA" w:rsidRDefault="00C72ACA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2AC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72ACA">
              <w:rPr>
                <w:i/>
                <w:noProof/>
              </w:rPr>
              <w:t>FS_FRMCS2</w:t>
            </w:r>
            <w:r w:rsidRPr="00C72AC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0063 R- Cat B</w:t>
            </w:r>
          </w:p>
          <w:p w14:paraId="2F12557A" w14:textId="6C983F3A" w:rsidR="00C72ACA" w:rsidRPr="00C72ACA" w:rsidRDefault="00C72ACA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72ACA">
              <w:rPr>
                <w:rFonts w:eastAsia="Times New Roman" w:cs="Arial"/>
                <w:szCs w:val="18"/>
                <w:lang w:val="en-US" w:eastAsia="ar-SA"/>
              </w:rPr>
              <w:t>Revision of S1-181149.</w:t>
            </w:r>
          </w:p>
        </w:tc>
      </w:tr>
      <w:tr w:rsidR="003C549B" w:rsidRPr="00A75C05" w14:paraId="009B4E08" w14:textId="77777777" w:rsidTr="008F5846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60E09" w14:textId="77777777" w:rsidR="003C549B" w:rsidRPr="008F5846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84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454B6F" w14:textId="12225077" w:rsidR="003C549B" w:rsidRPr="008F5846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7" w:history="1">
              <w:r w:rsidR="003C549B" w:rsidRPr="008F5846">
                <w:rPr>
                  <w:rStyle w:val="Hyperlink"/>
                  <w:rFonts w:cs="Arial"/>
                  <w:color w:val="auto"/>
                </w:rPr>
                <w:t>S1-181152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BA4D5" w14:textId="77777777" w:rsidR="003C549B" w:rsidRPr="008F5846" w:rsidRDefault="003C549B" w:rsidP="003C549B">
            <w:pPr>
              <w:snapToGrid w:val="0"/>
              <w:spacing w:after="0" w:line="240" w:lineRule="auto"/>
            </w:pPr>
            <w:r w:rsidRPr="008F5846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F7278" w14:textId="77777777" w:rsidR="003C549B" w:rsidRPr="008F5846" w:rsidRDefault="003C549B" w:rsidP="003C549B">
            <w:pPr>
              <w:snapToGrid w:val="0"/>
              <w:spacing w:after="0" w:line="240" w:lineRule="auto"/>
            </w:pPr>
            <w:r w:rsidRPr="008F5846">
              <w:t xml:space="preserve">CR22.889v16.2.0: </w:t>
            </w:r>
            <w:r w:rsidRPr="008F5846">
              <w:rPr>
                <w:noProof/>
              </w:rPr>
              <w:t>Public emergency warning information broadcast by the FRMCS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F73F6E" w14:textId="4633C198" w:rsidR="003C549B" w:rsidRPr="008F5846" w:rsidRDefault="008F584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846">
              <w:rPr>
                <w:rFonts w:eastAsia="Times New Roman" w:cs="Arial"/>
                <w:szCs w:val="18"/>
                <w:lang w:eastAsia="ar-SA"/>
              </w:rPr>
              <w:t>Revised to S1-181578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495700" w14:textId="77777777" w:rsidR="003C549B" w:rsidRPr="008F5846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F5846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8F5846">
              <w:rPr>
                <w:noProof/>
              </w:rPr>
              <w:t>FS_FRMCS2</w:t>
            </w:r>
            <w:r w:rsidRPr="008F5846">
              <w:rPr>
                <w:rFonts w:eastAsia="Times New Roman" w:cs="Arial"/>
                <w:szCs w:val="18"/>
                <w:lang w:val="en-US" w:eastAsia="ar-SA"/>
              </w:rPr>
              <w:t xml:space="preserve"> Rel-16 CR 0064 R- Cat B</w:t>
            </w:r>
          </w:p>
        </w:tc>
      </w:tr>
      <w:tr w:rsidR="008F5846" w:rsidRPr="00A75C05" w14:paraId="34FCD826" w14:textId="77777777" w:rsidTr="005D338B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E384" w14:textId="6048ADAB" w:rsidR="008F5846" w:rsidRPr="008F5846" w:rsidRDefault="008F584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F584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FBCC" w14:textId="656ADE56" w:rsidR="008F5846" w:rsidRPr="008F5846" w:rsidRDefault="00A01CC5" w:rsidP="003C549B">
            <w:pPr>
              <w:snapToGrid w:val="0"/>
              <w:spacing w:after="0" w:line="240" w:lineRule="auto"/>
            </w:pPr>
            <w:hyperlink r:id="rId98" w:history="1">
              <w:r w:rsidR="008F5846" w:rsidRPr="008F5846">
                <w:rPr>
                  <w:rStyle w:val="Hyperlink"/>
                  <w:rFonts w:cs="Arial"/>
                  <w:color w:val="auto"/>
                </w:rPr>
                <w:t>S1-181578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8778" w14:textId="1B6B51B1" w:rsidR="008F5846" w:rsidRPr="008F5846" w:rsidRDefault="008F5846" w:rsidP="003C549B">
            <w:pPr>
              <w:snapToGrid w:val="0"/>
              <w:spacing w:after="0" w:line="240" w:lineRule="auto"/>
            </w:pPr>
            <w:r w:rsidRPr="008F5846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CF93" w14:textId="7F29AA38" w:rsidR="008F5846" w:rsidRPr="008F5846" w:rsidRDefault="008F5846" w:rsidP="003C549B">
            <w:pPr>
              <w:snapToGrid w:val="0"/>
              <w:spacing w:after="0" w:line="240" w:lineRule="auto"/>
            </w:pPr>
            <w:r w:rsidRPr="008F5846">
              <w:t>CR22.889v16.2.0: Public emergency warning information broadcast by the FRMCS System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1119" w14:textId="77777777" w:rsidR="008F5846" w:rsidRPr="008F5846" w:rsidRDefault="008F5846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CD12" w14:textId="55428F58" w:rsidR="008F5846" w:rsidRDefault="008F5846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F5846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8F5846">
              <w:rPr>
                <w:i/>
                <w:noProof/>
              </w:rPr>
              <w:t>FS_FRMCS2</w:t>
            </w:r>
            <w:r w:rsidRPr="008F5846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0064 R- Cat B</w:t>
            </w:r>
          </w:p>
          <w:p w14:paraId="77B6A5A0" w14:textId="5F3B6C6F" w:rsidR="008F5846" w:rsidRPr="008F5846" w:rsidRDefault="008F5846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F5846">
              <w:rPr>
                <w:rFonts w:eastAsia="Times New Roman" w:cs="Arial"/>
                <w:szCs w:val="18"/>
                <w:lang w:val="en-US" w:eastAsia="ar-SA"/>
              </w:rPr>
              <w:t>Revision of S1-181152.</w:t>
            </w:r>
          </w:p>
        </w:tc>
      </w:tr>
      <w:tr w:rsidR="003C549B" w:rsidRPr="00A75C05" w14:paraId="133679D8" w14:textId="77777777" w:rsidTr="005D338B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02065D" w14:textId="77777777" w:rsidR="003C549B" w:rsidRPr="005D338B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AFCB8" w14:textId="522AF700" w:rsidR="003C549B" w:rsidRPr="005D338B" w:rsidRDefault="00A01CC5" w:rsidP="003C549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9" w:history="1">
              <w:r w:rsidR="003C549B" w:rsidRPr="005D338B">
                <w:rPr>
                  <w:rStyle w:val="Hyperlink"/>
                  <w:rFonts w:cs="Arial"/>
                  <w:color w:val="auto"/>
                </w:rPr>
                <w:t>S1-181154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7DFE00" w14:textId="797503D6" w:rsidR="003C549B" w:rsidRPr="005D338B" w:rsidRDefault="003C549B" w:rsidP="003C549B">
            <w:pPr>
              <w:snapToGrid w:val="0"/>
              <w:spacing w:after="0" w:line="240" w:lineRule="auto"/>
            </w:pPr>
            <w:r w:rsidRPr="005D338B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63A11" w14:textId="4D05796D" w:rsidR="003C549B" w:rsidRPr="005D338B" w:rsidRDefault="003C549B" w:rsidP="003C549B">
            <w:pPr>
              <w:snapToGrid w:val="0"/>
              <w:spacing w:after="0" w:line="240" w:lineRule="auto"/>
            </w:pPr>
            <w:r w:rsidRPr="005D338B">
              <w:t xml:space="preserve">CR22.889v16.2.0: </w:t>
            </w:r>
            <w:r w:rsidRPr="005D338B">
              <w:rPr>
                <w:noProof/>
              </w:rPr>
              <w:t>New use case: Saftey related – Critical advisory messaging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E5F83" w14:textId="1EAFD8A1" w:rsidR="003C549B" w:rsidRPr="005D338B" w:rsidRDefault="005D338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eastAsia="ar-SA"/>
              </w:rPr>
              <w:t>Revised to S1-181579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30D6A" w14:textId="35696227" w:rsidR="003C549B" w:rsidRPr="005D338B" w:rsidRDefault="003C549B" w:rsidP="003C549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D338B">
              <w:rPr>
                <w:noProof/>
              </w:rPr>
              <w:t>FS_FRMCS2</w:t>
            </w:r>
            <w:r w:rsidRPr="005D338B">
              <w:rPr>
                <w:rFonts w:eastAsia="Times New Roman" w:cs="Arial"/>
                <w:szCs w:val="18"/>
                <w:lang w:val="en-US" w:eastAsia="ar-SA"/>
              </w:rPr>
              <w:t xml:space="preserve"> Rel-16 CR 0065 R- Cat B</w:t>
            </w:r>
          </w:p>
        </w:tc>
      </w:tr>
      <w:tr w:rsidR="005D338B" w:rsidRPr="00A75C05" w14:paraId="0C29141C" w14:textId="77777777" w:rsidTr="005D338B">
        <w:trPr>
          <w:gridBefore w:val="1"/>
          <w:wBefore w:w="113" w:type="dxa"/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6677B" w14:textId="293F43C4" w:rsidR="005D338B" w:rsidRPr="005D338B" w:rsidRDefault="005D338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38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C9793" w14:textId="3181109E" w:rsidR="005D338B" w:rsidRPr="005D338B" w:rsidRDefault="00A01CC5" w:rsidP="003C549B">
            <w:pPr>
              <w:snapToGrid w:val="0"/>
              <w:spacing w:after="0" w:line="240" w:lineRule="auto"/>
            </w:pPr>
            <w:hyperlink r:id="rId100" w:history="1">
              <w:r w:rsidR="005D338B" w:rsidRPr="005D338B">
                <w:rPr>
                  <w:rStyle w:val="Hyperlink"/>
                  <w:rFonts w:cs="Arial"/>
                  <w:color w:val="auto"/>
                </w:rPr>
                <w:t>S1-181579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FBD98" w14:textId="403720DD" w:rsidR="005D338B" w:rsidRPr="005D338B" w:rsidRDefault="005D338B" w:rsidP="003C549B">
            <w:pPr>
              <w:snapToGrid w:val="0"/>
              <w:spacing w:after="0" w:line="240" w:lineRule="auto"/>
            </w:pPr>
            <w:r w:rsidRPr="005D338B">
              <w:t>UIC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25DE" w14:textId="1DF48984" w:rsidR="005D338B" w:rsidRPr="005D338B" w:rsidRDefault="005D338B" w:rsidP="003C549B">
            <w:pPr>
              <w:snapToGrid w:val="0"/>
              <w:spacing w:after="0" w:line="240" w:lineRule="auto"/>
            </w:pPr>
            <w:r w:rsidRPr="005D338B">
              <w:t>CR22.889v16.2.0: New use case: Saftey related – Critical advisory messaging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9195" w14:textId="77777777" w:rsidR="005D338B" w:rsidRPr="005D338B" w:rsidRDefault="005D338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9E4A3" w14:textId="007C3624" w:rsidR="005D338B" w:rsidRDefault="005D338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D338B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D338B">
              <w:rPr>
                <w:i/>
                <w:noProof/>
              </w:rPr>
              <w:t>FS_FRMCS2</w:t>
            </w:r>
            <w:r w:rsidRPr="005D338B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0065 R- Cat B</w:t>
            </w:r>
          </w:p>
          <w:p w14:paraId="55F3FC76" w14:textId="7B177F41" w:rsidR="005D338B" w:rsidRPr="005D338B" w:rsidRDefault="005D338B" w:rsidP="003C549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D338B">
              <w:rPr>
                <w:rFonts w:eastAsia="Times New Roman" w:cs="Arial"/>
                <w:szCs w:val="18"/>
                <w:lang w:val="en-US" w:eastAsia="ar-SA"/>
              </w:rPr>
              <w:t>Revision of S1-181154.</w:t>
            </w:r>
          </w:p>
        </w:tc>
      </w:tr>
      <w:tr w:rsidR="003C549B" w:rsidRPr="00B04844" w14:paraId="6B0D54D6" w14:textId="77777777" w:rsidTr="009B7B56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6C3291B9" w14:textId="668CED50" w:rsidR="003C549B" w:rsidRPr="00F45489" w:rsidRDefault="003C549B" w:rsidP="003C549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Corrections</w:t>
            </w:r>
          </w:p>
        </w:tc>
      </w:tr>
      <w:tr w:rsidR="003C549B" w:rsidRPr="00F45489" w14:paraId="13420ABE" w14:textId="77777777" w:rsidTr="0068415D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59224871" w14:textId="77777777" w:rsidR="003C549B" w:rsidRPr="00F45489" w:rsidRDefault="003C549B" w:rsidP="003C549B">
            <w:pPr>
              <w:pStyle w:val="Heading1"/>
              <w:numPr>
                <w:ilvl w:val="0"/>
                <w:numId w:val="48"/>
              </w:numPr>
            </w:pPr>
            <w:r w:rsidRPr="004E36F9">
              <w:t>Tdoc numbers for allocation during drafting session (admin purposes only)</w:t>
            </w:r>
          </w:p>
        </w:tc>
      </w:tr>
      <w:tr w:rsidR="003C549B" w:rsidRPr="005D041D" w14:paraId="691BA6C8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DFE1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B82A" w14:textId="0650C9F3" w:rsidR="003C549B" w:rsidRPr="00E932B8" w:rsidRDefault="003C549B" w:rsidP="003C549B">
            <w:pPr>
              <w:snapToGrid w:val="0"/>
              <w:spacing w:after="0" w:line="240" w:lineRule="auto"/>
              <w:rPr>
                <w:rStyle w:val="Hyperlink"/>
                <w:color w:val="1F497D"/>
                <w:u w:val="none"/>
              </w:rPr>
            </w:pPr>
            <w:r>
              <w:rPr>
                <w:color w:val="1F497D"/>
              </w:rPr>
              <w:t>S1-181400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D2601" w14:textId="7B605300" w:rsidR="003C549B" w:rsidRPr="002B054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F338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72AD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2DB1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5D041D" w14:paraId="0757FB34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2B6F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26EE" w14:textId="7676CE38" w:rsidR="003C549B" w:rsidRPr="002B0545" w:rsidRDefault="003C549B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37A1" w14:textId="454E4C4B" w:rsidR="003C549B" w:rsidRPr="002B054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D3AF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6C341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76EC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5D041D" w14:paraId="300AF46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A799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6AC6" w14:textId="2F42C27C" w:rsidR="003C549B" w:rsidRPr="002B0545" w:rsidRDefault="003C549B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3818" w14:textId="7306C234" w:rsidR="003C549B" w:rsidRPr="002B0545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3EED3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E31A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3D1B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5D041D" w14:paraId="7DEF2FE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FB53E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8D57B" w14:textId="40789652" w:rsidR="003C549B" w:rsidRPr="002B0545" w:rsidRDefault="003C549B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8DE0" w14:textId="4EAADAFA" w:rsidR="003C549B" w:rsidRPr="00326CE8" w:rsidRDefault="00A01CC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hyperlink r:id="rId101" w:history="1">
              <w:r w:rsidR="007127EB" w:rsidRPr="00402D80">
                <w:rPr>
                  <w:rStyle w:val="Hyperlink"/>
                  <w:rFonts w:cs="Arial"/>
                  <w:color w:val="auto"/>
                </w:rPr>
                <w:t>S1-181212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9B12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EF36F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A065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C549B" w:rsidRPr="005D041D" w14:paraId="33C732D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DDBB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3D27" w14:textId="52A34386" w:rsidR="003C549B" w:rsidRPr="002B0545" w:rsidRDefault="003C549B" w:rsidP="003C549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E26D" w14:textId="02B0E70F" w:rsidR="003C549B" w:rsidRPr="002B0545" w:rsidRDefault="00A01CC5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2" w:history="1">
              <w:r w:rsidR="007127EB" w:rsidRPr="00D47F08">
                <w:rPr>
                  <w:rStyle w:val="Hyperlink"/>
                  <w:rFonts w:cs="Arial"/>
                  <w:color w:val="auto"/>
                </w:rPr>
                <w:t>S1-181213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4098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0EE9F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F16B7" w14:textId="77777777" w:rsidR="003C549B" w:rsidRPr="005D041D" w:rsidRDefault="003C549B" w:rsidP="003C549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111C930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0D9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5ABB" w14:textId="40C1549C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A1F5" w14:textId="1CF29F34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3" w:history="1">
              <w:r w:rsidR="007127EB" w:rsidRPr="00D47F08">
                <w:rPr>
                  <w:rStyle w:val="Hyperlink"/>
                  <w:rFonts w:cs="Arial"/>
                  <w:color w:val="auto"/>
                </w:rPr>
                <w:t>S1-181192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0EAA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87B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705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467F266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0EF1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DFEA" w14:textId="299AABC1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B580" w14:textId="78D1B16B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4" w:history="1">
              <w:r w:rsidR="007127EB" w:rsidRPr="00C746B2">
                <w:rPr>
                  <w:rStyle w:val="Hyperlink"/>
                  <w:rFonts w:cs="Arial"/>
                  <w:color w:val="auto"/>
                </w:rPr>
                <w:t>S1-181189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2D0C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F737A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D05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128E02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FF94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1E4A" w14:textId="1B3D0279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B108" w14:textId="33498FA9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5" w:history="1">
              <w:r w:rsidR="007127EB" w:rsidRPr="00C746B2">
                <w:rPr>
                  <w:rStyle w:val="Hyperlink"/>
                  <w:rFonts w:cs="Arial"/>
                  <w:color w:val="auto"/>
                </w:rPr>
                <w:t>S1-181218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69EE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AA2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5F3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021F8E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245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C29F" w14:textId="74CDE14E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1D44" w14:textId="32B889BC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6" w:history="1">
              <w:r w:rsidR="007127EB" w:rsidRPr="002858F2">
                <w:rPr>
                  <w:rStyle w:val="Hyperlink"/>
                  <w:rFonts w:cs="Arial"/>
                  <w:color w:val="auto"/>
                </w:rPr>
                <w:t>S1-181244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627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41E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2CA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7DD245A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81CA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091C" w14:textId="2CBD89C4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S1-181409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75222" w14:textId="0EAEAE20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7" w:history="1">
              <w:r w:rsidR="007127EB" w:rsidRPr="00430E09">
                <w:rPr>
                  <w:rStyle w:val="Hyperlink"/>
                  <w:rFonts w:cs="Arial"/>
                  <w:color w:val="auto"/>
                </w:rPr>
                <w:t>S1-181163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CFD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F939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DBB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295DA23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146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A3EE" w14:textId="5038A25F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C15E" w14:textId="4F649D98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8" w:history="1">
              <w:r w:rsidR="007127EB" w:rsidRPr="0010379A">
                <w:rPr>
                  <w:rStyle w:val="Hyperlink"/>
                  <w:rFonts w:cs="Arial"/>
                  <w:color w:val="auto"/>
                </w:rPr>
                <w:t>S1-181410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202A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F68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74C7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73F8797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CCC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1D6DA" w14:textId="1C787C83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C1EC5" w14:textId="1570DB1B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9" w:history="1">
              <w:r w:rsidR="007127EB" w:rsidRPr="005A1E6B">
                <w:rPr>
                  <w:rStyle w:val="Hyperlink"/>
                  <w:rFonts w:cs="Arial"/>
                  <w:color w:val="auto"/>
                </w:rPr>
                <w:t>S1-181168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408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A0D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CF0A4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3A56AA0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21A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B072" w14:textId="14713D40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DD87" w14:textId="10017A97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0" w:history="1">
              <w:r w:rsidR="007127EB" w:rsidRPr="005A1E6B">
                <w:rPr>
                  <w:rStyle w:val="Hyperlink"/>
                  <w:rFonts w:cs="Arial"/>
                  <w:color w:val="auto"/>
                </w:rPr>
                <w:t>S1-181167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6754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508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0B2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4E87528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176D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899D" w14:textId="2189A90A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1DC7" w14:textId="672E33AF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1" w:history="1">
              <w:r w:rsidR="007127EB" w:rsidRPr="005A1E6B">
                <w:rPr>
                  <w:rStyle w:val="Hyperlink"/>
                  <w:rFonts w:cs="Arial"/>
                  <w:color w:val="auto"/>
                </w:rPr>
                <w:t>S1-181191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6205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FDB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E2D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1CD841B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EBE4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A592D" w14:textId="1D8C5909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FAE5" w14:textId="02D33CA5" w:rsidR="007127EB" w:rsidRPr="007127EB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Mirror of </w:t>
            </w:r>
            <w:r>
              <w:rPr>
                <w:rFonts w:eastAsia="Times New Roman" w:cs="Arial"/>
                <w:szCs w:val="18"/>
                <w:lang w:val="en-US" w:eastAsia="ar-SA"/>
              </w:rPr>
              <w:t>S1-181413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249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A95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664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7D810AD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9D4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EB62" w14:textId="3059DEC9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D27D" w14:textId="0E8362EA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2" w:history="1">
              <w:r w:rsidR="007127EB" w:rsidRPr="00707890">
                <w:rPr>
                  <w:rStyle w:val="Hyperlink"/>
                  <w:rFonts w:cs="Arial"/>
                  <w:color w:val="auto"/>
                </w:rPr>
                <w:t>S1-181211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CE9D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48A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5426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3B96AFA2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8E0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9E19" w14:textId="53084569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1314" w14:textId="394E729A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3" w:history="1">
              <w:r w:rsidR="007127EB" w:rsidRPr="00344042">
                <w:rPr>
                  <w:rStyle w:val="Hyperlink"/>
                  <w:rFonts w:cs="Arial"/>
                  <w:color w:val="auto"/>
                </w:rPr>
                <w:t>S1-181220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B29E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34C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DCC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4A48516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AA6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1EF03" w14:textId="05C057AC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B0568" w14:textId="4BC49EBB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4" w:history="1">
              <w:r w:rsidR="007127EB" w:rsidRPr="002B2295">
                <w:rPr>
                  <w:rStyle w:val="Hyperlink"/>
                  <w:rFonts w:cs="Arial"/>
                  <w:color w:val="auto"/>
                </w:rPr>
                <w:t>S1-181063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B2CEA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E77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E37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19FF487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C77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ECFD0" w14:textId="47C5B2D7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1F26" w14:textId="7C2D350D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5" w:history="1">
              <w:r w:rsidR="007127EB" w:rsidRPr="00950E53">
                <w:rPr>
                  <w:rStyle w:val="Hyperlink"/>
                  <w:rFonts w:cs="Arial"/>
                  <w:color w:val="auto"/>
                </w:rPr>
                <w:t>S1-181064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E4A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7B9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1394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59D338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BCE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D4640" w14:textId="7DEB05E3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S1-181419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F3C5" w14:textId="0E782779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6" w:history="1">
              <w:r w:rsidR="007127EB" w:rsidRPr="003815AE">
                <w:rPr>
                  <w:rStyle w:val="Hyperlink"/>
                  <w:rFonts w:cs="Arial"/>
                  <w:color w:val="auto"/>
                </w:rPr>
                <w:t>S1-181210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A36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BAA1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70E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AB65B3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5AD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FEF08" w14:textId="09A81579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1C23A" w14:textId="66565015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7" w:history="1">
              <w:r w:rsidR="007127EB" w:rsidRPr="00BB59DC">
                <w:rPr>
                  <w:rStyle w:val="Hyperlink"/>
                  <w:rFonts w:cs="Arial"/>
                  <w:color w:val="auto"/>
                </w:rPr>
                <w:t>S1-181141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E70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43E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627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AB17C8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763C5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B34EB" w14:textId="61AAE2F7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9BF42" w14:textId="0C321A5D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8" w:history="1">
              <w:r w:rsidR="007127EB" w:rsidRPr="007C4A5C">
                <w:rPr>
                  <w:rStyle w:val="Hyperlink"/>
                  <w:rFonts w:cs="Arial"/>
                  <w:color w:val="auto"/>
                </w:rPr>
                <w:t>S1-181084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4769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380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1BF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78467AC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A19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B198" w14:textId="400E2DBE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8D87B" w14:textId="41464D22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9" w:history="1">
              <w:r w:rsidR="007127EB" w:rsidRPr="009D66E1">
                <w:rPr>
                  <w:rStyle w:val="Hyperlink"/>
                  <w:rFonts w:cs="Arial"/>
                  <w:color w:val="auto"/>
                </w:rPr>
                <w:t>S1-181085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5AC5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6923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5F7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7829ED24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A17D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14B3B" w14:textId="583F44B8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CBC8" w14:textId="366DB301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0" w:history="1">
              <w:r w:rsidR="007127EB" w:rsidRPr="00AE6CE8">
                <w:rPr>
                  <w:rStyle w:val="Hyperlink"/>
                  <w:rFonts w:cs="Arial"/>
                  <w:color w:val="auto"/>
                </w:rPr>
                <w:t>S1-181086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9E15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7114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90A3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48AD1F3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B865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ED3EF" w14:textId="42CD6E94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678B" w14:textId="042E227E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1" w:history="1">
              <w:r w:rsidR="007127EB" w:rsidRPr="00AE6CE8">
                <w:rPr>
                  <w:rStyle w:val="Hyperlink"/>
                  <w:rFonts w:cs="Arial"/>
                  <w:color w:val="auto"/>
                </w:rPr>
                <w:t>S1-181245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212A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2F56D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E1F2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5B68A6F2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738D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A212" w14:textId="483BF1B1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48B5" w14:textId="4D070938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2" w:history="1">
              <w:r w:rsidR="007127EB" w:rsidRPr="001F351F">
                <w:rPr>
                  <w:rStyle w:val="Hyperlink"/>
                  <w:rFonts w:cs="Arial"/>
                  <w:color w:val="auto"/>
                </w:rPr>
                <w:t>S1-181246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27A1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FB72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017C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13A4B2A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3F0EF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FBDB" w14:textId="1B612294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E44A" w14:textId="51AE55CF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3" w:history="1">
              <w:r w:rsidR="007127EB" w:rsidRPr="001F351F">
                <w:rPr>
                  <w:rStyle w:val="Hyperlink"/>
                  <w:rFonts w:cs="Arial"/>
                  <w:color w:val="auto"/>
                </w:rPr>
                <w:t>S1-181247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BBA8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EE87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C8A5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127EB" w:rsidRPr="005D041D" w14:paraId="17E91137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4420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6AA0" w14:textId="7A784D5B" w:rsidR="007127EB" w:rsidRPr="002B0545" w:rsidRDefault="007127EB" w:rsidP="007127EB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3E49" w14:textId="14EDDFFE" w:rsidR="007127EB" w:rsidRPr="002B0545" w:rsidRDefault="00A01CC5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4" w:history="1">
              <w:r w:rsidR="004A3FB4" w:rsidRPr="00E75A14">
                <w:rPr>
                  <w:rStyle w:val="Hyperlink"/>
                  <w:rFonts w:cs="Arial"/>
                  <w:color w:val="auto"/>
                </w:rPr>
                <w:t>S1-181248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C5F46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B15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E15B" w14:textId="77777777" w:rsidR="007127EB" w:rsidRPr="005D041D" w:rsidRDefault="007127EB" w:rsidP="007127E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54EBB83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1E2D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9199" w14:textId="43159190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479D" w14:textId="6A563C01" w:rsidR="004A3FB4" w:rsidRPr="002B0545" w:rsidRDefault="00A01CC5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5" w:history="1">
              <w:r w:rsidR="004A3FB4" w:rsidRPr="00E75A14">
                <w:rPr>
                  <w:rStyle w:val="Hyperlink"/>
                  <w:rFonts w:cs="Arial"/>
                  <w:color w:val="auto"/>
                </w:rPr>
                <w:t>S1-181134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323E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570E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8875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4784DCE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226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F99F" w14:textId="2F31A65A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S1-181429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1171" w14:textId="4BF67439" w:rsidR="004A3FB4" w:rsidRPr="002B0545" w:rsidRDefault="00A01CC5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6" w:history="1">
              <w:r w:rsidR="004A3FB4" w:rsidRPr="00E75A14">
                <w:rPr>
                  <w:rStyle w:val="Hyperlink"/>
                  <w:rFonts w:cs="Arial"/>
                  <w:color w:val="auto"/>
                </w:rPr>
                <w:t>S1-1813</w:t>
              </w:r>
              <w:r w:rsidR="004A3FB4" w:rsidRPr="00E75A14">
                <w:rPr>
                  <w:rStyle w:val="Hyperlink"/>
                  <w:color w:val="auto"/>
                </w:rPr>
                <w:t>22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EFD3C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B0D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7A2C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0ECD9388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F244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043F" w14:textId="7B24A44D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9990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F76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752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EE0AA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5E4EE9A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2C8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9852" w14:textId="4DE6F623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6FDC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1E3D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109C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06491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53EDBA2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FE07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202A" w14:textId="72A147C8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F25A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553B8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7856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417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0E1522D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CF99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21360" w14:textId="6B545D9D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07D7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A54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3D33B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5ABE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51DD7F3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7F7C7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5A8C" w14:textId="40E1300D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6AC1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322F0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02D3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D977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23E23269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A8E1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AAE3" w14:textId="690532B1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9690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F2D3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3A5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92C5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1E7871F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A59A9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5EA6" w14:textId="46F6411B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A6E7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9FEB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FD675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2969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3252A71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F94E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052C" w14:textId="266EBFA1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428AC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93777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6FC7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EAD4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344D436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04FD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3760" w14:textId="7C8130E8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53312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012C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C155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7DD9A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A3FB4" w:rsidRPr="005D041D" w14:paraId="65FBA8A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97DE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EF25" w14:textId="308CE561" w:rsidR="004A3FB4" w:rsidRPr="002B0545" w:rsidRDefault="004A3FB4" w:rsidP="004A3F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S1-181439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E53EE" w14:textId="77777777" w:rsidR="004A3FB4" w:rsidRPr="002B0545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A41B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8710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2FD5" w14:textId="77777777" w:rsidR="004A3FB4" w:rsidRPr="005D041D" w:rsidRDefault="004A3FB4" w:rsidP="004A3F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5F531DF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D478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F47B" w14:textId="0D5CD52B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FA4F" w14:textId="77777777" w:rsidR="004D06C5" w:rsidRPr="002B0545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8A8F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4BF8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2F87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3EDDD5D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270F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5C72" w14:textId="30520CBF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66A5" w14:textId="77777777" w:rsidR="004D06C5" w:rsidRPr="002B0545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8AA1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0F4B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6AB0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37A76" w:rsidRPr="005D041D" w14:paraId="3A05E358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6CF20" w14:textId="77777777" w:rsidR="00A37A76" w:rsidRPr="005D041D" w:rsidRDefault="00A37A76" w:rsidP="00A37A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DEA5" w14:textId="1416F547" w:rsidR="00A37A76" w:rsidRDefault="00A37A76" w:rsidP="00A37A76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4433" w14:textId="0099E665" w:rsidR="00A37A76" w:rsidRPr="002B0545" w:rsidRDefault="00A01CC5" w:rsidP="00A37A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7" w:history="1">
              <w:r w:rsidR="00A37A76" w:rsidRPr="004F6AA7">
                <w:rPr>
                  <w:rStyle w:val="Hyperlink"/>
                  <w:rFonts w:cs="Arial"/>
                  <w:color w:val="auto"/>
                </w:rPr>
                <w:t>S1-181155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B0D59" w14:textId="77777777" w:rsidR="00A37A76" w:rsidRPr="005D041D" w:rsidRDefault="00A37A76" w:rsidP="00A37A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11B4" w14:textId="77777777" w:rsidR="00A37A76" w:rsidRPr="005D041D" w:rsidRDefault="00A37A76" w:rsidP="00A37A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28B1" w14:textId="77777777" w:rsidR="00A37A76" w:rsidRPr="005D041D" w:rsidRDefault="00A37A76" w:rsidP="00A37A7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7B830F5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1949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B001" w14:textId="6E23B812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EFD5" w14:textId="44B7CF66" w:rsidR="004D06C5" w:rsidRPr="002B0545" w:rsidRDefault="00A01C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8" w:history="1">
              <w:r w:rsidR="00A37A76" w:rsidRPr="00BC413D">
                <w:rPr>
                  <w:rStyle w:val="Hyperlink"/>
                  <w:rFonts w:cs="Arial"/>
                  <w:color w:val="auto"/>
                </w:rPr>
                <w:t>S1-181156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378A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4475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44E1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3812CC49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DF67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442A" w14:textId="6418D951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DF9E" w14:textId="770F2B70" w:rsidR="004D06C5" w:rsidRPr="002B0545" w:rsidRDefault="00A01C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9" w:history="1">
              <w:r w:rsidR="00A37A76" w:rsidRPr="00BC413D">
                <w:rPr>
                  <w:rStyle w:val="Hyperlink"/>
                  <w:rFonts w:cs="Arial"/>
                  <w:color w:val="auto"/>
                </w:rPr>
                <w:t>S1-181158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E7A81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72F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42BA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231AE3D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04E3C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61596" w14:textId="044734A4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E166" w14:textId="529A0207" w:rsidR="004D06C5" w:rsidRPr="002B0545" w:rsidRDefault="00A01C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0" w:history="1">
              <w:r w:rsidR="00A37A76" w:rsidRPr="00C72ACA">
                <w:rPr>
                  <w:rStyle w:val="Hyperlink"/>
                  <w:rFonts w:cs="Arial"/>
                  <w:color w:val="auto"/>
                </w:rPr>
                <w:t>S1-181149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F1F3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BE6B2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1866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47BBF05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D0EEA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E247" w14:textId="37A67E52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8B46" w14:textId="46134A7B" w:rsidR="004D06C5" w:rsidRPr="002B0545" w:rsidRDefault="00A01C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1" w:history="1">
              <w:r w:rsidR="00A37A76" w:rsidRPr="008F5846">
                <w:rPr>
                  <w:rStyle w:val="Hyperlink"/>
                  <w:rFonts w:cs="Arial"/>
                  <w:color w:val="auto"/>
                </w:rPr>
                <w:t>S1-181152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A8D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F51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274F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051F2FA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F83E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224A" w14:textId="0A418AD8" w:rsidR="004D06C5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S1-181579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3A77" w14:textId="546C4A64" w:rsidR="004D06C5" w:rsidRPr="002B0545" w:rsidRDefault="00A01C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2" w:history="1">
              <w:r w:rsidR="00A37A76" w:rsidRPr="005D338B">
                <w:rPr>
                  <w:rStyle w:val="Hyperlink"/>
                  <w:rFonts w:cs="Arial"/>
                  <w:color w:val="auto"/>
                </w:rPr>
                <w:t>S1-181154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3A8F1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50ADC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E3D36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06C5" w:rsidRPr="005D041D" w14:paraId="6C7091B7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B9D3E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28DE" w14:textId="7CF4FB1F" w:rsidR="004D06C5" w:rsidRPr="00B55D2E" w:rsidRDefault="004D06C5" w:rsidP="004D06C5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A237" w14:textId="27C352FE" w:rsidR="004D06C5" w:rsidRPr="002B0545" w:rsidRDefault="00A01C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3" w:history="1">
              <w:r w:rsidR="00692D19" w:rsidRPr="005D338B">
                <w:rPr>
                  <w:rStyle w:val="Hyperlink"/>
                  <w:rFonts w:cs="Arial"/>
                  <w:color w:val="auto"/>
                </w:rPr>
                <w:t>S1-181417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0275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FA40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487D" w14:textId="77777777" w:rsidR="004D06C5" w:rsidRPr="005D041D" w:rsidRDefault="004D06C5" w:rsidP="004D06C5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2C4895E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423D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F0149" w14:textId="35546F8A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59A3" w14:textId="67BAFF49" w:rsidR="0032381F" w:rsidRPr="002B0545" w:rsidRDefault="00A01CC5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4" w:history="1">
              <w:r w:rsidR="0032381F" w:rsidRPr="00B76E1F">
                <w:rPr>
                  <w:rStyle w:val="Hyperlink"/>
                  <w:rFonts w:cs="Arial"/>
                  <w:color w:val="auto"/>
                </w:rPr>
                <w:t>S1-181405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88F78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4AC7B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9EC3B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5C28629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EAD4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982A" w14:textId="04C19F18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D523B" w14:textId="48F6B675" w:rsidR="0032381F" w:rsidRPr="002B0545" w:rsidRDefault="00A01CC5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5" w:history="1">
              <w:r w:rsidR="0032381F" w:rsidRPr="00B76E1F">
                <w:rPr>
                  <w:rStyle w:val="Hyperlink"/>
                  <w:rFonts w:cs="Arial"/>
                  <w:color w:val="auto"/>
                </w:rPr>
                <w:t>S1-181406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88C81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3205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27B1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32F765C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5803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7501" w14:textId="24E6DB8D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6A744" w14:textId="383665FD" w:rsidR="0032381F" w:rsidRPr="002B0545" w:rsidRDefault="00A01CC5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6" w:history="1">
              <w:r w:rsidR="0032381F" w:rsidRPr="009326B7">
                <w:rPr>
                  <w:rStyle w:val="Hyperlink"/>
                  <w:rFonts w:cs="Arial"/>
                  <w:color w:val="auto"/>
                </w:rPr>
                <w:t>S1-181413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BB7F1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6308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FF284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2B6E15FA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785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5AF4" w14:textId="08BE1F4C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3474" w14:textId="0E151721" w:rsidR="0032381F" w:rsidRPr="002B0545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26B7">
              <w:t>S1-181414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42F9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159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E2A2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75BBF41B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4102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DB8C" w14:textId="6BD47082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3A0A" w14:textId="41A747CA" w:rsidR="0032381F" w:rsidRPr="002B0545" w:rsidRDefault="00A01CC5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7" w:history="1">
              <w:r w:rsidR="00A37A76" w:rsidRPr="009326B7">
                <w:rPr>
                  <w:rStyle w:val="Hyperlink"/>
                  <w:rFonts w:cs="Arial"/>
                  <w:color w:val="auto"/>
                </w:rPr>
                <w:t>S1-181421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639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1736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4DA9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2381F" w:rsidRPr="005D041D" w14:paraId="0799C499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2B0C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B6FD3" w14:textId="54947B94" w:rsidR="0032381F" w:rsidRPr="00B55D2E" w:rsidRDefault="0032381F" w:rsidP="0032381F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C1C0" w14:textId="2D05FE2C" w:rsidR="0032381F" w:rsidRPr="002B0545" w:rsidRDefault="00A01CC5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8" w:history="1">
              <w:r w:rsidR="00A37A76" w:rsidRPr="005F58C8">
                <w:rPr>
                  <w:rStyle w:val="Hyperlink"/>
                  <w:rFonts w:cs="Arial"/>
                  <w:color w:val="auto"/>
                </w:rPr>
                <w:t>S1-181423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C342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59304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5EAB3" w14:textId="77777777" w:rsidR="0032381F" w:rsidRPr="005D041D" w:rsidRDefault="0032381F" w:rsidP="0032381F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20918FC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FBA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E3B3" w14:textId="519512CD" w:rsidR="00692D19" w:rsidRPr="00B55D2E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751A6" w14:textId="7644AB1D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9" w:history="1">
              <w:r w:rsidR="00692D19" w:rsidRPr="005F58C8">
                <w:rPr>
                  <w:rStyle w:val="Hyperlink"/>
                  <w:rFonts w:cs="Arial"/>
                  <w:color w:val="auto"/>
                </w:rPr>
                <w:t>S1-181418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1E7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1171E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9E9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6E126DB3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234D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E11E5" w14:textId="1C44E8D1" w:rsidR="00692D19" w:rsidRPr="00B55D2E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5EA0" w14:textId="5AAB3F47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0" w:history="1">
              <w:r w:rsidR="00692D19" w:rsidRPr="006E4045">
                <w:rPr>
                  <w:rStyle w:val="Hyperlink"/>
                  <w:rFonts w:cs="Arial"/>
                  <w:color w:val="auto"/>
                </w:rPr>
                <w:t>S1-181588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F13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F988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C59A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51EDCFB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680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6A954" w14:textId="06B3407A" w:rsidR="00692D19" w:rsidRPr="00B55D2E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 w:rsidRPr="00B55D2E">
              <w:rPr>
                <w:color w:val="1F497D"/>
              </w:rPr>
              <w:t>S1-181589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AF9D8" w14:textId="5543AC05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1" w:history="1">
              <w:r w:rsidR="00692D19" w:rsidRPr="009B2473">
                <w:rPr>
                  <w:rStyle w:val="Hyperlink"/>
                  <w:rFonts w:cs="Arial"/>
                  <w:color w:val="auto"/>
                </w:rPr>
                <w:t>S1-181411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FB6C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2B11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1121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2AD02B02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0BE2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BCA3" w14:textId="63E12146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S1-181590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8365" w14:textId="633C77E0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2" w:history="1">
              <w:r w:rsidR="00692D19" w:rsidRPr="00E44BF4">
                <w:rPr>
                  <w:rStyle w:val="Hyperlink"/>
                  <w:rFonts w:cs="Arial"/>
                  <w:color w:val="auto"/>
                </w:rPr>
                <w:t>S1-181412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8CCA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E5B8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C908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402CD87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9B1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FA787" w14:textId="3516BBB9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S1-181591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C367" w14:textId="63F1CBAD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3" w:history="1">
              <w:r w:rsidR="00692D19" w:rsidRPr="00253915">
                <w:rPr>
                  <w:rStyle w:val="Hyperlink"/>
                  <w:rFonts w:cs="Arial"/>
                  <w:color w:val="auto"/>
                </w:rPr>
                <w:t>S1-181419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2CB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A8041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246A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2E200D3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555D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9C29B" w14:textId="279086A9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646A" w14:textId="313DF092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4" w:history="1">
              <w:r w:rsidR="00692D19" w:rsidRPr="00F552C8">
                <w:rPr>
                  <w:rStyle w:val="Hyperlink"/>
                  <w:rFonts w:cs="Arial"/>
                  <w:color w:val="auto"/>
                </w:rPr>
                <w:t>S1-181408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8018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D19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316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DEB47E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A32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9D665" w14:textId="07ED3112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BD61" w14:textId="13699F3C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5" w:history="1">
              <w:r w:rsidR="00692D19" w:rsidRPr="00AB4A83">
                <w:rPr>
                  <w:rStyle w:val="Hyperlink"/>
                  <w:rFonts w:cs="Arial"/>
                  <w:color w:val="auto"/>
                </w:rPr>
                <w:t>S1-181424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8002B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217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07F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1108409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D2B9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D8B3" w14:textId="1DB097F2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S1-181619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2E88" w14:textId="451E3A39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6" w:history="1">
              <w:r w:rsidR="00692D19" w:rsidRPr="007E3971">
                <w:rPr>
                  <w:rStyle w:val="Hyperlink"/>
                  <w:rFonts w:cs="Arial"/>
                  <w:color w:val="auto"/>
                </w:rPr>
                <w:t>S1-181425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F9A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AC112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CE1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0CCBBC2F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96871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894B6" w14:textId="4D405CEB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DE5E8" w14:textId="51BA1371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7" w:history="1">
              <w:r w:rsidR="00692D19" w:rsidRPr="007E3971">
                <w:rPr>
                  <w:rStyle w:val="Hyperlink"/>
                  <w:rFonts w:cs="Arial"/>
                  <w:color w:val="auto"/>
                </w:rPr>
                <w:t>S1-181426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9BC5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2A65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3CB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50F9957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4CD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F71AC" w14:textId="028AAC64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8B078" w14:textId="4B5F86BA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8" w:history="1">
              <w:r w:rsidR="00692D19" w:rsidRPr="000878E6">
                <w:rPr>
                  <w:rStyle w:val="Hyperlink"/>
                  <w:rFonts w:cs="Arial"/>
                  <w:color w:val="auto"/>
                </w:rPr>
                <w:t>S1-181427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D56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497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9EBE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05F6F8E4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E29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033FE" w14:textId="0D91896A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6F63" w14:textId="5D255D45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9" w:history="1">
              <w:r w:rsidR="00692D19" w:rsidRPr="00A5586D">
                <w:rPr>
                  <w:rStyle w:val="Hyperlink"/>
                  <w:rFonts w:cs="Arial"/>
                  <w:color w:val="auto"/>
                </w:rPr>
                <w:t>S1-181580</w:t>
              </w:r>
            </w:hyperlink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1A2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E4229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E482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5A2C498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742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1D4A" w14:textId="7E1A9CCE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A780" w14:textId="79BFA4DF" w:rsidR="00692D19" w:rsidRPr="002B0545" w:rsidRDefault="00A01CC5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0" w:history="1">
              <w:r w:rsidR="00692D19" w:rsidRPr="00C201DE">
                <w:rPr>
                  <w:rStyle w:val="Hyperlink"/>
                  <w:rFonts w:cs="Arial"/>
                  <w:color w:val="auto"/>
                </w:rPr>
                <w:t>S1-181</w:t>
              </w:r>
              <w:r w:rsidR="00692D19">
                <w:rPr>
                  <w:rStyle w:val="Hyperlink"/>
                  <w:rFonts w:cs="Arial"/>
                  <w:color w:val="auto"/>
                </w:rPr>
                <w:t>62</w:t>
              </w:r>
            </w:hyperlink>
            <w:r w:rsidR="00692D19">
              <w:rPr>
                <w:rFonts w:cs="Arial"/>
              </w:rPr>
              <w:t>3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D10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2F1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63E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307686CD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E5F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7929" w14:textId="00758730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0A97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1FD8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E022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6C1E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442E5FBE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1A81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1CFD4" w14:textId="14C9FE85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EF9B7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CB8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EE8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82CB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58B98E5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16AB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E811A" w14:textId="63F76C72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9A43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D1B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DFC25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DB8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A625511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D135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AD02" w14:textId="050CA18D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D588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97E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E360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BFAE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AFB3E32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EC689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530E" w14:textId="3D2BB296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61F66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415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12F9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C408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F499C3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76A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01F6C" w14:textId="3898BBA1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S1-181629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31DA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33D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890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E901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1B4465A9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93DB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52B2" w14:textId="3D79E560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5FDC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7C0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CAB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CFB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72912F64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D573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68E87" w14:textId="0A960725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8C76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6647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A2B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EFB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1DBF32A9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B84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5D941" w14:textId="2424E8F4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5047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A07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D11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C2D9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6A700120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77D2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30B2" w14:textId="1B03FC85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ACE1D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2A3F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6218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F6D5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384659A5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500F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BCA2" w14:textId="7C98A807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5AB5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B30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4B16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7265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177D09EC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3728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DDA3" w14:textId="2A8BD742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E8377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507C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8063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198E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5D041D" w14:paraId="1AFECB96" w14:textId="77777777" w:rsidTr="0068415D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74EA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A1344" w14:textId="6937F2AF" w:rsidR="00692D19" w:rsidRDefault="00692D19" w:rsidP="00692D19">
            <w:pPr>
              <w:snapToGrid w:val="0"/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S1-181636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04E0" w14:textId="77777777" w:rsidR="00692D19" w:rsidRPr="002B0545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1D1E0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D69AD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C984" w14:textId="77777777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2D19" w:rsidRPr="00F45489" w14:paraId="7926D3AD" w14:textId="77777777" w:rsidTr="0068415D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4D7769E8" w14:textId="77777777" w:rsidR="00692D19" w:rsidRPr="00F45489" w:rsidRDefault="00692D19" w:rsidP="00692D19">
            <w:pPr>
              <w:pStyle w:val="Heading1"/>
              <w:numPr>
                <w:ilvl w:val="0"/>
                <w:numId w:val="48"/>
              </w:numPr>
            </w:pPr>
            <w:r w:rsidRPr="004E36F9">
              <w:t>Summary of drafting session</w:t>
            </w:r>
          </w:p>
        </w:tc>
      </w:tr>
      <w:tr w:rsidR="00692D19" w:rsidRPr="005D041D" w14:paraId="7F352EF8" w14:textId="77777777" w:rsidTr="0068415D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915A" w14:textId="77777777" w:rsidR="00692D19" w:rsidRDefault="00692D19" w:rsidP="00692D1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0B42B0C3" w14:textId="0E65047C" w:rsidR="00692D19" w:rsidRDefault="00692D19" w:rsidP="00692D1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38 Documents treated</w:t>
            </w:r>
          </w:p>
          <w:p w14:paraId="1883EDDA" w14:textId="4017F27E" w:rsidR="00692D19" w:rsidRDefault="00692D19" w:rsidP="00692D1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49 Revisions</w:t>
            </w:r>
          </w:p>
          <w:p w14:paraId="184882D7" w14:textId="3C095102" w:rsidR="00692D19" w:rsidRDefault="00692D19" w:rsidP="00692D1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6  Agreed</w:t>
            </w:r>
          </w:p>
          <w:p w14:paraId="30D01FE3" w14:textId="52A2D644" w:rsidR="00692D19" w:rsidRDefault="00692D19" w:rsidP="00692D19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  Noted</w:t>
            </w:r>
          </w:p>
          <w:p w14:paraId="23FB6A99" w14:textId="2FADF973" w:rsidR="00692D19" w:rsidRPr="005D041D" w:rsidRDefault="00692D19" w:rsidP="00692D19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</w:rPr>
              <w:t>28 Carried over to Plenary</w:t>
            </w:r>
            <w:r w:rsidRPr="005D041D">
              <w:rPr>
                <w:rFonts w:eastAsia="Arial Unicode MS" w:cs="Arial"/>
                <w:szCs w:val="18"/>
                <w:lang w:eastAsia="ar-SA"/>
              </w:rPr>
              <w:t xml:space="preserve"> </w:t>
            </w:r>
          </w:p>
        </w:tc>
      </w:tr>
      <w:tr w:rsidR="00692D19" w:rsidRPr="00894FB0" w14:paraId="625BEB57" w14:textId="77777777" w:rsidTr="0068415D">
        <w:trPr>
          <w:trHeight w:val="141"/>
        </w:trPr>
        <w:tc>
          <w:tcPr>
            <w:tcW w:w="146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57D38F" w14:textId="77777777" w:rsidR="00692D19" w:rsidRPr="00894FB0" w:rsidRDefault="00692D19" w:rsidP="00692D19">
            <w:pPr>
              <w:numPr>
                <w:ilvl w:val="0"/>
                <w:numId w:val="48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595FD54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881D3" w14:textId="77777777" w:rsidR="00A01CC5" w:rsidRDefault="00A01CC5" w:rsidP="002E015E">
      <w:pPr>
        <w:spacing w:after="0" w:line="240" w:lineRule="auto"/>
      </w:pPr>
      <w:r>
        <w:separator/>
      </w:r>
    </w:p>
  </w:endnote>
  <w:endnote w:type="continuationSeparator" w:id="0">
    <w:p w14:paraId="717C8D25" w14:textId="77777777" w:rsidR="00A01CC5" w:rsidRDefault="00A01CC5" w:rsidP="002E015E">
      <w:pPr>
        <w:spacing w:after="0" w:line="240" w:lineRule="auto"/>
      </w:pPr>
      <w:r>
        <w:continuationSeparator/>
      </w:r>
    </w:p>
  </w:endnote>
  <w:endnote w:type="continuationNotice" w:id="1">
    <w:p w14:paraId="7090807B" w14:textId="77777777" w:rsidR="00A01CC5" w:rsidRDefault="00A01C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59615" w14:textId="77777777" w:rsidR="00A01CC5" w:rsidRDefault="00A01CC5" w:rsidP="002E015E">
      <w:pPr>
        <w:spacing w:after="0" w:line="240" w:lineRule="auto"/>
      </w:pPr>
      <w:r>
        <w:separator/>
      </w:r>
    </w:p>
  </w:footnote>
  <w:footnote w:type="continuationSeparator" w:id="0">
    <w:p w14:paraId="7953FD4D" w14:textId="77777777" w:rsidR="00A01CC5" w:rsidRDefault="00A01CC5" w:rsidP="002E015E">
      <w:pPr>
        <w:spacing w:after="0" w:line="240" w:lineRule="auto"/>
      </w:pPr>
      <w:r>
        <w:continuationSeparator/>
      </w:r>
    </w:p>
  </w:footnote>
  <w:footnote w:type="continuationNotice" w:id="1">
    <w:p w14:paraId="20ACE63B" w14:textId="77777777" w:rsidR="00A01CC5" w:rsidRDefault="00A01C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137"/>
        </w:tabs>
        <w:ind w:left="108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A1"/>
    <w:rsid w:val="00002EC3"/>
    <w:rsid w:val="00003002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4F9C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976"/>
    <w:rsid w:val="00033B50"/>
    <w:rsid w:val="000345AB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5711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344B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878E6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3C32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4534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368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79A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36F"/>
    <w:rsid w:val="00124CB1"/>
    <w:rsid w:val="001251DB"/>
    <w:rsid w:val="0012589F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3E54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AC9"/>
    <w:rsid w:val="00156BCB"/>
    <w:rsid w:val="001574A1"/>
    <w:rsid w:val="00157764"/>
    <w:rsid w:val="001600A2"/>
    <w:rsid w:val="00160AC8"/>
    <w:rsid w:val="00160F0E"/>
    <w:rsid w:val="001621EB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5F"/>
    <w:rsid w:val="00166C97"/>
    <w:rsid w:val="00166FDC"/>
    <w:rsid w:val="0016707D"/>
    <w:rsid w:val="0016769B"/>
    <w:rsid w:val="00167736"/>
    <w:rsid w:val="001679AC"/>
    <w:rsid w:val="00170325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143"/>
    <w:rsid w:val="00182793"/>
    <w:rsid w:val="001833DB"/>
    <w:rsid w:val="00183C9B"/>
    <w:rsid w:val="00184224"/>
    <w:rsid w:val="00184290"/>
    <w:rsid w:val="00185775"/>
    <w:rsid w:val="0018607A"/>
    <w:rsid w:val="001860D5"/>
    <w:rsid w:val="00186182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2F1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238"/>
    <w:rsid w:val="001B3870"/>
    <w:rsid w:val="001B43BD"/>
    <w:rsid w:val="001B5347"/>
    <w:rsid w:val="001B55DE"/>
    <w:rsid w:val="001B67E5"/>
    <w:rsid w:val="001B6D92"/>
    <w:rsid w:val="001B789C"/>
    <w:rsid w:val="001B7B9E"/>
    <w:rsid w:val="001C08D6"/>
    <w:rsid w:val="001C0EC1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424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351F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3C1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6314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8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915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0A01"/>
    <w:rsid w:val="002610F3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3943"/>
    <w:rsid w:val="002743A0"/>
    <w:rsid w:val="00275529"/>
    <w:rsid w:val="00275D73"/>
    <w:rsid w:val="002777A7"/>
    <w:rsid w:val="002777FF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8F2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27D8"/>
    <w:rsid w:val="002932FD"/>
    <w:rsid w:val="00293390"/>
    <w:rsid w:val="00294533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295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6E4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7E9"/>
    <w:rsid w:val="002D693E"/>
    <w:rsid w:val="002D6ACF"/>
    <w:rsid w:val="002D6BF2"/>
    <w:rsid w:val="002D6F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1778"/>
    <w:rsid w:val="00302BB2"/>
    <w:rsid w:val="00304A7C"/>
    <w:rsid w:val="00305449"/>
    <w:rsid w:val="003054D7"/>
    <w:rsid w:val="003056C6"/>
    <w:rsid w:val="00305B7B"/>
    <w:rsid w:val="003061F0"/>
    <w:rsid w:val="003061F4"/>
    <w:rsid w:val="003065E8"/>
    <w:rsid w:val="0030697C"/>
    <w:rsid w:val="00306E7B"/>
    <w:rsid w:val="00307464"/>
    <w:rsid w:val="003074B4"/>
    <w:rsid w:val="00307631"/>
    <w:rsid w:val="003076BE"/>
    <w:rsid w:val="003079BB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81F"/>
    <w:rsid w:val="00323AED"/>
    <w:rsid w:val="0032403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4DA"/>
    <w:rsid w:val="00344042"/>
    <w:rsid w:val="003443F7"/>
    <w:rsid w:val="00344750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2E"/>
    <w:rsid w:val="00365FF2"/>
    <w:rsid w:val="003661B3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5AE"/>
    <w:rsid w:val="00382078"/>
    <w:rsid w:val="003821B1"/>
    <w:rsid w:val="00382960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0D3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2A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49B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3EAC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2D80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AAF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6BB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3ED6"/>
    <w:rsid w:val="00424916"/>
    <w:rsid w:val="00425C20"/>
    <w:rsid w:val="00425D84"/>
    <w:rsid w:val="00426237"/>
    <w:rsid w:val="00427DD2"/>
    <w:rsid w:val="004304A7"/>
    <w:rsid w:val="00430E09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1C5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579C0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92E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481"/>
    <w:rsid w:val="0049356B"/>
    <w:rsid w:val="00493A68"/>
    <w:rsid w:val="00493AF4"/>
    <w:rsid w:val="00494416"/>
    <w:rsid w:val="00494598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1A55"/>
    <w:rsid w:val="004A2B07"/>
    <w:rsid w:val="004A2BDB"/>
    <w:rsid w:val="004A2DE8"/>
    <w:rsid w:val="004A2ED5"/>
    <w:rsid w:val="004A3D27"/>
    <w:rsid w:val="004A3F22"/>
    <w:rsid w:val="004A3FB4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2C6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06C5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018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75D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AA7"/>
    <w:rsid w:val="004F6DE8"/>
    <w:rsid w:val="004F7420"/>
    <w:rsid w:val="004F77C1"/>
    <w:rsid w:val="004F7BBC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4E4C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250"/>
    <w:rsid w:val="005229C7"/>
    <w:rsid w:val="0052371E"/>
    <w:rsid w:val="00523948"/>
    <w:rsid w:val="00524127"/>
    <w:rsid w:val="005250A9"/>
    <w:rsid w:val="00525CB1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630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989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17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2E4A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3F5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3D81"/>
    <w:rsid w:val="005945BE"/>
    <w:rsid w:val="00594744"/>
    <w:rsid w:val="0059498C"/>
    <w:rsid w:val="00594DBE"/>
    <w:rsid w:val="00595279"/>
    <w:rsid w:val="00595E31"/>
    <w:rsid w:val="0059646E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E6B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C82"/>
    <w:rsid w:val="005A6D35"/>
    <w:rsid w:val="005A71C1"/>
    <w:rsid w:val="005B12E7"/>
    <w:rsid w:val="005B12FE"/>
    <w:rsid w:val="005B1624"/>
    <w:rsid w:val="005B1A56"/>
    <w:rsid w:val="005B1B15"/>
    <w:rsid w:val="005B1B76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6DCC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4ED1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77A"/>
    <w:rsid w:val="005D2E09"/>
    <w:rsid w:val="005D31D8"/>
    <w:rsid w:val="005D3358"/>
    <w:rsid w:val="005D338B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58C8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2D95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2EE8"/>
    <w:rsid w:val="0063398F"/>
    <w:rsid w:val="00633E50"/>
    <w:rsid w:val="00634037"/>
    <w:rsid w:val="00634FAB"/>
    <w:rsid w:val="006357A6"/>
    <w:rsid w:val="00636194"/>
    <w:rsid w:val="0063636C"/>
    <w:rsid w:val="006375AB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288F"/>
    <w:rsid w:val="006431A3"/>
    <w:rsid w:val="00643736"/>
    <w:rsid w:val="00643A81"/>
    <w:rsid w:val="006440DA"/>
    <w:rsid w:val="006444C6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050E"/>
    <w:rsid w:val="0065152E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15D"/>
    <w:rsid w:val="0068492E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2D19"/>
    <w:rsid w:val="00693916"/>
    <w:rsid w:val="00694085"/>
    <w:rsid w:val="00694F32"/>
    <w:rsid w:val="00695A78"/>
    <w:rsid w:val="006962D0"/>
    <w:rsid w:val="0069649D"/>
    <w:rsid w:val="00696A1E"/>
    <w:rsid w:val="00697356"/>
    <w:rsid w:val="0069764A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4C1B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2F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045"/>
    <w:rsid w:val="006E440B"/>
    <w:rsid w:val="006E53F8"/>
    <w:rsid w:val="006E57CC"/>
    <w:rsid w:val="006E5CDD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9F0"/>
    <w:rsid w:val="006F6810"/>
    <w:rsid w:val="006F782E"/>
    <w:rsid w:val="006F7F71"/>
    <w:rsid w:val="00700478"/>
    <w:rsid w:val="00700490"/>
    <w:rsid w:val="00700FA3"/>
    <w:rsid w:val="00701543"/>
    <w:rsid w:val="00701996"/>
    <w:rsid w:val="00701AA2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89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EB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241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4E4F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4DB9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74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13A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5C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71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09F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4EB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6BDA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94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76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A67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6DE"/>
    <w:rsid w:val="00894C51"/>
    <w:rsid w:val="00895141"/>
    <w:rsid w:val="008959A7"/>
    <w:rsid w:val="00896039"/>
    <w:rsid w:val="0089649C"/>
    <w:rsid w:val="0089664D"/>
    <w:rsid w:val="0089677D"/>
    <w:rsid w:val="00896E3A"/>
    <w:rsid w:val="00896EDA"/>
    <w:rsid w:val="0089729F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3E18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58D9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4F92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46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04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4CB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AF4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6B7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0E53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631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395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86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473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B7B56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6E1"/>
    <w:rsid w:val="009D6723"/>
    <w:rsid w:val="009D6F57"/>
    <w:rsid w:val="009D75DC"/>
    <w:rsid w:val="009D7E49"/>
    <w:rsid w:val="009E137E"/>
    <w:rsid w:val="009E1A8F"/>
    <w:rsid w:val="009E21DC"/>
    <w:rsid w:val="009E32BC"/>
    <w:rsid w:val="009E33C6"/>
    <w:rsid w:val="009E35E5"/>
    <w:rsid w:val="009E3B64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ACA"/>
    <w:rsid w:val="009E7EA9"/>
    <w:rsid w:val="009F0B8A"/>
    <w:rsid w:val="009F0DE9"/>
    <w:rsid w:val="009F1002"/>
    <w:rsid w:val="009F109D"/>
    <w:rsid w:val="009F11F6"/>
    <w:rsid w:val="009F1291"/>
    <w:rsid w:val="009F135F"/>
    <w:rsid w:val="009F1D73"/>
    <w:rsid w:val="009F27E8"/>
    <w:rsid w:val="009F320C"/>
    <w:rsid w:val="009F45F0"/>
    <w:rsid w:val="009F4735"/>
    <w:rsid w:val="009F485A"/>
    <w:rsid w:val="009F5B17"/>
    <w:rsid w:val="009F6DE0"/>
    <w:rsid w:val="009F6F3A"/>
    <w:rsid w:val="00A00E79"/>
    <w:rsid w:val="00A01CC5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528"/>
    <w:rsid w:val="00A14D54"/>
    <w:rsid w:val="00A14F11"/>
    <w:rsid w:val="00A155EE"/>
    <w:rsid w:val="00A15901"/>
    <w:rsid w:val="00A15D76"/>
    <w:rsid w:val="00A1666A"/>
    <w:rsid w:val="00A1682A"/>
    <w:rsid w:val="00A173B6"/>
    <w:rsid w:val="00A1758D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ED0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4F8"/>
    <w:rsid w:val="00A36B13"/>
    <w:rsid w:val="00A3757D"/>
    <w:rsid w:val="00A378B5"/>
    <w:rsid w:val="00A3793C"/>
    <w:rsid w:val="00A37A76"/>
    <w:rsid w:val="00A37D83"/>
    <w:rsid w:val="00A37FD8"/>
    <w:rsid w:val="00A41187"/>
    <w:rsid w:val="00A411E3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BE7"/>
    <w:rsid w:val="00A46637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586D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58C"/>
    <w:rsid w:val="00A744E8"/>
    <w:rsid w:val="00A746E7"/>
    <w:rsid w:val="00A74E37"/>
    <w:rsid w:val="00A75E85"/>
    <w:rsid w:val="00A7705A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87B4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567"/>
    <w:rsid w:val="00AB2B59"/>
    <w:rsid w:val="00AB2C9D"/>
    <w:rsid w:val="00AB35FC"/>
    <w:rsid w:val="00AB3C34"/>
    <w:rsid w:val="00AB3EAE"/>
    <w:rsid w:val="00AB4A83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98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5BC"/>
    <w:rsid w:val="00AE1A09"/>
    <w:rsid w:val="00AE275C"/>
    <w:rsid w:val="00AE3B42"/>
    <w:rsid w:val="00AE4BF2"/>
    <w:rsid w:val="00AE6CE8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2818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88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8B9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45F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952"/>
    <w:rsid w:val="00B51FA2"/>
    <w:rsid w:val="00B52C04"/>
    <w:rsid w:val="00B5309F"/>
    <w:rsid w:val="00B54D03"/>
    <w:rsid w:val="00B54F5F"/>
    <w:rsid w:val="00B55503"/>
    <w:rsid w:val="00B55865"/>
    <w:rsid w:val="00B55D2E"/>
    <w:rsid w:val="00B55F73"/>
    <w:rsid w:val="00B5640B"/>
    <w:rsid w:val="00B564A3"/>
    <w:rsid w:val="00B565F6"/>
    <w:rsid w:val="00B566BA"/>
    <w:rsid w:val="00B567BF"/>
    <w:rsid w:val="00B56D6F"/>
    <w:rsid w:val="00B61C89"/>
    <w:rsid w:val="00B624B4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67CD8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6E1F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4ABD"/>
    <w:rsid w:val="00B854A0"/>
    <w:rsid w:val="00B85722"/>
    <w:rsid w:val="00B85798"/>
    <w:rsid w:val="00B860BC"/>
    <w:rsid w:val="00B86984"/>
    <w:rsid w:val="00B871A8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97FFD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59DC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13D"/>
    <w:rsid w:val="00BC469F"/>
    <w:rsid w:val="00BC475F"/>
    <w:rsid w:val="00BC590B"/>
    <w:rsid w:val="00BC5F23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335"/>
    <w:rsid w:val="00BD5222"/>
    <w:rsid w:val="00BD5545"/>
    <w:rsid w:val="00BD6A79"/>
    <w:rsid w:val="00BD6B30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18B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64A"/>
    <w:rsid w:val="00C14AAF"/>
    <w:rsid w:val="00C14C80"/>
    <w:rsid w:val="00C14CFF"/>
    <w:rsid w:val="00C14FDE"/>
    <w:rsid w:val="00C159E1"/>
    <w:rsid w:val="00C201DE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6F4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2ACA"/>
    <w:rsid w:val="00C73026"/>
    <w:rsid w:val="00C732F6"/>
    <w:rsid w:val="00C73727"/>
    <w:rsid w:val="00C73DF8"/>
    <w:rsid w:val="00C74452"/>
    <w:rsid w:val="00C74566"/>
    <w:rsid w:val="00C746B2"/>
    <w:rsid w:val="00C74971"/>
    <w:rsid w:val="00C74A87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9D"/>
    <w:rsid w:val="00C859BE"/>
    <w:rsid w:val="00C862AF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747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653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9E2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B1F"/>
    <w:rsid w:val="00D01C8E"/>
    <w:rsid w:val="00D0217E"/>
    <w:rsid w:val="00D021D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5BD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47F08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6E9C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1BF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77A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2E4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454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821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E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5AD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6387"/>
    <w:rsid w:val="00E07C26"/>
    <w:rsid w:val="00E102E0"/>
    <w:rsid w:val="00E10954"/>
    <w:rsid w:val="00E10F2E"/>
    <w:rsid w:val="00E11E12"/>
    <w:rsid w:val="00E123C3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CA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27EBA"/>
    <w:rsid w:val="00E30578"/>
    <w:rsid w:val="00E30838"/>
    <w:rsid w:val="00E308F5"/>
    <w:rsid w:val="00E30C06"/>
    <w:rsid w:val="00E30D0D"/>
    <w:rsid w:val="00E3111B"/>
    <w:rsid w:val="00E31844"/>
    <w:rsid w:val="00E31899"/>
    <w:rsid w:val="00E3220C"/>
    <w:rsid w:val="00E322CE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03F"/>
    <w:rsid w:val="00E423C3"/>
    <w:rsid w:val="00E42BF2"/>
    <w:rsid w:val="00E42FAA"/>
    <w:rsid w:val="00E43232"/>
    <w:rsid w:val="00E43850"/>
    <w:rsid w:val="00E4388F"/>
    <w:rsid w:val="00E43993"/>
    <w:rsid w:val="00E444CB"/>
    <w:rsid w:val="00E44BF4"/>
    <w:rsid w:val="00E4507B"/>
    <w:rsid w:val="00E458FD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819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5A14"/>
    <w:rsid w:val="00E76C64"/>
    <w:rsid w:val="00E770DE"/>
    <w:rsid w:val="00E771C5"/>
    <w:rsid w:val="00E773C3"/>
    <w:rsid w:val="00E80784"/>
    <w:rsid w:val="00E80B07"/>
    <w:rsid w:val="00E81C55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6AE"/>
    <w:rsid w:val="00E85839"/>
    <w:rsid w:val="00E85F64"/>
    <w:rsid w:val="00E85FE7"/>
    <w:rsid w:val="00E86202"/>
    <w:rsid w:val="00E8626E"/>
    <w:rsid w:val="00E86580"/>
    <w:rsid w:val="00E87359"/>
    <w:rsid w:val="00E8796D"/>
    <w:rsid w:val="00E90CB6"/>
    <w:rsid w:val="00E92673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138E"/>
    <w:rsid w:val="00EB2575"/>
    <w:rsid w:val="00EB260D"/>
    <w:rsid w:val="00EB31CF"/>
    <w:rsid w:val="00EB3239"/>
    <w:rsid w:val="00EB409C"/>
    <w:rsid w:val="00EB413F"/>
    <w:rsid w:val="00EB4788"/>
    <w:rsid w:val="00EB47CB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251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652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3623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4D7E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7B1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2C8"/>
    <w:rsid w:val="00F5572A"/>
    <w:rsid w:val="00F55919"/>
    <w:rsid w:val="00F559EF"/>
    <w:rsid w:val="00F55BA3"/>
    <w:rsid w:val="00F55C71"/>
    <w:rsid w:val="00F565B8"/>
    <w:rsid w:val="00F6017D"/>
    <w:rsid w:val="00F602E5"/>
    <w:rsid w:val="00F60BA0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467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BF5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111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9E9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3DD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5FCBAA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norpahj\Documents\Local%203GPP%20copy\SA1%20Dubrovnik%202018\docs\S1-181141.zip" TargetMode="External"/><Relationship Id="rId21" Type="http://schemas.openxmlformats.org/officeDocument/2006/relationships/hyperlink" Target="file:///D:\Sprint-Nextel%20expansion\3GPP\SA\SA%201\docs\S1-181408.zip" TargetMode="External"/><Relationship Id="rId42" Type="http://schemas.openxmlformats.org/officeDocument/2006/relationships/hyperlink" Target="file:///D:\Sprint-Nextel%20expansion\3GPP\SA\SA%201\docs\S1-181588.zip" TargetMode="External"/><Relationship Id="rId63" Type="http://schemas.openxmlformats.org/officeDocument/2006/relationships/hyperlink" Target="file:///C:\Users\norpahj\Documents\Local%203GPP%20copy\SA1%20Dubrovnik%202018\docs\S1-181274.zip" TargetMode="External"/><Relationship Id="rId84" Type="http://schemas.openxmlformats.org/officeDocument/2006/relationships/hyperlink" Target="file:///C:\Users\norpahj\Documents\Local%203GPP%20copy\SA1%20Dubrovnik%202018\docs\S1-181134.zip" TargetMode="External"/><Relationship Id="rId138" Type="http://schemas.openxmlformats.org/officeDocument/2006/relationships/hyperlink" Target="file:///D:\Sprint-Nextel%20expansion\3GPP\SA\SA%201\docs\S1-181423.zip" TargetMode="External"/><Relationship Id="rId107" Type="http://schemas.openxmlformats.org/officeDocument/2006/relationships/hyperlink" Target="file:///C:\Users\norpahj\Documents\Local%203GPP%20copy\SA1%20Dubrovnik%202018\docs\S1-181163.zip" TargetMode="External"/><Relationship Id="rId11" Type="http://schemas.openxmlformats.org/officeDocument/2006/relationships/hyperlink" Target="file:///D:\Sprint-Nextel%20expansion\3GPP\SA\SA%201\docs\S1-181404.zip" TargetMode="External"/><Relationship Id="rId32" Type="http://schemas.openxmlformats.org/officeDocument/2006/relationships/hyperlink" Target="file:///D:\Sprint-Nextel%20expansion\3GPP\SA\SA%201\docs\S1-181589.zip" TargetMode="External"/><Relationship Id="rId53" Type="http://schemas.openxmlformats.org/officeDocument/2006/relationships/hyperlink" Target="file:///D:\Sprint-Nextel%20expansion\3GPP\SA\SA%201\docs\S1-181588.zip" TargetMode="External"/><Relationship Id="rId74" Type="http://schemas.openxmlformats.org/officeDocument/2006/relationships/hyperlink" Target="file:///D:\Sprint-Nextel%20expansion\3GPP\SA\SA%201\docs\S1-181618.zip" TargetMode="External"/><Relationship Id="rId128" Type="http://schemas.openxmlformats.org/officeDocument/2006/relationships/hyperlink" Target="file:///C:\Users\norpahj\Documents\Local%203GPP%20copy\SA1%20Dubrovnik%202018\docs\S1-181156.zip" TargetMode="External"/><Relationship Id="rId149" Type="http://schemas.openxmlformats.org/officeDocument/2006/relationships/hyperlink" Target="file:///D:\Sprint-Nextel%20expansion\3GPP\SA\SA%201\docs\S1-181580.zip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file:///C:\Users\norpahj\Documents\Local%203GPP%20copy\SA1%20Dubrovnik%202018\docs\S1-181149.zip" TargetMode="External"/><Relationship Id="rId22" Type="http://schemas.openxmlformats.org/officeDocument/2006/relationships/hyperlink" Target="file:///D:\Sprint-Nextel%20expansion\3GPP\SA\SA%201\docs\S1-181592.zip" TargetMode="External"/><Relationship Id="rId27" Type="http://schemas.openxmlformats.org/officeDocument/2006/relationships/hyperlink" Target="file:///D:\Sprint-Nextel%20expansion\3GPP\SA\SA%201\docs\S1-181410.zip" TargetMode="External"/><Relationship Id="rId43" Type="http://schemas.openxmlformats.org/officeDocument/2006/relationships/hyperlink" Target="file:///C:\Users\norpahj\Documents\Local%203GPP%20copy\SA1%20Dubrovnik%202018\docs\S1-181220.zip" TargetMode="External"/><Relationship Id="rId48" Type="http://schemas.openxmlformats.org/officeDocument/2006/relationships/hyperlink" Target="file:///D:\Sprint-Nextel%20expansion\3GPP\SA\SA%201\docs\S1-181580.zip" TargetMode="External"/><Relationship Id="rId64" Type="http://schemas.openxmlformats.org/officeDocument/2006/relationships/hyperlink" Target="file:///C:\Users\norpahj\Documents\Local%203GPP%20copy\SA1%20Dubrovnik%202018\docs\S1-181275.zip" TargetMode="External"/><Relationship Id="rId69" Type="http://schemas.openxmlformats.org/officeDocument/2006/relationships/hyperlink" Target="file:///C:\Users\norpahj\Documents\Local%203GPP%20copy\SA1%20Dubrovnik%202018\docs\S1-181086.zip" TargetMode="External"/><Relationship Id="rId113" Type="http://schemas.openxmlformats.org/officeDocument/2006/relationships/hyperlink" Target="file:///C:\Users\norpahj\Documents\Local%203GPP%20copy\SA1%20Dubrovnik%202018\docs\S1-181220.zip" TargetMode="External"/><Relationship Id="rId118" Type="http://schemas.openxmlformats.org/officeDocument/2006/relationships/hyperlink" Target="file:///C:\Users\norpahj\Documents\Local%203GPP%20copy\SA1%20Dubrovnik%202018\docs\S1-181084.zip" TargetMode="External"/><Relationship Id="rId134" Type="http://schemas.openxmlformats.org/officeDocument/2006/relationships/hyperlink" Target="file:///D:\Sprint-Nextel%20expansion\3GPP\SA\SA%201\docs\S1-181405.zip" TargetMode="External"/><Relationship Id="rId139" Type="http://schemas.openxmlformats.org/officeDocument/2006/relationships/hyperlink" Target="file:///D:\Sprint-Nextel%20expansion\3GPP\SA\SA%201\docs\S1-181418.zip" TargetMode="External"/><Relationship Id="rId80" Type="http://schemas.openxmlformats.org/officeDocument/2006/relationships/hyperlink" Target="file:///D:\Sprint-Nextel%20expansion\3GPP\SA\SA%201\docs\S1-181620.zip" TargetMode="External"/><Relationship Id="rId85" Type="http://schemas.openxmlformats.org/officeDocument/2006/relationships/hyperlink" Target="file:///D:\Sprint-Nextel%20expansion\3GPP\SA\SA%201\docs\S1-181428.zip" TargetMode="External"/><Relationship Id="rId150" Type="http://schemas.openxmlformats.org/officeDocument/2006/relationships/hyperlink" Target="file:///D:\Sprint-Nextel%20expansion\3GPP\SA\SA%201\docs\S1-181588.zip" TargetMode="External"/><Relationship Id="rId12" Type="http://schemas.openxmlformats.org/officeDocument/2006/relationships/hyperlink" Target="file:///C:\Users\norpahj\Documents\Local%203GPP%20copy\SA1%20Dubrovnik%202018\docs\S1-181192.zip" TargetMode="External"/><Relationship Id="rId17" Type="http://schemas.openxmlformats.org/officeDocument/2006/relationships/hyperlink" Target="file:///D:\Sprint-Nextel%20expansion\3GPP\SA\SA%201\docs\S1-181582.zip" TargetMode="External"/><Relationship Id="rId33" Type="http://schemas.openxmlformats.org/officeDocument/2006/relationships/hyperlink" Target="file:///C:\Users\norpahj\Documents\Local%203GPP%20copy\SA1%20Dubrovnik%202018\docs\S1-181167.zip" TargetMode="External"/><Relationship Id="rId38" Type="http://schemas.openxmlformats.org/officeDocument/2006/relationships/hyperlink" Target="file:///D:\Sprint-Nextel%20expansion\3GPP\SA\SA%201\docs\S1-181583.zip" TargetMode="External"/><Relationship Id="rId59" Type="http://schemas.openxmlformats.org/officeDocument/2006/relationships/hyperlink" Target="file:///C:\Users\norpahj\Documents\Local%203GPP%20copy\SA1%20Dubrovnik%202018\docs\S1-181084.zip" TargetMode="External"/><Relationship Id="rId103" Type="http://schemas.openxmlformats.org/officeDocument/2006/relationships/hyperlink" Target="file:///C:\Users\norpahj\Documents\Local%203GPP%20copy\SA1%20Dubrovnik%202018\docs\S1-181192.zip" TargetMode="External"/><Relationship Id="rId108" Type="http://schemas.openxmlformats.org/officeDocument/2006/relationships/hyperlink" Target="file:///D:\Sprint-Nextel%20expansion\3GPP\SA\SA%201\docs\S1-181410.zip" TargetMode="External"/><Relationship Id="rId124" Type="http://schemas.openxmlformats.org/officeDocument/2006/relationships/hyperlink" Target="file:///C:\Users\norpahj\Documents\Local%203GPP%20copy\SA1%20Dubrovnik%202018\docs\S1-181248.zip" TargetMode="External"/><Relationship Id="rId129" Type="http://schemas.openxmlformats.org/officeDocument/2006/relationships/hyperlink" Target="file:///C:\Users\norpahj\Documents\Local%203GPP%20copy\SA1%20Dubrovnik%202018\docs\S1-181158.zip" TargetMode="External"/><Relationship Id="rId54" Type="http://schemas.openxmlformats.org/officeDocument/2006/relationships/hyperlink" Target="file:///C:\Users\norpahj\Documents\Local%203GPP%20copy\SA1%20Dubrovnik%202018\docs\S1-181210.zip" TargetMode="External"/><Relationship Id="rId70" Type="http://schemas.openxmlformats.org/officeDocument/2006/relationships/hyperlink" Target="file:///D:\Sprint-Nextel%20expansion\3GPP\SA\SA%201\docs\S1-181423.zip" TargetMode="External"/><Relationship Id="rId75" Type="http://schemas.openxmlformats.org/officeDocument/2006/relationships/hyperlink" Target="file:///C:\Users\norpahj\Documents\Local%203GPP%20copy\SA1%20Dubrovnik%202018\docs\S1-181246.zip" TargetMode="External"/><Relationship Id="rId91" Type="http://schemas.openxmlformats.org/officeDocument/2006/relationships/hyperlink" Target="file:///C:\Users\norpahj\Documents\Local%203GPP%20copy\SA1%20Dubrovnik%202018\docs\S1-181156.zip" TargetMode="External"/><Relationship Id="rId96" Type="http://schemas.openxmlformats.org/officeDocument/2006/relationships/hyperlink" Target="file:///D:\Sprint-Nextel%20expansion\3GPP\SA\SA%201\docs\S1-181577.zip" TargetMode="External"/><Relationship Id="rId140" Type="http://schemas.openxmlformats.org/officeDocument/2006/relationships/hyperlink" Target="file:///D:\Sprint-Nextel%20expansion\3GPP\SA\SA%201\docs\S1-181588.zip" TargetMode="External"/><Relationship Id="rId145" Type="http://schemas.openxmlformats.org/officeDocument/2006/relationships/hyperlink" Target="file:///D:\Sprint-Nextel%20expansion\3GPP\SA\SA%201\docs\S1-18142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file:///C:\Users\norpahj\Documents\Local%203GPP%20copy\SA1%20Dubrovnik%202018\docs\S1-181163.zip" TargetMode="External"/><Relationship Id="rId28" Type="http://schemas.openxmlformats.org/officeDocument/2006/relationships/hyperlink" Target="file:///C:\Users\norpahj\Documents\Local%203GPP%20copy\SA1%20Dubrovnik%202018\docs\S1-181142.zip" TargetMode="External"/><Relationship Id="rId49" Type="http://schemas.openxmlformats.org/officeDocument/2006/relationships/hyperlink" Target="file:///D:\Sprint-Nextel%20expansion\3GPP\SA\SA%201\docs\S1-181622.zip" TargetMode="External"/><Relationship Id="rId114" Type="http://schemas.openxmlformats.org/officeDocument/2006/relationships/hyperlink" Target="file:///C:\Users\norpahj\Documents\Local%203GPP%20copy\SA1%20Dubrovnik%202018\docs\S1-181063.zip" TargetMode="External"/><Relationship Id="rId119" Type="http://schemas.openxmlformats.org/officeDocument/2006/relationships/hyperlink" Target="file:///C:\Users\norpahj\Documents\Local%203GPP%20copy\SA1%20Dubrovnik%202018\docs\S1-181085.zip" TargetMode="External"/><Relationship Id="rId44" Type="http://schemas.openxmlformats.org/officeDocument/2006/relationships/hyperlink" Target="file:///D:\Sprint-Nextel%20expansion\3GPP\SA\SA%201\docs\S1-181416.zip" TargetMode="External"/><Relationship Id="rId60" Type="http://schemas.openxmlformats.org/officeDocument/2006/relationships/hyperlink" Target="file:///D:\Sprint-Nextel%20expansion\3GPP\SA\SA%201\docs\S1-181421.zip" TargetMode="External"/><Relationship Id="rId65" Type="http://schemas.openxmlformats.org/officeDocument/2006/relationships/hyperlink" Target="file:///C:\Users\norpahj\Documents\Local%203GPP%20copy\SA1%20Dubrovnik%202018\docs\S1-181276.zip" TargetMode="External"/><Relationship Id="rId81" Type="http://schemas.openxmlformats.org/officeDocument/2006/relationships/hyperlink" Target="file:///C:\Users\norpahj\Documents\Local%203GPP%20copy\SA1%20Dubrovnik%202018\docs\S1-181248.zip" TargetMode="External"/><Relationship Id="rId86" Type="http://schemas.openxmlformats.org/officeDocument/2006/relationships/hyperlink" Target="file:///C:\Users\norpahj\Documents\Local%203GPP%20copy\SA1%20Dubrovnik%202018\docs\S1-181134.zip" TargetMode="External"/><Relationship Id="rId130" Type="http://schemas.openxmlformats.org/officeDocument/2006/relationships/hyperlink" Target="file:///C:\Users\norpahj\Documents\Local%203GPP%20copy\SA1%20Dubrovnik%202018\docs\S1-181149.zip" TargetMode="External"/><Relationship Id="rId135" Type="http://schemas.openxmlformats.org/officeDocument/2006/relationships/hyperlink" Target="file:///D:\Sprint-Nextel%20expansion\3GPP\SA\SA%201\docs\S1-181406.zip" TargetMode="External"/><Relationship Id="rId151" Type="http://schemas.openxmlformats.org/officeDocument/2006/relationships/fontTable" Target="fontTable.xml"/><Relationship Id="rId13" Type="http://schemas.openxmlformats.org/officeDocument/2006/relationships/hyperlink" Target="file:///D:\Sprint-Nextel%20expansion\3GPP\SA\SA%201\docs\S1-181405.zip" TargetMode="External"/><Relationship Id="rId18" Type="http://schemas.openxmlformats.org/officeDocument/2006/relationships/hyperlink" Target="file:///C:\Users\norpahj\Documents\Local%203GPP%20copy\SA1%20Dubrovnik%202018\docs\S1-181218.zip" TargetMode="External"/><Relationship Id="rId39" Type="http://schemas.openxmlformats.org/officeDocument/2006/relationships/hyperlink" Target="file:///D:\Sprint-Nextel%20expansion\3GPP\SA\SA%201\docs\S1-181584.zip" TargetMode="External"/><Relationship Id="rId109" Type="http://schemas.openxmlformats.org/officeDocument/2006/relationships/hyperlink" Target="file:///C:\Users\norpahj\Documents\Local%203GPP%20copy\SA1%20Dubrovnik%202018\docs\S1-181168.zip" TargetMode="External"/><Relationship Id="rId34" Type="http://schemas.openxmlformats.org/officeDocument/2006/relationships/hyperlink" Target="file:///D:\Sprint-Nextel%20expansion\3GPP\SA\SA%201\docs\S1-181412.zip" TargetMode="External"/><Relationship Id="rId50" Type="http://schemas.openxmlformats.org/officeDocument/2006/relationships/hyperlink" Target="file:///C:\Users\norpahj\Documents\Local%203GPP%20copy\SA1%20Dubrovnik%202018\docs\S1-181064.zip" TargetMode="External"/><Relationship Id="rId55" Type="http://schemas.openxmlformats.org/officeDocument/2006/relationships/hyperlink" Target="file:///D:\Sprint-Nextel%20expansion\3GPP\SA\SA%201\docs\S1-181419.zip" TargetMode="External"/><Relationship Id="rId76" Type="http://schemas.openxmlformats.org/officeDocument/2006/relationships/hyperlink" Target="file:///D:\Sprint-Nextel%20expansion\3GPP\SA\SA%201\docs\S1-181425.zip" TargetMode="External"/><Relationship Id="rId97" Type="http://schemas.openxmlformats.org/officeDocument/2006/relationships/hyperlink" Target="file:///C:\Users\norpahj\Documents\Local%203GPP%20copy\SA1%20Dubrovnik%202018\docs\S1-181152.zip" TargetMode="External"/><Relationship Id="rId104" Type="http://schemas.openxmlformats.org/officeDocument/2006/relationships/hyperlink" Target="file:///C:\Users\norpahj\Documents\Local%203GPP%20copy\SA1%20Dubrovnik%202018\docs\S1-181189.zip" TargetMode="External"/><Relationship Id="rId120" Type="http://schemas.openxmlformats.org/officeDocument/2006/relationships/hyperlink" Target="file:///C:\Users\norpahj\Documents\Local%203GPP%20copy\SA1%20Dubrovnik%202018\docs\S1-181086.zip" TargetMode="External"/><Relationship Id="rId125" Type="http://schemas.openxmlformats.org/officeDocument/2006/relationships/hyperlink" Target="file:///C:\Users\norpahj\Documents\Local%203GPP%20copy\SA1%20Dubrovnik%202018\docs\S1-181134.zip" TargetMode="External"/><Relationship Id="rId141" Type="http://schemas.openxmlformats.org/officeDocument/2006/relationships/hyperlink" Target="file:///D:\Sprint-Nextel%20expansion\3GPP\SA\SA%201\docs\S1-181411.zip" TargetMode="External"/><Relationship Id="rId146" Type="http://schemas.openxmlformats.org/officeDocument/2006/relationships/hyperlink" Target="file:///D:\Sprint-Nextel%20expansion\3GPP\SA\SA%201\docs\S1-181425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D:\Sprint-Nextel%20expansion\3GPP\SA\SA%201\docs\S1-181586.zip" TargetMode="External"/><Relationship Id="rId92" Type="http://schemas.openxmlformats.org/officeDocument/2006/relationships/hyperlink" Target="file:///D:\Sprint-Nextel%20expansion\3GPP\SA\SA%201\docs\S1-181575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norpahj\Documents\Local%203GPP%20copy\SA1%20Dubrovnik%202018\docs\S1-181143.zip" TargetMode="External"/><Relationship Id="rId24" Type="http://schemas.openxmlformats.org/officeDocument/2006/relationships/hyperlink" Target="file:///D:\Sprint-Nextel%20expansion\3GPP\SA\SA%201\docs\S1-181409.zip" TargetMode="External"/><Relationship Id="rId40" Type="http://schemas.openxmlformats.org/officeDocument/2006/relationships/hyperlink" Target="file:///C:\Users\norpahj\Documents\Local%203GPP%20copy\SA1%20Dubrovnik%202018\docs\S1-181211.zip" TargetMode="External"/><Relationship Id="rId45" Type="http://schemas.openxmlformats.org/officeDocument/2006/relationships/hyperlink" Target="file:///C:\Users\norpahj\Documents\Local%203GPP%20copy\SA1%20Dubrovnik%202018\docs\S1-181217.zip" TargetMode="External"/><Relationship Id="rId66" Type="http://schemas.openxmlformats.org/officeDocument/2006/relationships/hyperlink" Target="file:///D:\Sprint-Nextel%20expansion\3GPP\SA\SA%201\docs\S1-181631.zip" TargetMode="External"/><Relationship Id="rId87" Type="http://schemas.openxmlformats.org/officeDocument/2006/relationships/hyperlink" Target="file:///D:\Sprint-Nextel%20expansion\3GPP\SA\SA%201\docs\S1-181429.zip" TargetMode="External"/><Relationship Id="rId110" Type="http://schemas.openxmlformats.org/officeDocument/2006/relationships/hyperlink" Target="file:///C:\Users\norpahj\Documents\Local%203GPP%20copy\SA1%20Dubrovnik%202018\docs\S1-181167.zip" TargetMode="External"/><Relationship Id="rId115" Type="http://schemas.openxmlformats.org/officeDocument/2006/relationships/hyperlink" Target="file:///C:\Users\norpahj\Documents\Local%203GPP%20copy\SA1%20Dubrovnik%202018\docs\S1-181064.zip" TargetMode="External"/><Relationship Id="rId131" Type="http://schemas.openxmlformats.org/officeDocument/2006/relationships/hyperlink" Target="file:///C:\Users\norpahj\Documents\Local%203GPP%20copy\SA1%20Dubrovnik%202018\docs\S1-181152.zip" TargetMode="External"/><Relationship Id="rId136" Type="http://schemas.openxmlformats.org/officeDocument/2006/relationships/hyperlink" Target="file:///D:\Sprint-Nextel%20expansion\3GPP\SA\SA%201\docs\S1-181413.zip" TargetMode="External"/><Relationship Id="rId61" Type="http://schemas.openxmlformats.org/officeDocument/2006/relationships/hyperlink" Target="file:///D:\Sprint-Nextel%20expansion\3GPP\SA\SA%201\docs\S1-181585.zip" TargetMode="External"/><Relationship Id="rId82" Type="http://schemas.openxmlformats.org/officeDocument/2006/relationships/hyperlink" Target="file:///D:\Sprint-Nextel%20expansion\3GPP\SA\SA%201\docs\S1-181427.zip" TargetMode="External"/><Relationship Id="rId152" Type="http://schemas.openxmlformats.org/officeDocument/2006/relationships/theme" Target="theme/theme1.xml"/><Relationship Id="rId19" Type="http://schemas.openxmlformats.org/officeDocument/2006/relationships/hyperlink" Target="file:///D:\Sprint-Nextel%20expansion\3GPP\SA\SA%201\docs\S1-181407.zip" TargetMode="External"/><Relationship Id="rId14" Type="http://schemas.openxmlformats.org/officeDocument/2006/relationships/hyperlink" Target="file:///D:\Sprint-Nextel%20expansion\3GPP\SA\SA%201\docs\S1-181581.zip" TargetMode="External"/><Relationship Id="rId30" Type="http://schemas.openxmlformats.org/officeDocument/2006/relationships/hyperlink" Target="file:///C:\Users\norpahj\Documents\Local%203GPP%20copy\SA1%20Dubrovnik%202018\docs\S1-181168.zip" TargetMode="External"/><Relationship Id="rId35" Type="http://schemas.openxmlformats.org/officeDocument/2006/relationships/hyperlink" Target="file:///D:\Sprint-Nextel%20expansion\3GPP\SA\SA%201\docs\S1-181590.zip" TargetMode="External"/><Relationship Id="rId56" Type="http://schemas.openxmlformats.org/officeDocument/2006/relationships/hyperlink" Target="file:///D:\Sprint-Nextel%20expansion\3GPP\SA\SA%201\docs\S1-181591.zip" TargetMode="External"/><Relationship Id="rId77" Type="http://schemas.openxmlformats.org/officeDocument/2006/relationships/hyperlink" Target="file:///D:\Sprint-Nextel%20expansion\3GPP\SA\SA%201\docs\S1-181619.zip" TargetMode="External"/><Relationship Id="rId100" Type="http://schemas.openxmlformats.org/officeDocument/2006/relationships/hyperlink" Target="file:///D:\Sprint-Nextel%20expansion\3GPP\SA\SA%201\docs\S1-181579.zip" TargetMode="External"/><Relationship Id="rId105" Type="http://schemas.openxmlformats.org/officeDocument/2006/relationships/hyperlink" Target="file:///C:\Users\norpahj\Documents\Local%203GPP%20copy\SA1%20Dubrovnik%202018\docs\S1-181218.zip" TargetMode="External"/><Relationship Id="rId126" Type="http://schemas.openxmlformats.org/officeDocument/2006/relationships/hyperlink" Target="file:///C:\Users\norpahj\Documents\Local%203GPP%20copy\SA1%20Dubrovnik%202018\docs\S1-181134.zip" TargetMode="External"/><Relationship Id="rId147" Type="http://schemas.openxmlformats.org/officeDocument/2006/relationships/hyperlink" Target="file:///D:\Sprint-Nextel%20expansion\3GPP\SA\SA%201\docs\S1-181426.zip" TargetMode="External"/><Relationship Id="rId8" Type="http://schemas.openxmlformats.org/officeDocument/2006/relationships/hyperlink" Target="file:///C:\Users\norpahj\Documents\Local%203GPP%20copy\SA1%20Dubrovnik%202018\docs\S1-181212.zip" TargetMode="External"/><Relationship Id="rId51" Type="http://schemas.openxmlformats.org/officeDocument/2006/relationships/hyperlink" Target="file:///D:\Sprint-Nextel%20expansion\3GPP\SA\SA%201\docs\S1-181418.zip" TargetMode="External"/><Relationship Id="rId72" Type="http://schemas.openxmlformats.org/officeDocument/2006/relationships/hyperlink" Target="file:///C:\Users\norpahj\Documents\Local%203GPP%20copy\SA1%20Dubrovnik%202018\docs\S1-181245.zip" TargetMode="External"/><Relationship Id="rId93" Type="http://schemas.openxmlformats.org/officeDocument/2006/relationships/hyperlink" Target="file:///C:\Users\norpahj\Documents\Local%203GPP%20copy\SA1%20Dubrovnik%202018\docs\S1-181158.zip" TargetMode="External"/><Relationship Id="rId98" Type="http://schemas.openxmlformats.org/officeDocument/2006/relationships/hyperlink" Target="file:///D:\Sprint-Nextel%20expansion\3GPP\SA\SA%201\docs\S1-181578.zip" TargetMode="External"/><Relationship Id="rId121" Type="http://schemas.openxmlformats.org/officeDocument/2006/relationships/hyperlink" Target="file:///C:\Users\norpahj\Documents\Local%203GPP%20copy\SA1%20Dubrovnik%202018\docs\S1-181245.zip" TargetMode="External"/><Relationship Id="rId142" Type="http://schemas.openxmlformats.org/officeDocument/2006/relationships/hyperlink" Target="file:///D:\Sprint-Nextel%20expansion\3GPP\SA\SA%201\docs\S1-181412.zip" TargetMode="External"/><Relationship Id="rId3" Type="http://schemas.openxmlformats.org/officeDocument/2006/relationships/styles" Target="styles.xml"/><Relationship Id="rId25" Type="http://schemas.openxmlformats.org/officeDocument/2006/relationships/hyperlink" Target="file:///C:\Users\norpahj\Documents\Local%203GPP%20copy\SA1%20Dubrovnik%202018\docs\S1-181214.zip" TargetMode="External"/><Relationship Id="rId46" Type="http://schemas.openxmlformats.org/officeDocument/2006/relationships/hyperlink" Target="file:///C:\Users\norpahj\Documents\Local%203GPP%20copy\SA1%20Dubrovnik%202018\docs\S1-181063.zip" TargetMode="External"/><Relationship Id="rId67" Type="http://schemas.openxmlformats.org/officeDocument/2006/relationships/hyperlink" Target="file:///C:\Users\norpahj\Documents\Local%203GPP%20copy\SA1%20Dubrovnik%202018\docs\S1-181085.zip" TargetMode="External"/><Relationship Id="rId116" Type="http://schemas.openxmlformats.org/officeDocument/2006/relationships/hyperlink" Target="file:///C:\Users\norpahj\Documents\Local%203GPP%20copy\SA1%20Dubrovnik%202018\docs\S1-181210.zip" TargetMode="External"/><Relationship Id="rId137" Type="http://schemas.openxmlformats.org/officeDocument/2006/relationships/hyperlink" Target="file:///D:\Sprint-Nextel%20expansion\3GPP\SA\SA%201\docs\S1-181421.zip" TargetMode="External"/><Relationship Id="rId20" Type="http://schemas.openxmlformats.org/officeDocument/2006/relationships/hyperlink" Target="file:///C:\Users\norpahj\Documents\Local%203GPP%20copy\SA1%20Dubrovnik%202018\docs\S1-181244.zip" TargetMode="External"/><Relationship Id="rId41" Type="http://schemas.openxmlformats.org/officeDocument/2006/relationships/hyperlink" Target="file:///D:\Sprint-Nextel%20expansion\3GPP\SA\SA%201\docs\S1-181415.zip" TargetMode="External"/><Relationship Id="rId62" Type="http://schemas.openxmlformats.org/officeDocument/2006/relationships/hyperlink" Target="file:///C:\Users\norpahj\Documents\Local%203GPP%20copy\SA1%20Dubrovnik%202018\docs\S1-181137.zip" TargetMode="External"/><Relationship Id="rId83" Type="http://schemas.openxmlformats.org/officeDocument/2006/relationships/hyperlink" Target="file:///D:\Sprint-Nextel%20expansion\3GPP\SA\SA%201\docs\S1-181621.zip" TargetMode="External"/><Relationship Id="rId88" Type="http://schemas.openxmlformats.org/officeDocument/2006/relationships/hyperlink" Target="file:///C:\Users\norpahj\Documents\Local%203GPP%20copy\SA1%20Dubrovnik%202018\docs\S1-181155.zip" TargetMode="External"/><Relationship Id="rId111" Type="http://schemas.openxmlformats.org/officeDocument/2006/relationships/hyperlink" Target="file:///C:\Users\norpahj\Documents\Local%203GPP%20copy\SA1%20Dubrovnik%202018\docs\S1-181191.zip" TargetMode="External"/><Relationship Id="rId132" Type="http://schemas.openxmlformats.org/officeDocument/2006/relationships/hyperlink" Target="file:///C:\Users\norpahj\Documents\Local%203GPP%20copy\SA1%20Dubrovnik%202018\docs\S1-181154.zip" TargetMode="External"/><Relationship Id="rId15" Type="http://schemas.openxmlformats.org/officeDocument/2006/relationships/hyperlink" Target="file:///C:\Users\norpahj\Documents\Local%203GPP%20copy\SA1%20Dubrovnik%202018\docs\S1-181189.zip" TargetMode="External"/><Relationship Id="rId36" Type="http://schemas.openxmlformats.org/officeDocument/2006/relationships/hyperlink" Target="file:///C:\Users\norpahj\Documents\Local%203GPP%20copy\SA1%20Dubrovnik%202018\docs\S1-181191.zip" TargetMode="External"/><Relationship Id="rId57" Type="http://schemas.openxmlformats.org/officeDocument/2006/relationships/hyperlink" Target="file:///C:\Users\norpahj\Documents\Local%203GPP%20copy\SA1%20Dubrovnik%202018\docs\S1-181141.zip" TargetMode="External"/><Relationship Id="rId106" Type="http://schemas.openxmlformats.org/officeDocument/2006/relationships/hyperlink" Target="file:///C:\Users\norpahj\Documents\Local%203GPP%20copy\SA1%20Dubrovnik%202018\docs\S1-181244.zip" TargetMode="External"/><Relationship Id="rId127" Type="http://schemas.openxmlformats.org/officeDocument/2006/relationships/hyperlink" Target="file:///C:\Users\norpahj\Documents\Local%203GPP%20copy\SA1%20Dubrovnik%202018\docs\S1-181155.zip" TargetMode="External"/><Relationship Id="rId10" Type="http://schemas.openxmlformats.org/officeDocument/2006/relationships/hyperlink" Target="file:///C:\Users\norpahj\Documents\Local%203GPP%20copy\SA1%20Dubrovnik%202018\docs\S1-181213.zip" TargetMode="External"/><Relationship Id="rId31" Type="http://schemas.openxmlformats.org/officeDocument/2006/relationships/hyperlink" Target="file:///D:\Sprint-Nextel%20expansion\3GPP\SA\SA%201\docs\S1-181411.zip" TargetMode="External"/><Relationship Id="rId52" Type="http://schemas.openxmlformats.org/officeDocument/2006/relationships/hyperlink" Target="file:///D:\Sprint-Nextel%20expansion\3GPP\SA\SA%201\docs\S1-181587.zip" TargetMode="External"/><Relationship Id="rId73" Type="http://schemas.openxmlformats.org/officeDocument/2006/relationships/hyperlink" Target="file:///D:\Sprint-Nextel%20expansion\3GPP\SA\SA%201\docs\S1-181424.zip" TargetMode="External"/><Relationship Id="rId78" Type="http://schemas.openxmlformats.org/officeDocument/2006/relationships/hyperlink" Target="file:///C:\Users\norpahj\Documents\Local%203GPP%20copy\SA1%20Dubrovnik%202018\docs\S1-181247.zip" TargetMode="External"/><Relationship Id="rId94" Type="http://schemas.openxmlformats.org/officeDocument/2006/relationships/hyperlink" Target="file:///D:\Sprint-Nextel%20expansion\3GPP\SA\SA%201\docs\S1-181576.zip" TargetMode="External"/><Relationship Id="rId99" Type="http://schemas.openxmlformats.org/officeDocument/2006/relationships/hyperlink" Target="file:///C:\Users\norpahj\Documents\Local%203GPP%20copy\SA1%20Dubrovnik%202018\docs\S1-181154.zip" TargetMode="External"/><Relationship Id="rId101" Type="http://schemas.openxmlformats.org/officeDocument/2006/relationships/hyperlink" Target="file:///C:\Users\norpahj\Documents\Local%203GPP%20copy\SA1%20Dubrovnik%202018\docs\S1-181212.zip" TargetMode="External"/><Relationship Id="rId122" Type="http://schemas.openxmlformats.org/officeDocument/2006/relationships/hyperlink" Target="file:///C:\Users\norpahj\Documents\Local%203GPP%20copy\SA1%20Dubrovnik%202018\docs\S1-181246.zip" TargetMode="External"/><Relationship Id="rId143" Type="http://schemas.openxmlformats.org/officeDocument/2006/relationships/hyperlink" Target="file:///D:\Sprint-Nextel%20expansion\3GPP\SA\SA%201\docs\S1-181419.zip" TargetMode="External"/><Relationship Id="rId148" Type="http://schemas.openxmlformats.org/officeDocument/2006/relationships/hyperlink" Target="file:///D:\Sprint-Nextel%20expansion\3GPP\SA\SA%201\docs\S1-18142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Sprint-Nextel%20expansion\3GPP\SA\SA%201\docs\S1-181403.zip" TargetMode="External"/><Relationship Id="rId26" Type="http://schemas.openxmlformats.org/officeDocument/2006/relationships/hyperlink" Target="file:///C:\Users\norpahj\Documents\Local%203GPP%20copy\SA1%20Dubrovnik%202018\docs\S1-181216.zip" TargetMode="External"/><Relationship Id="rId47" Type="http://schemas.openxmlformats.org/officeDocument/2006/relationships/hyperlink" Target="file:///D:\Sprint-Nextel%20expansion\3GPP\SA\SA%201\docs\S1-181417.zip" TargetMode="External"/><Relationship Id="rId68" Type="http://schemas.openxmlformats.org/officeDocument/2006/relationships/hyperlink" Target="file:///D:\Sprint-Nextel%20expansion\3GPP\SA\SA%201\docs\S1-181422.zip" TargetMode="External"/><Relationship Id="rId89" Type="http://schemas.openxmlformats.org/officeDocument/2006/relationships/hyperlink" Target="file:///D:\Sprint-Nextel%20expansion\3GPP\SA\SA%201\docs\S1-181574.zip" TargetMode="External"/><Relationship Id="rId112" Type="http://schemas.openxmlformats.org/officeDocument/2006/relationships/hyperlink" Target="file:///C:\Users\norpahj\Documents\Local%203GPP%20copy\SA1%20Dubrovnik%202018\docs\S1-181211.zip" TargetMode="External"/><Relationship Id="rId133" Type="http://schemas.openxmlformats.org/officeDocument/2006/relationships/hyperlink" Target="file:///D:\Sprint-Nextel%20expansion\3GPP\SA\SA%201\docs\S1-181417.zip" TargetMode="External"/><Relationship Id="rId16" Type="http://schemas.openxmlformats.org/officeDocument/2006/relationships/hyperlink" Target="file:///D:\Sprint-Nextel%20expansion\3GPP\SA\SA%201\docs\S1-181406.zip" TargetMode="External"/><Relationship Id="rId37" Type="http://schemas.openxmlformats.org/officeDocument/2006/relationships/hyperlink" Target="file:///D:\Sprint-Nextel%20expansion\3GPP\SA\SA%201\docs\S1-181413.zip" TargetMode="External"/><Relationship Id="rId58" Type="http://schemas.openxmlformats.org/officeDocument/2006/relationships/hyperlink" Target="file:///D:\Sprint-Nextel%20expansion\3GPP\SA\SA%201\docs\S1-181420.zip" TargetMode="External"/><Relationship Id="rId79" Type="http://schemas.openxmlformats.org/officeDocument/2006/relationships/hyperlink" Target="file:///D:\Sprint-Nextel%20expansion\3GPP\SA\SA%201\docs\S1-181426.zip" TargetMode="External"/><Relationship Id="rId102" Type="http://schemas.openxmlformats.org/officeDocument/2006/relationships/hyperlink" Target="file:///C:\Users\norpahj\Documents\Local%203GPP%20copy\SA1%20Dubrovnik%202018\docs\S1-181213.zip" TargetMode="External"/><Relationship Id="rId123" Type="http://schemas.openxmlformats.org/officeDocument/2006/relationships/hyperlink" Target="file:///C:\Users\norpahj\Documents\Local%203GPP%20copy\SA1%20Dubrovnik%202018\docs\S1-181247.zip" TargetMode="External"/><Relationship Id="rId144" Type="http://schemas.openxmlformats.org/officeDocument/2006/relationships/hyperlink" Target="file:///D:\Sprint-Nextel%20expansion\3GPP\SA\SA%201\docs\S1-181408.zip" TargetMode="External"/><Relationship Id="rId90" Type="http://schemas.openxmlformats.org/officeDocument/2006/relationships/hyperlink" Target="file:///C:\Users\norpahj\Documents\Local%203GPP%20copy\SA1%20Dubrovnik%202018\docs\S1-18115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print-Nextel%20expansion\3GPP\SA\SA%201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1969A-172F-44CB-A416-ABC85F74B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14</Pages>
  <Words>5637</Words>
  <Characters>32132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37694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Schumacher, Gregory [CTO]</cp:lastModifiedBy>
  <cp:revision>2</cp:revision>
  <dcterms:created xsi:type="dcterms:W3CDTF">2018-05-10T09:09:00Z</dcterms:created>
  <dcterms:modified xsi:type="dcterms:W3CDTF">2018-05-10T09:09:00Z</dcterms:modified>
</cp:coreProperties>
</file>