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FCBAA" w14:textId="386E24A8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67AA1">
        <w:rPr>
          <w:rFonts w:eastAsia="Times New Roman" w:cs="Arial"/>
          <w:sz w:val="24"/>
          <w:szCs w:val="20"/>
          <w:lang w:eastAsia="ar-SA"/>
        </w:rPr>
        <w:t>2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067AA1">
        <w:rPr>
          <w:rFonts w:cs="Arial"/>
          <w:sz w:val="24"/>
          <w:szCs w:val="24"/>
        </w:rPr>
        <w:t>1</w:t>
      </w:r>
      <w:r w:rsidR="00392C93">
        <w:rPr>
          <w:rFonts w:cs="Arial"/>
          <w:sz w:val="24"/>
          <w:szCs w:val="24"/>
        </w:rPr>
        <w:t>279</w:t>
      </w:r>
    </w:p>
    <w:p w14:paraId="595FCBAB" w14:textId="6521ABD0" w:rsidR="00411066" w:rsidRPr="00F45489" w:rsidRDefault="00067AA1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Dubrovnik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Croatia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 w:rsidR="00C43C8D">
        <w:rPr>
          <w:rFonts w:eastAsia="Times New Roman" w:cs="Arial"/>
          <w:sz w:val="24"/>
          <w:szCs w:val="20"/>
          <w:lang w:eastAsia="ar-SA"/>
        </w:rPr>
        <w:t>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56161F">
        <w:rPr>
          <w:rFonts w:eastAsia="Times New Roman" w:cs="Arial"/>
          <w:sz w:val="24"/>
          <w:szCs w:val="20"/>
          <w:lang w:eastAsia="ar-SA"/>
        </w:rPr>
        <w:t>1</w:t>
      </w:r>
      <w:r w:rsidR="00C43C8D"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C43C8D">
        <w:rPr>
          <w:rFonts w:eastAsia="Times New Roman" w:cs="Arial"/>
          <w:sz w:val="24"/>
          <w:szCs w:val="20"/>
          <w:lang w:eastAsia="ar-SA"/>
        </w:rPr>
        <w:t>Ma</w:t>
      </w:r>
      <w:r w:rsidR="00E51F76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595FCBAC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95FCBAD" w14:textId="7B7ABA71" w:rsidR="00411066" w:rsidRPr="00392C93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en-US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392C93" w:rsidRPr="00392C93">
        <w:rPr>
          <w:rFonts w:eastAsia="Times New Roman" w:cs="Arial"/>
          <w:sz w:val="22"/>
          <w:szCs w:val="20"/>
          <w:lang w:eastAsia="ar-SA"/>
        </w:rPr>
        <w:t>enIMS+5GMSF+QoS_Mon+MPS</w:t>
      </w:r>
      <w:r w:rsidR="00392C93">
        <w:rPr>
          <w:rFonts w:eastAsia="Times New Roman" w:cs="Arial"/>
          <w:sz w:val="22"/>
          <w:szCs w:val="20"/>
          <w:lang w:eastAsia="ar-SA"/>
        </w:rPr>
        <w:t xml:space="preserve"> </w:t>
      </w:r>
      <w:r w:rsidR="00392C93">
        <w:rPr>
          <w:rFonts w:eastAsia="Times New Roman" w:cs="Arial"/>
          <w:sz w:val="22"/>
          <w:szCs w:val="20"/>
          <w:lang w:val="en-US" w:eastAsia="ar-SA"/>
        </w:rPr>
        <w:t>Agenda</w:t>
      </w:r>
    </w:p>
    <w:p w14:paraId="595FCBAE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595FCBAF" w14:textId="4E671E5C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392C93">
        <w:rPr>
          <w:rFonts w:eastAsia="Times New Roman" w:cs="Arial"/>
          <w:sz w:val="22"/>
          <w:szCs w:val="20"/>
          <w:lang w:val="en-US"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95FCBB0" w14:textId="03D681C0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392C93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595FCBB1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E4C5D32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1F14E20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D14E149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6068B16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2E12669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22115F0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9CC7BF3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336B9CA2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C531EE9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CFA7FBE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7AEABEF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08B5475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B2D3144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302C069A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684E0CD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65B9A9E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38C6790B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5478C03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6120A8C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7502461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B6B5277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D3CE6EF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CD65F16" w14:textId="77777777" w:rsidR="00392C93" w:rsidRDefault="00392C93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CCFD143" w14:textId="04744DB9" w:rsidR="00E42FAA" w:rsidRPr="008754F9" w:rsidRDefault="00E42FAA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lastRenderedPageBreak/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6B9BC975" w14:textId="5BE70094" w:rsidR="00E42FAA" w:rsidRPr="00F774D3" w:rsidRDefault="00E42FAA" w:rsidP="00E42FAA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166C5F" w:rsidRPr="00166C5F">
        <w:rPr>
          <w:rFonts w:eastAsia="Arial Unicode MS"/>
          <w:sz w:val="24"/>
          <w:szCs w:val="24"/>
          <w:lang w:eastAsia="ar-SA"/>
        </w:rPr>
        <w:t>Villa Argentina Salon</w:t>
      </w:r>
    </w:p>
    <w:p w14:paraId="528C90B4" w14:textId="1B4A4F51" w:rsidR="00E42FAA" w:rsidRPr="00772E0F" w:rsidRDefault="00E42FAA" w:rsidP="00E42FAA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="00166C5F" w:rsidRPr="00166C5F">
        <w:rPr>
          <w:rFonts w:eastAsia="Arial Unicode MS" w:cs="Arial"/>
          <w:color w:val="00B050"/>
          <w:sz w:val="24"/>
          <w:szCs w:val="24"/>
          <w:lang w:eastAsia="ar-SA"/>
        </w:rPr>
        <w:t>Galeon</w:t>
      </w:r>
      <w:proofErr w:type="spellEnd"/>
    </w:p>
    <w:p w14:paraId="75982553" w14:textId="77777777" w:rsidR="00E42FAA" w:rsidRPr="00015298" w:rsidRDefault="00E42FAA" w:rsidP="00E42FA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378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</w:tblGrid>
      <w:tr w:rsidR="00392C93" w:rsidRPr="00015298" w14:paraId="1AB02D9B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8DCDC7B" w14:textId="77777777" w:rsidR="00392C93" w:rsidRPr="00015298" w:rsidRDefault="00392C93" w:rsidP="0068492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C035A48" w14:textId="77777777" w:rsidR="00392C93" w:rsidRPr="00015298" w:rsidRDefault="00392C93" w:rsidP="0068492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3FB9827" w14:textId="77777777" w:rsidR="00392C93" w:rsidRPr="00015298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392C93" w:rsidRPr="00AB0F3E" w14:paraId="094933D1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3D249A1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55F99C6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1F9B3D8A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1948D3C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F0D3461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389F6559" w14:textId="0721A5F2" w:rsidR="00392C93" w:rsidRPr="000125EA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br/>
            </w: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QoS_Mon+MPS</w:t>
            </w:r>
            <w:proofErr w:type="spellEnd"/>
          </w:p>
        </w:tc>
      </w:tr>
      <w:tr w:rsidR="00392C93" w:rsidRPr="00AB0F3E" w14:paraId="52D9D7BF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8558309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90CD41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51F2069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62B4844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1E1EE3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5393AA14" w14:textId="570D6574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br/>
            </w: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QoS_Mon+MPS</w:t>
            </w:r>
            <w:proofErr w:type="spellEnd"/>
          </w:p>
        </w:tc>
      </w:tr>
      <w:tr w:rsidR="00392C93" w:rsidRPr="00AB0F3E" w14:paraId="32F2999C" w14:textId="77777777" w:rsidTr="00392C93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36A5B0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D7F089B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306CC5" w14:textId="77777777" w:rsidR="00392C93" w:rsidRPr="00415AA2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92C93" w:rsidRPr="00AB0F3E" w14:paraId="0DC42A6D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FBC014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80480E8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FD1FC40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C71764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9306D" w14:textId="03BAB5C6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92C93" w:rsidRPr="00AB0F3E" w14:paraId="08E67AFE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9C5F3B" w14:textId="77777777" w:rsidR="00392C93" w:rsidRPr="00AB0F3E" w:rsidRDefault="00392C93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EFE26C9" w14:textId="77777777" w:rsidR="00392C93" w:rsidRPr="00AB0F3E" w:rsidRDefault="00392C93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6048C78" w14:textId="77777777" w:rsidR="00392C93" w:rsidRPr="00415AA2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92C93" w:rsidRPr="00AB0F3E" w14:paraId="6F361A5F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D0920D8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3DA548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1FA9872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5B7065D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4D2371" w14:textId="07682CF1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392C93" w:rsidRPr="00AB0F3E" w14:paraId="65072374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9E959E" w14:textId="77777777" w:rsidR="00392C93" w:rsidRPr="00AB0F3E" w:rsidRDefault="00392C93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3DE7F7B" w14:textId="77777777" w:rsidR="00392C93" w:rsidRPr="00AB0F3E" w:rsidRDefault="00392C93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12BE7E" w14:textId="77777777" w:rsidR="00392C93" w:rsidRPr="00415AA2" w:rsidRDefault="00392C93" w:rsidP="0068492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92C93" w:rsidRPr="00015298" w14:paraId="7B6F06BB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DE8020A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A31EDD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4E3C6F9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1550B43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DE2143" w14:textId="4290D305" w:rsidR="00392C93" w:rsidRPr="004C4A40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392C93" w:rsidRPr="00AB0F3E" w14:paraId="04CA8A35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623BA0" w14:textId="77777777" w:rsidR="00392C93" w:rsidRPr="00AB0F3E" w:rsidRDefault="00392C93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C966787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4AF22" w14:textId="77777777" w:rsidR="00392C93" w:rsidRPr="00415AA2" w:rsidRDefault="00392C93" w:rsidP="0068492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92C93" w:rsidRPr="00015298" w14:paraId="06B2EDEC" w14:textId="77777777" w:rsidTr="00392C9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24C42E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70A01" w14:textId="77777777" w:rsidR="00392C93" w:rsidRPr="00AB0F3E" w:rsidRDefault="00392C93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197946A" w14:textId="77777777" w:rsidR="00392C93" w:rsidRPr="00AB0F3E" w:rsidRDefault="00392C93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F258E5C" w14:textId="77777777" w:rsidR="00392C93" w:rsidRPr="00AB0F3E" w:rsidRDefault="00392C93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AB87096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0C4350A" w14:textId="7DE79CD6" w:rsidR="00392C93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br/>
            </w: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QoS_Mon+MPS</w:t>
            </w:r>
            <w:proofErr w:type="spellEnd"/>
          </w:p>
          <w:p w14:paraId="52336E90" w14:textId="77777777" w:rsidR="00392C93" w:rsidRPr="00AB0F3E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97CC6F3" w14:textId="48FC4CDE" w:rsidR="00392C93" w:rsidRPr="006620C9" w:rsidRDefault="00392C93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195E3B26" w14:textId="77777777" w:rsidR="00E42FAA" w:rsidRPr="00015298" w:rsidRDefault="00E42FAA" w:rsidP="00E42FAA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5183C1DA" w14:textId="121DC9A0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BCCC4F6" w14:textId="77777777" w:rsidR="00392C93" w:rsidRDefault="00392C93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46B0AA6D" w14:textId="77777777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lastRenderedPageBreak/>
        <w:t>Drafting chairs:</w:t>
      </w:r>
    </w:p>
    <w:p w14:paraId="0286F676" w14:textId="5F3F2233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8946DE">
        <w:rPr>
          <w:rFonts w:eastAsia="Times New Roman"/>
          <w:b/>
          <w:sz w:val="20"/>
          <w:szCs w:val="20"/>
          <w:lang w:val="en-US"/>
        </w:rPr>
        <w:t>CAV</w:t>
      </w:r>
      <w:r w:rsidR="004E1018">
        <w:rPr>
          <w:rFonts w:eastAsia="Times New Roman"/>
          <w:b/>
          <w:sz w:val="20"/>
          <w:szCs w:val="20"/>
          <w:lang w:val="en-US"/>
        </w:rPr>
        <w:t xml:space="preserve"> and V2Ximp+ID_UAS</w:t>
      </w:r>
    </w:p>
    <w:p w14:paraId="0EA9BEB3" w14:textId="226C8819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Greg Schumacher: </w:t>
      </w:r>
      <w:r w:rsidR="00D951BF">
        <w:rPr>
          <w:rFonts w:eastAsia="Times New Roman"/>
          <w:b/>
          <w:sz w:val="20"/>
          <w:szCs w:val="20"/>
          <w:lang w:val="en-US"/>
        </w:rPr>
        <w:t xml:space="preserve">Railway </w:t>
      </w:r>
      <w:r w:rsidR="004E1018">
        <w:rPr>
          <w:rFonts w:eastAsia="Times New Roman"/>
          <w:b/>
          <w:sz w:val="20"/>
          <w:szCs w:val="20"/>
          <w:lang w:val="en-US"/>
        </w:rPr>
        <w:t>and enIMS+5GMSF+QoS_Mon+MPS</w:t>
      </w:r>
    </w:p>
    <w:p w14:paraId="2105847E" w14:textId="4E70C37F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HYPOS+5GSAT+MARCOM</w:t>
      </w:r>
      <w:r w:rsidR="00D951BF">
        <w:rPr>
          <w:rFonts w:eastAsia="Times New Roman"/>
          <w:b/>
          <w:sz w:val="20"/>
          <w:szCs w:val="20"/>
          <w:lang w:val="en-US"/>
        </w:rPr>
        <w:t xml:space="preserve"> and </w:t>
      </w:r>
      <w:r w:rsidR="004E1018">
        <w:rPr>
          <w:rFonts w:eastAsia="Times New Roman"/>
          <w:b/>
          <w:sz w:val="20"/>
          <w:szCs w:val="20"/>
          <w:lang w:val="en-US"/>
        </w:rPr>
        <w:t>BMNS+LUCIA</w:t>
      </w:r>
    </w:p>
    <w:p w14:paraId="167C31D5" w14:textId="77777777" w:rsidR="00392C93" w:rsidRDefault="00392C93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95FCC8A" w14:textId="61ABCA49" w:rsidR="00345EA9" w:rsidRPr="00FC250B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t>LEGEND</w:t>
      </w:r>
    </w:p>
    <w:p w14:paraId="595FCC8B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</w:t>
      </w:r>
      <w:proofErr w:type="gramStart"/>
      <w:r>
        <w:rPr>
          <w:rFonts w:eastAsia="Times New Roman"/>
          <w:sz w:val="20"/>
          <w:szCs w:val="20"/>
          <w:lang w:val="en-US"/>
        </w:rPr>
        <w:t>OUT(</w:t>
      </w:r>
      <w:proofErr w:type="gramEnd"/>
      <w:r>
        <w:rPr>
          <w:rFonts w:eastAsia="Times New Roman"/>
          <w:sz w:val="20"/>
          <w:szCs w:val="20"/>
          <w:lang w:val="en-US"/>
        </w:rPr>
        <w:t>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595FCC8C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proofErr w:type="gramStart"/>
      <w:r>
        <w:rPr>
          <w:rFonts w:eastAsia="Times New Roman"/>
          <w:sz w:val="20"/>
          <w:szCs w:val="20"/>
          <w:lang w:val="en-US"/>
        </w:rPr>
        <w:t>Moved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345EA9" w:rsidRPr="001E1D1F" w14:paraId="595FCC94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95FCC8D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595FCC8E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5FCC8F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95FCC90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95FCC91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595FCC92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14:paraId="595FCC93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595FCC9B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595FCC95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95FCC96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595FCC9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595FCC98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595FCC99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14:paraId="595FCC9A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A2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95FCC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95FCC9D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95FCC9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595FCC9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95FCCA0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14:paraId="595FCCA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A9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95FCCA3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95FCCA4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95FCCA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595FCCA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95FCCA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14:paraId="595FCCA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0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95FCCA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595FCCAB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595FCCA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595FCCA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595FCCA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14:paraId="595FCCA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7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595FCCB1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595FCCB2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595FCCB3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595FCCB4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595FCCB5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14:paraId="595FCCB6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E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595FCCB8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595FCCB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595FCCB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595FCCB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595FCCBC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14:paraId="595FCCB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C5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595FCCB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595FCCC0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595FCCC1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95FCCC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595FCCC3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14:paraId="595FCCC4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CC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595FCCC6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595FCCC7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595FCCC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595FCCC9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595FCCC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14:paraId="595FCCCB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D3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E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2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DA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5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9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95FCCDB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595FCCDC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09"/>
        <w:gridCol w:w="1000"/>
        <w:gridCol w:w="100"/>
        <w:gridCol w:w="2473"/>
        <w:gridCol w:w="79"/>
        <w:gridCol w:w="4351"/>
        <w:gridCol w:w="43"/>
        <w:gridCol w:w="2153"/>
        <w:gridCol w:w="25"/>
        <w:gridCol w:w="3677"/>
      </w:tblGrid>
      <w:tr w:rsidR="00CC6653" w:rsidRPr="00B04844" w14:paraId="72DA566B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D2CB9F" w14:textId="1BFF570C" w:rsidR="00CC6653" w:rsidRDefault="00CC6653" w:rsidP="00CC6653">
            <w:pPr>
              <w:pStyle w:val="Heading2"/>
            </w:pPr>
            <w:proofErr w:type="spellStart"/>
            <w:r>
              <w:t>enIMS</w:t>
            </w:r>
            <w:proofErr w:type="spellEnd"/>
            <w:r>
              <w:t xml:space="preserve">: </w:t>
            </w:r>
            <w:r w:rsidRPr="00237CEB">
              <w:rPr>
                <w:lang w:val="en-US"/>
              </w:rPr>
              <w:t>enhancements to IMS for new real time communication services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137</w:t>
            </w:r>
            <w:r>
              <w:t>]</w:t>
            </w:r>
          </w:p>
        </w:tc>
      </w:tr>
      <w:tr w:rsidR="00CC6653" w:rsidRPr="00B04844" w14:paraId="3CAA444E" w14:textId="77777777" w:rsidTr="00896B8D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D3247E6" w14:textId="77777777" w:rsidR="00CC6653" w:rsidRPr="004067FF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400AE55" w14:textId="3879E7D7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492CBCFC" w14:textId="59385A07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545ADBAC" w14:textId="77777777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C6653" w:rsidRPr="00A75C05" w14:paraId="09F89C95" w14:textId="77777777" w:rsidTr="0001081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96C34" w14:textId="77777777" w:rsidR="00CC6653" w:rsidRPr="00896B8D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6B8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A8CEBF" w14:textId="546CDC43" w:rsidR="00CC6653" w:rsidRPr="00896B8D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CC6653" w:rsidRPr="00896B8D">
                <w:rPr>
                  <w:rStyle w:val="Hyperlink"/>
                  <w:rFonts w:cs="Arial"/>
                  <w:color w:val="auto"/>
                </w:rPr>
                <w:t>S1-181090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056A5" w14:textId="719C6B30" w:rsidR="00CC6653" w:rsidRPr="00896B8D" w:rsidRDefault="00CC6653" w:rsidP="00CC6653">
            <w:pPr>
              <w:snapToGrid w:val="0"/>
              <w:spacing w:after="0" w:line="240" w:lineRule="auto"/>
            </w:pPr>
            <w:r w:rsidRPr="00896B8D">
              <w:rPr>
                <w:lang w:eastAsia="en-GB"/>
              </w:rPr>
              <w:t xml:space="preserve">China Mobile, </w:t>
            </w:r>
            <w:r w:rsidRPr="00896B8D">
              <w:rPr>
                <w:noProof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8C8F1" w14:textId="5B7F64D2" w:rsidR="00CC6653" w:rsidRPr="00896B8D" w:rsidRDefault="00CC6653" w:rsidP="00CC6653">
            <w:pPr>
              <w:snapToGrid w:val="0"/>
              <w:spacing w:after="0" w:line="240" w:lineRule="auto"/>
            </w:pPr>
            <w:r w:rsidRPr="00896B8D">
              <w:t xml:space="preserve">CR22.228v15.2.0: </w:t>
            </w:r>
            <w:r w:rsidRPr="00896B8D">
              <w:rPr>
                <w:noProof/>
              </w:rPr>
              <w:t>IMS Network Slicing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18696" w14:textId="4E6003D2" w:rsidR="00CC6653" w:rsidRPr="00896B8D" w:rsidRDefault="00896B8D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6B8D">
              <w:rPr>
                <w:rFonts w:eastAsia="Times New Roman" w:cs="Arial"/>
                <w:szCs w:val="18"/>
                <w:lang w:eastAsia="ar-SA"/>
              </w:rPr>
              <w:t>Revised to S1-181431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51BCF" w14:textId="6308230C" w:rsidR="00CC6653" w:rsidRPr="00896B8D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6B8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896B8D">
              <w:rPr>
                <w:noProof/>
                <w:lang w:eastAsia="ja-JP"/>
              </w:rPr>
              <w:t>enIMS</w:t>
            </w:r>
            <w:r w:rsidRPr="00896B8D">
              <w:rPr>
                <w:rFonts w:eastAsia="Times New Roman" w:cs="Arial"/>
                <w:szCs w:val="18"/>
                <w:lang w:val="en-US" w:eastAsia="ar-SA"/>
              </w:rPr>
              <w:t xml:space="preserve"> Rel-16 CR 0219 R- Cat B.</w:t>
            </w:r>
          </w:p>
        </w:tc>
      </w:tr>
      <w:tr w:rsidR="00896B8D" w:rsidRPr="00A75C05" w14:paraId="5E3478B6" w14:textId="77777777" w:rsidTr="0001081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AB854D" w14:textId="75773977" w:rsidR="00896B8D" w:rsidRPr="00010815" w:rsidRDefault="00896B8D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81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25A9A5" w14:textId="1AE9B42B" w:rsidR="00896B8D" w:rsidRPr="00010815" w:rsidRDefault="00EC335D" w:rsidP="00CC6653">
            <w:pPr>
              <w:snapToGrid w:val="0"/>
              <w:spacing w:after="0" w:line="240" w:lineRule="auto"/>
            </w:pPr>
            <w:hyperlink r:id="rId9" w:history="1">
              <w:r w:rsidR="00896B8D" w:rsidRPr="00010815">
                <w:rPr>
                  <w:rStyle w:val="Hyperlink"/>
                  <w:rFonts w:cs="Arial"/>
                  <w:color w:val="auto"/>
                </w:rPr>
                <w:t>S1-181431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A1481" w14:textId="2A42B701" w:rsidR="00896B8D" w:rsidRPr="00010815" w:rsidRDefault="00896B8D" w:rsidP="00CC6653">
            <w:pPr>
              <w:snapToGrid w:val="0"/>
              <w:spacing w:after="0" w:line="240" w:lineRule="auto"/>
              <w:rPr>
                <w:lang w:eastAsia="en-GB"/>
              </w:rPr>
            </w:pPr>
            <w:r w:rsidRPr="00010815">
              <w:rPr>
                <w:lang w:eastAsia="en-GB"/>
              </w:rPr>
              <w:t>China Mobile,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1728D" w14:textId="5C736685" w:rsidR="00896B8D" w:rsidRPr="00010815" w:rsidRDefault="00896B8D" w:rsidP="00CC6653">
            <w:pPr>
              <w:snapToGrid w:val="0"/>
              <w:spacing w:after="0" w:line="240" w:lineRule="auto"/>
            </w:pPr>
            <w:r w:rsidRPr="00010815">
              <w:t>CR22.228v15.2.0: IMS Network Slicing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47553" w14:textId="4140AB8D" w:rsidR="00896B8D" w:rsidRPr="00010815" w:rsidRDefault="00010815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815">
              <w:rPr>
                <w:rFonts w:eastAsia="Times New Roman" w:cs="Arial"/>
                <w:szCs w:val="18"/>
                <w:lang w:eastAsia="ar-SA"/>
              </w:rPr>
              <w:t>Revised to S1-181630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CD73F5" w14:textId="41F32017" w:rsidR="00896B8D" w:rsidRPr="00010815" w:rsidRDefault="00896B8D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1081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010815">
              <w:rPr>
                <w:i/>
                <w:noProof/>
                <w:lang w:eastAsia="ja-JP"/>
              </w:rPr>
              <w:t>enIMS</w:t>
            </w:r>
            <w:r w:rsidRPr="0001081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0219 R- Cat B.</w:t>
            </w:r>
          </w:p>
          <w:p w14:paraId="7785AC6B" w14:textId="79E4924C" w:rsidR="00896B8D" w:rsidRPr="00010815" w:rsidRDefault="00896B8D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10815">
              <w:rPr>
                <w:rFonts w:eastAsia="Times New Roman" w:cs="Arial"/>
                <w:szCs w:val="18"/>
                <w:lang w:val="en-US" w:eastAsia="ar-SA"/>
              </w:rPr>
              <w:t>Revision of S1-181090.</w:t>
            </w:r>
          </w:p>
        </w:tc>
      </w:tr>
      <w:tr w:rsidR="00010815" w:rsidRPr="00A75C05" w14:paraId="2D26D5C9" w14:textId="77777777" w:rsidTr="0001081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9D737" w14:textId="160E0EFF" w:rsidR="00010815" w:rsidRPr="00010815" w:rsidRDefault="00010815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81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475A" w14:textId="0C9D9A7B" w:rsidR="00010815" w:rsidRPr="00010815" w:rsidRDefault="00EC335D" w:rsidP="00CC6653">
            <w:pPr>
              <w:snapToGrid w:val="0"/>
              <w:spacing w:after="0" w:line="240" w:lineRule="auto"/>
            </w:pPr>
            <w:hyperlink r:id="rId10" w:history="1">
              <w:r w:rsidR="00010815" w:rsidRPr="00010815">
                <w:rPr>
                  <w:rStyle w:val="Hyperlink"/>
                  <w:rFonts w:cs="Arial"/>
                  <w:color w:val="auto"/>
                </w:rPr>
                <w:t>S1-181630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1087" w14:textId="61D43B90" w:rsidR="00010815" w:rsidRPr="00010815" w:rsidRDefault="00010815" w:rsidP="00CC6653">
            <w:pPr>
              <w:snapToGrid w:val="0"/>
              <w:spacing w:after="0" w:line="240" w:lineRule="auto"/>
              <w:rPr>
                <w:lang w:eastAsia="en-GB"/>
              </w:rPr>
            </w:pPr>
            <w:r w:rsidRPr="00010815">
              <w:rPr>
                <w:lang w:eastAsia="en-GB"/>
              </w:rPr>
              <w:t>China Mobile,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ED3CD" w14:textId="25FDDF1A" w:rsidR="00010815" w:rsidRPr="00010815" w:rsidRDefault="00010815" w:rsidP="00CC6653">
            <w:pPr>
              <w:snapToGrid w:val="0"/>
              <w:spacing w:after="0" w:line="240" w:lineRule="auto"/>
            </w:pPr>
            <w:r w:rsidRPr="00010815">
              <w:t>CR22.228v15.2.0: IMS Network Slicing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2143" w14:textId="77777777" w:rsidR="00010815" w:rsidRPr="00010815" w:rsidRDefault="00010815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EAFFB" w14:textId="77777777" w:rsidR="00010815" w:rsidRPr="00010815" w:rsidRDefault="00010815" w:rsidP="00010815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01081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010815">
              <w:rPr>
                <w:i/>
                <w:noProof/>
                <w:lang w:eastAsia="ja-JP"/>
              </w:rPr>
              <w:t>enIMS</w:t>
            </w:r>
            <w:r w:rsidRPr="0001081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0219 R- Cat B.</w:t>
            </w:r>
          </w:p>
          <w:p w14:paraId="2ED64845" w14:textId="02E22753" w:rsidR="00010815" w:rsidRDefault="00010815" w:rsidP="0001081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10815">
              <w:rPr>
                <w:rFonts w:eastAsia="Times New Roman" w:cs="Arial"/>
                <w:i/>
                <w:szCs w:val="18"/>
                <w:lang w:val="en-US" w:eastAsia="ar-SA"/>
              </w:rPr>
              <w:t>Revision of S1-181090.</w:t>
            </w:r>
          </w:p>
          <w:p w14:paraId="5B38CD3F" w14:textId="3462013D" w:rsidR="00010815" w:rsidRPr="00010815" w:rsidRDefault="00010815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10815">
              <w:rPr>
                <w:rFonts w:eastAsia="Times New Roman" w:cs="Arial"/>
                <w:szCs w:val="18"/>
                <w:lang w:val="en-US" w:eastAsia="ar-SA"/>
              </w:rPr>
              <w:t>Revision of S1-181431.</w:t>
            </w:r>
          </w:p>
        </w:tc>
      </w:tr>
      <w:tr w:rsidR="00CC6653" w:rsidRPr="00A75C05" w14:paraId="3A1385BC" w14:textId="77777777" w:rsidTr="00361DC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BC571" w14:textId="77777777" w:rsidR="00CC6653" w:rsidRPr="00361DC7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1DC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23433" w14:textId="7A845CE7" w:rsidR="00CC6653" w:rsidRPr="00361DC7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CC6653" w:rsidRPr="00361DC7">
                <w:rPr>
                  <w:rStyle w:val="Hyperlink"/>
                  <w:rFonts w:cs="Arial"/>
                  <w:color w:val="auto"/>
                </w:rPr>
                <w:t>S1-181091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9728D" w14:textId="51F78A4C" w:rsidR="00CC6653" w:rsidRPr="00361DC7" w:rsidRDefault="00CC6653" w:rsidP="00CC6653">
            <w:pPr>
              <w:snapToGrid w:val="0"/>
              <w:spacing w:after="0" w:line="240" w:lineRule="auto"/>
            </w:pPr>
            <w:r w:rsidRPr="00361DC7">
              <w:rPr>
                <w:lang w:eastAsia="en-GB"/>
              </w:rPr>
              <w:t xml:space="preserve">China Mobile, </w:t>
            </w:r>
            <w:r w:rsidRPr="00361DC7">
              <w:rPr>
                <w:noProof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C65F7" w14:textId="7A73D596" w:rsidR="00CC6653" w:rsidRPr="00361DC7" w:rsidRDefault="00CC6653" w:rsidP="00CC6653">
            <w:pPr>
              <w:snapToGrid w:val="0"/>
              <w:spacing w:after="0" w:line="240" w:lineRule="auto"/>
            </w:pPr>
            <w:r w:rsidRPr="00361DC7">
              <w:t xml:space="preserve">CR22.228v15.2.0: </w:t>
            </w:r>
            <w:r w:rsidRPr="00361DC7">
              <w:rPr>
                <w:lang w:eastAsia="zh-CN"/>
              </w:rPr>
              <w:t xml:space="preserve">IMS support for </w:t>
            </w:r>
            <w:r w:rsidRPr="00361DC7">
              <w:rPr>
                <w:lang w:eastAsia="en-GB"/>
              </w:rPr>
              <w:t>Group Communication</w:t>
            </w:r>
            <w:r w:rsidRPr="00361DC7">
              <w:rPr>
                <w:noProof/>
              </w:rPr>
              <w:t xml:space="preserve"> fast call set up time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066EF" w14:textId="4D951AF7" w:rsidR="00CC6653" w:rsidRPr="00361DC7" w:rsidRDefault="00361DC7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1DC7">
              <w:rPr>
                <w:rFonts w:eastAsia="Times New Roman" w:cs="Arial"/>
                <w:szCs w:val="18"/>
                <w:lang w:eastAsia="ar-SA"/>
              </w:rPr>
              <w:t>Revised to S1-181432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9AD1F" w14:textId="7462810A" w:rsidR="00CC6653" w:rsidRPr="00361DC7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61DC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61DC7">
              <w:rPr>
                <w:noProof/>
                <w:lang w:eastAsia="ja-JP"/>
              </w:rPr>
              <w:t>enIMS</w:t>
            </w:r>
            <w:r w:rsidRPr="00361DC7">
              <w:rPr>
                <w:rFonts w:eastAsia="Times New Roman" w:cs="Arial"/>
                <w:szCs w:val="18"/>
                <w:lang w:val="en-US" w:eastAsia="ar-SA"/>
              </w:rPr>
              <w:t xml:space="preserve"> Rel-16 CR 0220 R- Cat B.</w:t>
            </w:r>
          </w:p>
        </w:tc>
      </w:tr>
      <w:tr w:rsidR="00361DC7" w:rsidRPr="00A75C05" w14:paraId="220729D4" w14:textId="77777777" w:rsidTr="009420C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1C16" w14:textId="0DE5E407" w:rsidR="00361DC7" w:rsidRPr="00361DC7" w:rsidRDefault="00361DC7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1DC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13AE7" w14:textId="5E590AB1" w:rsidR="00361DC7" w:rsidRPr="00361DC7" w:rsidRDefault="00EC335D" w:rsidP="00CC6653">
            <w:pPr>
              <w:snapToGrid w:val="0"/>
              <w:spacing w:after="0" w:line="240" w:lineRule="auto"/>
            </w:pPr>
            <w:hyperlink r:id="rId12" w:history="1">
              <w:r w:rsidR="00361DC7" w:rsidRPr="00361DC7">
                <w:rPr>
                  <w:rStyle w:val="Hyperlink"/>
                  <w:rFonts w:cs="Arial"/>
                  <w:color w:val="auto"/>
                </w:rPr>
                <w:t>S1-181432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91A1" w14:textId="2D5FEC69" w:rsidR="00361DC7" w:rsidRPr="00361DC7" w:rsidRDefault="00361DC7" w:rsidP="00CC6653">
            <w:pPr>
              <w:snapToGrid w:val="0"/>
              <w:spacing w:after="0" w:line="240" w:lineRule="auto"/>
              <w:rPr>
                <w:lang w:eastAsia="en-GB"/>
              </w:rPr>
            </w:pPr>
            <w:r w:rsidRPr="00361DC7">
              <w:rPr>
                <w:lang w:eastAsia="en-GB"/>
              </w:rPr>
              <w:t>China Mobile,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7B93" w14:textId="53FD453F" w:rsidR="00361DC7" w:rsidRPr="00361DC7" w:rsidRDefault="00361DC7" w:rsidP="00CC6653">
            <w:pPr>
              <w:snapToGrid w:val="0"/>
              <w:spacing w:after="0" w:line="240" w:lineRule="auto"/>
            </w:pPr>
            <w:r w:rsidRPr="00361DC7">
              <w:t>CR22.228v15.2.0: IMS support for Group Communication fast call set up time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5EB7" w14:textId="77777777" w:rsidR="00361DC7" w:rsidRPr="00361DC7" w:rsidRDefault="00361DC7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E587" w14:textId="5A092E8E" w:rsidR="00361DC7" w:rsidRDefault="00361DC7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61DC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361DC7">
              <w:rPr>
                <w:i/>
                <w:noProof/>
                <w:lang w:eastAsia="ja-JP"/>
              </w:rPr>
              <w:t>enIMS</w:t>
            </w:r>
            <w:r w:rsidRPr="00361DC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0220 R- Cat B.</w:t>
            </w:r>
          </w:p>
          <w:p w14:paraId="464361AE" w14:textId="47698ABA" w:rsidR="00361DC7" w:rsidRPr="00361DC7" w:rsidRDefault="00361DC7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61DC7">
              <w:rPr>
                <w:rFonts w:eastAsia="Times New Roman" w:cs="Arial"/>
                <w:szCs w:val="18"/>
                <w:lang w:val="en-US" w:eastAsia="ar-SA"/>
              </w:rPr>
              <w:t>Revision of S1-181091.</w:t>
            </w:r>
          </w:p>
        </w:tc>
      </w:tr>
      <w:tr w:rsidR="00CC6653" w:rsidRPr="00A75C05" w14:paraId="5D00CBB5" w14:textId="77777777" w:rsidTr="009420C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FE405C" w14:textId="77777777" w:rsidR="00CC6653" w:rsidRPr="009420C2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20C2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7D2B4" w14:textId="2E4C937F" w:rsidR="00CC6653" w:rsidRPr="009420C2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CC6653" w:rsidRPr="009420C2">
                <w:rPr>
                  <w:rStyle w:val="Hyperlink"/>
                  <w:rFonts w:cs="Arial"/>
                  <w:color w:val="auto"/>
                </w:rPr>
                <w:t>S1-181092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B0F98" w14:textId="11B69B4E" w:rsidR="00CC6653" w:rsidRPr="009420C2" w:rsidRDefault="00CC6653" w:rsidP="00CC6653">
            <w:pPr>
              <w:snapToGrid w:val="0"/>
              <w:spacing w:after="0" w:line="240" w:lineRule="auto"/>
            </w:pPr>
            <w:r w:rsidRPr="009420C2">
              <w:rPr>
                <w:lang w:eastAsia="en-GB"/>
              </w:rPr>
              <w:t xml:space="preserve">China Mobile, </w:t>
            </w:r>
            <w:r w:rsidRPr="009420C2">
              <w:rPr>
                <w:noProof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209A5" w14:textId="70513797" w:rsidR="00CC6653" w:rsidRPr="009420C2" w:rsidRDefault="00CC6653" w:rsidP="00CC6653">
            <w:pPr>
              <w:snapToGrid w:val="0"/>
              <w:spacing w:after="0" w:line="240" w:lineRule="auto"/>
            </w:pPr>
            <w:r w:rsidRPr="009420C2">
              <w:t xml:space="preserve">CR22.228v15.2.0: </w:t>
            </w:r>
            <w:r w:rsidRPr="009420C2">
              <w:rPr>
                <w:lang w:eastAsia="zh-CN"/>
              </w:rPr>
              <w:t xml:space="preserve">IMS support </w:t>
            </w:r>
            <w:r w:rsidRPr="009420C2">
              <w:rPr>
                <w:noProof/>
              </w:rPr>
              <w:t>for</w:t>
            </w:r>
            <w:r w:rsidRPr="009420C2">
              <w:t xml:space="preserve"> </w:t>
            </w:r>
            <w:r w:rsidRPr="009420C2">
              <w:rPr>
                <w:noProof/>
              </w:rPr>
              <w:t>Augmented Reality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8C71A" w14:textId="5CABC681" w:rsidR="00CC6653" w:rsidRPr="009420C2" w:rsidRDefault="009420C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20C2">
              <w:rPr>
                <w:rFonts w:eastAsia="Times New Roman" w:cs="Arial"/>
                <w:szCs w:val="18"/>
                <w:lang w:eastAsia="ar-SA"/>
              </w:rPr>
              <w:t>Revised to S1-181433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AE0D9" w14:textId="690CA908" w:rsidR="00CC6653" w:rsidRPr="009420C2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20C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9420C2">
              <w:rPr>
                <w:noProof/>
                <w:lang w:eastAsia="ja-JP"/>
              </w:rPr>
              <w:t>enIMS</w:t>
            </w:r>
            <w:r w:rsidRPr="009420C2">
              <w:rPr>
                <w:rFonts w:eastAsia="Times New Roman" w:cs="Arial"/>
                <w:szCs w:val="18"/>
                <w:lang w:val="en-US" w:eastAsia="ar-SA"/>
              </w:rPr>
              <w:t xml:space="preserve"> Rel-16 CR 0221 R- Cat B.</w:t>
            </w:r>
          </w:p>
        </w:tc>
      </w:tr>
      <w:tr w:rsidR="009420C2" w:rsidRPr="00A75C05" w14:paraId="0B14CFDD" w14:textId="77777777" w:rsidTr="00FE7AA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DD68" w14:textId="2055E101" w:rsidR="009420C2" w:rsidRPr="009420C2" w:rsidRDefault="009420C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20C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B818" w14:textId="39FD8959" w:rsidR="009420C2" w:rsidRPr="009420C2" w:rsidRDefault="00EC335D" w:rsidP="00CC6653">
            <w:pPr>
              <w:snapToGrid w:val="0"/>
              <w:spacing w:after="0" w:line="240" w:lineRule="auto"/>
            </w:pPr>
            <w:hyperlink r:id="rId14" w:history="1">
              <w:r w:rsidR="009420C2" w:rsidRPr="009420C2">
                <w:rPr>
                  <w:rStyle w:val="Hyperlink"/>
                  <w:rFonts w:cs="Arial"/>
                  <w:color w:val="auto"/>
                </w:rPr>
                <w:t>S1-181433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5E57" w14:textId="4815A8FD" w:rsidR="009420C2" w:rsidRPr="009420C2" w:rsidRDefault="009420C2" w:rsidP="00CC6653">
            <w:pPr>
              <w:snapToGrid w:val="0"/>
              <w:spacing w:after="0" w:line="240" w:lineRule="auto"/>
              <w:rPr>
                <w:lang w:eastAsia="en-GB"/>
              </w:rPr>
            </w:pPr>
            <w:r w:rsidRPr="009420C2">
              <w:rPr>
                <w:lang w:eastAsia="en-GB"/>
              </w:rPr>
              <w:t>China Mobile,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FF7B" w14:textId="0200BFD7" w:rsidR="009420C2" w:rsidRPr="009420C2" w:rsidRDefault="009420C2" w:rsidP="00CC6653">
            <w:pPr>
              <w:snapToGrid w:val="0"/>
              <w:spacing w:after="0" w:line="240" w:lineRule="auto"/>
            </w:pPr>
            <w:r w:rsidRPr="009420C2">
              <w:t>CR22.228v15.2.0: IMS support for Augmented Reality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EDD4A" w14:textId="77777777" w:rsidR="009420C2" w:rsidRPr="009420C2" w:rsidRDefault="009420C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51AFA" w14:textId="61F929E0" w:rsidR="009420C2" w:rsidRDefault="009420C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420C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420C2">
              <w:rPr>
                <w:i/>
                <w:noProof/>
                <w:lang w:eastAsia="ja-JP"/>
              </w:rPr>
              <w:t>enIMS</w:t>
            </w:r>
            <w:r w:rsidRPr="009420C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0221 R- Cat B.</w:t>
            </w:r>
          </w:p>
          <w:p w14:paraId="48FC1DEC" w14:textId="19A59E42" w:rsidR="009420C2" w:rsidRPr="009420C2" w:rsidRDefault="009420C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420C2">
              <w:rPr>
                <w:rFonts w:eastAsia="Times New Roman" w:cs="Arial"/>
                <w:szCs w:val="18"/>
                <w:lang w:val="en-US" w:eastAsia="ar-SA"/>
              </w:rPr>
              <w:t>Revision of S1-181092.</w:t>
            </w:r>
          </w:p>
        </w:tc>
      </w:tr>
      <w:tr w:rsidR="00CC6653" w:rsidRPr="00A75C05" w14:paraId="144EEC97" w14:textId="77777777" w:rsidTr="00EA23C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3C7A8" w14:textId="77777777" w:rsidR="00CC6653" w:rsidRPr="00FE7AA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7AA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F36E5" w14:textId="14B518D1" w:rsidR="00CC6653" w:rsidRPr="00FE7AAC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CC6653" w:rsidRPr="00FE7AAC">
                <w:rPr>
                  <w:rStyle w:val="Hyperlink"/>
                  <w:rFonts w:cs="Arial"/>
                  <w:color w:val="auto"/>
                </w:rPr>
                <w:t>S1-181093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9D83F" w14:textId="28DCB854" w:rsidR="00CC6653" w:rsidRPr="00FE7AAC" w:rsidRDefault="00CC6653" w:rsidP="00CC6653">
            <w:pPr>
              <w:snapToGrid w:val="0"/>
              <w:spacing w:after="0" w:line="240" w:lineRule="auto"/>
            </w:pPr>
            <w:r w:rsidRPr="00FE7AAC">
              <w:rPr>
                <w:noProof/>
              </w:rPr>
              <w:t>Huawei,</w:t>
            </w:r>
            <w:r w:rsidRPr="00FE7AAC">
              <w:rPr>
                <w:lang w:eastAsia="en-GB"/>
              </w:rPr>
              <w:t xml:space="preserve">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79A668" w14:textId="1547BAEB" w:rsidR="00CC6653" w:rsidRPr="00FE7AAC" w:rsidRDefault="00CC6653" w:rsidP="00CC6653">
            <w:pPr>
              <w:snapToGrid w:val="0"/>
              <w:spacing w:after="0" w:line="240" w:lineRule="auto"/>
            </w:pPr>
            <w:r w:rsidRPr="00FE7AAC">
              <w:t xml:space="preserve">CR22.228v15.2.0: </w:t>
            </w:r>
            <w:r w:rsidRPr="00FE7AAC">
              <w:rPr>
                <w:lang w:eastAsia="zh-CN"/>
              </w:rPr>
              <w:t xml:space="preserve">IMS support for </w:t>
            </w:r>
            <w:r w:rsidRPr="00FE7AAC">
              <w:rPr>
                <w:noProof/>
              </w:rPr>
              <w:t>VR Telepresence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19C22" w14:textId="74CFC01B" w:rsidR="00CC6653" w:rsidRPr="00FE7AAC" w:rsidRDefault="00FE7AAC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7AAC">
              <w:rPr>
                <w:rFonts w:eastAsia="Times New Roman" w:cs="Arial"/>
                <w:szCs w:val="18"/>
                <w:lang w:eastAsia="ar-SA"/>
              </w:rPr>
              <w:t>Revised to S1-181434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F683E" w14:textId="003C06B7" w:rsidR="00CC6653" w:rsidRPr="00FE7AAC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E7AA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FE7AAC">
              <w:rPr>
                <w:noProof/>
                <w:lang w:eastAsia="ja-JP"/>
              </w:rPr>
              <w:t>enIMS</w:t>
            </w:r>
            <w:r w:rsidRPr="00FE7AAC">
              <w:rPr>
                <w:rFonts w:eastAsia="Times New Roman" w:cs="Arial"/>
                <w:szCs w:val="18"/>
                <w:lang w:val="en-US" w:eastAsia="ar-SA"/>
              </w:rPr>
              <w:t xml:space="preserve"> Rel-16 CR 0222 R- Cat B.</w:t>
            </w:r>
          </w:p>
        </w:tc>
      </w:tr>
      <w:tr w:rsidR="00FE7AAC" w:rsidRPr="00A75C05" w14:paraId="6880B59B" w14:textId="77777777" w:rsidTr="00EA23C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AEDC" w14:textId="5C67667E" w:rsidR="00FE7AAC" w:rsidRPr="00C07388" w:rsidRDefault="00FE7AAC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38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0343" w14:textId="54FF1605" w:rsidR="00FE7AAC" w:rsidRPr="00C07388" w:rsidRDefault="00EC335D" w:rsidP="00CC6653">
            <w:pPr>
              <w:snapToGrid w:val="0"/>
              <w:spacing w:after="0" w:line="240" w:lineRule="auto"/>
            </w:pPr>
            <w:hyperlink r:id="rId16" w:history="1">
              <w:r w:rsidR="00FE7AAC" w:rsidRPr="00C07388">
                <w:rPr>
                  <w:rStyle w:val="Hyperlink"/>
                  <w:rFonts w:cs="Arial"/>
                  <w:color w:val="auto"/>
                </w:rPr>
                <w:t>S1-181434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21D45" w14:textId="75D6BF49" w:rsidR="00FE7AAC" w:rsidRPr="00C07388" w:rsidRDefault="00FE7AAC" w:rsidP="00CC6653">
            <w:pPr>
              <w:snapToGrid w:val="0"/>
              <w:spacing w:after="0" w:line="240" w:lineRule="auto"/>
              <w:rPr>
                <w:noProof/>
              </w:rPr>
            </w:pPr>
            <w:r w:rsidRPr="00C07388">
              <w:rPr>
                <w:noProof/>
              </w:rPr>
              <w:t>Huawei,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CA8B" w14:textId="4A754137" w:rsidR="00FE7AAC" w:rsidRPr="00C07388" w:rsidRDefault="00FE7AAC" w:rsidP="00CC6653">
            <w:pPr>
              <w:snapToGrid w:val="0"/>
              <w:spacing w:after="0" w:line="240" w:lineRule="auto"/>
            </w:pPr>
            <w:r w:rsidRPr="00C07388">
              <w:t>CR22.228v15.2.0: IMS support for VR Telepresence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EE3E" w14:textId="66D3D390" w:rsidR="00FE7AAC" w:rsidRPr="00C07388" w:rsidRDefault="00FE7AAC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51432" w14:textId="13EA64C2" w:rsidR="00FE7AAC" w:rsidRPr="00C07388" w:rsidRDefault="00FE7AAC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0738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07388">
              <w:rPr>
                <w:i/>
                <w:noProof/>
                <w:lang w:eastAsia="ja-JP"/>
              </w:rPr>
              <w:t>enIMS</w:t>
            </w:r>
            <w:r w:rsidRPr="00C0738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0222 R- Cat B.</w:t>
            </w:r>
          </w:p>
          <w:p w14:paraId="4D5F9FC2" w14:textId="05D3E1AB" w:rsidR="00FE7AAC" w:rsidRPr="00C07388" w:rsidRDefault="00FE7AAC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07388">
              <w:rPr>
                <w:rFonts w:eastAsia="Times New Roman" w:cs="Arial"/>
                <w:szCs w:val="18"/>
                <w:lang w:val="en-US" w:eastAsia="ar-SA"/>
              </w:rPr>
              <w:t>Revision of S1-181093.</w:t>
            </w:r>
          </w:p>
        </w:tc>
      </w:tr>
      <w:tr w:rsidR="00CC6653" w:rsidRPr="00A75C05" w14:paraId="1AFF0E26" w14:textId="77777777" w:rsidTr="00C0738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D72889" w14:textId="77777777" w:rsidR="00CC6653" w:rsidRPr="00C07388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38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AD4C8" w14:textId="72134E8D" w:rsidR="00CC6653" w:rsidRPr="00C07388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CC6653" w:rsidRPr="00C07388">
                <w:rPr>
                  <w:rStyle w:val="Hyperlink"/>
                  <w:rFonts w:cs="Arial"/>
                  <w:color w:val="auto"/>
                </w:rPr>
                <w:t>S1-181094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1BB4D" w14:textId="10C5AD3A" w:rsidR="00CC6653" w:rsidRPr="00C07388" w:rsidRDefault="00CC6653" w:rsidP="00CC6653">
            <w:pPr>
              <w:snapToGrid w:val="0"/>
              <w:spacing w:after="0" w:line="240" w:lineRule="auto"/>
            </w:pPr>
            <w:r w:rsidRPr="00C07388">
              <w:rPr>
                <w:noProof/>
              </w:rPr>
              <w:t>Huawei,</w:t>
            </w:r>
            <w:r w:rsidRPr="00C07388">
              <w:rPr>
                <w:lang w:eastAsia="en-GB"/>
              </w:rPr>
              <w:t xml:space="preserve">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B26C1" w14:textId="17052D5D" w:rsidR="00CC6653" w:rsidRPr="00C07388" w:rsidRDefault="00CC6653" w:rsidP="00CC6653">
            <w:pPr>
              <w:snapToGrid w:val="0"/>
              <w:spacing w:after="0" w:line="240" w:lineRule="auto"/>
            </w:pPr>
            <w:r w:rsidRPr="00C07388">
              <w:t xml:space="preserve">CR22.228v15.2.0: </w:t>
            </w:r>
            <w:r w:rsidRPr="00C07388">
              <w:rPr>
                <w:lang w:eastAsia="zh-CN"/>
              </w:rPr>
              <w:t>I</w:t>
            </w:r>
            <w:r w:rsidRPr="00C07388">
              <w:rPr>
                <w:rFonts w:hint="eastAsia"/>
                <w:lang w:eastAsia="zh-CN"/>
              </w:rPr>
              <w:t xml:space="preserve">nterworking </w:t>
            </w:r>
            <w:r w:rsidRPr="00C07388">
              <w:rPr>
                <w:rFonts w:eastAsia="MS Mincho"/>
              </w:rPr>
              <w:t>with non-sip devices (camera)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AAA47" w14:textId="7E0B0B6F" w:rsidR="00CC6653" w:rsidRPr="00C07388" w:rsidRDefault="00C0738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388">
              <w:rPr>
                <w:rFonts w:eastAsia="Times New Roman" w:cs="Arial"/>
                <w:szCs w:val="18"/>
                <w:lang w:eastAsia="ar-SA"/>
              </w:rPr>
              <w:t>Revised to S1-181435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334D7" w14:textId="3D00AC8D" w:rsidR="00CC6653" w:rsidRPr="00C07388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738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07388">
              <w:rPr>
                <w:noProof/>
                <w:lang w:eastAsia="ja-JP"/>
              </w:rPr>
              <w:t>enIMS</w:t>
            </w:r>
            <w:r w:rsidRPr="00C07388">
              <w:rPr>
                <w:rFonts w:eastAsia="Times New Roman" w:cs="Arial"/>
                <w:szCs w:val="18"/>
                <w:lang w:val="en-US" w:eastAsia="ar-SA"/>
              </w:rPr>
              <w:t xml:space="preserve"> Rel-16 CR 0223 R- Cat B.</w:t>
            </w:r>
          </w:p>
        </w:tc>
      </w:tr>
      <w:tr w:rsidR="00C07388" w:rsidRPr="00A75C05" w14:paraId="18C7B9E7" w14:textId="77777777" w:rsidTr="0091323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C5BC" w14:textId="1D909973" w:rsidR="00C07388" w:rsidRPr="00C07388" w:rsidRDefault="00C0738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38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EA05A" w14:textId="65D782D7" w:rsidR="00C07388" w:rsidRPr="00C07388" w:rsidRDefault="00EC335D" w:rsidP="00CC6653">
            <w:pPr>
              <w:snapToGrid w:val="0"/>
              <w:spacing w:after="0" w:line="240" w:lineRule="auto"/>
            </w:pPr>
            <w:hyperlink r:id="rId18" w:history="1">
              <w:r w:rsidR="00C07388" w:rsidRPr="00C07388">
                <w:rPr>
                  <w:rStyle w:val="Hyperlink"/>
                  <w:rFonts w:cs="Arial"/>
                  <w:color w:val="auto"/>
                </w:rPr>
                <w:t>S1-181435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A7B7C" w14:textId="71CE75D1" w:rsidR="00C07388" w:rsidRPr="00C07388" w:rsidRDefault="00C07388" w:rsidP="00CC6653">
            <w:pPr>
              <w:snapToGrid w:val="0"/>
              <w:spacing w:after="0" w:line="240" w:lineRule="auto"/>
              <w:rPr>
                <w:noProof/>
              </w:rPr>
            </w:pPr>
            <w:r w:rsidRPr="00C07388">
              <w:rPr>
                <w:noProof/>
              </w:rPr>
              <w:t>Huawei,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EEE8" w14:textId="188AC292" w:rsidR="00C07388" w:rsidRPr="00C07388" w:rsidRDefault="00C07388" w:rsidP="00CC6653">
            <w:pPr>
              <w:snapToGrid w:val="0"/>
              <w:spacing w:after="0" w:line="240" w:lineRule="auto"/>
            </w:pPr>
            <w:r w:rsidRPr="00C07388">
              <w:t>CR22.228v15.2.0: Interworking with non-sip devices (camera)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D103A" w14:textId="77777777" w:rsidR="00C07388" w:rsidRPr="00C07388" w:rsidRDefault="00C0738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BD57" w14:textId="07930233" w:rsidR="00C07388" w:rsidRDefault="00C0738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0738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07388">
              <w:rPr>
                <w:i/>
                <w:noProof/>
                <w:lang w:eastAsia="ja-JP"/>
              </w:rPr>
              <w:t>enIMS</w:t>
            </w:r>
            <w:r w:rsidRPr="00C0738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0223 R- Cat B.</w:t>
            </w:r>
          </w:p>
          <w:p w14:paraId="3D3441A9" w14:textId="4F5B87B3" w:rsidR="00C07388" w:rsidRPr="00C07388" w:rsidRDefault="00C0738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07388">
              <w:rPr>
                <w:rFonts w:eastAsia="Times New Roman" w:cs="Arial"/>
                <w:szCs w:val="18"/>
                <w:lang w:val="en-US" w:eastAsia="ar-SA"/>
              </w:rPr>
              <w:t>Revision of S1-181094.</w:t>
            </w:r>
          </w:p>
        </w:tc>
      </w:tr>
      <w:tr w:rsidR="00CC6653" w:rsidRPr="00A75C05" w14:paraId="2E87366C" w14:textId="77777777" w:rsidTr="0091323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E8CD0" w14:textId="77777777" w:rsidR="00CC6653" w:rsidRPr="0091323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23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CEC91" w14:textId="11399B09" w:rsidR="00CC6653" w:rsidRPr="0091323C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CC6653" w:rsidRPr="0091323C">
                <w:rPr>
                  <w:rStyle w:val="Hyperlink"/>
                  <w:rFonts w:cs="Arial"/>
                  <w:color w:val="auto"/>
                </w:rPr>
                <w:t>S1-181095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C4AD2" w14:textId="13EB13A5" w:rsidR="00CC6653" w:rsidRPr="0091323C" w:rsidRDefault="00CC6653" w:rsidP="00CC6653">
            <w:pPr>
              <w:snapToGrid w:val="0"/>
              <w:spacing w:after="0" w:line="240" w:lineRule="auto"/>
            </w:pPr>
            <w:r w:rsidRPr="0091323C">
              <w:rPr>
                <w:lang w:eastAsia="en-GB"/>
              </w:rPr>
              <w:t xml:space="preserve">China Mobile, </w:t>
            </w:r>
            <w:r w:rsidRPr="0091323C">
              <w:rPr>
                <w:noProof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9F3375" w14:textId="097E886E" w:rsidR="00CC6653" w:rsidRPr="0091323C" w:rsidRDefault="00CC6653" w:rsidP="00CC6653">
            <w:pPr>
              <w:snapToGrid w:val="0"/>
              <w:spacing w:after="0" w:line="240" w:lineRule="auto"/>
            </w:pPr>
            <w:r w:rsidRPr="0091323C">
              <w:t xml:space="preserve">CR22.228v15.2.0: </w:t>
            </w:r>
            <w:r w:rsidRPr="0091323C">
              <w:rPr>
                <w:lang w:eastAsia="zh-CN"/>
              </w:rPr>
              <w:t xml:space="preserve">Support for </w:t>
            </w:r>
            <w:r w:rsidRPr="0091323C">
              <w:rPr>
                <w:noProof/>
              </w:rPr>
              <w:t>one to many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5C8D4" w14:textId="6EC428D5" w:rsidR="00CC6653" w:rsidRPr="0091323C" w:rsidRDefault="0091323C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23C">
              <w:rPr>
                <w:rFonts w:eastAsia="Times New Roman" w:cs="Arial"/>
                <w:szCs w:val="18"/>
                <w:lang w:eastAsia="ar-SA"/>
              </w:rPr>
              <w:t>Revised to S1-181436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61EC4" w14:textId="3F92D0EE" w:rsidR="00CC6653" w:rsidRPr="0091323C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23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91323C">
              <w:rPr>
                <w:noProof/>
                <w:lang w:eastAsia="ja-JP"/>
              </w:rPr>
              <w:t>enIMS</w:t>
            </w:r>
            <w:r w:rsidRPr="0091323C">
              <w:rPr>
                <w:rFonts w:eastAsia="Times New Roman" w:cs="Arial"/>
                <w:szCs w:val="18"/>
                <w:lang w:val="en-US" w:eastAsia="ar-SA"/>
              </w:rPr>
              <w:t xml:space="preserve"> Rel-16 CR 0224 R- Cat B.</w:t>
            </w:r>
          </w:p>
        </w:tc>
      </w:tr>
      <w:tr w:rsidR="0091323C" w:rsidRPr="00A75C05" w14:paraId="742B9219" w14:textId="77777777" w:rsidTr="00F0253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DDBA" w14:textId="2AEB3D0F" w:rsidR="0091323C" w:rsidRPr="0091323C" w:rsidRDefault="0091323C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23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FCCA" w14:textId="69529848" w:rsidR="0091323C" w:rsidRPr="0091323C" w:rsidRDefault="00EC335D" w:rsidP="00CC6653">
            <w:pPr>
              <w:snapToGrid w:val="0"/>
              <w:spacing w:after="0" w:line="240" w:lineRule="auto"/>
            </w:pPr>
            <w:hyperlink r:id="rId20" w:history="1">
              <w:r w:rsidR="0091323C" w:rsidRPr="0091323C">
                <w:rPr>
                  <w:rStyle w:val="Hyperlink"/>
                  <w:rFonts w:cs="Arial"/>
                  <w:color w:val="auto"/>
                </w:rPr>
                <w:t>S1-181436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B185" w14:textId="38286E11" w:rsidR="0091323C" w:rsidRPr="0091323C" w:rsidRDefault="0091323C" w:rsidP="00CC6653">
            <w:pPr>
              <w:snapToGrid w:val="0"/>
              <w:spacing w:after="0" w:line="240" w:lineRule="auto"/>
              <w:rPr>
                <w:lang w:eastAsia="en-GB"/>
              </w:rPr>
            </w:pPr>
            <w:r w:rsidRPr="0091323C">
              <w:rPr>
                <w:lang w:eastAsia="en-GB"/>
              </w:rPr>
              <w:t>China Mobile,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F083" w14:textId="021344DE" w:rsidR="0091323C" w:rsidRPr="0091323C" w:rsidRDefault="0091323C" w:rsidP="00CC6653">
            <w:pPr>
              <w:snapToGrid w:val="0"/>
              <w:spacing w:after="0" w:line="240" w:lineRule="auto"/>
            </w:pPr>
            <w:r w:rsidRPr="0091323C">
              <w:t>CR22.228v15.2.0: Support for one to many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D071" w14:textId="77777777" w:rsidR="0091323C" w:rsidRPr="0091323C" w:rsidRDefault="0091323C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5277" w14:textId="3325CE1B" w:rsidR="0091323C" w:rsidRDefault="0091323C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1323C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1323C">
              <w:rPr>
                <w:i/>
                <w:noProof/>
                <w:lang w:eastAsia="ja-JP"/>
              </w:rPr>
              <w:t>enIMS</w:t>
            </w:r>
            <w:r w:rsidRPr="0091323C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0224 R- Cat B.</w:t>
            </w:r>
          </w:p>
          <w:p w14:paraId="3F106CD2" w14:textId="1D923913" w:rsidR="0091323C" w:rsidRPr="0091323C" w:rsidRDefault="0091323C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1323C">
              <w:rPr>
                <w:rFonts w:eastAsia="Times New Roman" w:cs="Arial"/>
                <w:szCs w:val="18"/>
                <w:lang w:val="en-US" w:eastAsia="ar-SA"/>
              </w:rPr>
              <w:t>Revision of S1-181095.</w:t>
            </w:r>
          </w:p>
        </w:tc>
      </w:tr>
      <w:tr w:rsidR="00CC6653" w:rsidRPr="00A75C05" w14:paraId="0F7E2815" w14:textId="77777777" w:rsidTr="00F0253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F9252" w14:textId="77777777" w:rsidR="00CC6653" w:rsidRPr="00F02531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253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D1965" w14:textId="340FB8CB" w:rsidR="00CC6653" w:rsidRPr="00F02531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CC6653" w:rsidRPr="00F02531">
                <w:rPr>
                  <w:rStyle w:val="Hyperlink"/>
                  <w:rFonts w:cs="Arial"/>
                  <w:color w:val="auto"/>
                </w:rPr>
                <w:t>S1-181096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242E13" w14:textId="48F3DA1B" w:rsidR="00CC6653" w:rsidRPr="00F02531" w:rsidRDefault="00CC6653" w:rsidP="00CC6653">
            <w:pPr>
              <w:snapToGrid w:val="0"/>
              <w:spacing w:after="0" w:line="240" w:lineRule="auto"/>
            </w:pPr>
            <w:r w:rsidRPr="00F02531">
              <w:rPr>
                <w:noProof/>
              </w:rPr>
              <w:t>Huawei,</w:t>
            </w:r>
            <w:r w:rsidRPr="00F02531">
              <w:rPr>
                <w:lang w:eastAsia="en-GB"/>
              </w:rPr>
              <w:t xml:space="preserve">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88ECD" w14:textId="5DFCC076" w:rsidR="00CC6653" w:rsidRPr="00F02531" w:rsidRDefault="00CC6653" w:rsidP="00CC6653">
            <w:pPr>
              <w:snapToGrid w:val="0"/>
              <w:spacing w:after="0" w:line="240" w:lineRule="auto"/>
            </w:pPr>
            <w:r w:rsidRPr="00F02531">
              <w:t xml:space="preserve">CR22.228v15.2.0: </w:t>
            </w:r>
            <w:r w:rsidRPr="00F02531">
              <w:rPr>
                <w:lang w:eastAsia="zh-CN"/>
              </w:rPr>
              <w:t xml:space="preserve">IMS support for services </w:t>
            </w:r>
            <w:r w:rsidRPr="00F02531">
              <w:rPr>
                <w:noProof/>
              </w:rPr>
              <w:t>using AI (voiceprint)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B5112" w14:textId="029DA00D" w:rsidR="00CC6653" w:rsidRPr="00F02531" w:rsidRDefault="00F02531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2531">
              <w:rPr>
                <w:rFonts w:eastAsia="Times New Roman" w:cs="Arial"/>
                <w:szCs w:val="18"/>
                <w:lang w:eastAsia="ar-SA"/>
              </w:rPr>
              <w:t>Revised to S1-181437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421074" w14:textId="23573148" w:rsidR="00CC6653" w:rsidRPr="00F02531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253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F02531">
              <w:rPr>
                <w:noProof/>
                <w:lang w:eastAsia="ja-JP"/>
              </w:rPr>
              <w:t>enIMS</w:t>
            </w:r>
            <w:r w:rsidRPr="00F02531">
              <w:rPr>
                <w:rFonts w:eastAsia="Times New Roman" w:cs="Arial"/>
                <w:szCs w:val="18"/>
                <w:lang w:val="en-US" w:eastAsia="ar-SA"/>
              </w:rPr>
              <w:t xml:space="preserve"> Rel-16 CR 0225 R- Cat B.</w:t>
            </w:r>
          </w:p>
        </w:tc>
      </w:tr>
      <w:tr w:rsidR="00F02531" w:rsidRPr="00A75C05" w14:paraId="446F3E51" w14:textId="77777777" w:rsidTr="00EE6C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C7A2" w14:textId="0249D4EE" w:rsidR="00F02531" w:rsidRPr="00F02531" w:rsidRDefault="00F02531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253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6420" w14:textId="6D3AD837" w:rsidR="00F02531" w:rsidRPr="00F02531" w:rsidRDefault="00EC335D" w:rsidP="00CC6653">
            <w:pPr>
              <w:snapToGrid w:val="0"/>
              <w:spacing w:after="0" w:line="240" w:lineRule="auto"/>
            </w:pPr>
            <w:hyperlink r:id="rId22" w:history="1">
              <w:r w:rsidR="00F02531" w:rsidRPr="00F02531">
                <w:rPr>
                  <w:rStyle w:val="Hyperlink"/>
                  <w:rFonts w:cs="Arial"/>
                  <w:color w:val="auto"/>
                </w:rPr>
                <w:t>S1-181437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E408" w14:textId="484968B1" w:rsidR="00F02531" w:rsidRPr="00F02531" w:rsidRDefault="00F02531" w:rsidP="00CC6653">
            <w:pPr>
              <w:snapToGrid w:val="0"/>
              <w:spacing w:after="0" w:line="240" w:lineRule="auto"/>
              <w:rPr>
                <w:noProof/>
              </w:rPr>
            </w:pPr>
            <w:r w:rsidRPr="00F02531">
              <w:rPr>
                <w:noProof/>
              </w:rPr>
              <w:t>Huawei,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600E4" w14:textId="43422D3C" w:rsidR="00F02531" w:rsidRPr="00F02531" w:rsidRDefault="00F02531" w:rsidP="00CC6653">
            <w:pPr>
              <w:snapToGrid w:val="0"/>
              <w:spacing w:after="0" w:line="240" w:lineRule="auto"/>
            </w:pPr>
            <w:r w:rsidRPr="00F02531">
              <w:t>CR22.228v15.2.0: IMS support for services using AI (voiceprint)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F994" w14:textId="77777777" w:rsidR="00F02531" w:rsidRPr="00F02531" w:rsidRDefault="00F02531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BE5D" w14:textId="29A14959" w:rsidR="00F02531" w:rsidRDefault="00F02531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0253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02531">
              <w:rPr>
                <w:i/>
                <w:noProof/>
                <w:lang w:eastAsia="ja-JP"/>
              </w:rPr>
              <w:t>enIMS</w:t>
            </w:r>
            <w:r w:rsidRPr="00F0253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0225 R- Cat B.</w:t>
            </w:r>
          </w:p>
          <w:p w14:paraId="1A1F78F0" w14:textId="657A6648" w:rsidR="00F02531" w:rsidRPr="00F02531" w:rsidRDefault="00F02531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02531">
              <w:rPr>
                <w:rFonts w:eastAsia="Times New Roman" w:cs="Arial"/>
                <w:szCs w:val="18"/>
                <w:lang w:val="en-US" w:eastAsia="ar-SA"/>
              </w:rPr>
              <w:t>Revision of S1-181096.</w:t>
            </w:r>
          </w:p>
        </w:tc>
      </w:tr>
      <w:tr w:rsidR="00CC6653" w:rsidRPr="00A75C05" w14:paraId="2CBC3C5D" w14:textId="77777777" w:rsidTr="00EE6C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45D5B" w14:textId="77777777" w:rsidR="00CC6653" w:rsidRPr="00EE6CC8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6CC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E60F2" w14:textId="2F3A6B92" w:rsidR="00CC6653" w:rsidRPr="00EE6CC8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CC6653" w:rsidRPr="00EE6CC8">
                <w:rPr>
                  <w:rStyle w:val="Hyperlink"/>
                  <w:rFonts w:cs="Arial"/>
                  <w:color w:val="auto"/>
                </w:rPr>
                <w:t>S1-181097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A0B8B" w14:textId="4A3B9C95" w:rsidR="00CC6653" w:rsidRPr="00EE6CC8" w:rsidRDefault="00CC6653" w:rsidP="00CC6653">
            <w:pPr>
              <w:snapToGrid w:val="0"/>
              <w:spacing w:after="0" w:line="240" w:lineRule="auto"/>
            </w:pPr>
            <w:r w:rsidRPr="00EE6CC8">
              <w:rPr>
                <w:noProof/>
              </w:rPr>
              <w:t>Huawei,</w:t>
            </w:r>
            <w:r w:rsidRPr="00EE6CC8">
              <w:rPr>
                <w:lang w:eastAsia="en-GB"/>
              </w:rPr>
              <w:t xml:space="preserve">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98F11" w14:textId="46CBB85D" w:rsidR="00CC6653" w:rsidRPr="00EE6CC8" w:rsidRDefault="00CC6653" w:rsidP="00CC6653">
            <w:pPr>
              <w:snapToGrid w:val="0"/>
              <w:spacing w:after="0" w:line="240" w:lineRule="auto"/>
            </w:pPr>
            <w:r w:rsidRPr="00EE6CC8">
              <w:t xml:space="preserve">CR22.228v15.2.0: </w:t>
            </w:r>
            <w:r w:rsidRPr="00EE6CC8">
              <w:rPr>
                <w:noProof/>
              </w:rPr>
              <w:t>IMS support for service visibility and usage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42422A" w14:textId="79954365" w:rsidR="00CC6653" w:rsidRPr="00EE6CC8" w:rsidRDefault="00EE6CC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6CC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10793" w14:textId="5C6A8A3E" w:rsidR="00CC6653" w:rsidRPr="00EE6CC8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E6CC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E6CC8">
              <w:rPr>
                <w:noProof/>
                <w:lang w:eastAsia="ja-JP"/>
              </w:rPr>
              <w:t>enIMS</w:t>
            </w:r>
            <w:r w:rsidRPr="00EE6CC8">
              <w:rPr>
                <w:rFonts w:eastAsia="Times New Roman" w:cs="Arial"/>
                <w:szCs w:val="18"/>
                <w:lang w:val="en-US" w:eastAsia="ar-SA"/>
              </w:rPr>
              <w:t xml:space="preserve"> Rel-16 CR 0225 R- Cat B.</w:t>
            </w:r>
          </w:p>
        </w:tc>
      </w:tr>
      <w:tr w:rsidR="00CC6653" w:rsidRPr="00A75C05" w14:paraId="368FFC37" w14:textId="77777777" w:rsidTr="00F94B9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113D4" w14:textId="77777777" w:rsidR="00CC6653" w:rsidRPr="0009444E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444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729DE8" w14:textId="623A5EF3" w:rsidR="00CC6653" w:rsidRPr="0009444E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CC6653" w:rsidRPr="0009444E">
                <w:rPr>
                  <w:rStyle w:val="Hyperlink"/>
                  <w:rFonts w:cs="Arial"/>
                  <w:color w:val="auto"/>
                </w:rPr>
                <w:t>S1-181089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0AAB8" w14:textId="77777777" w:rsidR="00CC6653" w:rsidRPr="0009444E" w:rsidRDefault="00CC6653" w:rsidP="00CC6653">
            <w:pPr>
              <w:snapToGrid w:val="0"/>
              <w:spacing w:after="0" w:line="240" w:lineRule="auto"/>
            </w:pPr>
            <w:r w:rsidRPr="0009444E">
              <w:rPr>
                <w:noProof/>
              </w:rPr>
              <w:t>Huawei,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421BBB" w14:textId="77777777" w:rsidR="00CC6653" w:rsidRPr="0009444E" w:rsidRDefault="00CC6653" w:rsidP="00CC6653">
            <w:pPr>
              <w:snapToGrid w:val="0"/>
              <w:spacing w:after="0" w:line="240" w:lineRule="auto"/>
            </w:pPr>
            <w:r w:rsidRPr="0009444E">
              <w:t>CR22.823v</w:t>
            </w:r>
            <w:r w:rsidRPr="0009444E">
              <w:rPr>
                <w:highlight w:val="yellow"/>
              </w:rPr>
              <w:t>2</w:t>
            </w:r>
            <w:r w:rsidRPr="0009444E">
              <w:t xml:space="preserve">.0.0: </w:t>
            </w:r>
            <w:r w:rsidRPr="0009444E">
              <w:rPr>
                <w:lang w:eastAsia="zh-CN"/>
              </w:rPr>
              <w:t>Services using AI (instant translation) in real time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E81F8" w14:textId="25127F2B" w:rsidR="00CC6653" w:rsidRPr="0009444E" w:rsidRDefault="0009444E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444E">
              <w:rPr>
                <w:rFonts w:eastAsia="Times New Roman" w:cs="Arial"/>
                <w:szCs w:val="18"/>
                <w:lang w:eastAsia="ar-SA"/>
              </w:rPr>
              <w:t>Revised to S1-181430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CC0F1" w14:textId="38A0E042" w:rsidR="00CC6653" w:rsidRPr="0009444E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9444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09444E">
              <w:rPr>
                <w:noProof/>
                <w:lang w:eastAsia="ja-JP"/>
              </w:rPr>
              <w:t>FS_enIMS</w:t>
            </w:r>
            <w:r w:rsidRPr="0009444E">
              <w:rPr>
                <w:rFonts w:eastAsia="Times New Roman" w:cs="Arial"/>
                <w:szCs w:val="18"/>
                <w:lang w:val="en-US" w:eastAsia="ar-SA"/>
              </w:rPr>
              <w:t xml:space="preserve"> Rel-16 CR 0001 R- Cat B.</w:t>
            </w:r>
          </w:p>
          <w:p w14:paraId="0EC81D38" w14:textId="2DA3D7D5" w:rsidR="00CC6653" w:rsidRPr="0009444E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9444E">
              <w:rPr>
                <w:rFonts w:eastAsia="Times New Roman" w:cs="Arial"/>
                <w:szCs w:val="18"/>
                <w:lang w:val="en-US" w:eastAsia="ar-SA"/>
              </w:rPr>
              <w:t>Moved from 7.12</w:t>
            </w:r>
          </w:p>
          <w:p w14:paraId="1AC299B9" w14:textId="77777777" w:rsidR="00CC6653" w:rsidRPr="0009444E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9444E">
              <w:rPr>
                <w:rFonts w:eastAsia="Arial Unicode MS" w:cs="Arial"/>
                <w:szCs w:val="18"/>
                <w:highlight w:val="yellow"/>
                <w:lang w:val="en-US" w:eastAsia="ar-SA"/>
              </w:rPr>
              <w:t>Version 16.0.0 is latest version</w:t>
            </w:r>
          </w:p>
        </w:tc>
      </w:tr>
      <w:tr w:rsidR="0009444E" w:rsidRPr="00A75C05" w14:paraId="47EEC157" w14:textId="77777777" w:rsidTr="00F94B9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53B8E" w14:textId="7AC60FD2" w:rsidR="0009444E" w:rsidRPr="00F94B92" w:rsidRDefault="0009444E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4B9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A8F13" w14:textId="4F0B446E" w:rsidR="0009444E" w:rsidRPr="00F94B92" w:rsidRDefault="00EC335D" w:rsidP="00CC6653">
            <w:pPr>
              <w:snapToGrid w:val="0"/>
              <w:spacing w:after="0" w:line="240" w:lineRule="auto"/>
            </w:pPr>
            <w:hyperlink r:id="rId25" w:history="1">
              <w:r w:rsidR="0009444E" w:rsidRPr="00F94B92">
                <w:rPr>
                  <w:rStyle w:val="Hyperlink"/>
                  <w:rFonts w:cs="Arial"/>
                  <w:color w:val="auto"/>
                </w:rPr>
                <w:t>S1-181430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EFB999" w14:textId="09AE2124" w:rsidR="0009444E" w:rsidRPr="00F94B92" w:rsidRDefault="0009444E" w:rsidP="00CC6653">
            <w:pPr>
              <w:snapToGrid w:val="0"/>
              <w:spacing w:after="0" w:line="240" w:lineRule="auto"/>
              <w:rPr>
                <w:noProof/>
              </w:rPr>
            </w:pPr>
            <w:r w:rsidRPr="00F94B92">
              <w:rPr>
                <w:noProof/>
              </w:rPr>
              <w:t>Huawei,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AFF96C" w14:textId="783A1759" w:rsidR="0009444E" w:rsidRPr="00F94B92" w:rsidRDefault="0009444E" w:rsidP="00CC6653">
            <w:pPr>
              <w:snapToGrid w:val="0"/>
              <w:spacing w:after="0" w:line="240" w:lineRule="auto"/>
            </w:pPr>
            <w:r w:rsidRPr="00F94B92">
              <w:t>CR22.823v2.0.0: Services using AI (instant translation) in real time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09215" w14:textId="6DB117D0" w:rsidR="0009444E" w:rsidRPr="00F94B92" w:rsidRDefault="00F94B9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4B92">
              <w:rPr>
                <w:rFonts w:eastAsia="Times New Roman" w:cs="Arial"/>
                <w:szCs w:val="18"/>
                <w:lang w:eastAsia="ar-SA"/>
              </w:rPr>
              <w:t>Revised to S1-181626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E0CBD" w14:textId="77777777" w:rsidR="0009444E" w:rsidRPr="00F94B92" w:rsidRDefault="0009444E" w:rsidP="0009444E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94B9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94B92">
              <w:rPr>
                <w:i/>
                <w:noProof/>
                <w:lang w:eastAsia="ja-JP"/>
              </w:rPr>
              <w:t>FS_enIMS</w:t>
            </w:r>
            <w:r w:rsidRPr="00F94B9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0001 R- Cat B.</w:t>
            </w:r>
          </w:p>
          <w:p w14:paraId="2ABB6369" w14:textId="77777777" w:rsidR="0009444E" w:rsidRPr="00F94B92" w:rsidRDefault="0009444E" w:rsidP="0009444E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94B92">
              <w:rPr>
                <w:rFonts w:eastAsia="Times New Roman" w:cs="Arial"/>
                <w:i/>
                <w:szCs w:val="18"/>
                <w:lang w:val="en-US" w:eastAsia="ar-SA"/>
              </w:rPr>
              <w:t>Moved from 7.12</w:t>
            </w:r>
          </w:p>
          <w:p w14:paraId="60115C1B" w14:textId="71E1882F" w:rsidR="0009444E" w:rsidRPr="00F94B92" w:rsidRDefault="0009444E" w:rsidP="0009444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4B92">
              <w:rPr>
                <w:rFonts w:eastAsia="Arial Unicode MS" w:cs="Arial"/>
                <w:i/>
                <w:szCs w:val="18"/>
                <w:highlight w:val="yellow"/>
                <w:lang w:val="en-US" w:eastAsia="ar-SA"/>
              </w:rPr>
              <w:t>Version 16.0.0 is latest version</w:t>
            </w:r>
          </w:p>
          <w:p w14:paraId="3AF0EE32" w14:textId="1B59D371" w:rsidR="0009444E" w:rsidRPr="00F94B92" w:rsidRDefault="0009444E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4B92">
              <w:rPr>
                <w:rFonts w:eastAsia="Times New Roman" w:cs="Arial"/>
                <w:szCs w:val="18"/>
                <w:lang w:val="en-US" w:eastAsia="ar-SA"/>
              </w:rPr>
              <w:t>Revision of S1-181089.</w:t>
            </w:r>
          </w:p>
        </w:tc>
      </w:tr>
      <w:tr w:rsidR="00F94B92" w:rsidRPr="00A75C05" w14:paraId="521A0A9D" w14:textId="77777777" w:rsidTr="00F94B9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7A27" w14:textId="2ACAF547" w:rsidR="00F94B92" w:rsidRPr="00F94B92" w:rsidRDefault="00F94B9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4B9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2221" w14:textId="63D61A0C" w:rsidR="00F94B92" w:rsidRPr="00F94B92" w:rsidRDefault="00EC335D" w:rsidP="00CC6653">
            <w:pPr>
              <w:snapToGrid w:val="0"/>
              <w:spacing w:after="0" w:line="240" w:lineRule="auto"/>
            </w:pPr>
            <w:hyperlink r:id="rId26" w:history="1">
              <w:r w:rsidR="00F94B92" w:rsidRPr="00F94B92">
                <w:rPr>
                  <w:rStyle w:val="Hyperlink"/>
                  <w:rFonts w:cs="Arial"/>
                  <w:color w:val="auto"/>
                </w:rPr>
                <w:t>S1-181626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1E7C" w14:textId="05114AB0" w:rsidR="00F94B92" w:rsidRPr="00F94B92" w:rsidRDefault="00F94B92" w:rsidP="00CC6653">
            <w:pPr>
              <w:snapToGrid w:val="0"/>
              <w:spacing w:after="0" w:line="240" w:lineRule="auto"/>
              <w:rPr>
                <w:noProof/>
              </w:rPr>
            </w:pPr>
            <w:r w:rsidRPr="00F94B92">
              <w:rPr>
                <w:noProof/>
              </w:rPr>
              <w:t>Huawei,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545E" w14:textId="036AEB3A" w:rsidR="00F94B92" w:rsidRPr="00F94B92" w:rsidRDefault="00F94B92" w:rsidP="00CC6653">
            <w:pPr>
              <w:snapToGrid w:val="0"/>
              <w:spacing w:after="0" w:line="240" w:lineRule="auto"/>
            </w:pPr>
            <w:r w:rsidRPr="00F94B92">
              <w:t>CR22.823v2.0.0: Services using AI (instant translation) in real time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3B0B" w14:textId="77777777" w:rsidR="00F94B92" w:rsidRPr="00F94B92" w:rsidRDefault="00F94B9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0D4D7" w14:textId="77777777" w:rsidR="00F94B92" w:rsidRPr="00F94B92" w:rsidRDefault="00F94B92" w:rsidP="00F94B92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94B9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94B92">
              <w:rPr>
                <w:i/>
                <w:noProof/>
                <w:lang w:eastAsia="ja-JP"/>
              </w:rPr>
              <w:t>FS_enIMS</w:t>
            </w:r>
            <w:r w:rsidRPr="00F94B9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0001 R- Cat B.</w:t>
            </w:r>
          </w:p>
          <w:p w14:paraId="55224200" w14:textId="77777777" w:rsidR="00F94B92" w:rsidRPr="00F94B92" w:rsidRDefault="00F94B92" w:rsidP="00F94B92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94B92">
              <w:rPr>
                <w:rFonts w:eastAsia="Times New Roman" w:cs="Arial"/>
                <w:i/>
                <w:szCs w:val="18"/>
                <w:lang w:val="en-US" w:eastAsia="ar-SA"/>
              </w:rPr>
              <w:t>Moved from 7.12</w:t>
            </w:r>
          </w:p>
          <w:p w14:paraId="1E4AEA9F" w14:textId="77777777" w:rsidR="00F94B92" w:rsidRPr="00F94B92" w:rsidRDefault="00F94B92" w:rsidP="00F94B92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94B92">
              <w:rPr>
                <w:rFonts w:eastAsia="Arial Unicode MS" w:cs="Arial"/>
                <w:i/>
                <w:szCs w:val="18"/>
                <w:highlight w:val="yellow"/>
                <w:lang w:val="en-US" w:eastAsia="ar-SA"/>
              </w:rPr>
              <w:t>Version 16.0.0 is latest version</w:t>
            </w:r>
          </w:p>
          <w:p w14:paraId="26E7A786" w14:textId="3B178976" w:rsidR="00F94B92" w:rsidRDefault="00F94B92" w:rsidP="00F94B9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4B92">
              <w:rPr>
                <w:rFonts w:eastAsia="Times New Roman" w:cs="Arial"/>
                <w:i/>
                <w:szCs w:val="18"/>
                <w:lang w:val="en-US" w:eastAsia="ar-SA"/>
              </w:rPr>
              <w:t>Revision of S1-181089.</w:t>
            </w:r>
          </w:p>
          <w:p w14:paraId="79B5E4DE" w14:textId="473066E1" w:rsidR="00F94B92" w:rsidRPr="00F94B92" w:rsidRDefault="00F94B92" w:rsidP="0009444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4B92">
              <w:rPr>
                <w:rFonts w:eastAsia="Times New Roman" w:cs="Arial"/>
                <w:szCs w:val="18"/>
                <w:lang w:val="en-US" w:eastAsia="ar-SA"/>
              </w:rPr>
              <w:t>Revision of S1-181430.</w:t>
            </w:r>
          </w:p>
        </w:tc>
      </w:tr>
      <w:tr w:rsidR="00CC6653" w:rsidRPr="00B81C05" w14:paraId="698EE14F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36334FF3" w14:textId="239FCF60" w:rsidR="00CC6653" w:rsidRPr="00B81C05" w:rsidRDefault="00CC6653" w:rsidP="00CC6653">
            <w:pPr>
              <w:pStyle w:val="Heading3"/>
            </w:pPr>
            <w:r>
              <w:t>enIMS+QoS_MON+5GMSG+MPS drafting session information (8+1+6+3=18)</w:t>
            </w:r>
          </w:p>
        </w:tc>
      </w:tr>
      <w:tr w:rsidR="00CC6653" w:rsidRPr="00A75C05" w14:paraId="733F17B9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99C54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1E61" w14:textId="7F5EFE27" w:rsidR="00CC6653" w:rsidRPr="00E24CAC" w:rsidRDefault="00EC335D" w:rsidP="00CC665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7" w:history="1">
              <w:r w:rsidR="00CC6653" w:rsidRPr="00D021DE">
                <w:rPr>
                  <w:rStyle w:val="Hyperlink"/>
                  <w:rFonts w:cs="Arial"/>
                </w:rPr>
                <w:t>S1-181279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3D3D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2A5F" w14:textId="409F872E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enIMS+QoS_MON+5GMSG+MPS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56DB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C8F4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6653" w:rsidRPr="00A75C05" w14:paraId="3B99EF30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014D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D2CC" w14:textId="3E810F61" w:rsidR="00CC6653" w:rsidRPr="00E24CAC" w:rsidRDefault="00EC335D" w:rsidP="00CC665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CC6653" w:rsidRPr="00D021DE">
                <w:rPr>
                  <w:rStyle w:val="Hyperlink"/>
                  <w:rFonts w:cs="Arial"/>
                </w:rPr>
                <w:t>S1-181280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9E32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C5F1" w14:textId="1D0EF0A8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enIMS+QoS_MON+5GMSG+MPS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B053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35111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6653" w:rsidRPr="00B04844" w14:paraId="26AD0405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6033B9" w14:textId="461AC338" w:rsidR="00CC6653" w:rsidRDefault="00CC6653" w:rsidP="00CC6653">
            <w:pPr>
              <w:pStyle w:val="Heading2"/>
            </w:pPr>
            <w:proofErr w:type="spellStart"/>
            <w:r>
              <w:lastRenderedPageBreak/>
              <w:t>QoS_MON</w:t>
            </w:r>
            <w:proofErr w:type="spellEnd"/>
            <w:r>
              <w:t xml:space="preserve">: </w:t>
            </w:r>
            <w:r>
              <w:rPr>
                <w:lang w:val="en-US"/>
              </w:rPr>
              <w:t>QoS Monitoring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141</w:t>
            </w:r>
            <w:r>
              <w:t>]</w:t>
            </w:r>
          </w:p>
        </w:tc>
      </w:tr>
      <w:tr w:rsidR="00CC6653" w:rsidRPr="00B04844" w14:paraId="564BA602" w14:textId="77777777" w:rsidTr="00AD1AEE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67FF60D" w14:textId="77777777" w:rsidR="00CC6653" w:rsidRPr="004067FF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2280239" w14:textId="6B064B9B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23EA1003" w14:textId="776108EC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65750B9E" w14:textId="77777777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C6653" w:rsidRPr="00A75C05" w14:paraId="22F26F90" w14:textId="77777777" w:rsidTr="00AD1AEE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2123A" w14:textId="77777777" w:rsidR="00CC6653" w:rsidRPr="00AD1AEE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1A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216A3" w14:textId="0A21C944" w:rsidR="00CC6653" w:rsidRPr="00AD1AEE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CC6653" w:rsidRPr="00AD1AEE">
                <w:rPr>
                  <w:rStyle w:val="Hyperlink"/>
                  <w:rFonts w:cs="Arial"/>
                  <w:color w:val="auto"/>
                </w:rPr>
                <w:t>S1-181099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B1D58" w14:textId="357E1442" w:rsidR="00CC6653" w:rsidRPr="00AD1AEE" w:rsidRDefault="00CC6653" w:rsidP="00CC6653">
            <w:pPr>
              <w:snapToGrid w:val="0"/>
              <w:spacing w:after="0" w:line="240" w:lineRule="auto"/>
            </w:pPr>
            <w:r w:rsidRPr="00AD1AEE">
              <w:rPr>
                <w:noProof/>
              </w:rPr>
              <w:t>Huawei,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1804C" w14:textId="194D66D2" w:rsidR="00CC6653" w:rsidRPr="00AD1AEE" w:rsidRDefault="00CC6653" w:rsidP="00CC6653">
            <w:pPr>
              <w:snapToGrid w:val="0"/>
              <w:spacing w:after="0" w:line="240" w:lineRule="auto"/>
            </w:pPr>
            <w:r w:rsidRPr="00AD1AEE">
              <w:t xml:space="preserve">CR22.261v16.3.0: </w:t>
            </w:r>
            <w:r w:rsidRPr="00AD1AEE">
              <w:rPr>
                <w:noProof/>
              </w:rPr>
              <w:t>QoS Monitoring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33E0D0" w14:textId="4681A3E9" w:rsidR="00CC6653" w:rsidRPr="00AD1AEE" w:rsidRDefault="00AD1AEE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1AEE">
              <w:rPr>
                <w:rFonts w:eastAsia="Times New Roman" w:cs="Arial"/>
                <w:szCs w:val="18"/>
                <w:lang w:eastAsia="ar-SA"/>
              </w:rPr>
              <w:t>Revised to S1-181438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47969" w14:textId="6501972B" w:rsidR="00CC6653" w:rsidRPr="00AD1AEE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D1AE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D1AEE">
              <w:rPr>
                <w:noProof/>
              </w:rPr>
              <w:t>QoS_MON</w:t>
            </w:r>
            <w:r w:rsidRPr="00AD1AEE">
              <w:rPr>
                <w:rFonts w:eastAsia="Times New Roman" w:cs="Arial"/>
                <w:szCs w:val="18"/>
                <w:lang w:val="en-US" w:eastAsia="ar-SA"/>
              </w:rPr>
              <w:t xml:space="preserve"> Rel-16 CR 0095 R- Cat B</w:t>
            </w:r>
          </w:p>
        </w:tc>
      </w:tr>
      <w:tr w:rsidR="00AD1AEE" w:rsidRPr="00A75C05" w14:paraId="3ABC8056" w14:textId="77777777" w:rsidTr="00AD1AEE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1628" w14:textId="3BB47398" w:rsidR="00AD1AEE" w:rsidRPr="00AD1AEE" w:rsidRDefault="00AD1AEE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1A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7D877" w14:textId="76850782" w:rsidR="00AD1AEE" w:rsidRPr="00AD1AEE" w:rsidRDefault="00EC335D" w:rsidP="00CC6653">
            <w:pPr>
              <w:snapToGrid w:val="0"/>
              <w:spacing w:after="0" w:line="240" w:lineRule="auto"/>
            </w:pPr>
            <w:hyperlink r:id="rId30" w:history="1">
              <w:r w:rsidR="00AD1AEE" w:rsidRPr="00AD1AEE">
                <w:rPr>
                  <w:rStyle w:val="Hyperlink"/>
                  <w:rFonts w:cs="Arial"/>
                  <w:color w:val="auto"/>
                </w:rPr>
                <w:t>S1-181438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84890" w14:textId="0B62FE0D" w:rsidR="00AD1AEE" w:rsidRPr="00AD1AEE" w:rsidRDefault="00AD1AEE" w:rsidP="00CC6653">
            <w:pPr>
              <w:snapToGrid w:val="0"/>
              <w:spacing w:after="0" w:line="240" w:lineRule="auto"/>
              <w:rPr>
                <w:noProof/>
              </w:rPr>
            </w:pPr>
            <w:r w:rsidRPr="00AD1AEE">
              <w:rPr>
                <w:noProof/>
              </w:rPr>
              <w:t>Huawei,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9568" w14:textId="6FB8E082" w:rsidR="00AD1AEE" w:rsidRPr="00AD1AEE" w:rsidRDefault="00AD1AEE" w:rsidP="00CC6653">
            <w:pPr>
              <w:snapToGrid w:val="0"/>
              <w:spacing w:after="0" w:line="240" w:lineRule="auto"/>
            </w:pPr>
            <w:r w:rsidRPr="00AD1AEE">
              <w:t>CR22.261v16.3.0: QoS Monitoring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6922" w14:textId="77777777" w:rsidR="00AD1AEE" w:rsidRPr="00AD1AEE" w:rsidRDefault="00AD1AEE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E4704" w14:textId="2D62D848" w:rsidR="00AD1AEE" w:rsidRDefault="00AD1AEE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D1AEE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D1AEE">
              <w:rPr>
                <w:i/>
                <w:noProof/>
              </w:rPr>
              <w:t>QoS_MON</w:t>
            </w:r>
            <w:r w:rsidRPr="00AD1AEE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0095 R- Cat B</w:t>
            </w:r>
          </w:p>
          <w:p w14:paraId="59A21996" w14:textId="14C3728D" w:rsidR="00AD1AEE" w:rsidRPr="00AD1AEE" w:rsidRDefault="00AD1AEE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D1AEE">
              <w:rPr>
                <w:rFonts w:eastAsia="Times New Roman" w:cs="Arial"/>
                <w:szCs w:val="18"/>
                <w:lang w:val="en-US" w:eastAsia="ar-SA"/>
              </w:rPr>
              <w:t>Revision of S1-181099.</w:t>
            </w:r>
          </w:p>
        </w:tc>
      </w:tr>
      <w:tr w:rsidR="00CC6653" w:rsidRPr="00B04844" w14:paraId="595FD0CF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5FD0CE" w14:textId="4D5F8782" w:rsidR="00CC6653" w:rsidRDefault="00CC6653" w:rsidP="00CC6653">
            <w:pPr>
              <w:pStyle w:val="Heading2"/>
            </w:pPr>
            <w:bookmarkStart w:id="3" w:name="_Toc414625494"/>
            <w:r>
              <w:t xml:space="preserve">Rel-16 </w:t>
            </w:r>
            <w:bookmarkEnd w:id="3"/>
            <w:r>
              <w:t>Maintenance CRs and CRs under TEI16</w:t>
            </w:r>
          </w:p>
        </w:tc>
      </w:tr>
      <w:tr w:rsidR="00CC6653" w:rsidRPr="00A75C05" w14:paraId="5AAD701F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75085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BC0F" w14:textId="0117A798" w:rsidR="00CC6653" w:rsidRPr="00170325" w:rsidRDefault="00EC335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1" w:history="1">
              <w:r w:rsidR="00CC6653" w:rsidRPr="00D021DE">
                <w:rPr>
                  <w:rStyle w:val="Hyperlink"/>
                  <w:rFonts w:cs="Arial"/>
                </w:rPr>
                <w:t>S1-181061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58B4" w14:textId="77777777" w:rsidR="00CC6653" w:rsidRPr="00A75C05" w:rsidRDefault="00CC6653" w:rsidP="00CC6653">
            <w:pPr>
              <w:snapToGrid w:val="0"/>
              <w:spacing w:after="0" w:line="240" w:lineRule="auto"/>
            </w:pPr>
            <w:r w:rsidRPr="00FB35B8">
              <w:rPr>
                <w:rFonts w:hint="eastAsia"/>
                <w:noProof/>
                <w:lang w:eastAsia="ko-KR"/>
              </w:rPr>
              <w:t>SyncTechno Inc.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AF48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R22.2</w:t>
            </w:r>
            <w:r>
              <w:t>68</w:t>
            </w:r>
            <w:r w:rsidRPr="001C7424">
              <w:t>v16.</w:t>
            </w:r>
            <w:r>
              <w:t>0</w:t>
            </w:r>
            <w:r w:rsidRPr="001C7424">
              <w:t xml:space="preserve">.0: </w:t>
            </w:r>
            <w:r w:rsidRPr="00FB35B8">
              <w:rPr>
                <w:rFonts w:hint="eastAsia"/>
                <w:noProof/>
                <w:lang w:eastAsia="ko-KR"/>
              </w:rPr>
              <w:t>Update of the content</w:t>
            </w:r>
            <w:r w:rsidRPr="00FB35B8">
              <w:rPr>
                <w:noProof/>
                <w:lang w:eastAsia="ko-KR"/>
              </w:rPr>
              <w:t xml:space="preserve"> to reflect new sections for ePWS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3858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63FA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ePWS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57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D</w:t>
            </w:r>
          </w:p>
        </w:tc>
      </w:tr>
      <w:tr w:rsidR="002927D8" w:rsidRPr="00B04844" w14:paraId="02B0D507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36F57C5D" w14:textId="7C150C2F" w:rsidR="002927D8" w:rsidRPr="009504CA" w:rsidRDefault="002927D8" w:rsidP="002927D8">
            <w:pPr>
              <w:pStyle w:val="Heading2"/>
              <w:rPr>
                <w:lang w:val="en-US"/>
              </w:rPr>
            </w:pPr>
            <w:r w:rsidRPr="009504CA">
              <w:t>FS_5G</w:t>
            </w:r>
            <w:r>
              <w:t xml:space="preserve">MSG: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5G message service for MIoT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SP-170704</w:t>
            </w:r>
            <w:r w:rsidRPr="009504CA">
              <w:rPr>
                <w:bCs/>
              </w:rPr>
              <w:t>]</w:t>
            </w:r>
          </w:p>
        </w:tc>
      </w:tr>
      <w:tr w:rsidR="002927D8" w:rsidRPr="00B04844" w14:paraId="34A828E3" w14:textId="77777777" w:rsidTr="00ED16C8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4E92DD5" w14:textId="77777777" w:rsidR="002927D8" w:rsidRPr="004067FF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0901861" w14:textId="074287AD" w:rsidR="002927D8" w:rsidRPr="00411066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5E3492">
              <w:rPr>
                <w:rFonts w:eastAsia="Times New Roman" w:cs="Arial"/>
                <w:szCs w:val="18"/>
                <w:lang w:eastAsia="ar-SA"/>
              </w:rPr>
              <w:t>TR22.824v0.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5E3492">
              <w:rPr>
                <w:rFonts w:eastAsia="Times New Roman" w:cs="Arial"/>
                <w:szCs w:val="18"/>
                <w:lang w:eastAsia="ar-SA"/>
              </w:rPr>
              <w:t>.0</w:t>
            </w:r>
          </w:p>
          <w:p w14:paraId="0303FD1C" w14:textId="41DCD49A" w:rsidR="002927D8" w:rsidRPr="00411066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4B11D3AB" w14:textId="2CCB9EE2" w:rsidR="002927D8" w:rsidRPr="004070E3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05F21F51" w14:textId="77777777" w:rsidR="002927D8" w:rsidRPr="004070E3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2927D8" w:rsidRPr="00A75C05" w14:paraId="194972B6" w14:textId="77777777" w:rsidTr="00ED16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01D2D" w14:textId="77777777" w:rsidR="002927D8" w:rsidRPr="00ED16C8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16C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C0A09" w14:textId="1B5B1202" w:rsidR="002927D8" w:rsidRPr="00ED16C8" w:rsidRDefault="00EC335D" w:rsidP="002927D8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2927D8" w:rsidRPr="00ED16C8">
                <w:rPr>
                  <w:rStyle w:val="Hyperlink"/>
                  <w:rFonts w:cs="Arial"/>
                  <w:color w:val="auto"/>
                </w:rPr>
                <w:t>S1-181118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29DF14" w14:textId="348504A5" w:rsidR="002927D8" w:rsidRPr="00ED16C8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16C8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FB3A4" w14:textId="6E0D3CCE" w:rsidR="002927D8" w:rsidRPr="00ED16C8" w:rsidRDefault="00423ED6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16C8">
              <w:rPr>
                <w:rFonts w:eastAsia="Times New Roman" w:cs="Arial"/>
                <w:szCs w:val="18"/>
                <w:lang w:eastAsia="ar-SA"/>
              </w:rPr>
              <w:t>5GMSG: Arbitrarily Wake Up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B8F50" w14:textId="3B97B2FD" w:rsidR="002927D8" w:rsidRPr="00ED16C8" w:rsidRDefault="00ED16C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16C8">
              <w:rPr>
                <w:rFonts w:eastAsia="Times New Roman" w:cs="Arial"/>
                <w:szCs w:val="18"/>
                <w:lang w:eastAsia="ar-SA"/>
              </w:rPr>
              <w:t>Revised to S1-181439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5F01D" w14:textId="77777777" w:rsidR="002927D8" w:rsidRPr="00ED16C8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16C8" w:rsidRPr="00A75C05" w14:paraId="5FF37AA1" w14:textId="77777777" w:rsidTr="00AC65D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E988" w14:textId="5F1591DB" w:rsidR="00ED16C8" w:rsidRPr="00ED16C8" w:rsidRDefault="00ED16C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16C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C366" w14:textId="6C36B2FA" w:rsidR="00ED16C8" w:rsidRPr="00ED16C8" w:rsidRDefault="00EC335D" w:rsidP="002927D8">
            <w:pPr>
              <w:snapToGrid w:val="0"/>
              <w:spacing w:after="0" w:line="240" w:lineRule="auto"/>
            </w:pPr>
            <w:hyperlink r:id="rId33" w:history="1">
              <w:r w:rsidR="00ED16C8" w:rsidRPr="00ED16C8">
                <w:rPr>
                  <w:rStyle w:val="Hyperlink"/>
                  <w:rFonts w:cs="Arial"/>
                  <w:color w:val="auto"/>
                </w:rPr>
                <w:t>S1-181439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0B5A" w14:textId="14B5639A" w:rsidR="00ED16C8" w:rsidRPr="00ED16C8" w:rsidRDefault="00ED16C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16C8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59BC" w14:textId="0DBABB47" w:rsidR="00ED16C8" w:rsidRPr="00ED16C8" w:rsidRDefault="00ED16C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16C8">
              <w:rPr>
                <w:rFonts w:eastAsia="Times New Roman" w:cs="Arial"/>
                <w:szCs w:val="18"/>
                <w:lang w:eastAsia="ar-SA"/>
              </w:rPr>
              <w:t>5GMSG: Arbitrarily Wake Up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3333" w14:textId="77777777" w:rsidR="00ED16C8" w:rsidRPr="00ED16C8" w:rsidRDefault="00ED16C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0451" w14:textId="1AB45F36" w:rsidR="00ED16C8" w:rsidRPr="00ED16C8" w:rsidRDefault="00ED16C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16C8">
              <w:rPr>
                <w:rFonts w:eastAsia="Arial Unicode MS" w:cs="Arial"/>
                <w:szCs w:val="18"/>
                <w:lang w:eastAsia="ar-SA"/>
              </w:rPr>
              <w:t>Revision of S1-181118.</w:t>
            </w:r>
          </w:p>
        </w:tc>
      </w:tr>
      <w:tr w:rsidR="002927D8" w:rsidRPr="00A75C05" w14:paraId="654E9452" w14:textId="77777777" w:rsidTr="00AC65D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2726E" w14:textId="77777777" w:rsidR="002927D8" w:rsidRPr="00AC65D1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C65D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CB64A" w14:textId="7BD1ECB7" w:rsidR="002927D8" w:rsidRPr="00AC65D1" w:rsidRDefault="00EC335D" w:rsidP="002927D8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="002927D8" w:rsidRPr="00AC65D1">
                <w:rPr>
                  <w:rStyle w:val="Hyperlink"/>
                  <w:rFonts w:cs="Arial"/>
                  <w:color w:val="auto"/>
                </w:rPr>
                <w:t>S1-181119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9DD91" w14:textId="58313068" w:rsidR="002927D8" w:rsidRPr="00AC65D1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5F5B7" w14:textId="000576B6" w:rsidR="002927D8" w:rsidRPr="00AC65D1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5GMSG: Message models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05901" w14:textId="3E6A718C" w:rsidR="002927D8" w:rsidRPr="00AC65D1" w:rsidRDefault="00AC65D1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Revised to S1-181572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34803" w14:textId="77777777" w:rsidR="002927D8" w:rsidRPr="00AC65D1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65D1" w:rsidRPr="00A75C05" w14:paraId="13352D08" w14:textId="77777777" w:rsidTr="00AC65D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5D73" w14:textId="67CD414E" w:rsidR="00AC65D1" w:rsidRPr="00AC65D1" w:rsidRDefault="00AC65D1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C65D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C9CA" w14:textId="37460AA8" w:rsidR="00AC65D1" w:rsidRPr="00AC65D1" w:rsidRDefault="00EC335D" w:rsidP="002927D8">
            <w:pPr>
              <w:snapToGrid w:val="0"/>
              <w:spacing w:after="0" w:line="240" w:lineRule="auto"/>
            </w:pPr>
            <w:hyperlink r:id="rId35" w:history="1">
              <w:r w:rsidR="00AC65D1" w:rsidRPr="00AC65D1">
                <w:rPr>
                  <w:rStyle w:val="Hyperlink"/>
                  <w:rFonts w:cs="Arial"/>
                  <w:color w:val="auto"/>
                </w:rPr>
                <w:t>S1-181572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0905" w14:textId="6B8A0A26" w:rsidR="00AC65D1" w:rsidRPr="00AC65D1" w:rsidRDefault="00AC65D1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FF52" w14:textId="29B438BC" w:rsidR="00AC65D1" w:rsidRPr="00AC65D1" w:rsidRDefault="00AC65D1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5GMSG: Message models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EC52" w14:textId="77777777" w:rsidR="00AC65D1" w:rsidRPr="00AC65D1" w:rsidRDefault="00AC65D1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BF43" w14:textId="7A0D4E84" w:rsidR="00AC65D1" w:rsidRPr="00AC65D1" w:rsidRDefault="00AC65D1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C65D1">
              <w:rPr>
                <w:rFonts w:eastAsia="Arial Unicode MS" w:cs="Arial"/>
                <w:szCs w:val="18"/>
                <w:lang w:eastAsia="ar-SA"/>
              </w:rPr>
              <w:t>Revision of S1-181119.</w:t>
            </w:r>
          </w:p>
        </w:tc>
      </w:tr>
      <w:tr w:rsidR="002927D8" w:rsidRPr="00A75C05" w14:paraId="4546BE05" w14:textId="77777777" w:rsidTr="00AC65D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9D0A19" w14:textId="77777777" w:rsidR="002927D8" w:rsidRPr="00AC65D1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C65D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9921AC" w14:textId="24E84761" w:rsidR="002927D8" w:rsidRPr="00AC65D1" w:rsidRDefault="00EC335D" w:rsidP="002927D8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2927D8" w:rsidRPr="00AC65D1">
                <w:rPr>
                  <w:rStyle w:val="Hyperlink"/>
                  <w:rFonts w:cs="Arial"/>
                  <w:color w:val="auto"/>
                </w:rPr>
                <w:t>S1-181120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D8CFD" w14:textId="38C6F9CE" w:rsidR="002927D8" w:rsidRPr="00AC65D1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06A705" w14:textId="259D1679" w:rsidR="002927D8" w:rsidRPr="00AC65D1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5GMSG: Supplement of</w:t>
            </w:r>
            <w:r w:rsidRPr="00AC65D1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AC65D1">
              <w:rPr>
                <w:rFonts w:eastAsia="Times New Roman" w:cs="Arial"/>
                <w:szCs w:val="18"/>
                <w:lang w:eastAsia="ar-SA"/>
              </w:rPr>
              <w:t>5GMSG unified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422DE1" w14:textId="284D6887" w:rsidR="002927D8" w:rsidRPr="00AC65D1" w:rsidRDefault="00AC65D1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Revised to S1-181573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6DA05" w14:textId="77777777" w:rsidR="002927D8" w:rsidRPr="00AC65D1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65D1" w:rsidRPr="00A75C05" w14:paraId="1F499A9E" w14:textId="77777777" w:rsidTr="00467D5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28857D" w14:textId="6657B145" w:rsidR="00AC65D1" w:rsidRPr="00AC65D1" w:rsidRDefault="00AC65D1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C65D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960651" w14:textId="5259C795" w:rsidR="00AC65D1" w:rsidRPr="00AC65D1" w:rsidRDefault="00EC335D" w:rsidP="002927D8">
            <w:pPr>
              <w:snapToGrid w:val="0"/>
              <w:spacing w:after="0" w:line="240" w:lineRule="auto"/>
            </w:pPr>
            <w:hyperlink r:id="rId37" w:history="1">
              <w:r w:rsidR="00AC65D1" w:rsidRPr="00AC65D1">
                <w:rPr>
                  <w:rStyle w:val="Hyperlink"/>
                  <w:rFonts w:cs="Arial"/>
                  <w:color w:val="auto"/>
                </w:rPr>
                <w:t>S1-181573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7D3F93" w14:textId="304B718F" w:rsidR="00AC65D1" w:rsidRPr="00AC65D1" w:rsidRDefault="00AC65D1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FC9E7A" w14:textId="59504474" w:rsidR="00AC65D1" w:rsidRPr="00AC65D1" w:rsidRDefault="00AC65D1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5GMSG: Supplement of 5GMSG unified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589161" w14:textId="4D38992E" w:rsidR="00AC65D1" w:rsidRPr="00AC65D1" w:rsidRDefault="00AC65D1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65D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5A403B" w14:textId="77777777" w:rsidR="00AC65D1" w:rsidRDefault="00AC65D1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C65D1">
              <w:rPr>
                <w:rFonts w:eastAsia="Arial Unicode MS" w:cs="Arial"/>
                <w:szCs w:val="18"/>
                <w:lang w:eastAsia="ar-SA"/>
              </w:rPr>
              <w:t>Revision of S1-181120.</w:t>
            </w:r>
          </w:p>
          <w:p w14:paraId="43CDAB6B" w14:textId="77777777" w:rsidR="00AC65D1" w:rsidRPr="00AC65D1" w:rsidRDefault="00AC65D1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7AD0C1F" w14:textId="77777777" w:rsidR="00AC65D1" w:rsidRDefault="00AC65D1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8CDEEA9" w14:textId="74B6F972" w:rsidR="00AC65D1" w:rsidRPr="00AC65D1" w:rsidRDefault="00AC65D1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AC65D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927D8" w:rsidRPr="00A75C05" w14:paraId="4072CA2F" w14:textId="77777777" w:rsidTr="00467D5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4953E" w14:textId="77777777" w:rsidR="002927D8" w:rsidRPr="00467D5D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7D5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E33AE" w14:textId="32342BFE" w:rsidR="002927D8" w:rsidRPr="00467D5D" w:rsidRDefault="00EC335D" w:rsidP="002927D8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8" w:history="1">
              <w:r w:rsidR="002927D8" w:rsidRPr="00467D5D">
                <w:rPr>
                  <w:rStyle w:val="Hyperlink"/>
                  <w:rFonts w:cs="Arial"/>
                  <w:color w:val="auto"/>
                </w:rPr>
                <w:t>S1-181122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E170FA" w14:textId="6AA68D21" w:rsidR="002927D8" w:rsidRPr="00467D5D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D5D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80DB2" w14:textId="419BE22E" w:rsidR="002927D8" w:rsidRPr="00467D5D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D5D">
              <w:rPr>
                <w:rFonts w:eastAsia="Times New Roman" w:cs="Arial"/>
                <w:szCs w:val="18"/>
                <w:lang w:eastAsia="ar-SA"/>
              </w:rPr>
              <w:t>5GMSG: Supplement of</w:t>
            </w:r>
            <w:r w:rsidRPr="00467D5D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467D5D">
              <w:rPr>
                <w:rFonts w:eastAsia="Times New Roman" w:cs="Arial"/>
                <w:szCs w:val="18"/>
                <w:lang w:eastAsia="ar-SA"/>
              </w:rPr>
              <w:t>5GMSG C</w:t>
            </w:r>
            <w:r w:rsidRPr="00467D5D">
              <w:rPr>
                <w:rFonts w:eastAsia="Times New Roman" w:cs="Arial" w:hint="eastAsia"/>
                <w:szCs w:val="18"/>
                <w:lang w:eastAsia="ar-SA"/>
              </w:rPr>
              <w:t>harging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24E91" w14:textId="59B53BA5" w:rsidR="002927D8" w:rsidRPr="00467D5D" w:rsidRDefault="00467D5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D5D">
              <w:rPr>
                <w:rFonts w:eastAsia="Times New Roman" w:cs="Arial"/>
                <w:szCs w:val="18"/>
                <w:lang w:eastAsia="ar-SA"/>
              </w:rPr>
              <w:t>Revised to S1-181627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CCF8B" w14:textId="77777777" w:rsidR="002927D8" w:rsidRPr="00467D5D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7D5D" w:rsidRPr="00A75C05" w14:paraId="6CD415C0" w14:textId="77777777" w:rsidTr="00E9282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49F2" w14:textId="6BD1495D" w:rsidR="00467D5D" w:rsidRPr="00467D5D" w:rsidRDefault="00467D5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7D5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96D8" w14:textId="5D8247CA" w:rsidR="00467D5D" w:rsidRPr="00467D5D" w:rsidRDefault="00EC335D" w:rsidP="002927D8">
            <w:pPr>
              <w:snapToGrid w:val="0"/>
              <w:spacing w:after="0" w:line="240" w:lineRule="auto"/>
            </w:pPr>
            <w:hyperlink r:id="rId39" w:history="1">
              <w:r w:rsidR="00467D5D" w:rsidRPr="00467D5D">
                <w:rPr>
                  <w:rStyle w:val="Hyperlink"/>
                  <w:rFonts w:cs="Arial"/>
                  <w:color w:val="auto"/>
                </w:rPr>
                <w:t>S1-181627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E8C58" w14:textId="59B91D64" w:rsidR="00467D5D" w:rsidRPr="00467D5D" w:rsidRDefault="00467D5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D5D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0ECB" w14:textId="2DA97460" w:rsidR="00467D5D" w:rsidRPr="00467D5D" w:rsidRDefault="00467D5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D5D">
              <w:rPr>
                <w:rFonts w:eastAsia="Times New Roman" w:cs="Arial"/>
                <w:szCs w:val="18"/>
                <w:lang w:eastAsia="ar-SA"/>
              </w:rPr>
              <w:t>5GMSG: Supplement of 5GMSG Charging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7835" w14:textId="77777777" w:rsidR="00467D5D" w:rsidRPr="00467D5D" w:rsidRDefault="00467D5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69D5" w14:textId="1F534CE1" w:rsidR="00467D5D" w:rsidRPr="00467D5D" w:rsidRDefault="00467D5D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7D5D">
              <w:rPr>
                <w:rFonts w:eastAsia="Arial Unicode MS" w:cs="Arial"/>
                <w:szCs w:val="18"/>
                <w:lang w:eastAsia="ar-SA"/>
              </w:rPr>
              <w:t>Revision of S1-181122.</w:t>
            </w:r>
          </w:p>
        </w:tc>
      </w:tr>
      <w:tr w:rsidR="002927D8" w:rsidRPr="00A75C05" w14:paraId="7146CA6C" w14:textId="77777777" w:rsidTr="00E9282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339E1" w14:textId="77777777" w:rsidR="002927D8" w:rsidRPr="00E92825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282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90272E" w14:textId="0229CBB6" w:rsidR="002927D8" w:rsidRPr="00E92825" w:rsidRDefault="00EC335D" w:rsidP="002927D8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="002927D8" w:rsidRPr="00E92825">
                <w:rPr>
                  <w:rStyle w:val="Hyperlink"/>
                  <w:rFonts w:cs="Arial"/>
                  <w:color w:val="auto"/>
                </w:rPr>
                <w:t>S1-181127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C03A1" w14:textId="32454AF8" w:rsidR="002927D8" w:rsidRPr="00E92825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2825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3EAF6" w14:textId="72206962" w:rsidR="002927D8" w:rsidRPr="00E92825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2825">
              <w:rPr>
                <w:rFonts w:eastAsia="Times New Roman" w:cs="Arial"/>
                <w:szCs w:val="18"/>
                <w:lang w:eastAsia="ar-SA"/>
              </w:rPr>
              <w:t>5GMSG: Optimization of Experience and Performance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9D768" w14:textId="735C8E96" w:rsidR="002927D8" w:rsidRPr="00E92825" w:rsidRDefault="00E92825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2825">
              <w:rPr>
                <w:rFonts w:eastAsia="Times New Roman" w:cs="Arial"/>
                <w:szCs w:val="18"/>
                <w:lang w:eastAsia="ar-SA"/>
              </w:rPr>
              <w:t>Revised to S1-181628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963CF" w14:textId="77777777" w:rsidR="002927D8" w:rsidRPr="00E92825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2825" w:rsidRPr="00A75C05" w14:paraId="1D534DF1" w14:textId="77777777" w:rsidTr="00B55EA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D498" w14:textId="0F4ED8D0" w:rsidR="00E92825" w:rsidRPr="00E92825" w:rsidRDefault="00E92825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282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9E9E" w14:textId="6121B007" w:rsidR="00E92825" w:rsidRPr="00E92825" w:rsidRDefault="00EC335D" w:rsidP="002927D8">
            <w:pPr>
              <w:snapToGrid w:val="0"/>
              <w:spacing w:after="0" w:line="240" w:lineRule="auto"/>
            </w:pPr>
            <w:hyperlink r:id="rId41" w:history="1">
              <w:r w:rsidR="00E92825" w:rsidRPr="00E92825">
                <w:rPr>
                  <w:rStyle w:val="Hyperlink"/>
                  <w:rFonts w:cs="Arial"/>
                  <w:color w:val="auto"/>
                </w:rPr>
                <w:t>S1-181628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CD3E" w14:textId="33F94140" w:rsidR="00E92825" w:rsidRPr="00E92825" w:rsidRDefault="00E92825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2825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A60E" w14:textId="7C49083E" w:rsidR="00E92825" w:rsidRPr="00E92825" w:rsidRDefault="00E92825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2825">
              <w:rPr>
                <w:rFonts w:eastAsia="Times New Roman" w:cs="Arial"/>
                <w:szCs w:val="18"/>
                <w:lang w:eastAsia="ar-SA"/>
              </w:rPr>
              <w:t>5GMSG: Optimization of Experience and Performance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3B75" w14:textId="77777777" w:rsidR="00E92825" w:rsidRPr="00E92825" w:rsidRDefault="00E92825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BBF37" w14:textId="1FE1C96E" w:rsidR="00E92825" w:rsidRPr="00E92825" w:rsidRDefault="00E92825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2825">
              <w:rPr>
                <w:rFonts w:eastAsia="Arial Unicode MS" w:cs="Arial"/>
                <w:szCs w:val="18"/>
                <w:lang w:eastAsia="ar-SA"/>
              </w:rPr>
              <w:t>Revision of S1-181127.</w:t>
            </w:r>
          </w:p>
        </w:tc>
      </w:tr>
      <w:tr w:rsidR="002927D8" w:rsidRPr="00A75C05" w14:paraId="3985ABA6" w14:textId="77777777" w:rsidTr="00B55EA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A7A88" w14:textId="77777777" w:rsidR="002927D8" w:rsidRPr="00B55EA3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55E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B775E" w14:textId="5576A349" w:rsidR="002927D8" w:rsidRPr="00B55EA3" w:rsidRDefault="00EC335D" w:rsidP="002927D8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2" w:history="1">
              <w:r w:rsidR="002927D8" w:rsidRPr="00B55EA3">
                <w:rPr>
                  <w:rStyle w:val="Hyperlink"/>
                  <w:rFonts w:cs="Arial"/>
                  <w:color w:val="auto"/>
                </w:rPr>
                <w:t>S1-181136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F2152" w14:textId="6627D750" w:rsidR="002927D8" w:rsidRPr="00B55EA3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EA3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E2E44" w14:textId="3DC153F8" w:rsidR="002927D8" w:rsidRPr="00B55EA3" w:rsidRDefault="0046692E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EA3">
              <w:rPr>
                <w:rFonts w:eastAsia="Times New Roman" w:cs="Arial"/>
                <w:szCs w:val="18"/>
                <w:lang w:eastAsia="ar-SA"/>
              </w:rPr>
              <w:t xml:space="preserve">5GMSG: </w:t>
            </w:r>
            <w:r w:rsidRPr="00B55EA3">
              <w:rPr>
                <w:rFonts w:eastAsia="Times New Roman" w:cs="Arial" w:hint="eastAsia"/>
                <w:szCs w:val="18"/>
                <w:lang w:eastAsia="ar-SA"/>
              </w:rPr>
              <w:t>S</w:t>
            </w:r>
            <w:r w:rsidRPr="00B55EA3">
              <w:rPr>
                <w:rFonts w:eastAsia="Times New Roman" w:cs="Arial"/>
                <w:szCs w:val="18"/>
                <w:lang w:eastAsia="ar-SA"/>
              </w:rPr>
              <w:t xml:space="preserve">upplement of </w:t>
            </w:r>
            <w:r w:rsidRPr="00B55EA3">
              <w:rPr>
                <w:rFonts w:eastAsia="Times New Roman" w:cs="Arial" w:hint="eastAsia"/>
                <w:szCs w:val="18"/>
                <w:lang w:eastAsia="ar-SA"/>
              </w:rPr>
              <w:t>St</w:t>
            </w:r>
            <w:r w:rsidRPr="00B55EA3">
              <w:rPr>
                <w:rFonts w:eastAsia="Times New Roman" w:cs="Arial"/>
                <w:szCs w:val="18"/>
                <w:lang w:eastAsia="ar-SA"/>
              </w:rPr>
              <w:t xml:space="preserve">atus </w:t>
            </w:r>
            <w:r w:rsidRPr="00B55EA3">
              <w:rPr>
                <w:rFonts w:eastAsia="Times New Roman" w:cs="Arial" w:hint="eastAsia"/>
                <w:szCs w:val="18"/>
                <w:lang w:eastAsia="ar-SA"/>
              </w:rPr>
              <w:t>I</w:t>
            </w:r>
            <w:r w:rsidRPr="00B55EA3">
              <w:rPr>
                <w:rFonts w:eastAsia="Times New Roman" w:cs="Arial"/>
                <w:szCs w:val="18"/>
                <w:lang w:eastAsia="ar-SA"/>
              </w:rPr>
              <w:t>nteractive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1BAA0" w14:textId="53EAED1D" w:rsidR="002927D8" w:rsidRPr="00B55EA3" w:rsidRDefault="00B55EA3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EA3">
              <w:rPr>
                <w:rFonts w:eastAsia="Times New Roman" w:cs="Arial"/>
                <w:szCs w:val="18"/>
                <w:lang w:eastAsia="ar-SA"/>
              </w:rPr>
              <w:t>Revised to S1-181629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15063" w14:textId="77777777" w:rsidR="002927D8" w:rsidRPr="00B55EA3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5EA3" w:rsidRPr="00A75C05" w14:paraId="7A339E4B" w14:textId="77777777" w:rsidTr="00B55EA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A49C" w14:textId="2339780B" w:rsidR="00B55EA3" w:rsidRPr="00B55EA3" w:rsidRDefault="00B55EA3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55E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E5F7" w14:textId="2963517C" w:rsidR="00B55EA3" w:rsidRPr="00B55EA3" w:rsidRDefault="00EC335D" w:rsidP="002927D8">
            <w:pPr>
              <w:snapToGrid w:val="0"/>
              <w:spacing w:after="0" w:line="240" w:lineRule="auto"/>
            </w:pPr>
            <w:hyperlink r:id="rId43" w:history="1">
              <w:r w:rsidR="00B55EA3" w:rsidRPr="00B55EA3">
                <w:rPr>
                  <w:rStyle w:val="Hyperlink"/>
                  <w:rFonts w:cs="Arial"/>
                  <w:color w:val="auto"/>
                </w:rPr>
                <w:t>S1-181629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F00C9" w14:textId="79362668" w:rsidR="00B55EA3" w:rsidRPr="00B55EA3" w:rsidRDefault="00B55EA3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EA3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E082" w14:textId="2D6C49AF" w:rsidR="00B55EA3" w:rsidRPr="00B55EA3" w:rsidRDefault="00B55EA3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EA3">
              <w:rPr>
                <w:rFonts w:eastAsia="Times New Roman" w:cs="Arial"/>
                <w:szCs w:val="18"/>
                <w:lang w:eastAsia="ar-SA"/>
              </w:rPr>
              <w:t>5GMSG: Supplement of Status Interactive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AABA0" w14:textId="77777777" w:rsidR="00B55EA3" w:rsidRPr="00B55EA3" w:rsidRDefault="00B55EA3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70626" w14:textId="294C8FD2" w:rsidR="00B55EA3" w:rsidRPr="00B55EA3" w:rsidRDefault="00B55EA3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55EA3">
              <w:rPr>
                <w:rFonts w:eastAsia="Arial Unicode MS" w:cs="Arial"/>
                <w:szCs w:val="18"/>
                <w:lang w:eastAsia="ar-SA"/>
              </w:rPr>
              <w:t>Revision of S1-181136.</w:t>
            </w:r>
          </w:p>
        </w:tc>
      </w:tr>
      <w:tr w:rsidR="002927D8" w:rsidRPr="00B81C05" w14:paraId="651650E4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C305413" w14:textId="54D50D94" w:rsidR="002927D8" w:rsidRPr="00B81C05" w:rsidRDefault="002927D8" w:rsidP="002927D8">
            <w:pPr>
              <w:pStyle w:val="Heading3"/>
            </w:pPr>
            <w:r>
              <w:lastRenderedPageBreak/>
              <w:t>FS_5GMSG output</w:t>
            </w:r>
          </w:p>
        </w:tc>
      </w:tr>
      <w:tr w:rsidR="002927D8" w:rsidRPr="00A75C05" w14:paraId="24525B5C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1B90" w14:textId="77777777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29E4" w14:textId="5D18B43A" w:rsidR="002927D8" w:rsidRPr="005A6C82" w:rsidRDefault="00EC335D" w:rsidP="002927D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2927D8" w:rsidRPr="003A02AE">
                <w:rPr>
                  <w:rStyle w:val="Hyperlink"/>
                  <w:rFonts w:cs="Arial"/>
                </w:rPr>
                <w:t>S1-181291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1414" w14:textId="04B930D5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0DAC" w14:textId="38C10271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TR22.8</w:t>
            </w:r>
            <w:r>
              <w:rPr>
                <w:rFonts w:eastAsia="Times New Roman" w:cs="Arial"/>
                <w:szCs w:val="18"/>
                <w:lang w:eastAsia="ar-SA"/>
              </w:rPr>
              <w:t>24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v0.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411F" w14:textId="77777777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2099" w14:textId="77777777" w:rsidR="002927D8" w:rsidRPr="00156AC9" w:rsidRDefault="002927D8" w:rsidP="002927D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A75C05" w14:paraId="0FC13CA6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A0BB" w14:textId="77777777" w:rsidR="002927D8" w:rsidRPr="00003002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E447" w14:textId="24179CF8" w:rsidR="002927D8" w:rsidRPr="005A6C82" w:rsidRDefault="00EC335D" w:rsidP="002927D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5" w:history="1">
              <w:r w:rsidR="002927D8" w:rsidRPr="003A02AE">
                <w:rPr>
                  <w:rStyle w:val="Hyperlink"/>
                  <w:rFonts w:cs="Arial"/>
                </w:rPr>
                <w:t>S1-181292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B3011" w14:textId="6BDC2655" w:rsidR="002927D8" w:rsidRPr="00003002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BF77" w14:textId="60CA3641" w:rsidR="002927D8" w:rsidRPr="00003002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Cover page for presentation of TR22.</w:t>
            </w:r>
            <w:r>
              <w:rPr>
                <w:rFonts w:eastAsia="Times New Roman" w:cs="Arial"/>
                <w:szCs w:val="18"/>
                <w:lang w:eastAsia="ar-SA"/>
              </w:rPr>
              <w:t>824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v0.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 xml:space="preserve">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F00E" w14:textId="77777777" w:rsidR="002927D8" w:rsidRPr="00003002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08EE" w14:textId="77777777" w:rsidR="002927D8" w:rsidRPr="00003002" w:rsidRDefault="002927D8" w:rsidP="002927D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B04844" w14:paraId="5FFB583B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7D6D2A43" w14:textId="143DBFD4" w:rsidR="002927D8" w:rsidRPr="009504CA" w:rsidRDefault="002927D8" w:rsidP="002927D8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MPS2: </w:t>
            </w:r>
            <w:r w:rsidRPr="005436AB">
              <w:rPr>
                <w:lang w:val="it-IT"/>
              </w:rPr>
              <w:t>Feasibility Study on Multimedia Priority Service (MPS) Phase 2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SP-170996</w:t>
            </w:r>
            <w:r w:rsidRPr="009504CA">
              <w:rPr>
                <w:bCs/>
              </w:rPr>
              <w:t>]</w:t>
            </w:r>
          </w:p>
        </w:tc>
      </w:tr>
      <w:tr w:rsidR="002927D8" w:rsidRPr="00B04844" w14:paraId="0AD0CCD3" w14:textId="77777777" w:rsidTr="00A000CC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874AE11" w14:textId="77777777" w:rsidR="002927D8" w:rsidRPr="004067FF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F46ABD3" w14:textId="328331BE" w:rsidR="002927D8" w:rsidRPr="00411066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TR22.854v0.2.0</w:t>
            </w:r>
          </w:p>
          <w:p w14:paraId="153A9BD7" w14:textId="5DABD6B8" w:rsidR="002927D8" w:rsidRPr="00411066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SA#83 (03/2019)</w:t>
            </w:r>
          </w:p>
          <w:p w14:paraId="047946F3" w14:textId="0C5FA66A" w:rsidR="002927D8" w:rsidRPr="004070E3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10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BA38276" w14:textId="77777777" w:rsidR="002927D8" w:rsidRPr="004070E3" w:rsidRDefault="002927D8" w:rsidP="002927D8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2927D8" w:rsidRPr="00A75C05" w14:paraId="7FA780FE" w14:textId="77777777" w:rsidTr="00AB7F6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2BD4E" w14:textId="77777777" w:rsidR="002927D8" w:rsidRPr="00A000CC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00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54622" w14:textId="3A8C9E08" w:rsidR="002927D8" w:rsidRPr="00A000CC" w:rsidRDefault="00EC335D" w:rsidP="002927D8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6" w:history="1">
              <w:r w:rsidR="002927D8" w:rsidRPr="00A000CC">
                <w:rPr>
                  <w:rStyle w:val="Hyperlink"/>
                  <w:rFonts w:cs="Arial"/>
                  <w:color w:val="auto"/>
                </w:rPr>
                <w:t>S1-181240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A0564C" w14:textId="42D31D9D" w:rsidR="002927D8" w:rsidRPr="00A000CC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0CC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B9A8C" w14:textId="04BA79EE" w:rsidR="002927D8" w:rsidRPr="00A000CC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0CC">
              <w:rPr>
                <w:rFonts w:eastAsia="Times New Roman" w:cs="Arial"/>
                <w:szCs w:val="18"/>
                <w:lang w:eastAsia="ar-SA"/>
              </w:rPr>
              <w:t>Basic Data Transport Service (DTS) Invoked from an MPS Subscribed UE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04A6C7" w14:textId="638EC65D" w:rsidR="002927D8" w:rsidRPr="00A000CC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0CC">
              <w:rPr>
                <w:rFonts w:eastAsia="Times New Roman" w:cs="Arial"/>
                <w:szCs w:val="18"/>
                <w:lang w:eastAsia="ar-SA"/>
              </w:rPr>
              <w:t>Revised to S1-181400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F09CB" w14:textId="77777777" w:rsidR="002927D8" w:rsidRPr="00A000CC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0CC" w:rsidRPr="00A75C05" w14:paraId="2CB6EB0B" w14:textId="77777777" w:rsidTr="00AB7F6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B1C2A5" w14:textId="039BBE11" w:rsidR="00A000CC" w:rsidRPr="00AB7F6C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7F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8520E3" w14:textId="31ACE750" w:rsidR="00A000CC" w:rsidRPr="00AB7F6C" w:rsidRDefault="00EC335D" w:rsidP="002927D8">
            <w:pPr>
              <w:snapToGrid w:val="0"/>
              <w:spacing w:after="0" w:line="240" w:lineRule="auto"/>
            </w:pPr>
            <w:hyperlink r:id="rId47" w:history="1">
              <w:r w:rsidR="00A000CC" w:rsidRPr="00AB7F6C">
                <w:rPr>
                  <w:rStyle w:val="Hyperlink"/>
                  <w:rFonts w:cs="Arial"/>
                  <w:color w:val="auto"/>
                </w:rPr>
                <w:t>S1-181400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4B8280" w14:textId="0FE1C684" w:rsidR="00A000CC" w:rsidRPr="00AB7F6C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6C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DA40C4" w14:textId="63896F7F" w:rsidR="00A000CC" w:rsidRPr="00AB7F6C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6C">
              <w:rPr>
                <w:rFonts w:eastAsia="Times New Roman" w:cs="Arial"/>
                <w:szCs w:val="18"/>
                <w:lang w:eastAsia="ar-SA"/>
              </w:rPr>
              <w:t>Basic Data Transport Service (DTS) Invoked from an MPS Subscribed UE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F377FF" w14:textId="76AAC5F4" w:rsidR="00A000CC" w:rsidRPr="00AB7F6C" w:rsidRDefault="00AB7F6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6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6BAC52" w14:textId="77777777" w:rsidR="00050B3F" w:rsidRPr="00AB7F6C" w:rsidRDefault="00A000CC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7F6C">
              <w:rPr>
                <w:rFonts w:eastAsia="Arial Unicode MS" w:cs="Arial"/>
                <w:szCs w:val="18"/>
                <w:lang w:eastAsia="ar-SA"/>
              </w:rPr>
              <w:t>Revision of S1-181240.</w:t>
            </w:r>
          </w:p>
          <w:p w14:paraId="444F2E7B" w14:textId="6EDF5F10" w:rsidR="00A000CC" w:rsidRPr="00AB7F6C" w:rsidRDefault="00A000CC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27D8" w:rsidRPr="00A75C05" w14:paraId="5E232D0C" w14:textId="77777777" w:rsidTr="00AB7F6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65322" w14:textId="77777777" w:rsidR="002927D8" w:rsidRPr="00A000CC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00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FFE37" w14:textId="0E923879" w:rsidR="002927D8" w:rsidRPr="00A000CC" w:rsidRDefault="00EC335D" w:rsidP="002927D8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8" w:history="1">
              <w:r w:rsidR="002927D8" w:rsidRPr="00A000CC">
                <w:rPr>
                  <w:rStyle w:val="Hyperlink"/>
                  <w:rFonts w:cs="Arial"/>
                  <w:color w:val="auto"/>
                </w:rPr>
                <w:t>S1-181241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786D09" w14:textId="0CBC00B1" w:rsidR="002927D8" w:rsidRPr="00A000CC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0CC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B98B5" w14:textId="1FF10953" w:rsidR="002927D8" w:rsidRPr="00A000CC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0CC">
              <w:rPr>
                <w:rFonts w:eastAsia="Times New Roman" w:cs="Arial"/>
                <w:szCs w:val="18"/>
                <w:lang w:eastAsia="ar-SA"/>
              </w:rPr>
              <w:t>DTS Invocation from an MPS subscribed UE for VPN Access to an Enterprise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E3890" w14:textId="08D73300" w:rsidR="002927D8" w:rsidRPr="00A000CC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0CC">
              <w:rPr>
                <w:rFonts w:eastAsia="Times New Roman" w:cs="Arial"/>
                <w:szCs w:val="18"/>
                <w:lang w:eastAsia="ar-SA"/>
              </w:rPr>
              <w:t>Revised to S1-181401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CB9DD" w14:textId="77777777" w:rsidR="002927D8" w:rsidRPr="00A000CC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0CC" w:rsidRPr="00A75C05" w14:paraId="3BCEC1EE" w14:textId="77777777" w:rsidTr="00AB7F6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83B41" w14:textId="012FFA79" w:rsidR="00A000CC" w:rsidRPr="00AB7F6C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7F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E5F6DE" w14:textId="58ED5E5D" w:rsidR="00A000CC" w:rsidRPr="00AB7F6C" w:rsidRDefault="00EC335D" w:rsidP="002927D8">
            <w:pPr>
              <w:snapToGrid w:val="0"/>
              <w:spacing w:after="0" w:line="240" w:lineRule="auto"/>
            </w:pPr>
            <w:hyperlink r:id="rId49" w:history="1">
              <w:r w:rsidR="00A000CC" w:rsidRPr="00AB7F6C">
                <w:rPr>
                  <w:rStyle w:val="Hyperlink"/>
                  <w:rFonts w:cs="Arial"/>
                  <w:color w:val="auto"/>
                </w:rPr>
                <w:t>S1-181401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C7CB6" w14:textId="49566ACE" w:rsidR="00A000CC" w:rsidRPr="00AB7F6C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6C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938B1" w14:textId="134C4DA3" w:rsidR="00A000CC" w:rsidRPr="00AB7F6C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6C">
              <w:rPr>
                <w:rFonts w:eastAsia="Times New Roman" w:cs="Arial"/>
                <w:szCs w:val="18"/>
                <w:lang w:eastAsia="ar-SA"/>
              </w:rPr>
              <w:t>DTS Invocation from an MPS subscribed UE for VPN Access to an Enterprise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0D1B0" w14:textId="707CA277" w:rsidR="00A000CC" w:rsidRPr="00AB7F6C" w:rsidRDefault="00AB7F6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6C">
              <w:rPr>
                <w:rFonts w:eastAsia="Times New Roman" w:cs="Arial"/>
                <w:szCs w:val="18"/>
                <w:lang w:eastAsia="ar-SA"/>
              </w:rPr>
              <w:t>Revised to S1-181624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942A6" w14:textId="05F2A952" w:rsidR="00A000CC" w:rsidRPr="00AB7F6C" w:rsidRDefault="00A000CC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7F6C">
              <w:rPr>
                <w:rFonts w:eastAsia="Arial Unicode MS" w:cs="Arial"/>
                <w:szCs w:val="18"/>
                <w:lang w:eastAsia="ar-SA"/>
              </w:rPr>
              <w:t>Revision of S1-181241.</w:t>
            </w:r>
          </w:p>
        </w:tc>
      </w:tr>
      <w:tr w:rsidR="00AB7F6C" w:rsidRPr="00A75C05" w14:paraId="2AF90D9B" w14:textId="77777777" w:rsidTr="00AB7F6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6B6E3" w14:textId="4C78F9E7" w:rsidR="00AB7F6C" w:rsidRPr="00AB7F6C" w:rsidRDefault="00AB7F6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7F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FE2D" w14:textId="61C48D98" w:rsidR="00AB7F6C" w:rsidRPr="00AB7F6C" w:rsidRDefault="00AB7F6C" w:rsidP="002927D8">
            <w:pPr>
              <w:snapToGrid w:val="0"/>
              <w:spacing w:after="0" w:line="240" w:lineRule="auto"/>
            </w:pPr>
            <w:hyperlink r:id="rId50" w:history="1">
              <w:r w:rsidRPr="00AB7F6C">
                <w:rPr>
                  <w:rStyle w:val="Hyperlink"/>
                  <w:rFonts w:cs="Arial"/>
                  <w:color w:val="auto"/>
                </w:rPr>
                <w:t>S1-181624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EAC6" w14:textId="1E673DB7" w:rsidR="00AB7F6C" w:rsidRPr="00AB7F6C" w:rsidRDefault="00AB7F6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6C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49361" w14:textId="79B75FCE" w:rsidR="00AB7F6C" w:rsidRPr="00AB7F6C" w:rsidRDefault="00AB7F6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6C">
              <w:rPr>
                <w:rFonts w:eastAsia="Times New Roman" w:cs="Arial"/>
                <w:szCs w:val="18"/>
                <w:lang w:eastAsia="ar-SA"/>
              </w:rPr>
              <w:t>DTS Invocation from an MPS subscribed UE for VPN Access to an Enterprise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6EE57" w14:textId="77777777" w:rsidR="00AB7F6C" w:rsidRPr="00AB7F6C" w:rsidRDefault="00AB7F6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A12F" w14:textId="611FE9C4" w:rsidR="00AB7F6C" w:rsidRDefault="00AB7F6C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7F6C">
              <w:rPr>
                <w:rFonts w:eastAsia="Arial Unicode MS" w:cs="Arial"/>
                <w:i/>
                <w:szCs w:val="18"/>
                <w:lang w:eastAsia="ar-SA"/>
              </w:rPr>
              <w:t>Revision of S1-181241.</w:t>
            </w:r>
          </w:p>
          <w:p w14:paraId="5CC2746B" w14:textId="5817EC28" w:rsidR="00AB7F6C" w:rsidRPr="00AB7F6C" w:rsidRDefault="00AB7F6C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7F6C">
              <w:rPr>
                <w:rFonts w:eastAsia="Arial Unicode MS" w:cs="Arial"/>
                <w:szCs w:val="18"/>
                <w:lang w:eastAsia="ar-SA"/>
              </w:rPr>
              <w:t>Revision of S1-181401.</w:t>
            </w:r>
          </w:p>
        </w:tc>
      </w:tr>
      <w:tr w:rsidR="002927D8" w:rsidRPr="00A75C05" w14:paraId="52B0141B" w14:textId="77777777" w:rsidTr="0062265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84166E" w14:textId="77777777" w:rsidR="002927D8" w:rsidRPr="00A000CC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00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5D311C" w14:textId="66BFFC32" w:rsidR="002927D8" w:rsidRPr="00A000CC" w:rsidRDefault="00EC335D" w:rsidP="002927D8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1" w:history="1">
              <w:r w:rsidR="002927D8" w:rsidRPr="00A000CC">
                <w:rPr>
                  <w:rStyle w:val="Hyperlink"/>
                  <w:rFonts w:cs="Arial"/>
                  <w:color w:val="auto"/>
                </w:rPr>
                <w:t>S1-181242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1CD05" w14:textId="0A2C07DF" w:rsidR="002927D8" w:rsidRPr="00A000CC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0CC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32E74" w14:textId="7E51326A" w:rsidR="002927D8" w:rsidRPr="00A000CC" w:rsidRDefault="00FE43DD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0CC">
              <w:rPr>
                <w:rFonts w:eastAsia="Times New Roman" w:cs="Arial"/>
                <w:szCs w:val="18"/>
                <w:lang w:eastAsia="ar-SA"/>
              </w:rPr>
              <w:t>DTS Invocation by Authorized Enterprise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9F8B9" w14:textId="28A8A902" w:rsidR="002927D8" w:rsidRPr="00A000CC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0CC">
              <w:rPr>
                <w:rFonts w:eastAsia="Times New Roman" w:cs="Arial"/>
                <w:szCs w:val="18"/>
                <w:lang w:eastAsia="ar-SA"/>
              </w:rPr>
              <w:t>Revised to S1-181402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77B037" w14:textId="77777777" w:rsidR="002927D8" w:rsidRPr="00A000CC" w:rsidRDefault="002927D8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0CC" w:rsidRPr="00A75C05" w14:paraId="18647171" w14:textId="77777777" w:rsidTr="0062265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3B0C5A" w14:textId="74CB469B" w:rsidR="00A000CC" w:rsidRPr="00622653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26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55A93F" w14:textId="6ABE6B7F" w:rsidR="00A000CC" w:rsidRPr="00622653" w:rsidRDefault="00EC335D" w:rsidP="002927D8">
            <w:pPr>
              <w:snapToGrid w:val="0"/>
              <w:spacing w:after="0" w:line="240" w:lineRule="auto"/>
            </w:pPr>
            <w:hyperlink r:id="rId52" w:history="1">
              <w:r w:rsidR="00A000CC" w:rsidRPr="00622653">
                <w:rPr>
                  <w:rStyle w:val="Hyperlink"/>
                  <w:rFonts w:cs="Arial"/>
                  <w:color w:val="auto"/>
                </w:rPr>
                <w:t>S1-181402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A937B" w14:textId="78FE16EB" w:rsidR="00A000CC" w:rsidRPr="00622653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2653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894FF" w14:textId="46C2296F" w:rsidR="00A000CC" w:rsidRPr="00622653" w:rsidRDefault="00A000CC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2653">
              <w:rPr>
                <w:rFonts w:eastAsia="Times New Roman" w:cs="Arial"/>
                <w:szCs w:val="18"/>
                <w:lang w:eastAsia="ar-SA"/>
              </w:rPr>
              <w:t>DTS Invocation by Authorized Enterprise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8E722" w14:textId="67998C12" w:rsidR="00A000CC" w:rsidRPr="00622653" w:rsidRDefault="00622653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2653">
              <w:rPr>
                <w:rFonts w:eastAsia="Times New Roman" w:cs="Arial"/>
                <w:szCs w:val="18"/>
                <w:lang w:eastAsia="ar-SA"/>
              </w:rPr>
              <w:t>Revised to S1-181625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7DDCA" w14:textId="6060B49F" w:rsidR="00A000CC" w:rsidRPr="00622653" w:rsidRDefault="00A000CC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22653">
              <w:rPr>
                <w:rFonts w:eastAsia="Arial Unicode MS" w:cs="Arial"/>
                <w:szCs w:val="18"/>
                <w:lang w:eastAsia="ar-SA"/>
              </w:rPr>
              <w:t>Revision of S1-181242.</w:t>
            </w:r>
          </w:p>
        </w:tc>
      </w:tr>
      <w:tr w:rsidR="00622653" w:rsidRPr="00A75C05" w14:paraId="2F0DEFCF" w14:textId="77777777" w:rsidTr="0062265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BAD5" w14:textId="515BFDCA" w:rsidR="00622653" w:rsidRPr="00622653" w:rsidRDefault="00622653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26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79FC" w14:textId="3E595B6B" w:rsidR="00622653" w:rsidRPr="00622653" w:rsidRDefault="00EC335D" w:rsidP="002927D8">
            <w:pPr>
              <w:snapToGrid w:val="0"/>
              <w:spacing w:after="0" w:line="240" w:lineRule="auto"/>
            </w:pPr>
            <w:hyperlink r:id="rId53" w:history="1">
              <w:r w:rsidR="00622653" w:rsidRPr="00622653">
                <w:rPr>
                  <w:rStyle w:val="Hyperlink"/>
                  <w:rFonts w:cs="Arial"/>
                  <w:color w:val="auto"/>
                </w:rPr>
                <w:t>S1-181625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9516" w14:textId="0579C97A" w:rsidR="00622653" w:rsidRPr="00622653" w:rsidRDefault="00622653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2653">
              <w:rPr>
                <w:rFonts w:eastAsia="Times New Roman" w:cs="Arial"/>
                <w:szCs w:val="18"/>
                <w:lang w:eastAsia="ar-SA"/>
              </w:rPr>
              <w:t>Vencore Labs, OEC,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2CFB" w14:textId="2C330DC3" w:rsidR="00622653" w:rsidRPr="00622653" w:rsidRDefault="00622653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2653">
              <w:rPr>
                <w:rFonts w:eastAsia="Times New Roman" w:cs="Arial"/>
                <w:szCs w:val="18"/>
                <w:lang w:eastAsia="ar-SA"/>
              </w:rPr>
              <w:t>DTS Invocation by Authorized Enterprise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77AB" w14:textId="77777777" w:rsidR="00622653" w:rsidRPr="00622653" w:rsidRDefault="00622653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088D4" w14:textId="43C7A80D" w:rsidR="00622653" w:rsidRDefault="00622653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22653">
              <w:rPr>
                <w:rFonts w:eastAsia="Arial Unicode MS" w:cs="Arial"/>
                <w:i/>
                <w:szCs w:val="18"/>
                <w:lang w:eastAsia="ar-SA"/>
              </w:rPr>
              <w:t>Revision of S1-181242.</w:t>
            </w:r>
          </w:p>
          <w:p w14:paraId="3B57B6D5" w14:textId="5124182E" w:rsidR="00622653" w:rsidRPr="00622653" w:rsidRDefault="00622653" w:rsidP="002927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22653">
              <w:rPr>
                <w:rFonts w:eastAsia="Arial Unicode MS" w:cs="Arial"/>
                <w:szCs w:val="18"/>
                <w:lang w:eastAsia="ar-SA"/>
              </w:rPr>
              <w:t>Revision of S1-181402.</w:t>
            </w:r>
          </w:p>
        </w:tc>
      </w:tr>
      <w:tr w:rsidR="002927D8" w:rsidRPr="00B81C05" w14:paraId="616BF184" w14:textId="77777777" w:rsidTr="00E37A24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F5A2C8D" w14:textId="77777777" w:rsidR="002927D8" w:rsidRPr="00B81C05" w:rsidRDefault="002927D8" w:rsidP="002927D8">
            <w:pPr>
              <w:pStyle w:val="Heading3"/>
            </w:pPr>
            <w:r>
              <w:t>FS_MPS2 output</w:t>
            </w:r>
          </w:p>
        </w:tc>
      </w:tr>
      <w:tr w:rsidR="002927D8" w:rsidRPr="00A75C05" w14:paraId="151C389A" w14:textId="77777777" w:rsidTr="00E37A2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D3C0F" w14:textId="77777777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BC87" w14:textId="262E23D6" w:rsidR="002927D8" w:rsidRPr="00156AC9" w:rsidRDefault="00EC335D" w:rsidP="002927D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4" w:history="1">
              <w:r w:rsidR="002927D8" w:rsidRPr="003A02AE">
                <w:rPr>
                  <w:rStyle w:val="Hyperlink"/>
                  <w:rFonts w:cs="Arial"/>
                </w:rPr>
                <w:t>S1-181297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5FE9" w14:textId="77777777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(Vencore Labs)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3175" w14:textId="0CD9BC89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TR22.854v0.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17BD" w14:textId="547F3F3F" w:rsidR="002927D8" w:rsidRPr="00156AC9" w:rsidRDefault="002927D8" w:rsidP="002927D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6569" w14:textId="2C1F08F2" w:rsidR="002927D8" w:rsidRPr="00156AC9" w:rsidRDefault="002927D8" w:rsidP="002927D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129" w:rsidRPr="00F45489" w14:paraId="1D2F19B1" w14:textId="77777777" w:rsidTr="00E37A24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47262390" w14:textId="77777777" w:rsidR="00CB5129" w:rsidRPr="00F45489" w:rsidRDefault="00CB5129" w:rsidP="00896B8D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231621" w:rsidRPr="005D041D" w14:paraId="4166E95F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4EA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3A3A" w14:textId="6B977999" w:rsidR="00231621" w:rsidRPr="00E932B8" w:rsidRDefault="00231621" w:rsidP="00231621">
            <w:pPr>
              <w:snapToGrid w:val="0"/>
              <w:spacing w:after="0" w:line="240" w:lineRule="auto"/>
              <w:rPr>
                <w:rStyle w:val="Hyperlink"/>
                <w:color w:val="1F497D"/>
                <w:u w:val="none"/>
              </w:rPr>
            </w:pPr>
            <w:r>
              <w:rPr>
                <w:color w:val="1F497D"/>
              </w:rPr>
              <w:t>S1-181400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87E57" w14:textId="574394AB" w:rsidR="00231621" w:rsidRPr="002B0545" w:rsidRDefault="00EC335D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EA23C5" w:rsidRPr="00A000CC">
                <w:rPr>
                  <w:rStyle w:val="Hyperlink"/>
                  <w:rFonts w:cs="Arial"/>
                  <w:color w:val="auto"/>
                </w:rPr>
                <w:t>S1-181240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9D1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016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816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392A294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B2E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6BFC" w14:textId="5E61B087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55AE5" w14:textId="596EA5A1" w:rsidR="00231621" w:rsidRPr="002B0545" w:rsidRDefault="00EC335D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EA23C5" w:rsidRPr="00A000CC">
                <w:rPr>
                  <w:rStyle w:val="Hyperlink"/>
                  <w:rFonts w:cs="Arial"/>
                  <w:color w:val="auto"/>
                </w:rPr>
                <w:t>S1-181241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CD7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687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F6E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1D867CC0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FD7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18F3" w14:textId="6BE4A035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DDC5" w14:textId="510712DF" w:rsidR="00231621" w:rsidRPr="002B0545" w:rsidRDefault="00EC335D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EA23C5" w:rsidRPr="00A000CC">
                <w:rPr>
                  <w:rStyle w:val="Hyperlink"/>
                  <w:rFonts w:cs="Arial"/>
                  <w:color w:val="auto"/>
                </w:rPr>
                <w:t>S1-181242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B0F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A20B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B61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DC5B831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8BA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089F" w14:textId="6AF40BC6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8C03" w14:textId="77777777" w:rsidR="00231621" w:rsidRPr="00326CE8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172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FC2C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5DA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6DD38539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18A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9075" w14:textId="265251A7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CCA4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9E6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7B6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223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60AA879F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D57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1683" w14:textId="626BE794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8917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079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08D6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052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554C9DC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C74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72444" w14:textId="75613C8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7425C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8E6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BE9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972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644C8D19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145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008E" w14:textId="7250C8B8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C353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022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779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0C04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6107CADD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F23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04AA" w14:textId="1B31B301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E20C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1BC9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3C6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3412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2ED7099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5BA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CCB5" w14:textId="704B7D7D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35D0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594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0E9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FB1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CF0A3DE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8AF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17A27" w14:textId="53BC5B1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0222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B5A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D54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BEA8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FC8EEFA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544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D7026" w14:textId="659AD428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56C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8BC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EED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B73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E7EE130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F4F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68338" w14:textId="02D5039D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CCDE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2C1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B7E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570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0C017B4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B2C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42294" w14:textId="0F61F707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8101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B2F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AE8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545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D4A49B4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560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B86EA" w14:textId="2CA97FC5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8B3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660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7C2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2BAF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5D6725F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40E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A953" w14:textId="375BCE0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BE34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9DB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701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9AFB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7F14537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8C2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DE69" w14:textId="43D483D5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09A2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5B2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BB3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BF4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571700A1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EC3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1C02" w14:textId="05A10591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53A84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9FD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A6D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B8F5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19763E7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FFC4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F6D3" w14:textId="1C11B54E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DDFC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E48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58DF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3057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5640114A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324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16A00" w14:textId="3BC5F444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C340D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BD7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1BFB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A32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025C191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17B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1E3A" w14:textId="7D2560D2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6106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07B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87FE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0D3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48236E90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9A7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8E75" w14:textId="0D7AF518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FB30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54B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39D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BD0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AE0F28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6CE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4EB5" w14:textId="0362A0F3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5FB4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503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F17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B8F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4818D9B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245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351C" w14:textId="215FE9F3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57A7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6B6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F7B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09175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735F81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513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75A4" w14:textId="20D5F576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DE61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2C3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3394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704C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FEDC8EA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CB214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88594" w14:textId="00DE7506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5037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7127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39D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2F7E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F3C22E6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DF3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4348" w14:textId="29BAB20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F620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02B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FF3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FD66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46A97DBD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78A8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91309" w14:textId="3A648AF0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C257F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6242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783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86BB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1986C07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82A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FF7D" w14:textId="43ADA4B3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33AE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68D1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BBCA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387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2A8B4D6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73B8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0E72" w14:textId="0AFFB38D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F285" w14:textId="77777777" w:rsidR="00231621" w:rsidRPr="002B0545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C09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413E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DCB40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1621" w:rsidRPr="005D041D" w14:paraId="38C2CE4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CD589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BFAF" w14:textId="745B221C" w:rsidR="00231621" w:rsidRPr="002B0545" w:rsidRDefault="00231621" w:rsidP="0023162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9163" w14:textId="13FC6F19" w:rsidR="00231621" w:rsidRPr="002B0545" w:rsidRDefault="00EC335D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EA23C5" w:rsidRPr="0009444E">
                <w:rPr>
                  <w:rStyle w:val="Hyperlink"/>
                  <w:rFonts w:cs="Arial"/>
                  <w:color w:val="auto"/>
                </w:rPr>
                <w:t>S1-181089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63B3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909D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8E8E" w14:textId="77777777" w:rsidR="00231621" w:rsidRPr="005D041D" w:rsidRDefault="00231621" w:rsidP="0023162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3C5" w:rsidRPr="005D041D" w14:paraId="08EA5F3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E1E6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F750" w14:textId="7BDBF9BE" w:rsidR="00EA23C5" w:rsidRPr="002B0545" w:rsidRDefault="00EA23C5" w:rsidP="00EA23C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B231" w14:textId="24DE7B91" w:rsidR="00EA23C5" w:rsidRPr="002B0545" w:rsidRDefault="00EC335D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EA23C5" w:rsidRPr="00896B8D">
                <w:rPr>
                  <w:rStyle w:val="Hyperlink"/>
                  <w:rFonts w:cs="Arial"/>
                  <w:color w:val="auto"/>
                </w:rPr>
                <w:t>S1-181090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04DA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ED33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7461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3C5" w:rsidRPr="005D041D" w14:paraId="0FB31E2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12F5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0B8F" w14:textId="108DC2E4" w:rsidR="00EA23C5" w:rsidRPr="002B0545" w:rsidRDefault="00EA23C5" w:rsidP="00EA23C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3C86" w14:textId="516C3E25" w:rsidR="00EA23C5" w:rsidRPr="002B0545" w:rsidRDefault="00EC335D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EA23C5" w:rsidRPr="00361DC7">
                <w:rPr>
                  <w:rStyle w:val="Hyperlink"/>
                  <w:rFonts w:cs="Arial"/>
                  <w:color w:val="auto"/>
                </w:rPr>
                <w:t>S1-181091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B6C6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9874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81C4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3C5" w:rsidRPr="005D041D" w14:paraId="2694AE1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1528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886D" w14:textId="54A62500" w:rsidR="00EA23C5" w:rsidRPr="002B0545" w:rsidRDefault="00EA23C5" w:rsidP="00EA23C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C930" w14:textId="3FB28A07" w:rsidR="00EA23C5" w:rsidRPr="002B0545" w:rsidRDefault="00EC335D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EA23C5" w:rsidRPr="009420C2">
                <w:rPr>
                  <w:rStyle w:val="Hyperlink"/>
                  <w:rFonts w:cs="Arial"/>
                  <w:color w:val="auto"/>
                </w:rPr>
                <w:t>S1-181092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1F8F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AB15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2177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3C5" w:rsidRPr="005D041D" w14:paraId="2B933FE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15CF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685D" w14:textId="128143E4" w:rsidR="00EA23C5" w:rsidRPr="002B0545" w:rsidRDefault="00EA23C5" w:rsidP="00EA23C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7A2D" w14:textId="268E04E5" w:rsidR="00EA23C5" w:rsidRPr="002B0545" w:rsidRDefault="00EC335D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EA23C5" w:rsidRPr="00FE7AAC">
                <w:rPr>
                  <w:rStyle w:val="Hyperlink"/>
                  <w:rFonts w:cs="Arial"/>
                  <w:color w:val="auto"/>
                </w:rPr>
                <w:t>S1-181093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C146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8BB8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0443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3C5" w:rsidRPr="005D041D" w14:paraId="25CEC45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C29FC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8310" w14:textId="6588C62B" w:rsidR="00EA23C5" w:rsidRPr="002B0545" w:rsidRDefault="00EA23C5" w:rsidP="00EA23C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C079" w14:textId="179083A6" w:rsidR="00EA23C5" w:rsidRPr="002B0545" w:rsidRDefault="00EC335D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EA23C5" w:rsidRPr="00C07388">
                <w:rPr>
                  <w:rStyle w:val="Hyperlink"/>
                  <w:rFonts w:cs="Arial"/>
                  <w:color w:val="auto"/>
                </w:rPr>
                <w:t>S1-181094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BCA0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F15C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F28D9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3C5" w:rsidRPr="005D041D" w14:paraId="00FD73DB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D02C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F89C" w14:textId="3B051357" w:rsidR="00EA23C5" w:rsidRPr="002B0545" w:rsidRDefault="00EA23C5" w:rsidP="00EA23C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3D3C" w14:textId="23058C50" w:rsidR="00EA23C5" w:rsidRPr="002B0545" w:rsidRDefault="00EC335D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EA23C5" w:rsidRPr="0091323C">
                <w:rPr>
                  <w:rStyle w:val="Hyperlink"/>
                  <w:rFonts w:cs="Arial"/>
                  <w:color w:val="auto"/>
                </w:rPr>
                <w:t>S1-181095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E1FE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93C8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3693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3C5" w:rsidRPr="005D041D" w14:paraId="798814BA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5E6C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32F9" w14:textId="0F28DE5B" w:rsidR="00EA23C5" w:rsidRPr="002B0545" w:rsidRDefault="00EA23C5" w:rsidP="00EA23C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36DA" w14:textId="3E92DB59" w:rsidR="00EA23C5" w:rsidRPr="002B0545" w:rsidRDefault="00EC335D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5" w:history="1">
              <w:r w:rsidR="00EA23C5" w:rsidRPr="00F02531">
                <w:rPr>
                  <w:rStyle w:val="Hyperlink"/>
                  <w:rFonts w:cs="Arial"/>
                  <w:color w:val="auto"/>
                </w:rPr>
                <w:t>S1-181096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80C1A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4984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2165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3C5" w:rsidRPr="005D041D" w14:paraId="2E00589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36B3D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A87A" w14:textId="11DD40A9" w:rsidR="00EA23C5" w:rsidRPr="002B0545" w:rsidRDefault="00EA23C5" w:rsidP="00EA23C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1555" w14:textId="0FBD2AE0" w:rsidR="00EA23C5" w:rsidRPr="002B0545" w:rsidRDefault="00EC335D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6" w:history="1">
              <w:r w:rsidR="00EA23C5" w:rsidRPr="00AD1AEE">
                <w:rPr>
                  <w:rStyle w:val="Hyperlink"/>
                  <w:rFonts w:cs="Arial"/>
                  <w:color w:val="auto"/>
                </w:rPr>
                <w:t>S1-181099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81C84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EE77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FE08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3C5" w:rsidRPr="005D041D" w14:paraId="24B31EDF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19B6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83B53" w14:textId="70064764" w:rsidR="00EA23C5" w:rsidRDefault="00EA23C5" w:rsidP="00EA23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S1-181439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C1AF" w14:textId="4FD3C9D2" w:rsidR="00EA23C5" w:rsidRPr="002B0545" w:rsidRDefault="00EC335D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7" w:history="1">
              <w:r w:rsidR="00EA23C5" w:rsidRPr="00ED16C8">
                <w:rPr>
                  <w:rStyle w:val="Hyperlink"/>
                  <w:rFonts w:cs="Arial"/>
                  <w:color w:val="auto"/>
                </w:rPr>
                <w:t>S1-181118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2AF2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4D9F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A015" w14:textId="77777777" w:rsidR="00EA23C5" w:rsidRPr="005D041D" w:rsidRDefault="00EA23C5" w:rsidP="00EA23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66849" w:rsidRPr="005D041D" w14:paraId="6539A43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D4E9" w14:textId="77777777" w:rsidR="00C66849" w:rsidRPr="005D041D" w:rsidRDefault="00C66849" w:rsidP="00C668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7A2A5" w14:textId="293FD07E" w:rsidR="00C66849" w:rsidRDefault="00C66849" w:rsidP="00C6684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7008" w14:textId="52D07447" w:rsidR="00C66849" w:rsidRPr="00ED16C8" w:rsidRDefault="00EC335D" w:rsidP="00C66849">
            <w:pPr>
              <w:snapToGrid w:val="0"/>
              <w:spacing w:after="0" w:line="240" w:lineRule="auto"/>
            </w:pPr>
            <w:hyperlink r:id="rId68" w:history="1">
              <w:r w:rsidR="00E413C9" w:rsidRPr="00AC65D1">
                <w:rPr>
                  <w:rStyle w:val="Hyperlink"/>
                  <w:rFonts w:cs="Arial"/>
                  <w:color w:val="auto"/>
                </w:rPr>
                <w:t>S1-181119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19F72" w14:textId="77777777" w:rsidR="00C66849" w:rsidRPr="005D041D" w:rsidRDefault="00C66849" w:rsidP="00C668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CF9F" w14:textId="77777777" w:rsidR="00C66849" w:rsidRPr="005D041D" w:rsidRDefault="00C66849" w:rsidP="00C668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0696" w14:textId="77777777" w:rsidR="00C66849" w:rsidRPr="005D041D" w:rsidRDefault="00C66849" w:rsidP="00C6684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6BAD066F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494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28E3" w14:textId="5235FC7E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8A6C" w14:textId="29AA827A" w:rsidR="00331E43" w:rsidRPr="00ED16C8" w:rsidRDefault="00331E43" w:rsidP="00331E43">
            <w:pPr>
              <w:snapToGrid w:val="0"/>
              <w:spacing w:after="0" w:line="240" w:lineRule="auto"/>
            </w:pPr>
            <w:hyperlink r:id="rId69" w:history="1">
              <w:r w:rsidRPr="00AC65D1">
                <w:rPr>
                  <w:rStyle w:val="Hyperlink"/>
                  <w:rFonts w:cs="Arial"/>
                  <w:color w:val="auto"/>
                </w:rPr>
                <w:t>S1-181120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11B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EB54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96B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0E60DAB5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BD7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2904" w14:textId="16A2A64C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646F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B1F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3410D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4DE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41E11640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6C9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4A4B7" w14:textId="3B4BC55A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BB60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422D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AAC6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2B75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184F676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4E72C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4E5C" w14:textId="57E0B35F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1549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960A4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6C9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B9DB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57F1142D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9EFB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3F48" w14:textId="68AF240A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68CD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4A6D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A1C27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D4D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5D4A30E1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A905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79A7" w14:textId="6E996A7C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D4E9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FAEEE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DAD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7585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62C6D291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D8D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F671" w14:textId="53419C91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21F53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779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A2E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7992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5310DBD1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52BB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C2A35" w14:textId="2C8AAA67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1BC7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8A1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7F2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0EB4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7BBD0A54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9B02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8CB8" w14:textId="31FA2299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4563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B8F0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9E1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961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470A53EC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8DE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AFDC" w14:textId="33CAF695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06151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2247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D9A02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2215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7BB9D549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B78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F621" w14:textId="296971BB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2C27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B97AE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BAE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630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22E249E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0269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3D34" w14:textId="7619E23A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BF88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991D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C174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C69C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26F2BFF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68C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F5A22" w14:textId="13E5EA00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9AE7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4D8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A59E7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DF6A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215D8BBA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BE1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61C7" w14:textId="67AAE5E0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FEEF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80964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D10D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642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3A7AE58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50F4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95D4" w14:textId="442A528E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7C326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808B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122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9B8B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383FE80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B1EA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533CD" w14:textId="75EE1405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</w:t>
            </w:r>
            <w:r w:rsidRPr="00C143E1">
              <w:rPr>
                <w:color w:val="1F497D"/>
              </w:rPr>
              <w:t>81588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187D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5452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EFE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C7EE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3E7C3BD5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549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29B4" w14:textId="407D99BD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BA1B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5DDE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1977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C1F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4E3DB61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3DF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4488" w14:textId="0B506B9A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S1-181590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15C3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7932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6402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91F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69DF61C4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EF8A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E3F8C" w14:textId="68DD8EC0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S1-181591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C377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6B6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E040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2D9EE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75BC7E2C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D65E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3AC58" w14:textId="0530282D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7576D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D7ED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652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830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4CD4729E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F43B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3BCC" w14:textId="4109F791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9DC13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8C0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1107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0D64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5908A47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F18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A0B8" w14:textId="4D6351CC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854EF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F477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58DA0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1475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51DCC039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178C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30E5" w14:textId="4CD70E06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B5A1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C5AA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055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BABD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079D1B9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0B702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A22B" w14:textId="55B24C5A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F0851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C3D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C2D0D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480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0E9522F2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97BE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37C79" w14:textId="6B341092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1E47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47FC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5F3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BF6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7526C24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632C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569D" w14:textId="57F4CB54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B7C0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1E30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DE52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C32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2CABA226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6525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1B277" w14:textId="3AD3567B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8576C" w14:textId="09278E63" w:rsidR="00331E43" w:rsidRPr="00ED16C8" w:rsidRDefault="00331E43" w:rsidP="00331E43">
            <w:pPr>
              <w:snapToGrid w:val="0"/>
              <w:spacing w:after="0" w:line="240" w:lineRule="auto"/>
            </w:pPr>
            <w:hyperlink r:id="rId70" w:history="1">
              <w:r w:rsidRPr="00AB7F6C">
                <w:rPr>
                  <w:rStyle w:val="Hyperlink"/>
                  <w:rFonts w:cs="Arial"/>
                  <w:color w:val="auto"/>
                </w:rPr>
                <w:t>S1-181401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9C0E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AC6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249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2A00F143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51C4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D2A0" w14:textId="20E18C70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F18DF" w14:textId="282D3FA7" w:rsidR="00331E43" w:rsidRPr="00ED16C8" w:rsidRDefault="00331E43" w:rsidP="00331E43">
            <w:pPr>
              <w:snapToGrid w:val="0"/>
              <w:spacing w:after="0" w:line="240" w:lineRule="auto"/>
            </w:pPr>
            <w:hyperlink r:id="rId71" w:history="1">
              <w:r w:rsidRPr="00622653">
                <w:rPr>
                  <w:rStyle w:val="Hyperlink"/>
                  <w:rFonts w:cs="Arial"/>
                  <w:color w:val="auto"/>
                </w:rPr>
                <w:t>S1-181402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E73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4E3E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7BA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33BAC3ED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628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697A0" w14:textId="0768F781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A7C5" w14:textId="18C61917" w:rsidR="00331E43" w:rsidRPr="00ED16C8" w:rsidRDefault="00331E43" w:rsidP="00331E43">
            <w:pPr>
              <w:snapToGrid w:val="0"/>
              <w:spacing w:after="0" w:line="240" w:lineRule="auto"/>
            </w:pPr>
            <w:hyperlink r:id="rId72" w:history="1">
              <w:r w:rsidRPr="00F94B92">
                <w:rPr>
                  <w:rStyle w:val="Hyperlink"/>
                  <w:rFonts w:cs="Arial"/>
                  <w:color w:val="auto"/>
                </w:rPr>
                <w:t>S1-181430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17D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924D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8AF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495E2F6F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A4C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9A64" w14:textId="5D3D3A8C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EC817" w14:textId="6A0B10AE" w:rsidR="00331E43" w:rsidRPr="00ED16C8" w:rsidRDefault="00331E43" w:rsidP="00331E43">
            <w:pPr>
              <w:snapToGrid w:val="0"/>
              <w:spacing w:after="0" w:line="240" w:lineRule="auto"/>
            </w:pPr>
            <w:hyperlink r:id="rId73" w:history="1">
              <w:r w:rsidRPr="00467D5D">
                <w:rPr>
                  <w:rStyle w:val="Hyperlink"/>
                  <w:rFonts w:cs="Arial"/>
                  <w:color w:val="auto"/>
                </w:rPr>
                <w:t>S1-181122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0B6B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0BC0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D6C3C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0562398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947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9220" w14:textId="6C48434E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92C5" w14:textId="1F223367" w:rsidR="00331E43" w:rsidRPr="00ED16C8" w:rsidRDefault="00331E43" w:rsidP="00331E43">
            <w:pPr>
              <w:snapToGrid w:val="0"/>
              <w:spacing w:after="0" w:line="240" w:lineRule="auto"/>
            </w:pPr>
            <w:hyperlink r:id="rId74" w:history="1">
              <w:r w:rsidRPr="00E92825">
                <w:rPr>
                  <w:rStyle w:val="Hyperlink"/>
                  <w:rFonts w:cs="Arial"/>
                  <w:color w:val="auto"/>
                </w:rPr>
                <w:t>S1-181127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4B6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1C030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A34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2410CD3C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2C0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387A" w14:textId="20FDB6BA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66AE" w14:textId="12F5CAFF" w:rsidR="00331E43" w:rsidRPr="00ED16C8" w:rsidRDefault="00331E43" w:rsidP="00331E43">
            <w:pPr>
              <w:snapToGrid w:val="0"/>
              <w:spacing w:after="0" w:line="240" w:lineRule="auto"/>
            </w:pPr>
            <w:hyperlink r:id="rId75" w:history="1">
              <w:r w:rsidRPr="00B55EA3">
                <w:rPr>
                  <w:rStyle w:val="Hyperlink"/>
                  <w:rFonts w:cs="Arial"/>
                  <w:color w:val="auto"/>
                </w:rPr>
                <w:t>S1-181136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8EA3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307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31AF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4420CED0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1F8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5EA0" w14:textId="75274592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FF23" w14:textId="6D604980" w:rsidR="00331E43" w:rsidRPr="00ED16C8" w:rsidRDefault="00331E43" w:rsidP="00331E43">
            <w:pPr>
              <w:snapToGrid w:val="0"/>
              <w:spacing w:after="0" w:line="240" w:lineRule="auto"/>
            </w:pPr>
            <w:r>
              <w:fldChar w:fldCharType="begin"/>
            </w:r>
            <w:r>
              <w:instrText>HYPERLINK "D:\\Sprint-Nextel expansion\\3GPP\\SA\\SA 1\\docs\\S1-181630.zip"</w:instrText>
            </w:r>
            <w:r>
              <w:fldChar w:fldCharType="separate"/>
            </w:r>
            <w:r w:rsidRPr="00010815">
              <w:rPr>
                <w:rStyle w:val="Hyperlink"/>
                <w:rFonts w:cs="Arial"/>
                <w:color w:val="auto"/>
              </w:rPr>
              <w:t>S1-181630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  <w:bookmarkStart w:id="4" w:name="_GoBack"/>
            <w:bookmarkEnd w:id="4"/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A17B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B54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B36A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0C9EDA5D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03F1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0E77" w14:textId="6B53DC55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C3E0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1747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F3C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21C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36A2C577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55D2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53B9" w14:textId="6487C8FB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DB28E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BCF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1F3C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FE9A2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73FC2C38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CFD4E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7F18" w14:textId="6E0C5EC8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6276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F8D3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8AB9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AD6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6C3102F6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7480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2333" w14:textId="58F64065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270E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218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D890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6DFB4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31F0D04D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1BA7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09BBA" w14:textId="1140EAA1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3020B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20CE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839B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DACD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5D041D" w14:paraId="23922D4B" w14:textId="77777777" w:rsidTr="00E37A2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4E58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2D89" w14:textId="6ABDA0F1" w:rsidR="00331E43" w:rsidRDefault="00331E43" w:rsidP="00331E43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90A7" w14:textId="77777777" w:rsidR="00331E43" w:rsidRPr="00ED16C8" w:rsidRDefault="00331E43" w:rsidP="00331E43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B0CC4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59A96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84F2C" w14:textId="77777777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E43" w:rsidRPr="00F45489" w14:paraId="02559FA5" w14:textId="45C8549E" w:rsidTr="00E37A24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C7B5415" w14:textId="77777777" w:rsidR="00331E43" w:rsidRPr="00F45489" w:rsidRDefault="00331E43" w:rsidP="00331E43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331E43" w:rsidRPr="005D041D" w14:paraId="3B460C5B" w14:textId="77777777" w:rsidTr="00E37A24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9E5D" w14:textId="0C2AED31" w:rsidR="00331E43" w:rsidRDefault="00331E43" w:rsidP="00331E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19 Documents treated</w:t>
            </w:r>
          </w:p>
          <w:p w14:paraId="1EE2358C" w14:textId="252C7BC6" w:rsidR="00331E43" w:rsidRDefault="00331E43" w:rsidP="00331E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22 Revisions</w:t>
            </w:r>
          </w:p>
          <w:p w14:paraId="672CF494" w14:textId="13F3E84E" w:rsidR="00331E43" w:rsidRDefault="00331E43" w:rsidP="00331E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proofErr w:type="gramStart"/>
            <w:r>
              <w:rPr>
                <w:rFonts w:eastAsia="Arial Unicode MS" w:cs="Arial"/>
                <w:szCs w:val="18"/>
              </w:rPr>
              <w:t>2  Agreed</w:t>
            </w:r>
            <w:proofErr w:type="gramEnd"/>
          </w:p>
          <w:p w14:paraId="42AFBEDD" w14:textId="77777777" w:rsidR="00331E43" w:rsidRDefault="00331E43" w:rsidP="00331E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proofErr w:type="gramStart"/>
            <w:r>
              <w:rPr>
                <w:rFonts w:eastAsia="Arial Unicode MS" w:cs="Arial"/>
                <w:szCs w:val="18"/>
              </w:rPr>
              <w:t>1  Noted</w:t>
            </w:r>
            <w:proofErr w:type="gramEnd"/>
          </w:p>
          <w:p w14:paraId="1AB8B6B5" w14:textId="0E0AAE44" w:rsidR="00331E43" w:rsidRPr="005D041D" w:rsidRDefault="00331E43" w:rsidP="00331E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</w:rPr>
              <w:t>16 Carried over to Plenary</w:t>
            </w:r>
          </w:p>
        </w:tc>
      </w:tr>
      <w:tr w:rsidR="00331E43" w:rsidRPr="00894FB0" w14:paraId="146E3F9F" w14:textId="77777777" w:rsidTr="00E37A24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54C74B" w14:textId="77777777" w:rsidR="00331E43" w:rsidRPr="00894FB0" w:rsidRDefault="00331E43" w:rsidP="00331E43">
            <w:pPr>
              <w:numPr>
                <w:ilvl w:val="0"/>
                <w:numId w:val="48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595FD54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347FB" w14:textId="77777777" w:rsidR="005C25D7" w:rsidRDefault="005C25D7" w:rsidP="002E015E">
      <w:pPr>
        <w:spacing w:after="0" w:line="240" w:lineRule="auto"/>
      </w:pPr>
      <w:r>
        <w:separator/>
      </w:r>
    </w:p>
  </w:endnote>
  <w:endnote w:type="continuationSeparator" w:id="0">
    <w:p w14:paraId="55491B9B" w14:textId="77777777" w:rsidR="005C25D7" w:rsidRDefault="005C25D7" w:rsidP="002E015E">
      <w:pPr>
        <w:spacing w:after="0" w:line="240" w:lineRule="auto"/>
      </w:pPr>
      <w:r>
        <w:continuationSeparator/>
      </w:r>
    </w:p>
  </w:endnote>
  <w:endnote w:type="continuationNotice" w:id="1">
    <w:p w14:paraId="696C1897" w14:textId="77777777" w:rsidR="005C25D7" w:rsidRDefault="005C25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3666F" w14:textId="77777777" w:rsidR="005C25D7" w:rsidRDefault="005C25D7" w:rsidP="002E015E">
      <w:pPr>
        <w:spacing w:after="0" w:line="240" w:lineRule="auto"/>
      </w:pPr>
      <w:r>
        <w:separator/>
      </w:r>
    </w:p>
  </w:footnote>
  <w:footnote w:type="continuationSeparator" w:id="0">
    <w:p w14:paraId="357230A7" w14:textId="77777777" w:rsidR="005C25D7" w:rsidRDefault="005C25D7" w:rsidP="002E015E">
      <w:pPr>
        <w:spacing w:after="0" w:line="240" w:lineRule="auto"/>
      </w:pPr>
      <w:r>
        <w:continuationSeparator/>
      </w:r>
    </w:p>
  </w:footnote>
  <w:footnote w:type="continuationNotice" w:id="1">
    <w:p w14:paraId="2A03EADE" w14:textId="77777777" w:rsidR="005C25D7" w:rsidRDefault="005C25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A1"/>
    <w:rsid w:val="00002EC3"/>
    <w:rsid w:val="00003002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028"/>
    <w:rsid w:val="000061D2"/>
    <w:rsid w:val="0000757F"/>
    <w:rsid w:val="00010483"/>
    <w:rsid w:val="00010815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4F9C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976"/>
    <w:rsid w:val="00033B50"/>
    <w:rsid w:val="000345AB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5711"/>
    <w:rsid w:val="000461B9"/>
    <w:rsid w:val="0004639C"/>
    <w:rsid w:val="0004664A"/>
    <w:rsid w:val="00046F1E"/>
    <w:rsid w:val="00046FC0"/>
    <w:rsid w:val="00047871"/>
    <w:rsid w:val="0004788C"/>
    <w:rsid w:val="00050A1F"/>
    <w:rsid w:val="00050B3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344B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3C32"/>
    <w:rsid w:val="0009444E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4534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409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368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6B1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36F"/>
    <w:rsid w:val="00124CB1"/>
    <w:rsid w:val="001251DB"/>
    <w:rsid w:val="0012589F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3E54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AC9"/>
    <w:rsid w:val="00156BCB"/>
    <w:rsid w:val="001574A1"/>
    <w:rsid w:val="00157764"/>
    <w:rsid w:val="001600A2"/>
    <w:rsid w:val="00160AC8"/>
    <w:rsid w:val="00160F0E"/>
    <w:rsid w:val="001621EB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5F"/>
    <w:rsid w:val="00166C97"/>
    <w:rsid w:val="00166FDC"/>
    <w:rsid w:val="0016707D"/>
    <w:rsid w:val="0016769B"/>
    <w:rsid w:val="00167736"/>
    <w:rsid w:val="001679AC"/>
    <w:rsid w:val="00170325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143"/>
    <w:rsid w:val="00182793"/>
    <w:rsid w:val="001833DB"/>
    <w:rsid w:val="00183C9B"/>
    <w:rsid w:val="00184224"/>
    <w:rsid w:val="00184290"/>
    <w:rsid w:val="00185775"/>
    <w:rsid w:val="0018607A"/>
    <w:rsid w:val="001860D5"/>
    <w:rsid w:val="00186182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2F1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238"/>
    <w:rsid w:val="001B3870"/>
    <w:rsid w:val="001B43BD"/>
    <w:rsid w:val="001B5347"/>
    <w:rsid w:val="001B55DE"/>
    <w:rsid w:val="001B67E5"/>
    <w:rsid w:val="001B6D92"/>
    <w:rsid w:val="001B789C"/>
    <w:rsid w:val="001C08D6"/>
    <w:rsid w:val="001C0EC1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424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3C1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8D4"/>
    <w:rsid w:val="00230D16"/>
    <w:rsid w:val="00230DA1"/>
    <w:rsid w:val="002310C3"/>
    <w:rsid w:val="0023155B"/>
    <w:rsid w:val="0023160D"/>
    <w:rsid w:val="00231621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0A01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3943"/>
    <w:rsid w:val="00274219"/>
    <w:rsid w:val="002743A0"/>
    <w:rsid w:val="00275529"/>
    <w:rsid w:val="00275D73"/>
    <w:rsid w:val="002777A7"/>
    <w:rsid w:val="002777FF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27D8"/>
    <w:rsid w:val="002932FD"/>
    <w:rsid w:val="00293390"/>
    <w:rsid w:val="002934B7"/>
    <w:rsid w:val="00294533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6E4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7E9"/>
    <w:rsid w:val="002D693E"/>
    <w:rsid w:val="002D6ACF"/>
    <w:rsid w:val="002D6BF2"/>
    <w:rsid w:val="002D6F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0"/>
    <w:rsid w:val="003061F4"/>
    <w:rsid w:val="003065E8"/>
    <w:rsid w:val="0030697C"/>
    <w:rsid w:val="00306E7B"/>
    <w:rsid w:val="00307464"/>
    <w:rsid w:val="003074B4"/>
    <w:rsid w:val="00307631"/>
    <w:rsid w:val="003076BE"/>
    <w:rsid w:val="003079BB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03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1E43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4D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1DC7"/>
    <w:rsid w:val="003626EF"/>
    <w:rsid w:val="00363268"/>
    <w:rsid w:val="003646F1"/>
    <w:rsid w:val="00364767"/>
    <w:rsid w:val="00364BF4"/>
    <w:rsid w:val="00364C93"/>
    <w:rsid w:val="0036539E"/>
    <w:rsid w:val="00365552"/>
    <w:rsid w:val="00365F2E"/>
    <w:rsid w:val="00365FF2"/>
    <w:rsid w:val="003661B3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960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0D3"/>
    <w:rsid w:val="003915DB"/>
    <w:rsid w:val="00391E45"/>
    <w:rsid w:val="003922AB"/>
    <w:rsid w:val="003922FD"/>
    <w:rsid w:val="0039292A"/>
    <w:rsid w:val="00392A42"/>
    <w:rsid w:val="00392B72"/>
    <w:rsid w:val="00392C93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2A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725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AAF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3ED6"/>
    <w:rsid w:val="00424916"/>
    <w:rsid w:val="00425C20"/>
    <w:rsid w:val="00425D84"/>
    <w:rsid w:val="00426237"/>
    <w:rsid w:val="00427DD2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1C5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579C0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92E"/>
    <w:rsid w:val="00466A18"/>
    <w:rsid w:val="00466BEE"/>
    <w:rsid w:val="00466EA5"/>
    <w:rsid w:val="00467297"/>
    <w:rsid w:val="0046732E"/>
    <w:rsid w:val="004673B0"/>
    <w:rsid w:val="00467449"/>
    <w:rsid w:val="00467D5D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598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018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75D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4F7BBC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4E4C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250"/>
    <w:rsid w:val="005229C7"/>
    <w:rsid w:val="0052371E"/>
    <w:rsid w:val="00523948"/>
    <w:rsid w:val="00524127"/>
    <w:rsid w:val="00524269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630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989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17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2E4A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3F5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3D81"/>
    <w:rsid w:val="005945BE"/>
    <w:rsid w:val="00594744"/>
    <w:rsid w:val="0059498C"/>
    <w:rsid w:val="00594DBE"/>
    <w:rsid w:val="00595279"/>
    <w:rsid w:val="00595E31"/>
    <w:rsid w:val="0059646E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C82"/>
    <w:rsid w:val="005A6D35"/>
    <w:rsid w:val="005A71C1"/>
    <w:rsid w:val="005B12E7"/>
    <w:rsid w:val="005B12FE"/>
    <w:rsid w:val="005B1624"/>
    <w:rsid w:val="005B1A56"/>
    <w:rsid w:val="005B1B15"/>
    <w:rsid w:val="005B1B76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6DCC"/>
    <w:rsid w:val="005B75B8"/>
    <w:rsid w:val="005B7FBE"/>
    <w:rsid w:val="005C01DF"/>
    <w:rsid w:val="005C072C"/>
    <w:rsid w:val="005C0752"/>
    <w:rsid w:val="005C0D7A"/>
    <w:rsid w:val="005C1199"/>
    <w:rsid w:val="005C11D7"/>
    <w:rsid w:val="005C25D7"/>
    <w:rsid w:val="005C3526"/>
    <w:rsid w:val="005C3729"/>
    <w:rsid w:val="005C3EBB"/>
    <w:rsid w:val="005C4147"/>
    <w:rsid w:val="005C446C"/>
    <w:rsid w:val="005C44DB"/>
    <w:rsid w:val="005C4A7A"/>
    <w:rsid w:val="005C4ED1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653"/>
    <w:rsid w:val="006229FE"/>
    <w:rsid w:val="00622D95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2EE8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4C6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050E"/>
    <w:rsid w:val="0065152E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2E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2F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CDD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1AA2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241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4DB9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74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09F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4EB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22C"/>
    <w:rsid w:val="008454C7"/>
    <w:rsid w:val="00845989"/>
    <w:rsid w:val="0084670D"/>
    <w:rsid w:val="00846743"/>
    <w:rsid w:val="008467EC"/>
    <w:rsid w:val="00846892"/>
    <w:rsid w:val="00846A9F"/>
    <w:rsid w:val="00846BDA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94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76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A67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6DE"/>
    <w:rsid w:val="00894C51"/>
    <w:rsid w:val="00895141"/>
    <w:rsid w:val="008959A7"/>
    <w:rsid w:val="00896039"/>
    <w:rsid w:val="0089649C"/>
    <w:rsid w:val="0089664D"/>
    <w:rsid w:val="0089677D"/>
    <w:rsid w:val="00896B8D"/>
    <w:rsid w:val="00896E3A"/>
    <w:rsid w:val="00896EDA"/>
    <w:rsid w:val="0089729F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3E18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58D9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4F92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4CB"/>
    <w:rsid w:val="009117FC"/>
    <w:rsid w:val="009121C8"/>
    <w:rsid w:val="009123B4"/>
    <w:rsid w:val="00912486"/>
    <w:rsid w:val="009124F9"/>
    <w:rsid w:val="009126BF"/>
    <w:rsid w:val="00912FBD"/>
    <w:rsid w:val="0091323C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2C5C"/>
    <w:rsid w:val="009334A9"/>
    <w:rsid w:val="0093359A"/>
    <w:rsid w:val="00934038"/>
    <w:rsid w:val="009341A6"/>
    <w:rsid w:val="00934339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20C2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631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A81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395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86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3C6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ACA"/>
    <w:rsid w:val="009E7EA9"/>
    <w:rsid w:val="009F0B8A"/>
    <w:rsid w:val="009F0DE9"/>
    <w:rsid w:val="009F1002"/>
    <w:rsid w:val="009F109D"/>
    <w:rsid w:val="009F11F6"/>
    <w:rsid w:val="009F1291"/>
    <w:rsid w:val="009F135F"/>
    <w:rsid w:val="009F1D73"/>
    <w:rsid w:val="009F27E8"/>
    <w:rsid w:val="009F320C"/>
    <w:rsid w:val="009F45F0"/>
    <w:rsid w:val="009F4735"/>
    <w:rsid w:val="009F485A"/>
    <w:rsid w:val="009F5B17"/>
    <w:rsid w:val="009F6DE0"/>
    <w:rsid w:val="009F6F3A"/>
    <w:rsid w:val="00A000CC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ED0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4F8"/>
    <w:rsid w:val="00A36B13"/>
    <w:rsid w:val="00A3757D"/>
    <w:rsid w:val="00A378B5"/>
    <w:rsid w:val="00A3793C"/>
    <w:rsid w:val="00A37D83"/>
    <w:rsid w:val="00A37FD8"/>
    <w:rsid w:val="00A41187"/>
    <w:rsid w:val="00A411E3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BE7"/>
    <w:rsid w:val="00A46637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58C"/>
    <w:rsid w:val="00A744E8"/>
    <w:rsid w:val="00A746E7"/>
    <w:rsid w:val="00A74E37"/>
    <w:rsid w:val="00A75E85"/>
    <w:rsid w:val="00A7705A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87B4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B7F6C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5D1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1AEE"/>
    <w:rsid w:val="00AD27AE"/>
    <w:rsid w:val="00AD298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5BC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2818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88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45F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952"/>
    <w:rsid w:val="00B51FA2"/>
    <w:rsid w:val="00B52C04"/>
    <w:rsid w:val="00B5309F"/>
    <w:rsid w:val="00B54D03"/>
    <w:rsid w:val="00B54F5F"/>
    <w:rsid w:val="00B55503"/>
    <w:rsid w:val="00B55865"/>
    <w:rsid w:val="00B55EA3"/>
    <w:rsid w:val="00B55F73"/>
    <w:rsid w:val="00B5640B"/>
    <w:rsid w:val="00B564A3"/>
    <w:rsid w:val="00B565F6"/>
    <w:rsid w:val="00B566BA"/>
    <w:rsid w:val="00B567BF"/>
    <w:rsid w:val="00B56D6F"/>
    <w:rsid w:val="00B61C89"/>
    <w:rsid w:val="00B624B4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67CD8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ABD"/>
    <w:rsid w:val="00B854A0"/>
    <w:rsid w:val="00B85722"/>
    <w:rsid w:val="00B85798"/>
    <w:rsid w:val="00B860BC"/>
    <w:rsid w:val="00B86984"/>
    <w:rsid w:val="00B871A8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23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335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18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388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657"/>
    <w:rsid w:val="00C143E1"/>
    <w:rsid w:val="00C145DF"/>
    <w:rsid w:val="00C1464A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6F4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849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4A87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E73"/>
    <w:rsid w:val="00C83959"/>
    <w:rsid w:val="00C83DFE"/>
    <w:rsid w:val="00C850CA"/>
    <w:rsid w:val="00C85290"/>
    <w:rsid w:val="00C8599D"/>
    <w:rsid w:val="00C859BE"/>
    <w:rsid w:val="00C862AF"/>
    <w:rsid w:val="00C86A11"/>
    <w:rsid w:val="00C90ED8"/>
    <w:rsid w:val="00C91ED0"/>
    <w:rsid w:val="00C924A8"/>
    <w:rsid w:val="00C92A19"/>
    <w:rsid w:val="00C935D4"/>
    <w:rsid w:val="00C94126"/>
    <w:rsid w:val="00C9418E"/>
    <w:rsid w:val="00C94768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129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653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9E2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B1F"/>
    <w:rsid w:val="00D01C8E"/>
    <w:rsid w:val="00D0217E"/>
    <w:rsid w:val="00D021D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081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5BD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6E9C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1BF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77A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2E4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454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821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E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5AD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387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CA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27EBA"/>
    <w:rsid w:val="00E30578"/>
    <w:rsid w:val="00E30838"/>
    <w:rsid w:val="00E308F5"/>
    <w:rsid w:val="00E30C06"/>
    <w:rsid w:val="00E30D0D"/>
    <w:rsid w:val="00E3111B"/>
    <w:rsid w:val="00E31844"/>
    <w:rsid w:val="00E31899"/>
    <w:rsid w:val="00E3220C"/>
    <w:rsid w:val="00E322CE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37A24"/>
    <w:rsid w:val="00E413C9"/>
    <w:rsid w:val="00E41D21"/>
    <w:rsid w:val="00E4203F"/>
    <w:rsid w:val="00E423C3"/>
    <w:rsid w:val="00E42BF2"/>
    <w:rsid w:val="00E42FAA"/>
    <w:rsid w:val="00E43232"/>
    <w:rsid w:val="00E43850"/>
    <w:rsid w:val="00E4388F"/>
    <w:rsid w:val="00E43993"/>
    <w:rsid w:val="00E444CB"/>
    <w:rsid w:val="00E4507B"/>
    <w:rsid w:val="00E458FD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BC"/>
    <w:rsid w:val="00E770DE"/>
    <w:rsid w:val="00E771C5"/>
    <w:rsid w:val="00E773C3"/>
    <w:rsid w:val="00E80784"/>
    <w:rsid w:val="00E80B07"/>
    <w:rsid w:val="00E81C55"/>
    <w:rsid w:val="00E820FF"/>
    <w:rsid w:val="00E82331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673"/>
    <w:rsid w:val="00E92825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3C5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138E"/>
    <w:rsid w:val="00EB2575"/>
    <w:rsid w:val="00EB260D"/>
    <w:rsid w:val="00EB31CF"/>
    <w:rsid w:val="00EB3239"/>
    <w:rsid w:val="00EB409C"/>
    <w:rsid w:val="00EB413F"/>
    <w:rsid w:val="00EB4788"/>
    <w:rsid w:val="00EB47CB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35D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251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6C8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652"/>
    <w:rsid w:val="00EE6B32"/>
    <w:rsid w:val="00EE6B63"/>
    <w:rsid w:val="00EE6CC8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31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3623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4D7E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7B1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BA0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BF5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4B92"/>
    <w:rsid w:val="00F95111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3DD"/>
    <w:rsid w:val="00FE58C9"/>
    <w:rsid w:val="00FE5FB7"/>
    <w:rsid w:val="00FE6155"/>
    <w:rsid w:val="00FE752D"/>
    <w:rsid w:val="00FE75EE"/>
    <w:rsid w:val="00FE7805"/>
    <w:rsid w:val="00FE7AAC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5FCBAA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Sprint-Nextel%20expansion\3GPP\SA\SA%201\docs\S1-181626.zip" TargetMode="External"/><Relationship Id="rId21" Type="http://schemas.openxmlformats.org/officeDocument/2006/relationships/hyperlink" Target="file:///C:\Users\norpahj\Documents\Local%203GPP%20copy\SA1%20Dubrovnik%202018\docs\S1-181096.zip" TargetMode="External"/><Relationship Id="rId42" Type="http://schemas.openxmlformats.org/officeDocument/2006/relationships/hyperlink" Target="file:///C:\Users\norpahj\Documents\Local%203GPP%20copy\SA1%20Dubrovnik%202018\docs\S1-181136.zip" TargetMode="External"/><Relationship Id="rId47" Type="http://schemas.openxmlformats.org/officeDocument/2006/relationships/hyperlink" Target="file:///D:\Sprint-Nextel%20expansion\3GPP\SA\SA%201\docs\S1-181400.zip" TargetMode="External"/><Relationship Id="rId63" Type="http://schemas.openxmlformats.org/officeDocument/2006/relationships/hyperlink" Target="file:///C:\Users\norpahj\Documents\Local%203GPP%20copy\SA1%20Dubrovnik%202018\docs\S1-181094.zip" TargetMode="External"/><Relationship Id="rId68" Type="http://schemas.openxmlformats.org/officeDocument/2006/relationships/hyperlink" Target="file:///C:\Users\norpahj\Documents\Local%203GPP%20copy\SA1%20Dubrovnik%202018\docs\S1-181119.zip" TargetMode="External"/><Relationship Id="rId16" Type="http://schemas.openxmlformats.org/officeDocument/2006/relationships/hyperlink" Target="file:///D:\Sprint-Nextel%20expansion\3GPP\SA\SA%201\docs\S1-181434.zip" TargetMode="External"/><Relationship Id="rId11" Type="http://schemas.openxmlformats.org/officeDocument/2006/relationships/hyperlink" Target="file:///C:\Users\norpahj\Documents\Local%203GPP%20copy\SA1%20Dubrovnik%202018\docs\S1-181091.zip" TargetMode="External"/><Relationship Id="rId24" Type="http://schemas.openxmlformats.org/officeDocument/2006/relationships/hyperlink" Target="file:///C:\Users\norpahj\Documents\Local%203GPP%20copy\SA1%20Dubrovnik%202018\docs\S1-181089.zip" TargetMode="External"/><Relationship Id="rId32" Type="http://schemas.openxmlformats.org/officeDocument/2006/relationships/hyperlink" Target="file:///C:\Users\norpahj\Documents\Local%203GPP%20copy\SA1%20Dubrovnik%202018\docs\S1-181118.zip" TargetMode="External"/><Relationship Id="rId37" Type="http://schemas.openxmlformats.org/officeDocument/2006/relationships/hyperlink" Target="file:///D:\Sprint-Nextel%20expansion\3GPP\SA\SA%201\docs\S1-181573.zip" TargetMode="External"/><Relationship Id="rId40" Type="http://schemas.openxmlformats.org/officeDocument/2006/relationships/hyperlink" Target="file:///C:\Users\norpahj\Documents\Local%203GPP%20copy\SA1%20Dubrovnik%202018\docs\S1-181127.zip" TargetMode="External"/><Relationship Id="rId45" Type="http://schemas.openxmlformats.org/officeDocument/2006/relationships/hyperlink" Target="file:///C:\Users\norpahj\Documents\Local%203GPP%20copy\SA1%20Dubrovnik%202018\docs\S1-181292.zip" TargetMode="External"/><Relationship Id="rId53" Type="http://schemas.openxmlformats.org/officeDocument/2006/relationships/hyperlink" Target="file:///D:\Sprint-Nextel%20expansion\3GPP\SA\SA%201\docs\S1-181625.zip" TargetMode="External"/><Relationship Id="rId58" Type="http://schemas.openxmlformats.org/officeDocument/2006/relationships/hyperlink" Target="file:///C:\Users\norpahj\Documents\Local%203GPP%20copy\SA1%20Dubrovnik%202018\docs\S1-181089.zip" TargetMode="External"/><Relationship Id="rId66" Type="http://schemas.openxmlformats.org/officeDocument/2006/relationships/hyperlink" Target="file:///C:\Users\norpahj\Documents\Local%203GPP%20copy\SA1%20Dubrovnik%202018\docs\S1-181099.zip" TargetMode="External"/><Relationship Id="rId74" Type="http://schemas.openxmlformats.org/officeDocument/2006/relationships/hyperlink" Target="file:///C:\Users\norpahj\Documents\Local%203GPP%20copy\SA1%20Dubrovnik%202018\docs\S1-181127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C:\Users\norpahj\Documents\Local%203GPP%20copy\SA1%20Dubrovnik%202018\docs\S1-181092.zip" TargetMode="External"/><Relationship Id="rId19" Type="http://schemas.openxmlformats.org/officeDocument/2006/relationships/hyperlink" Target="file:///C:\Users\norpahj\Documents\Local%203GPP%20copy\SA1%20Dubrovnik%202018\docs\S1-181095.zip" TargetMode="External"/><Relationship Id="rId14" Type="http://schemas.openxmlformats.org/officeDocument/2006/relationships/hyperlink" Target="file:///D:\Sprint-Nextel%20expansion\3GPP\SA\SA%201\docs\S1-181433.zip" TargetMode="External"/><Relationship Id="rId22" Type="http://schemas.openxmlformats.org/officeDocument/2006/relationships/hyperlink" Target="file:///D:\Sprint-Nextel%20expansion\3GPP\SA\SA%201\docs\S1-181437.zip" TargetMode="External"/><Relationship Id="rId27" Type="http://schemas.openxmlformats.org/officeDocument/2006/relationships/hyperlink" Target="file:///C:\Users\norpahj\Documents\Local%203GPP%20copy\SA1%20Dubrovnik%202018\docs\S1-181279.zip" TargetMode="External"/><Relationship Id="rId30" Type="http://schemas.openxmlformats.org/officeDocument/2006/relationships/hyperlink" Target="file:///D:\Sprint-Nextel%20expansion\3GPP\SA\SA%201\docs\S1-181438.zip" TargetMode="External"/><Relationship Id="rId35" Type="http://schemas.openxmlformats.org/officeDocument/2006/relationships/hyperlink" Target="file:///D:\Sprint-Nextel%20expansion\3GPP\SA\SA%201\docs\S1-181572.zip" TargetMode="External"/><Relationship Id="rId43" Type="http://schemas.openxmlformats.org/officeDocument/2006/relationships/hyperlink" Target="file:///D:\Sprint-Nextel%20expansion\3GPP\SA\SA%201\docs\S1-181629.zip" TargetMode="External"/><Relationship Id="rId48" Type="http://schemas.openxmlformats.org/officeDocument/2006/relationships/hyperlink" Target="file:///C:\Users\norpahj\Documents\Local%203GPP%20copy\SA1%20Dubrovnik%202018\docs\S1-181241.zip" TargetMode="External"/><Relationship Id="rId56" Type="http://schemas.openxmlformats.org/officeDocument/2006/relationships/hyperlink" Target="file:///C:\Users\norpahj\Documents\Local%203GPP%20copy\SA1%20Dubrovnik%202018\docs\S1-181241.zip" TargetMode="External"/><Relationship Id="rId64" Type="http://schemas.openxmlformats.org/officeDocument/2006/relationships/hyperlink" Target="file:///C:\Users\norpahj\Documents\Local%203GPP%20copy\SA1%20Dubrovnik%202018\docs\S1-181095.zip" TargetMode="External"/><Relationship Id="rId69" Type="http://schemas.openxmlformats.org/officeDocument/2006/relationships/hyperlink" Target="file:///C:\Users\norpahj\Documents\Local%203GPP%20copy\SA1%20Dubrovnik%202018\docs\S1-181120.zip" TargetMode="External"/><Relationship Id="rId77" Type="http://schemas.openxmlformats.org/officeDocument/2006/relationships/theme" Target="theme/theme1.xml"/><Relationship Id="rId8" Type="http://schemas.openxmlformats.org/officeDocument/2006/relationships/hyperlink" Target="file:///C:\Users\norpahj\Documents\Local%203GPP%20copy\SA1%20Dubrovnik%202018\docs\S1-181090.zip" TargetMode="External"/><Relationship Id="rId51" Type="http://schemas.openxmlformats.org/officeDocument/2006/relationships/hyperlink" Target="file:///C:\Users\norpahj\Documents\Local%203GPP%20copy\SA1%20Dubrovnik%202018\docs\S1-181242.zip" TargetMode="External"/><Relationship Id="rId72" Type="http://schemas.openxmlformats.org/officeDocument/2006/relationships/hyperlink" Target="file:///D:\Sprint-Nextel%20expansion\3GPP\SA\SA%201\docs\S1-181430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Sprint-Nextel%20expansion\3GPP\SA\SA%201\docs\S1-181432.zip" TargetMode="External"/><Relationship Id="rId17" Type="http://schemas.openxmlformats.org/officeDocument/2006/relationships/hyperlink" Target="file:///C:\Users\norpahj\Documents\Local%203GPP%20copy\SA1%20Dubrovnik%202018\docs\S1-181094.zip" TargetMode="External"/><Relationship Id="rId25" Type="http://schemas.openxmlformats.org/officeDocument/2006/relationships/hyperlink" Target="file:///D:\Sprint-Nextel%20expansion\3GPP\SA\SA%201\docs\S1-181430.zip" TargetMode="External"/><Relationship Id="rId33" Type="http://schemas.openxmlformats.org/officeDocument/2006/relationships/hyperlink" Target="file:///D:\Sprint-Nextel%20expansion\3GPP\SA\SA%201\docs\S1-181439.zip" TargetMode="External"/><Relationship Id="rId38" Type="http://schemas.openxmlformats.org/officeDocument/2006/relationships/hyperlink" Target="file:///C:\Users\norpahj\Documents\Local%203GPP%20copy\SA1%20Dubrovnik%202018\docs\S1-181122.zip" TargetMode="External"/><Relationship Id="rId46" Type="http://schemas.openxmlformats.org/officeDocument/2006/relationships/hyperlink" Target="file:///C:\Users\norpahj\Documents\Local%203GPP%20copy\SA1%20Dubrovnik%202018\docs\S1-181240.zip" TargetMode="External"/><Relationship Id="rId59" Type="http://schemas.openxmlformats.org/officeDocument/2006/relationships/hyperlink" Target="file:///C:\Users\norpahj\Documents\Local%203GPP%20copy\SA1%20Dubrovnik%202018\docs\S1-181090.zip" TargetMode="External"/><Relationship Id="rId67" Type="http://schemas.openxmlformats.org/officeDocument/2006/relationships/hyperlink" Target="file:///C:\Users\norpahj\Documents\Local%203GPP%20copy\SA1%20Dubrovnik%202018\docs\S1-181118.zip" TargetMode="External"/><Relationship Id="rId20" Type="http://schemas.openxmlformats.org/officeDocument/2006/relationships/hyperlink" Target="file:///D:\Sprint-Nextel%20expansion\3GPP\SA\SA%201\docs\S1-181436.zip" TargetMode="External"/><Relationship Id="rId41" Type="http://schemas.openxmlformats.org/officeDocument/2006/relationships/hyperlink" Target="file:///D:\Sprint-Nextel%20expansion\3GPP\SA\SA%201\docs\S1-181628.zip" TargetMode="External"/><Relationship Id="rId54" Type="http://schemas.openxmlformats.org/officeDocument/2006/relationships/hyperlink" Target="file:///C:\Users\norpahj\Documents\Local%203GPP%20copy\SA1%20Dubrovnik%202018\docs\S1-181297.zip" TargetMode="External"/><Relationship Id="rId62" Type="http://schemas.openxmlformats.org/officeDocument/2006/relationships/hyperlink" Target="file:///C:\Users\norpahj\Documents\Local%203GPP%20copy\SA1%20Dubrovnik%202018\docs\S1-181093.zip" TargetMode="External"/><Relationship Id="rId70" Type="http://schemas.openxmlformats.org/officeDocument/2006/relationships/hyperlink" Target="file:///D:\Sprint-Nextel%20expansion\3GPP\SA\SA%201\docs\S1-181401.zip" TargetMode="External"/><Relationship Id="rId75" Type="http://schemas.openxmlformats.org/officeDocument/2006/relationships/hyperlink" Target="file:///C:\Users\norpahj\Documents\Local%203GPP%20copy\SA1%20Dubrovnik%202018\docs\S1-18113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norpahj\Documents\Local%203GPP%20copy\SA1%20Dubrovnik%202018\docs\S1-181093.zip" TargetMode="External"/><Relationship Id="rId23" Type="http://schemas.openxmlformats.org/officeDocument/2006/relationships/hyperlink" Target="file:///C:\Users\norpahj\Documents\Local%203GPP%20copy\SA1%20Dubrovnik%202018\docs\S1-181097.zip" TargetMode="External"/><Relationship Id="rId28" Type="http://schemas.openxmlformats.org/officeDocument/2006/relationships/hyperlink" Target="file:///C:\Users\norpahj\Documents\Local%203GPP%20copy\SA1%20Dubrovnik%202018\docs\S1-181280.zip" TargetMode="External"/><Relationship Id="rId36" Type="http://schemas.openxmlformats.org/officeDocument/2006/relationships/hyperlink" Target="file:///C:\Users\norpahj\Documents\Local%203GPP%20copy\SA1%20Dubrovnik%202018\docs\S1-181120.zip" TargetMode="External"/><Relationship Id="rId49" Type="http://schemas.openxmlformats.org/officeDocument/2006/relationships/hyperlink" Target="file:///D:\Sprint-Nextel%20expansion\3GPP\SA\SA%201\docs\S1-181401.zip" TargetMode="External"/><Relationship Id="rId57" Type="http://schemas.openxmlformats.org/officeDocument/2006/relationships/hyperlink" Target="file:///C:\Users\norpahj\Documents\Local%203GPP%20copy\SA1%20Dubrovnik%202018\docs\S1-181242.zip" TargetMode="External"/><Relationship Id="rId10" Type="http://schemas.openxmlformats.org/officeDocument/2006/relationships/hyperlink" Target="file:///D:\Sprint-Nextel%20expansion\3GPP\SA\SA%201\docs\S1-181630.zip" TargetMode="External"/><Relationship Id="rId31" Type="http://schemas.openxmlformats.org/officeDocument/2006/relationships/hyperlink" Target="file:///C:\Users\norpahj\Documents\Local%203GPP%20copy\SA1%20Dubrovnik%202018\docs\S1-181061.zip" TargetMode="External"/><Relationship Id="rId44" Type="http://schemas.openxmlformats.org/officeDocument/2006/relationships/hyperlink" Target="file:///C:\Users\norpahj\Documents\Local%203GPP%20copy\SA1%20Dubrovnik%202018\docs\S1-181291.zip" TargetMode="External"/><Relationship Id="rId52" Type="http://schemas.openxmlformats.org/officeDocument/2006/relationships/hyperlink" Target="file:///D:\Sprint-Nextel%20expansion\3GPP\SA\SA%201\docs\S1-181402.zip" TargetMode="External"/><Relationship Id="rId60" Type="http://schemas.openxmlformats.org/officeDocument/2006/relationships/hyperlink" Target="file:///C:\Users\norpahj\Documents\Local%203GPP%20copy\SA1%20Dubrovnik%202018\docs\S1-181091.zip" TargetMode="External"/><Relationship Id="rId65" Type="http://schemas.openxmlformats.org/officeDocument/2006/relationships/hyperlink" Target="file:///C:\Users\norpahj\Documents\Local%203GPP%20copy\SA1%20Dubrovnik%202018\docs\S1-181096.zip" TargetMode="External"/><Relationship Id="rId73" Type="http://schemas.openxmlformats.org/officeDocument/2006/relationships/hyperlink" Target="file:///C:\Users\norpahj\Documents\Local%203GPP%20copy\SA1%20Dubrovnik%202018\docs\S1-181122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docs\S1-181431.zip" TargetMode="External"/><Relationship Id="rId13" Type="http://schemas.openxmlformats.org/officeDocument/2006/relationships/hyperlink" Target="file:///C:\Users\norpahj\Documents\Local%203GPP%20copy\SA1%20Dubrovnik%202018\docs\S1-181092.zip" TargetMode="External"/><Relationship Id="rId18" Type="http://schemas.openxmlformats.org/officeDocument/2006/relationships/hyperlink" Target="file:///D:\Sprint-Nextel%20expansion\3GPP\SA\SA%201\docs\S1-181435.zip" TargetMode="External"/><Relationship Id="rId39" Type="http://schemas.openxmlformats.org/officeDocument/2006/relationships/hyperlink" Target="file:///D:\Sprint-Nextel%20expansion\3GPP\SA\SA%201\docs\S1-181627.zip" TargetMode="External"/><Relationship Id="rId34" Type="http://schemas.openxmlformats.org/officeDocument/2006/relationships/hyperlink" Target="file:///C:\Users\norpahj\Documents\Local%203GPP%20copy\SA1%20Dubrovnik%202018\docs\S1-181119.zip" TargetMode="External"/><Relationship Id="rId50" Type="http://schemas.openxmlformats.org/officeDocument/2006/relationships/hyperlink" Target="docs\S1-181624.zip" TargetMode="External"/><Relationship Id="rId55" Type="http://schemas.openxmlformats.org/officeDocument/2006/relationships/hyperlink" Target="file:///C:\Users\norpahj\Documents\Local%203GPP%20copy\SA1%20Dubrovnik%202018\docs\S1-181240.zip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file:///D:\Sprint-Nextel%20expansion\3GPP\SA\SA%201\docs\S1-181402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norpahj\Documents\Local%203GPP%20copy\SA1%20Dubrovnik%202018\docs\S1-18109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print-Nextel%20expansion\3GPP\SA\SA%201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1D377-EF7A-476A-AE4F-9DC10AAB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15</TotalTime>
  <Pages>9</Pages>
  <Words>2683</Words>
  <Characters>15297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17945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Schumacher, Gregory [CTO]</cp:lastModifiedBy>
  <cp:revision>6</cp:revision>
  <dcterms:created xsi:type="dcterms:W3CDTF">2018-05-10T06:38:00Z</dcterms:created>
  <dcterms:modified xsi:type="dcterms:W3CDTF">2018-05-10T07:16:00Z</dcterms:modified>
</cp:coreProperties>
</file>