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FCBAA" w14:textId="386E24A8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67AA1">
        <w:rPr>
          <w:rFonts w:eastAsia="Times New Roman" w:cs="Arial"/>
          <w:sz w:val="24"/>
          <w:szCs w:val="20"/>
          <w:lang w:eastAsia="ar-SA"/>
        </w:rPr>
        <w:t>2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067AA1">
        <w:rPr>
          <w:rFonts w:cs="Arial"/>
          <w:sz w:val="24"/>
          <w:szCs w:val="24"/>
        </w:rPr>
        <w:t>1</w:t>
      </w:r>
      <w:r w:rsidR="00392C93">
        <w:rPr>
          <w:rFonts w:cs="Arial"/>
          <w:sz w:val="24"/>
          <w:szCs w:val="24"/>
        </w:rPr>
        <w:t>279</w:t>
      </w:r>
    </w:p>
    <w:p w14:paraId="595FCBAB" w14:textId="6521ABD0" w:rsidR="00411066" w:rsidRPr="00F45489" w:rsidRDefault="00067AA1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Dubrovnik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Croatia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 w:rsidR="00C43C8D">
        <w:rPr>
          <w:rFonts w:eastAsia="Times New Roman" w:cs="Arial"/>
          <w:sz w:val="24"/>
          <w:szCs w:val="20"/>
          <w:lang w:eastAsia="ar-SA"/>
        </w:rPr>
        <w:t>7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56161F">
        <w:rPr>
          <w:rFonts w:eastAsia="Times New Roman" w:cs="Arial"/>
          <w:sz w:val="24"/>
          <w:szCs w:val="20"/>
          <w:lang w:eastAsia="ar-SA"/>
        </w:rPr>
        <w:t>1</w:t>
      </w:r>
      <w:r w:rsidR="00C43C8D">
        <w:rPr>
          <w:rFonts w:eastAsia="Times New Roman" w:cs="Arial"/>
          <w:sz w:val="24"/>
          <w:szCs w:val="20"/>
          <w:lang w:eastAsia="ar-SA"/>
        </w:rPr>
        <w:t>1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C43C8D">
        <w:rPr>
          <w:rFonts w:eastAsia="Times New Roman" w:cs="Arial"/>
          <w:sz w:val="24"/>
          <w:szCs w:val="20"/>
          <w:lang w:eastAsia="ar-SA"/>
        </w:rPr>
        <w:t>Ma</w:t>
      </w:r>
      <w:r w:rsidR="00E51F76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595FCBAC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95FCBAD" w14:textId="7B7ABA71" w:rsidR="00411066" w:rsidRPr="00392C93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en-US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392C93" w:rsidRPr="00392C93">
        <w:rPr>
          <w:rFonts w:eastAsia="Times New Roman" w:cs="Arial"/>
          <w:sz w:val="22"/>
          <w:szCs w:val="20"/>
          <w:lang w:eastAsia="ar-SA"/>
        </w:rPr>
        <w:t>enIMS+5GMSF+QoS_Mon+MPS</w:t>
      </w:r>
      <w:r w:rsidR="00392C93">
        <w:rPr>
          <w:rFonts w:eastAsia="Times New Roman" w:cs="Arial"/>
          <w:sz w:val="22"/>
          <w:szCs w:val="20"/>
          <w:lang w:eastAsia="ar-SA"/>
        </w:rPr>
        <w:t xml:space="preserve"> </w:t>
      </w:r>
      <w:r w:rsidR="00392C93">
        <w:rPr>
          <w:rFonts w:eastAsia="Times New Roman" w:cs="Arial"/>
          <w:sz w:val="22"/>
          <w:szCs w:val="20"/>
          <w:lang w:val="en-US" w:eastAsia="ar-SA"/>
        </w:rPr>
        <w:t>Agenda</w:t>
      </w:r>
    </w:p>
    <w:p w14:paraId="595FCBAE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595FCBAF" w14:textId="4E671E5C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392C93">
        <w:rPr>
          <w:rFonts w:eastAsia="Times New Roman" w:cs="Arial"/>
          <w:sz w:val="22"/>
          <w:szCs w:val="20"/>
          <w:lang w:val="en-US"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95FCBB0" w14:textId="03D681C0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392C93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595FCBB1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E4C5D32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1F14E20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D14E149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6068B16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2E12669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22115F0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9CC7BF3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336B9CA2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C531EE9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CFA7FBE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7AEABEF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08B5475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B2D3144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302C069A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684E0CD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65B9A9E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38C6790B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5478C03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6120A8C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7502461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B6B5277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D3CE6EF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CD65F16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CCFD143" w14:textId="04744DB9" w:rsidR="00E42FAA" w:rsidRPr="008754F9" w:rsidRDefault="00E42FAA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lastRenderedPageBreak/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6B9BC975" w14:textId="5BE70094" w:rsidR="00E42FAA" w:rsidRPr="00F774D3" w:rsidRDefault="00E42FAA" w:rsidP="00E42FAA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166C5F" w:rsidRPr="00166C5F">
        <w:rPr>
          <w:rFonts w:eastAsia="Arial Unicode MS"/>
          <w:sz w:val="24"/>
          <w:szCs w:val="24"/>
          <w:lang w:eastAsia="ar-SA"/>
        </w:rPr>
        <w:t>Villa Argentina Salon</w:t>
      </w:r>
    </w:p>
    <w:p w14:paraId="528C90B4" w14:textId="1B4A4F51" w:rsidR="00E42FAA" w:rsidRPr="00772E0F" w:rsidRDefault="00E42FAA" w:rsidP="00E42FAA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="00166C5F" w:rsidRPr="00166C5F">
        <w:rPr>
          <w:rFonts w:eastAsia="Arial Unicode MS" w:cs="Arial"/>
          <w:color w:val="00B050"/>
          <w:sz w:val="24"/>
          <w:szCs w:val="24"/>
          <w:lang w:eastAsia="ar-SA"/>
        </w:rPr>
        <w:t>Galeon</w:t>
      </w:r>
      <w:proofErr w:type="spellEnd"/>
    </w:p>
    <w:p w14:paraId="75982553" w14:textId="77777777" w:rsidR="00E42FAA" w:rsidRPr="00015298" w:rsidRDefault="00E42FAA" w:rsidP="00E42FA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378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</w:tblGrid>
      <w:tr w:rsidR="00392C93" w:rsidRPr="00015298" w14:paraId="1AB02D9B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8DCDC7B" w14:textId="77777777" w:rsidR="00392C93" w:rsidRPr="00015298" w:rsidRDefault="00392C93" w:rsidP="0068492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C035A48" w14:textId="77777777" w:rsidR="00392C93" w:rsidRPr="00015298" w:rsidRDefault="00392C93" w:rsidP="0068492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3FB9827" w14:textId="77777777" w:rsidR="00392C93" w:rsidRPr="00015298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392C93" w:rsidRPr="00AB0F3E" w14:paraId="094933D1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3D249A1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55F99C6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1F9B3D8A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1948D3C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F0D3461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389F6559" w14:textId="0721A5F2" w:rsidR="00392C93" w:rsidRPr="000125EA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br/>
            </w: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QoS_Mon+MPS</w:t>
            </w:r>
            <w:proofErr w:type="spellEnd"/>
          </w:p>
        </w:tc>
      </w:tr>
      <w:tr w:rsidR="00392C93" w:rsidRPr="00AB0F3E" w14:paraId="52D9D7BF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8558309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90CD41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51F2069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62B4844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1E1EE3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5393AA14" w14:textId="570D6574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br/>
            </w: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QoS_Mon+MPS</w:t>
            </w:r>
            <w:proofErr w:type="spellEnd"/>
          </w:p>
        </w:tc>
      </w:tr>
      <w:tr w:rsidR="00392C93" w:rsidRPr="00AB0F3E" w14:paraId="32F2999C" w14:textId="77777777" w:rsidTr="00392C93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36A5B0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D7F089B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306CC5" w14:textId="77777777" w:rsidR="00392C93" w:rsidRPr="00415AA2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92C93" w:rsidRPr="00AB0F3E" w14:paraId="0DC42A6D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FBC014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80480E8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FD1FC40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C71764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99306D" w14:textId="03BAB5C6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92C93" w:rsidRPr="00AB0F3E" w14:paraId="08E67AFE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9C5F3B" w14:textId="77777777" w:rsidR="00392C93" w:rsidRPr="00AB0F3E" w:rsidRDefault="00392C93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EFE26C9" w14:textId="77777777" w:rsidR="00392C93" w:rsidRPr="00AB0F3E" w:rsidRDefault="00392C93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6048C78" w14:textId="77777777" w:rsidR="00392C93" w:rsidRPr="00415AA2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92C93" w:rsidRPr="00AB0F3E" w14:paraId="6F361A5F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D0920D8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3DA548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1FA9872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5B7065D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4D2371" w14:textId="07682CF1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392C93" w:rsidRPr="00AB0F3E" w14:paraId="65072374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9E959E" w14:textId="77777777" w:rsidR="00392C93" w:rsidRPr="00AB0F3E" w:rsidRDefault="00392C93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3DE7F7B" w14:textId="77777777" w:rsidR="00392C93" w:rsidRPr="00AB0F3E" w:rsidRDefault="00392C93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12BE7E" w14:textId="77777777" w:rsidR="00392C93" w:rsidRPr="00415AA2" w:rsidRDefault="00392C93" w:rsidP="0068492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92C93" w:rsidRPr="00015298" w14:paraId="7B6F06BB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DE8020A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A31EDD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4E3C6F9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1550B43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DE2143" w14:textId="4290D305" w:rsidR="00392C93" w:rsidRPr="004C4A40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392C93" w:rsidRPr="00AB0F3E" w14:paraId="04CA8A35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623BA0" w14:textId="77777777" w:rsidR="00392C93" w:rsidRPr="00AB0F3E" w:rsidRDefault="00392C93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C966787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4AF22" w14:textId="77777777" w:rsidR="00392C93" w:rsidRPr="00415AA2" w:rsidRDefault="00392C93" w:rsidP="0068492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92C93" w:rsidRPr="00015298" w14:paraId="06B2EDEC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24C42E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70A01" w14:textId="77777777" w:rsidR="00392C93" w:rsidRPr="00AB0F3E" w:rsidRDefault="00392C93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197946A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F258E5C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AB87096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0C4350A" w14:textId="7DE79CD6" w:rsidR="00392C93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br/>
            </w: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QoS_Mon+MPS</w:t>
            </w:r>
            <w:proofErr w:type="spellEnd"/>
          </w:p>
          <w:p w14:paraId="52336E90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97CC6F3" w14:textId="48FC4CDE" w:rsidR="00392C93" w:rsidRPr="006620C9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195E3B26" w14:textId="77777777" w:rsidR="00E42FAA" w:rsidRPr="00015298" w:rsidRDefault="00E42FAA" w:rsidP="00E42FAA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5183C1DA" w14:textId="121DC9A0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BCCC4F6" w14:textId="77777777" w:rsidR="00392C93" w:rsidRDefault="00392C93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46B0AA6D" w14:textId="77777777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lastRenderedPageBreak/>
        <w:t>Drafting chairs:</w:t>
      </w:r>
    </w:p>
    <w:p w14:paraId="0286F676" w14:textId="5F3F2233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Ki-Dong Lee: </w:t>
      </w:r>
      <w:r w:rsidR="008946DE">
        <w:rPr>
          <w:rFonts w:eastAsia="Times New Roman"/>
          <w:b/>
          <w:sz w:val="20"/>
          <w:szCs w:val="20"/>
          <w:lang w:val="en-US"/>
        </w:rPr>
        <w:t>CAV</w:t>
      </w:r>
      <w:r w:rsidR="004E1018">
        <w:rPr>
          <w:rFonts w:eastAsia="Times New Roman"/>
          <w:b/>
          <w:sz w:val="20"/>
          <w:szCs w:val="20"/>
          <w:lang w:val="en-US"/>
        </w:rPr>
        <w:t xml:space="preserve"> and V2Ximp+ID_UAS</w:t>
      </w:r>
    </w:p>
    <w:p w14:paraId="0EA9BEB3" w14:textId="226C8819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Greg Schumacher: </w:t>
      </w:r>
      <w:r w:rsidR="00D951BF">
        <w:rPr>
          <w:rFonts w:eastAsia="Times New Roman"/>
          <w:b/>
          <w:sz w:val="20"/>
          <w:szCs w:val="20"/>
          <w:lang w:val="en-US"/>
        </w:rPr>
        <w:t xml:space="preserve">Railway </w:t>
      </w:r>
      <w:r w:rsidR="004E1018">
        <w:rPr>
          <w:rFonts w:eastAsia="Times New Roman"/>
          <w:b/>
          <w:sz w:val="20"/>
          <w:szCs w:val="20"/>
          <w:lang w:val="en-US"/>
        </w:rPr>
        <w:t>and enIMS+5GMSF+QoS_Mon+MPS</w:t>
      </w:r>
    </w:p>
    <w:p w14:paraId="2105847E" w14:textId="4E70C37F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HYPOS+5GSAT+MARCOM</w:t>
      </w:r>
      <w:r w:rsidR="00D951BF">
        <w:rPr>
          <w:rFonts w:eastAsia="Times New Roman"/>
          <w:b/>
          <w:sz w:val="20"/>
          <w:szCs w:val="20"/>
          <w:lang w:val="en-US"/>
        </w:rPr>
        <w:t xml:space="preserve"> and </w:t>
      </w:r>
      <w:r w:rsidR="004E1018">
        <w:rPr>
          <w:rFonts w:eastAsia="Times New Roman"/>
          <w:b/>
          <w:sz w:val="20"/>
          <w:szCs w:val="20"/>
          <w:lang w:val="en-US"/>
        </w:rPr>
        <w:t>BMNS+LUCIA</w:t>
      </w:r>
    </w:p>
    <w:p w14:paraId="167C31D5" w14:textId="77777777" w:rsidR="00392C93" w:rsidRDefault="00392C93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95FCC8A" w14:textId="61ABCA49" w:rsidR="00345EA9" w:rsidRPr="00FC250B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t>LEGEND</w:t>
      </w:r>
    </w:p>
    <w:p w14:paraId="595FCC8B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</w:t>
      </w:r>
      <w:proofErr w:type="gramStart"/>
      <w:r>
        <w:rPr>
          <w:rFonts w:eastAsia="Times New Roman"/>
          <w:sz w:val="20"/>
          <w:szCs w:val="20"/>
          <w:lang w:val="en-US"/>
        </w:rPr>
        <w:t>OUT(</w:t>
      </w:r>
      <w:proofErr w:type="gramEnd"/>
      <w:r>
        <w:rPr>
          <w:rFonts w:eastAsia="Times New Roman"/>
          <w:sz w:val="20"/>
          <w:szCs w:val="20"/>
          <w:lang w:val="en-US"/>
        </w:rPr>
        <w:t>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595FCC8C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proofErr w:type="gramStart"/>
      <w:r>
        <w:rPr>
          <w:rFonts w:eastAsia="Times New Roman"/>
          <w:sz w:val="20"/>
          <w:szCs w:val="20"/>
          <w:lang w:val="en-US"/>
        </w:rPr>
        <w:t>Moved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714"/>
      </w:tblGrid>
      <w:tr w:rsidR="00345EA9" w:rsidRPr="001E1D1F" w14:paraId="595FCC94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95FCC8D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595FCC8E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5FCC8F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595FCC90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95FCC91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595FCC92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14:paraId="595FCC93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595FCC9B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595FCC95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95FCC96" w14:textId="77777777"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595FCC97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595FCC98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595FCC99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00FF00"/>
          </w:tcPr>
          <w:p w14:paraId="595FCC9A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A2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95FCC9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95FCC9D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95FCC9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595FCC9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95FCCA0" w14:textId="77777777"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714" w:type="dxa"/>
            <w:shd w:val="clear" w:color="auto" w:fill="00FFFF"/>
          </w:tcPr>
          <w:p w14:paraId="595FCCA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A9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95FCCA3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95FCCA4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95FCCA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595FCCA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95FCCA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14" w:type="dxa"/>
            <w:shd w:val="clear" w:color="auto" w:fill="00FFFF"/>
          </w:tcPr>
          <w:p w14:paraId="595FCCA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0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595FCCA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595FCCAB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595FCCA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595FCCA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595FCCA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808080"/>
          </w:tcPr>
          <w:p w14:paraId="595FCCA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7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595FCCB1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595FCCB2" w14:textId="77777777"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595FCCB3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595FCCB4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595FCCB5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0C0C0"/>
          </w:tcPr>
          <w:p w14:paraId="595FCCB6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E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595FCCB8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595FCCB9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595FCCB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595FCCBB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595FCCBC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0000"/>
          </w:tcPr>
          <w:p w14:paraId="595FCCB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C5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595FCCB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595FCCC0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595FCCC1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595FCCC2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595FCCC3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9900"/>
          </w:tcPr>
          <w:p w14:paraId="595FCCC4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CC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595FCCC6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595FCCC7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595FCCC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595FCCC9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595FCCC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FF00"/>
          </w:tcPr>
          <w:p w14:paraId="595FCCCB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D3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E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2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DA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5" w14:textId="77777777"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9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95FCCDB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595FCCDC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09"/>
        <w:gridCol w:w="1000"/>
        <w:gridCol w:w="100"/>
        <w:gridCol w:w="2473"/>
        <w:gridCol w:w="79"/>
        <w:gridCol w:w="4351"/>
        <w:gridCol w:w="43"/>
        <w:gridCol w:w="2153"/>
        <w:gridCol w:w="25"/>
        <w:gridCol w:w="3677"/>
      </w:tblGrid>
      <w:tr w:rsidR="00CC6653" w:rsidRPr="00B04844" w14:paraId="72DA566B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D2CB9F" w14:textId="1BFF570C" w:rsidR="00CC6653" w:rsidRDefault="00CC6653" w:rsidP="00CC6653">
            <w:pPr>
              <w:pStyle w:val="Heading2"/>
            </w:pPr>
            <w:proofErr w:type="spellStart"/>
            <w:r>
              <w:t>enIMS</w:t>
            </w:r>
            <w:proofErr w:type="spellEnd"/>
            <w:r>
              <w:t xml:space="preserve">: </w:t>
            </w:r>
            <w:r w:rsidRPr="00237CEB">
              <w:rPr>
                <w:lang w:val="en-US"/>
              </w:rPr>
              <w:t>enhancements to IMS for new real time communication services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137</w:t>
            </w:r>
            <w:r>
              <w:t>]</w:t>
            </w:r>
          </w:p>
        </w:tc>
      </w:tr>
      <w:tr w:rsidR="00CC6653" w:rsidRPr="00B04844" w14:paraId="3CAA444E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D3247E6" w14:textId="77777777" w:rsidR="00CC6653" w:rsidRPr="004067FF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400AE55" w14:textId="3879E7D7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492CBCFC" w14:textId="59385A07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545ADBAC" w14:textId="77777777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C6653" w:rsidRPr="00A75C05" w14:paraId="09F89C95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6C34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8CEBF" w14:textId="546CDC43" w:rsidR="00CC6653" w:rsidRPr="00170325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8" w:history="1">
              <w:r w:rsidR="00CC6653" w:rsidRPr="00D021DE">
                <w:rPr>
                  <w:rStyle w:val="Hyperlink"/>
                  <w:rFonts w:cs="Arial"/>
                </w:rPr>
                <w:t>S1-181090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56A5" w14:textId="719C6B30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China Mobile, </w:t>
            </w:r>
            <w:r>
              <w:rPr>
                <w:noProof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8C8F1" w14:textId="5B7F64D2" w:rsidR="00CC6653" w:rsidRPr="00A75C05" w:rsidRDefault="00CC6653" w:rsidP="00CC6653">
            <w:pPr>
              <w:snapToGrid w:val="0"/>
              <w:spacing w:after="0" w:line="240" w:lineRule="auto"/>
            </w:pPr>
            <w:r w:rsidRPr="00275529">
              <w:t>CR22.</w:t>
            </w:r>
            <w:r>
              <w:t>228</w:t>
            </w:r>
            <w:r w:rsidRPr="00275529">
              <w:t>v</w:t>
            </w:r>
            <w:r>
              <w:t>15</w:t>
            </w:r>
            <w:r w:rsidRPr="00275529">
              <w:t>.</w:t>
            </w:r>
            <w:r>
              <w:t>2</w:t>
            </w:r>
            <w:r w:rsidRPr="00275529">
              <w:t xml:space="preserve">.0: </w:t>
            </w:r>
            <w:r>
              <w:rPr>
                <w:noProof/>
              </w:rPr>
              <w:t>IMS Network Slicing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18696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1BCF" w14:textId="6308230C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75529">
              <w:rPr>
                <w:noProof/>
                <w:lang w:eastAsia="ja-JP"/>
              </w:rPr>
              <w:t>enIMS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Rel-16 CR 0</w:t>
            </w:r>
            <w:r>
              <w:rPr>
                <w:rFonts w:eastAsia="Times New Roman" w:cs="Arial"/>
                <w:szCs w:val="18"/>
                <w:lang w:val="en-US" w:eastAsia="ar-SA"/>
              </w:rPr>
              <w:t>219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R- Cat B.</w:t>
            </w:r>
          </w:p>
        </w:tc>
      </w:tr>
      <w:tr w:rsidR="00CC6653" w:rsidRPr="00A75C05" w14:paraId="3A1385BC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C571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3433" w14:textId="7A845CE7" w:rsidR="00CC6653" w:rsidRPr="00170325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="00CC6653" w:rsidRPr="00D021DE">
                <w:rPr>
                  <w:rStyle w:val="Hyperlink"/>
                  <w:rFonts w:cs="Arial"/>
                </w:rPr>
                <w:t>S1-181091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728D" w14:textId="51F78A4C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China Mobile, </w:t>
            </w:r>
            <w:r>
              <w:rPr>
                <w:noProof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C65F7" w14:textId="7A73D596" w:rsidR="00CC6653" w:rsidRPr="00A75C05" w:rsidRDefault="00CC6653" w:rsidP="00CC6653">
            <w:pPr>
              <w:snapToGrid w:val="0"/>
              <w:spacing w:after="0" w:line="240" w:lineRule="auto"/>
            </w:pPr>
            <w:r w:rsidRPr="00275529">
              <w:t>CR22.</w:t>
            </w:r>
            <w:r>
              <w:t>228</w:t>
            </w:r>
            <w:r w:rsidRPr="00275529">
              <w:t>v</w:t>
            </w:r>
            <w:r>
              <w:t>15</w:t>
            </w:r>
            <w:r w:rsidRPr="00275529">
              <w:t>.</w:t>
            </w:r>
            <w:r>
              <w:t>2</w:t>
            </w:r>
            <w:r w:rsidRPr="00275529">
              <w:t xml:space="preserve">.0: </w:t>
            </w:r>
            <w:r>
              <w:rPr>
                <w:lang w:eastAsia="zh-CN"/>
              </w:rPr>
              <w:t xml:space="preserve">IMS support for </w:t>
            </w:r>
            <w:r>
              <w:rPr>
                <w:lang w:eastAsia="en-GB"/>
              </w:rPr>
              <w:t>Group Communication</w:t>
            </w:r>
            <w:r>
              <w:rPr>
                <w:noProof/>
              </w:rPr>
              <w:t xml:space="preserve"> f</w:t>
            </w:r>
            <w:r w:rsidRPr="00087337">
              <w:rPr>
                <w:noProof/>
              </w:rPr>
              <w:t>ast call set up time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66EF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AD1F" w14:textId="7462810A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75529">
              <w:rPr>
                <w:noProof/>
                <w:lang w:eastAsia="ja-JP"/>
              </w:rPr>
              <w:t>enIMS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Rel-16 CR 0</w:t>
            </w:r>
            <w:r>
              <w:rPr>
                <w:rFonts w:eastAsia="Times New Roman" w:cs="Arial"/>
                <w:szCs w:val="18"/>
                <w:lang w:val="en-US" w:eastAsia="ar-SA"/>
              </w:rPr>
              <w:t>220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R- Cat B.</w:t>
            </w:r>
          </w:p>
        </w:tc>
      </w:tr>
      <w:tr w:rsidR="00CC6653" w:rsidRPr="00A75C05" w14:paraId="5D00CBB5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E405C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D2B4" w14:textId="2E4C937F" w:rsidR="00CC6653" w:rsidRPr="00170325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="00CC6653" w:rsidRPr="00D021DE">
                <w:rPr>
                  <w:rStyle w:val="Hyperlink"/>
                  <w:rFonts w:cs="Arial"/>
                </w:rPr>
                <w:t>S1-181092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0F98" w14:textId="11B69B4E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China Mobile, </w:t>
            </w:r>
            <w:r>
              <w:rPr>
                <w:noProof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09A5" w14:textId="70513797" w:rsidR="00CC6653" w:rsidRPr="00A75C05" w:rsidRDefault="00CC6653" w:rsidP="00CC6653">
            <w:pPr>
              <w:snapToGrid w:val="0"/>
              <w:spacing w:after="0" w:line="240" w:lineRule="auto"/>
            </w:pPr>
            <w:r w:rsidRPr="00275529">
              <w:t>CR22.</w:t>
            </w:r>
            <w:r>
              <w:t>228</w:t>
            </w:r>
            <w:r w:rsidRPr="00275529">
              <w:t>v</w:t>
            </w:r>
            <w:r>
              <w:t>15</w:t>
            </w:r>
            <w:r w:rsidRPr="00275529">
              <w:t>.</w:t>
            </w:r>
            <w:r>
              <w:t>2</w:t>
            </w:r>
            <w:r w:rsidRPr="00275529">
              <w:t xml:space="preserve">.0: </w:t>
            </w:r>
            <w:r>
              <w:rPr>
                <w:lang w:eastAsia="zh-CN"/>
              </w:rPr>
              <w:t xml:space="preserve">IMS support </w:t>
            </w:r>
            <w:r>
              <w:rPr>
                <w:noProof/>
              </w:rPr>
              <w:t>for</w:t>
            </w:r>
            <w:r>
              <w:t xml:space="preserve"> </w:t>
            </w:r>
            <w:r w:rsidRPr="00F7704F">
              <w:rPr>
                <w:noProof/>
              </w:rPr>
              <w:t xml:space="preserve">Augmented </w:t>
            </w:r>
            <w:r>
              <w:rPr>
                <w:noProof/>
              </w:rPr>
              <w:t>R</w:t>
            </w:r>
            <w:r w:rsidRPr="00F7704F">
              <w:rPr>
                <w:noProof/>
              </w:rPr>
              <w:t>eality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8C71A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AE0D9" w14:textId="690CA908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75529">
              <w:rPr>
                <w:noProof/>
                <w:lang w:eastAsia="ja-JP"/>
              </w:rPr>
              <w:t>enIMS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Rel-16 CR 0</w:t>
            </w:r>
            <w:r>
              <w:rPr>
                <w:rFonts w:eastAsia="Times New Roman" w:cs="Arial"/>
                <w:szCs w:val="18"/>
                <w:lang w:val="en-US" w:eastAsia="ar-SA"/>
              </w:rPr>
              <w:t>221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R- Cat B.</w:t>
            </w:r>
          </w:p>
        </w:tc>
      </w:tr>
      <w:tr w:rsidR="00CC6653" w:rsidRPr="00A75C05" w14:paraId="144EEC97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C7A8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36E5" w14:textId="14B518D1" w:rsidR="00CC6653" w:rsidRPr="00170325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CC6653" w:rsidRPr="00D021DE">
                <w:rPr>
                  <w:rStyle w:val="Hyperlink"/>
                  <w:rFonts w:cs="Arial"/>
                </w:rPr>
                <w:t>S1-181093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D83F" w14:textId="28DCB854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noProof/>
              </w:rPr>
              <w:t>Huawei,</w:t>
            </w:r>
            <w:r>
              <w:rPr>
                <w:lang w:eastAsia="en-GB"/>
              </w:rPr>
              <w:t xml:space="preserve">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9A668" w14:textId="1547BAEB" w:rsidR="00CC6653" w:rsidRPr="00A75C05" w:rsidRDefault="00CC6653" w:rsidP="00CC6653">
            <w:pPr>
              <w:snapToGrid w:val="0"/>
              <w:spacing w:after="0" w:line="240" w:lineRule="auto"/>
            </w:pPr>
            <w:r w:rsidRPr="00275529">
              <w:t>CR22.</w:t>
            </w:r>
            <w:r>
              <w:t>228</w:t>
            </w:r>
            <w:r w:rsidRPr="00275529">
              <w:t>v</w:t>
            </w:r>
            <w:r>
              <w:t>15</w:t>
            </w:r>
            <w:r w:rsidRPr="00275529">
              <w:t>.</w:t>
            </w:r>
            <w:r>
              <w:t>2</w:t>
            </w:r>
            <w:r w:rsidRPr="00275529">
              <w:t xml:space="preserve">.0: </w:t>
            </w:r>
            <w:r>
              <w:rPr>
                <w:lang w:eastAsia="zh-CN"/>
              </w:rPr>
              <w:t xml:space="preserve">IMS support for </w:t>
            </w:r>
            <w:r w:rsidRPr="006452CE">
              <w:rPr>
                <w:noProof/>
              </w:rPr>
              <w:t>VR Telepresence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9C22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683E" w14:textId="003C06B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75529">
              <w:rPr>
                <w:noProof/>
                <w:lang w:eastAsia="ja-JP"/>
              </w:rPr>
              <w:t>enIMS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Rel-16 CR 0</w:t>
            </w:r>
            <w:r>
              <w:rPr>
                <w:rFonts w:eastAsia="Times New Roman" w:cs="Arial"/>
                <w:szCs w:val="18"/>
                <w:lang w:val="en-US" w:eastAsia="ar-SA"/>
              </w:rPr>
              <w:t>222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R- Cat B.</w:t>
            </w:r>
          </w:p>
        </w:tc>
      </w:tr>
      <w:tr w:rsidR="00CC6653" w:rsidRPr="00A75C05" w14:paraId="1AFF0E26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2889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AD4C8" w14:textId="72134E8D" w:rsidR="00CC6653" w:rsidRPr="00170325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="00CC6653" w:rsidRPr="00D021DE">
                <w:rPr>
                  <w:rStyle w:val="Hyperlink"/>
                  <w:rFonts w:cs="Arial"/>
                </w:rPr>
                <w:t>S1-181094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BB4D" w14:textId="10C5AD3A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noProof/>
              </w:rPr>
              <w:t>Huawei,</w:t>
            </w:r>
            <w:r>
              <w:rPr>
                <w:lang w:eastAsia="en-GB"/>
              </w:rPr>
              <w:t xml:space="preserve">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26C1" w14:textId="17052D5D" w:rsidR="00CC6653" w:rsidRPr="00A75C05" w:rsidRDefault="00CC6653" w:rsidP="00CC6653">
            <w:pPr>
              <w:snapToGrid w:val="0"/>
              <w:spacing w:after="0" w:line="240" w:lineRule="auto"/>
            </w:pPr>
            <w:r w:rsidRPr="00275529">
              <w:t>CR22.</w:t>
            </w:r>
            <w:r>
              <w:t>228</w:t>
            </w:r>
            <w:r w:rsidRPr="00275529">
              <w:t>v</w:t>
            </w:r>
            <w:r>
              <w:t>15</w:t>
            </w:r>
            <w:r w:rsidRPr="00275529">
              <w:t>.</w:t>
            </w:r>
            <w:r>
              <w:t>2</w:t>
            </w:r>
            <w:r w:rsidRPr="00275529">
              <w:t xml:space="preserve">.0: </w:t>
            </w:r>
            <w:r>
              <w:rPr>
                <w:lang w:eastAsia="zh-CN"/>
              </w:rPr>
              <w:t>I</w:t>
            </w:r>
            <w:r w:rsidRPr="000C5EF7">
              <w:rPr>
                <w:rFonts w:hint="eastAsia"/>
                <w:lang w:eastAsia="zh-CN"/>
              </w:rPr>
              <w:t xml:space="preserve">nterworking </w:t>
            </w:r>
            <w:r w:rsidRPr="00B87335">
              <w:rPr>
                <w:rFonts w:eastAsia="MS Mincho"/>
              </w:rPr>
              <w:t xml:space="preserve">with </w:t>
            </w:r>
            <w:r>
              <w:rPr>
                <w:rFonts w:eastAsia="MS Mincho"/>
              </w:rPr>
              <w:t>non-sip devices (</w:t>
            </w:r>
            <w:r w:rsidRPr="00B87335">
              <w:rPr>
                <w:rFonts w:eastAsia="MS Mincho"/>
              </w:rPr>
              <w:t>camera)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AA47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334D7" w14:textId="3D00AC8D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75529">
              <w:rPr>
                <w:noProof/>
                <w:lang w:eastAsia="ja-JP"/>
              </w:rPr>
              <w:t>enIMS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Rel-16 CR 0</w:t>
            </w:r>
            <w:r>
              <w:rPr>
                <w:rFonts w:eastAsia="Times New Roman" w:cs="Arial"/>
                <w:szCs w:val="18"/>
                <w:lang w:val="en-US" w:eastAsia="ar-SA"/>
              </w:rPr>
              <w:t>223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R- Cat B.</w:t>
            </w:r>
          </w:p>
        </w:tc>
      </w:tr>
      <w:tr w:rsidR="00CC6653" w:rsidRPr="00A75C05" w14:paraId="2E87366C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E8CD0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EC91" w14:textId="11399B09" w:rsidR="00CC6653" w:rsidRPr="00170325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="00CC6653" w:rsidRPr="00D021DE">
                <w:rPr>
                  <w:rStyle w:val="Hyperlink"/>
                  <w:rFonts w:cs="Arial"/>
                </w:rPr>
                <w:t>S1-181095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4AD2" w14:textId="13EB13A5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China Mobile, </w:t>
            </w:r>
            <w:r>
              <w:rPr>
                <w:noProof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3375" w14:textId="097E886E" w:rsidR="00CC6653" w:rsidRPr="00A75C05" w:rsidRDefault="00CC6653" w:rsidP="00CC6653">
            <w:pPr>
              <w:snapToGrid w:val="0"/>
              <w:spacing w:after="0" w:line="240" w:lineRule="auto"/>
            </w:pPr>
            <w:r w:rsidRPr="00275529">
              <w:t>CR22.</w:t>
            </w:r>
            <w:r>
              <w:t>228</w:t>
            </w:r>
            <w:r w:rsidRPr="00275529">
              <w:t>v</w:t>
            </w:r>
            <w:r>
              <w:t>15</w:t>
            </w:r>
            <w:r w:rsidRPr="00275529">
              <w:t>.</w:t>
            </w:r>
            <w:r>
              <w:t>2</w:t>
            </w:r>
            <w:r w:rsidRPr="00275529">
              <w:t xml:space="preserve">.0: </w:t>
            </w:r>
            <w:r>
              <w:rPr>
                <w:lang w:eastAsia="zh-CN"/>
              </w:rPr>
              <w:t xml:space="preserve">Support for </w:t>
            </w:r>
            <w:r>
              <w:rPr>
                <w:noProof/>
              </w:rPr>
              <w:t>one to many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8D4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61EC4" w14:textId="3F92D0EE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75529">
              <w:rPr>
                <w:noProof/>
                <w:lang w:eastAsia="ja-JP"/>
              </w:rPr>
              <w:t>enIMS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Rel-16 CR 0</w:t>
            </w:r>
            <w:r>
              <w:rPr>
                <w:rFonts w:eastAsia="Times New Roman" w:cs="Arial"/>
                <w:szCs w:val="18"/>
                <w:lang w:val="en-US" w:eastAsia="ar-SA"/>
              </w:rPr>
              <w:t>224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R- Cat B.</w:t>
            </w:r>
          </w:p>
        </w:tc>
      </w:tr>
      <w:tr w:rsidR="00CC6653" w:rsidRPr="00A75C05" w14:paraId="0F7E2815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F9252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D1965" w14:textId="340FB8CB" w:rsidR="00CC6653" w:rsidRPr="00170325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CC6653" w:rsidRPr="00D021DE">
                <w:rPr>
                  <w:rStyle w:val="Hyperlink"/>
                  <w:rFonts w:cs="Arial"/>
                </w:rPr>
                <w:t>S1-181096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2E13" w14:textId="48F3DA1B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noProof/>
              </w:rPr>
              <w:t>Huawei,</w:t>
            </w:r>
            <w:r>
              <w:rPr>
                <w:lang w:eastAsia="en-GB"/>
              </w:rPr>
              <w:t xml:space="preserve">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8ECD" w14:textId="5DFCC076" w:rsidR="00CC6653" w:rsidRPr="00A75C05" w:rsidRDefault="00CC6653" w:rsidP="00CC6653">
            <w:pPr>
              <w:snapToGrid w:val="0"/>
              <w:spacing w:after="0" w:line="240" w:lineRule="auto"/>
            </w:pPr>
            <w:r w:rsidRPr="00275529">
              <w:t>CR22.</w:t>
            </w:r>
            <w:r>
              <w:t>228</w:t>
            </w:r>
            <w:r w:rsidRPr="00275529">
              <w:t>v</w:t>
            </w:r>
            <w:r>
              <w:t>15</w:t>
            </w:r>
            <w:r w:rsidRPr="00275529">
              <w:t>.</w:t>
            </w:r>
            <w:r>
              <w:t>2</w:t>
            </w:r>
            <w:r w:rsidRPr="00275529">
              <w:t xml:space="preserve">.0: </w:t>
            </w:r>
            <w:r>
              <w:rPr>
                <w:lang w:eastAsia="zh-CN"/>
              </w:rPr>
              <w:t xml:space="preserve">IMS support for services </w:t>
            </w:r>
            <w:r>
              <w:rPr>
                <w:noProof/>
              </w:rPr>
              <w:t>using AI (voiceprint)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B5112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1074" w14:textId="23573148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75529">
              <w:rPr>
                <w:noProof/>
                <w:lang w:eastAsia="ja-JP"/>
              </w:rPr>
              <w:t>enIMS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Rel-16 CR 0</w:t>
            </w:r>
            <w:r>
              <w:rPr>
                <w:rFonts w:eastAsia="Times New Roman" w:cs="Arial"/>
                <w:szCs w:val="18"/>
                <w:lang w:val="en-US" w:eastAsia="ar-SA"/>
              </w:rPr>
              <w:t>225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R- Cat B.</w:t>
            </w:r>
          </w:p>
        </w:tc>
      </w:tr>
      <w:tr w:rsidR="00CC6653" w:rsidRPr="00A75C05" w14:paraId="2CBC3C5D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5D5B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60F2" w14:textId="2F3A6B92" w:rsidR="00CC6653" w:rsidRPr="00170325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="00CC6653" w:rsidRPr="00D021DE">
                <w:rPr>
                  <w:rStyle w:val="Hyperlink"/>
                  <w:rFonts w:cs="Arial"/>
                </w:rPr>
                <w:t>S1-181097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A0B8B" w14:textId="4A3B9C95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noProof/>
              </w:rPr>
              <w:t>Huawei,</w:t>
            </w:r>
            <w:r>
              <w:rPr>
                <w:lang w:eastAsia="en-GB"/>
              </w:rPr>
              <w:t xml:space="preserve">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8F11" w14:textId="46CBB85D" w:rsidR="00CC6653" w:rsidRPr="00A75C05" w:rsidRDefault="00CC6653" w:rsidP="00CC6653">
            <w:pPr>
              <w:snapToGrid w:val="0"/>
              <w:spacing w:after="0" w:line="240" w:lineRule="auto"/>
            </w:pPr>
            <w:r w:rsidRPr="00275529">
              <w:t>CR22.</w:t>
            </w:r>
            <w:r>
              <w:t>228</w:t>
            </w:r>
            <w:r w:rsidRPr="00275529">
              <w:t>v</w:t>
            </w:r>
            <w:r>
              <w:t>15</w:t>
            </w:r>
            <w:r w:rsidRPr="00275529">
              <w:t>.</w:t>
            </w:r>
            <w:r>
              <w:t>2</w:t>
            </w:r>
            <w:r w:rsidRPr="00275529">
              <w:t xml:space="preserve">.0: </w:t>
            </w:r>
            <w:r>
              <w:rPr>
                <w:noProof/>
              </w:rPr>
              <w:t xml:space="preserve">IMS support for </w:t>
            </w:r>
            <w:r w:rsidRPr="003176E4">
              <w:rPr>
                <w:noProof/>
              </w:rPr>
              <w:t>service visibility and usage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2422A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0793" w14:textId="5C6A8A3E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75529">
              <w:rPr>
                <w:noProof/>
                <w:lang w:eastAsia="ja-JP"/>
              </w:rPr>
              <w:t>enIMS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Rel-16 CR 0</w:t>
            </w:r>
            <w:r>
              <w:rPr>
                <w:rFonts w:eastAsia="Times New Roman" w:cs="Arial"/>
                <w:szCs w:val="18"/>
                <w:lang w:val="en-US" w:eastAsia="ar-SA"/>
              </w:rPr>
              <w:t>225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R- Cat B.</w:t>
            </w:r>
          </w:p>
        </w:tc>
      </w:tr>
      <w:tr w:rsidR="00CC6653" w:rsidRPr="00A75C05" w14:paraId="368FFC37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13D4" w14:textId="77777777" w:rsidR="00CC6653" w:rsidRPr="0027552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552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9DE8" w14:textId="623A5EF3" w:rsidR="00CC6653" w:rsidRPr="00275529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CC6653" w:rsidRPr="00D021DE">
                <w:rPr>
                  <w:rStyle w:val="Hyperlink"/>
                  <w:rFonts w:cs="Arial"/>
                </w:rPr>
                <w:t>S1-181089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0AAB8" w14:textId="77777777" w:rsidR="00CC6653" w:rsidRPr="00275529" w:rsidRDefault="00CC6653" w:rsidP="00CC6653">
            <w:pPr>
              <w:snapToGrid w:val="0"/>
              <w:spacing w:after="0" w:line="240" w:lineRule="auto"/>
            </w:pPr>
            <w:r w:rsidRPr="00275529">
              <w:rPr>
                <w:noProof/>
              </w:rPr>
              <w:t>Huawei,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21BBB" w14:textId="77777777" w:rsidR="00CC6653" w:rsidRPr="00275529" w:rsidRDefault="00CC6653" w:rsidP="00CC6653">
            <w:pPr>
              <w:snapToGrid w:val="0"/>
              <w:spacing w:after="0" w:line="240" w:lineRule="auto"/>
            </w:pPr>
            <w:r w:rsidRPr="00275529">
              <w:t>CR22.823v</w:t>
            </w:r>
            <w:r w:rsidRPr="00275529">
              <w:rPr>
                <w:highlight w:val="yellow"/>
              </w:rPr>
              <w:t>2</w:t>
            </w:r>
            <w:r w:rsidRPr="00275529">
              <w:t xml:space="preserve">.0.0: </w:t>
            </w:r>
            <w:r w:rsidRPr="00275529">
              <w:rPr>
                <w:lang w:eastAsia="zh-CN"/>
              </w:rPr>
              <w:t>Services using AI (instant translation) in real time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E81F8" w14:textId="4CCB91B0" w:rsidR="00CC6653" w:rsidRPr="0027552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C0F1" w14:textId="38A0E042" w:rsidR="00CC6653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75529">
              <w:rPr>
                <w:noProof/>
                <w:lang w:eastAsia="ja-JP"/>
              </w:rPr>
              <w:t>FS_enIMS</w:t>
            </w:r>
            <w:r w:rsidRPr="00275529">
              <w:rPr>
                <w:rFonts w:eastAsia="Times New Roman" w:cs="Arial"/>
                <w:szCs w:val="18"/>
                <w:lang w:val="en-US" w:eastAsia="ar-SA"/>
              </w:rPr>
              <w:t xml:space="preserve"> Rel-16 CR 0001 R- Cat B.</w:t>
            </w:r>
          </w:p>
          <w:p w14:paraId="0EC81D38" w14:textId="2DA3D7D5" w:rsidR="00CC6653" w:rsidRPr="00275529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Moved from 7.12</w:t>
            </w:r>
          </w:p>
          <w:p w14:paraId="1AC299B9" w14:textId="77777777" w:rsidR="00CC6653" w:rsidRPr="00275529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275529">
              <w:rPr>
                <w:rFonts w:eastAsia="Arial Unicode MS" w:cs="Arial"/>
                <w:szCs w:val="18"/>
                <w:highlight w:val="yellow"/>
                <w:lang w:val="en-US" w:eastAsia="ar-SA"/>
              </w:rPr>
              <w:t>Version 16.0.0 is latest version</w:t>
            </w:r>
          </w:p>
        </w:tc>
      </w:tr>
      <w:tr w:rsidR="00CC6653" w:rsidRPr="00B81C05" w14:paraId="698EE14F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36334FF3" w14:textId="239FCF60" w:rsidR="00CC6653" w:rsidRPr="00B81C05" w:rsidRDefault="00CC6653" w:rsidP="00CC6653">
            <w:pPr>
              <w:pStyle w:val="Heading3"/>
            </w:pPr>
            <w:r>
              <w:t>enIMS+QoS_MON+5GMSG+MPS drafting session information (8+1+6+3=18)</w:t>
            </w:r>
          </w:p>
        </w:tc>
      </w:tr>
      <w:tr w:rsidR="00CC6653" w:rsidRPr="00A75C05" w14:paraId="733F17B9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99C54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F1E61" w14:textId="7F5EFE27" w:rsidR="00CC6653" w:rsidRPr="00E24CAC" w:rsidRDefault="00524269" w:rsidP="00CC665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7" w:history="1">
              <w:r w:rsidR="00CC6653" w:rsidRPr="00D021DE">
                <w:rPr>
                  <w:rStyle w:val="Hyperlink"/>
                  <w:rFonts w:cs="Arial"/>
                </w:rPr>
                <w:t>S1-181279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3D3D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2A5F" w14:textId="409F872E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enIMS+QoS_MON+5GMSG+MPS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56DB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C8F4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6653" w:rsidRPr="00A75C05" w14:paraId="3B99EF30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014D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D2CC" w14:textId="3E810F61" w:rsidR="00CC6653" w:rsidRPr="00E24CAC" w:rsidRDefault="00524269" w:rsidP="00CC665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8" w:history="1">
              <w:r w:rsidR="00CC6653" w:rsidRPr="00D021DE">
                <w:rPr>
                  <w:rStyle w:val="Hyperlink"/>
                  <w:rFonts w:cs="Arial"/>
                </w:rPr>
                <w:t>S1-181280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9E32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C5F1" w14:textId="1D0EF0A8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enIMS+QoS_MON+5GMSG+MPS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B053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35111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6653" w:rsidRPr="00B04844" w14:paraId="26AD0405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6033B9" w14:textId="461AC338" w:rsidR="00CC6653" w:rsidRDefault="00CC6653" w:rsidP="00CC6653">
            <w:pPr>
              <w:pStyle w:val="Heading2"/>
            </w:pPr>
            <w:proofErr w:type="spellStart"/>
            <w:r>
              <w:t>QoS_MON</w:t>
            </w:r>
            <w:proofErr w:type="spellEnd"/>
            <w:r>
              <w:t xml:space="preserve">: </w:t>
            </w:r>
            <w:r>
              <w:rPr>
                <w:lang w:val="en-US"/>
              </w:rPr>
              <w:t>QoS Monitoring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141</w:t>
            </w:r>
            <w:r>
              <w:t>]</w:t>
            </w:r>
          </w:p>
        </w:tc>
      </w:tr>
      <w:tr w:rsidR="00CC6653" w:rsidRPr="00B04844" w14:paraId="564BA602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67FF60D" w14:textId="77777777" w:rsidR="00CC6653" w:rsidRPr="004067FF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2280239" w14:textId="6B064B9B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23EA1003" w14:textId="776108EC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65750B9E" w14:textId="77777777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C6653" w:rsidRPr="00A75C05" w14:paraId="22F26F90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123A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216A3" w14:textId="0A21C944" w:rsidR="00CC6653" w:rsidRPr="00E4203F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="00CC6653" w:rsidRPr="00D021DE">
                <w:rPr>
                  <w:rStyle w:val="Hyperlink"/>
                  <w:rFonts w:cs="Arial"/>
                </w:rPr>
                <w:t>S1-181099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B1D58" w14:textId="357E1442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noProof/>
              </w:rPr>
              <w:t>Huawei,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804C" w14:textId="194D66D2" w:rsidR="00CC6653" w:rsidRPr="00A75C05" w:rsidRDefault="00CC6653" w:rsidP="00CC6653">
            <w:pPr>
              <w:snapToGrid w:val="0"/>
              <w:spacing w:after="0" w:line="240" w:lineRule="auto"/>
            </w:pPr>
            <w:r w:rsidRPr="00FE4862">
              <w:t>CR22.2</w:t>
            </w:r>
            <w:r>
              <w:t>61</w:t>
            </w:r>
            <w:r w:rsidRPr="00FE4862">
              <w:t>v1</w:t>
            </w:r>
            <w:r>
              <w:t>6</w:t>
            </w:r>
            <w:r w:rsidRPr="00FE4862">
              <w:t>.</w:t>
            </w:r>
            <w:r>
              <w:t>3</w:t>
            </w:r>
            <w:r w:rsidRPr="00FE4862">
              <w:t xml:space="preserve">.0: </w:t>
            </w:r>
            <w:r>
              <w:rPr>
                <w:noProof/>
              </w:rPr>
              <w:t>QoS Monitoring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E0D0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47969" w14:textId="6501972B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E486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QoS_MON</w:t>
            </w:r>
            <w:r w:rsidRPr="00FE4862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FE4862">
              <w:rPr>
                <w:rFonts w:eastAsia="Times New Roman" w:cs="Arial"/>
                <w:szCs w:val="18"/>
                <w:lang w:val="en-US" w:eastAsia="ar-SA"/>
              </w:rPr>
              <w:t xml:space="preserve"> CR</w:t>
            </w:r>
            <w:r>
              <w:rPr>
                <w:rFonts w:eastAsia="Times New Roman" w:cs="Arial"/>
                <w:szCs w:val="18"/>
                <w:lang w:val="en-US" w:eastAsia="ar-SA"/>
              </w:rPr>
              <w:t xml:space="preserve"> 0095 </w:t>
            </w:r>
            <w:r w:rsidRPr="00FE4862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CC6653" w:rsidRPr="00B04844" w14:paraId="595FD0CF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5FD0CE" w14:textId="4D5F8782" w:rsidR="00CC6653" w:rsidRDefault="00CC6653" w:rsidP="00CC6653">
            <w:pPr>
              <w:pStyle w:val="Heading2"/>
            </w:pPr>
            <w:bookmarkStart w:id="3" w:name="_Toc414625494"/>
            <w:r>
              <w:t xml:space="preserve">Rel-16 </w:t>
            </w:r>
            <w:bookmarkEnd w:id="3"/>
            <w:r>
              <w:t>Maintenance CRs and CRs under TEI16</w:t>
            </w:r>
          </w:p>
        </w:tc>
      </w:tr>
      <w:tr w:rsidR="00CC6653" w:rsidRPr="00A75C05" w14:paraId="5AAD701F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75085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BC0F" w14:textId="0117A798" w:rsidR="00CC6653" w:rsidRPr="00170325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="00CC6653" w:rsidRPr="00D021DE">
                <w:rPr>
                  <w:rStyle w:val="Hyperlink"/>
                  <w:rFonts w:cs="Arial"/>
                </w:rPr>
                <w:t>S1-181061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58B4" w14:textId="77777777" w:rsidR="00CC6653" w:rsidRPr="00A75C05" w:rsidRDefault="00CC6653" w:rsidP="00CC6653">
            <w:pPr>
              <w:snapToGrid w:val="0"/>
              <w:spacing w:after="0" w:line="240" w:lineRule="auto"/>
            </w:pPr>
            <w:r w:rsidRPr="00FB35B8">
              <w:rPr>
                <w:rFonts w:hint="eastAsia"/>
                <w:noProof/>
                <w:lang w:eastAsia="ko-KR"/>
              </w:rPr>
              <w:t>SyncTechno Inc.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AF48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R22.2</w:t>
            </w:r>
            <w:r>
              <w:t>68</w:t>
            </w:r>
            <w:r w:rsidRPr="001C7424">
              <w:t>v16.</w:t>
            </w:r>
            <w:r>
              <w:t>0</w:t>
            </w:r>
            <w:r w:rsidRPr="001C7424">
              <w:t xml:space="preserve">.0: </w:t>
            </w:r>
            <w:r w:rsidRPr="00FB35B8">
              <w:rPr>
                <w:rFonts w:hint="eastAsia"/>
                <w:noProof/>
                <w:lang w:eastAsia="ko-KR"/>
              </w:rPr>
              <w:t>Update of the content</w:t>
            </w:r>
            <w:r w:rsidRPr="00FB35B8">
              <w:rPr>
                <w:noProof/>
                <w:lang w:eastAsia="ko-KR"/>
              </w:rPr>
              <w:t xml:space="preserve"> to reflect new sections for ePWS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3858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63FA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ePWS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57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D</w:t>
            </w:r>
          </w:p>
        </w:tc>
      </w:tr>
      <w:tr w:rsidR="00CC6653" w:rsidRPr="00A75C05" w14:paraId="06948216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2BF7F" w14:textId="77777777" w:rsidR="00CC6653" w:rsidRPr="001C7424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9547D" w14:textId="0795735C" w:rsidR="00CC6653" w:rsidRPr="001C7424" w:rsidRDefault="00524269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CC6653" w:rsidRPr="00D021DE">
                <w:rPr>
                  <w:rStyle w:val="Hyperlink"/>
                  <w:rFonts w:cs="Arial"/>
                </w:rPr>
                <w:t>S1-181020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B01B8" w14:textId="0C51D3C6" w:rsidR="00CC6653" w:rsidRPr="001C7424" w:rsidRDefault="00CC6653" w:rsidP="00CC6653">
            <w:pPr>
              <w:snapToGrid w:val="0"/>
              <w:spacing w:after="0" w:line="240" w:lineRule="auto"/>
            </w:pPr>
            <w:r w:rsidRPr="001C7424">
              <w:rPr>
                <w:noProof/>
              </w:rPr>
              <w:t>FirstNet, AT&amp;T, Harris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DE688" w14:textId="797BA4B4" w:rsidR="00CC6653" w:rsidRPr="001C7424" w:rsidRDefault="00CC6653" w:rsidP="00CC6653">
            <w:pPr>
              <w:snapToGrid w:val="0"/>
              <w:spacing w:after="0" w:line="240" w:lineRule="auto"/>
            </w:pPr>
            <w:r w:rsidRPr="001C7424">
              <w:t xml:space="preserve">CR22.280v16.1.0: </w:t>
            </w:r>
            <w:r w:rsidRPr="001C7424">
              <w:rPr>
                <w:noProof/>
              </w:rPr>
              <w:t>User profile presentation priority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1BE75" w14:textId="39E14D7D" w:rsidR="00CC6653" w:rsidRPr="001C7424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5.1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45A2E" w14:textId="1A94322F" w:rsidR="00CC6653" w:rsidRPr="001C7424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C7424">
              <w:rPr>
                <w:noProof/>
              </w:rPr>
              <w:t>MCCore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0063 R- Cat A</w:t>
            </w:r>
          </w:p>
        </w:tc>
      </w:tr>
      <w:tr w:rsidR="002927D8" w:rsidRPr="00B04844" w14:paraId="02B0D507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36F57C5D" w14:textId="7C150C2F" w:rsidR="002927D8" w:rsidRPr="009504CA" w:rsidRDefault="002927D8" w:rsidP="002927D8">
            <w:pPr>
              <w:pStyle w:val="Heading2"/>
              <w:rPr>
                <w:lang w:val="en-US"/>
              </w:rPr>
            </w:pPr>
            <w:r w:rsidRPr="009504CA">
              <w:t>FS_5G</w:t>
            </w:r>
            <w:r>
              <w:t xml:space="preserve">MSG: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5G message service for MIoT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SP-170704</w:t>
            </w:r>
            <w:r w:rsidRPr="009504CA">
              <w:rPr>
                <w:bCs/>
              </w:rPr>
              <w:t>]</w:t>
            </w:r>
          </w:p>
        </w:tc>
      </w:tr>
      <w:tr w:rsidR="002927D8" w:rsidRPr="00B04844" w14:paraId="34A828E3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4E92DD5" w14:textId="77777777" w:rsidR="002927D8" w:rsidRPr="004067FF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0901861" w14:textId="074287AD" w:rsidR="002927D8" w:rsidRPr="00411066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5E3492">
              <w:rPr>
                <w:rFonts w:eastAsia="Times New Roman" w:cs="Arial"/>
                <w:szCs w:val="18"/>
                <w:lang w:eastAsia="ar-SA"/>
              </w:rPr>
              <w:t>TR22.824v0.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5E3492">
              <w:rPr>
                <w:rFonts w:eastAsia="Times New Roman" w:cs="Arial"/>
                <w:szCs w:val="18"/>
                <w:lang w:eastAsia="ar-SA"/>
              </w:rPr>
              <w:t>.0</w:t>
            </w:r>
          </w:p>
          <w:p w14:paraId="0303FD1C" w14:textId="41DCD49A" w:rsidR="002927D8" w:rsidRPr="00411066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4B11D3AB" w14:textId="2CCB9EE2" w:rsidR="002927D8" w:rsidRPr="004070E3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60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05F21F51" w14:textId="77777777" w:rsidR="002927D8" w:rsidRPr="004070E3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2927D8" w:rsidRPr="00A75C05" w14:paraId="194972B6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01D2D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0A09" w14:textId="1B5B1202" w:rsidR="002927D8" w:rsidRPr="00170325" w:rsidRDefault="00524269" w:rsidP="002927D8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="002927D8" w:rsidRPr="003A02AE">
                <w:rPr>
                  <w:rStyle w:val="Hyperlink"/>
                  <w:rFonts w:cs="Arial"/>
                </w:rPr>
                <w:t>S1-181118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DF14" w14:textId="348504A5" w:rsidR="002927D8" w:rsidRPr="0046692E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FB3A4" w14:textId="6E0D3CCE" w:rsidR="002927D8" w:rsidRPr="0046692E" w:rsidRDefault="00423ED6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>5GMSG: Arbitrarily Wake Up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B8F50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F01D" w14:textId="77777777" w:rsidR="002927D8" w:rsidRPr="00A75C05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A75C05" w14:paraId="654E9452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726E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CB64A" w14:textId="7BD1ECB7" w:rsidR="002927D8" w:rsidRPr="00170325" w:rsidRDefault="00524269" w:rsidP="002927D8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3" w:history="1">
              <w:r w:rsidR="002927D8" w:rsidRPr="003A02AE">
                <w:rPr>
                  <w:rStyle w:val="Hyperlink"/>
                  <w:rFonts w:cs="Arial"/>
                </w:rPr>
                <w:t>S1-181119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DD91" w14:textId="58313068" w:rsidR="002927D8" w:rsidRPr="0046692E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F5B7" w14:textId="000576B6" w:rsidR="002927D8" w:rsidRPr="0046692E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>5GMSG: Message models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05901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4803" w14:textId="77777777" w:rsidR="002927D8" w:rsidRPr="00A75C05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A75C05" w14:paraId="4546BE05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D0A19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21AC" w14:textId="24E84761" w:rsidR="002927D8" w:rsidRPr="00170325" w:rsidRDefault="00524269" w:rsidP="002927D8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="002927D8" w:rsidRPr="003A02AE">
                <w:rPr>
                  <w:rStyle w:val="Hyperlink"/>
                  <w:rFonts w:cs="Arial"/>
                </w:rPr>
                <w:t>S1-181120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8CFD" w14:textId="38C6F9CE" w:rsidR="002927D8" w:rsidRPr="0046692E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6A705" w14:textId="259D1679" w:rsidR="002927D8" w:rsidRPr="0046692E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>5GMSG: Supplement of</w:t>
            </w:r>
            <w:r w:rsidRPr="0046692E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46692E">
              <w:rPr>
                <w:rFonts w:eastAsia="Times New Roman" w:cs="Arial"/>
                <w:szCs w:val="18"/>
                <w:lang w:eastAsia="ar-SA"/>
              </w:rPr>
              <w:t>5GMSG unified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2DE1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DA05" w14:textId="77777777" w:rsidR="002927D8" w:rsidRPr="00A75C05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A75C05" w14:paraId="4072CA2F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953E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33AE" w14:textId="32342BFE" w:rsidR="002927D8" w:rsidRPr="00170325" w:rsidRDefault="00524269" w:rsidP="002927D8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5" w:history="1">
              <w:r w:rsidR="002927D8" w:rsidRPr="003A02AE">
                <w:rPr>
                  <w:rStyle w:val="Hyperlink"/>
                  <w:rFonts w:cs="Arial"/>
                </w:rPr>
                <w:t>S1-181122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70FA" w14:textId="6AA68D21" w:rsidR="002927D8" w:rsidRPr="0046692E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0DB2" w14:textId="419BE22E" w:rsidR="002927D8" w:rsidRPr="0046692E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>5GMSG: Supplement of</w:t>
            </w:r>
            <w:r w:rsidRPr="0046692E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46692E">
              <w:rPr>
                <w:rFonts w:eastAsia="Times New Roman" w:cs="Arial"/>
                <w:szCs w:val="18"/>
                <w:lang w:eastAsia="ar-SA"/>
              </w:rPr>
              <w:t>5GMSG C</w:t>
            </w:r>
            <w:r w:rsidRPr="0046692E">
              <w:rPr>
                <w:rFonts w:eastAsia="Times New Roman" w:cs="Arial" w:hint="eastAsia"/>
                <w:szCs w:val="18"/>
                <w:lang w:eastAsia="ar-SA"/>
              </w:rPr>
              <w:t>harging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24E91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CF8B" w14:textId="77777777" w:rsidR="002927D8" w:rsidRPr="00A75C05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A75C05" w14:paraId="7146CA6C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39E1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272E" w14:textId="0229CBB6" w:rsidR="002927D8" w:rsidRPr="00170325" w:rsidRDefault="00524269" w:rsidP="002927D8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6" w:history="1">
              <w:r w:rsidR="002927D8" w:rsidRPr="003A02AE">
                <w:rPr>
                  <w:rStyle w:val="Hyperlink"/>
                  <w:rFonts w:cs="Arial"/>
                </w:rPr>
                <w:t>S1-181127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C03A1" w14:textId="32454AF8" w:rsidR="002927D8" w:rsidRPr="0046692E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EAF6" w14:textId="72206962" w:rsidR="002927D8" w:rsidRPr="0046692E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>5GMSG: Optimization of Experience and Performance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9D768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63CF" w14:textId="77777777" w:rsidR="002927D8" w:rsidRPr="00A75C05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A75C05" w14:paraId="3985ABA6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A7A88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775E" w14:textId="5576A349" w:rsidR="002927D8" w:rsidRPr="00170325" w:rsidRDefault="00524269" w:rsidP="002927D8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7" w:history="1">
              <w:r w:rsidR="002927D8" w:rsidRPr="003A02AE">
                <w:rPr>
                  <w:rStyle w:val="Hyperlink"/>
                  <w:rFonts w:cs="Arial"/>
                </w:rPr>
                <w:t>S1-181136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2152" w14:textId="6627D750" w:rsidR="002927D8" w:rsidRPr="0046692E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2E44" w14:textId="3DC153F8" w:rsidR="002927D8" w:rsidRPr="0046692E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692E">
              <w:rPr>
                <w:rFonts w:eastAsia="Times New Roman" w:cs="Arial"/>
                <w:szCs w:val="18"/>
                <w:lang w:eastAsia="ar-SA"/>
              </w:rPr>
              <w:t xml:space="preserve">5GMSG: </w:t>
            </w:r>
            <w:r w:rsidRPr="0046692E">
              <w:rPr>
                <w:rFonts w:eastAsia="Times New Roman" w:cs="Arial" w:hint="eastAsia"/>
                <w:szCs w:val="18"/>
                <w:lang w:eastAsia="ar-SA"/>
              </w:rPr>
              <w:t>S</w:t>
            </w:r>
            <w:r w:rsidRPr="0046692E">
              <w:rPr>
                <w:rFonts w:eastAsia="Times New Roman" w:cs="Arial"/>
                <w:szCs w:val="18"/>
                <w:lang w:eastAsia="ar-SA"/>
              </w:rPr>
              <w:t xml:space="preserve">upplement of </w:t>
            </w:r>
            <w:r w:rsidRPr="0046692E">
              <w:rPr>
                <w:rFonts w:eastAsia="Times New Roman" w:cs="Arial" w:hint="eastAsia"/>
                <w:szCs w:val="18"/>
                <w:lang w:eastAsia="ar-SA"/>
              </w:rPr>
              <w:t>St</w:t>
            </w:r>
            <w:r w:rsidRPr="0046692E">
              <w:rPr>
                <w:rFonts w:eastAsia="Times New Roman" w:cs="Arial"/>
                <w:szCs w:val="18"/>
                <w:lang w:eastAsia="ar-SA"/>
              </w:rPr>
              <w:t xml:space="preserve">atus </w:t>
            </w:r>
            <w:r w:rsidRPr="0046692E">
              <w:rPr>
                <w:rFonts w:eastAsia="Times New Roman" w:cs="Arial" w:hint="eastAsia"/>
                <w:szCs w:val="18"/>
                <w:lang w:eastAsia="ar-SA"/>
              </w:rPr>
              <w:t>I</w:t>
            </w:r>
            <w:r w:rsidRPr="0046692E">
              <w:rPr>
                <w:rFonts w:eastAsia="Times New Roman" w:cs="Arial"/>
                <w:szCs w:val="18"/>
                <w:lang w:eastAsia="ar-SA"/>
              </w:rPr>
              <w:t>nteractive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1BAA0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5063" w14:textId="77777777" w:rsidR="002927D8" w:rsidRPr="00A75C05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B81C05" w14:paraId="651650E4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C305413" w14:textId="54D50D94" w:rsidR="002927D8" w:rsidRPr="00B81C05" w:rsidRDefault="002927D8" w:rsidP="002927D8">
            <w:pPr>
              <w:pStyle w:val="Heading3"/>
            </w:pPr>
            <w:r>
              <w:lastRenderedPageBreak/>
              <w:t>FS_5GMSG output</w:t>
            </w:r>
          </w:p>
        </w:tc>
      </w:tr>
      <w:tr w:rsidR="002927D8" w:rsidRPr="00A75C05" w14:paraId="24525B5C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A1B90" w14:textId="77777777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29E4" w14:textId="5D18B43A" w:rsidR="002927D8" w:rsidRPr="005A6C82" w:rsidRDefault="00524269" w:rsidP="002927D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2927D8" w:rsidRPr="003A02AE">
                <w:rPr>
                  <w:rStyle w:val="Hyperlink"/>
                  <w:rFonts w:cs="Arial"/>
                </w:rPr>
                <w:t>S1-181291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1414" w14:textId="04B930D5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0DAC" w14:textId="38C10271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TR22.8</w:t>
            </w:r>
            <w:r>
              <w:rPr>
                <w:rFonts w:eastAsia="Times New Roman" w:cs="Arial"/>
                <w:szCs w:val="18"/>
                <w:lang w:eastAsia="ar-SA"/>
              </w:rPr>
              <w:t>24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v0.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411F" w14:textId="77777777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F2099" w14:textId="77777777" w:rsidR="002927D8" w:rsidRPr="00156AC9" w:rsidRDefault="002927D8" w:rsidP="002927D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A75C05" w14:paraId="0FC13CA6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A0BB" w14:textId="77777777" w:rsidR="002927D8" w:rsidRPr="00003002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E447" w14:textId="24179CF8" w:rsidR="002927D8" w:rsidRPr="005A6C82" w:rsidRDefault="00524269" w:rsidP="002927D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9" w:history="1">
              <w:r w:rsidR="002927D8" w:rsidRPr="003A02AE">
                <w:rPr>
                  <w:rStyle w:val="Hyperlink"/>
                  <w:rFonts w:cs="Arial"/>
                </w:rPr>
                <w:t>S1-181292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B3011" w14:textId="6BDC2655" w:rsidR="002927D8" w:rsidRPr="00003002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BF77" w14:textId="60CA3641" w:rsidR="002927D8" w:rsidRPr="00003002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Cover page for presentation of TR22.</w:t>
            </w:r>
            <w:r>
              <w:rPr>
                <w:rFonts w:eastAsia="Times New Roman" w:cs="Arial"/>
                <w:szCs w:val="18"/>
                <w:lang w:eastAsia="ar-SA"/>
              </w:rPr>
              <w:t>824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v0.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 xml:space="preserve">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F00E" w14:textId="77777777" w:rsidR="002927D8" w:rsidRPr="00003002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08EE" w14:textId="77777777" w:rsidR="002927D8" w:rsidRPr="00003002" w:rsidRDefault="002927D8" w:rsidP="002927D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B04844" w14:paraId="5FFB583B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7D6D2A43" w14:textId="143DBFD4" w:rsidR="002927D8" w:rsidRPr="009504CA" w:rsidRDefault="002927D8" w:rsidP="002927D8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MPS2: </w:t>
            </w:r>
            <w:r w:rsidRPr="005436AB">
              <w:rPr>
                <w:lang w:val="it-IT"/>
              </w:rPr>
              <w:t>Feasibility Study on Multimedia Priority Service (MPS) Phase 2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SP-170996</w:t>
            </w:r>
            <w:r w:rsidRPr="009504CA">
              <w:rPr>
                <w:bCs/>
              </w:rPr>
              <w:t>]</w:t>
            </w:r>
          </w:p>
        </w:tc>
      </w:tr>
      <w:tr w:rsidR="002927D8" w:rsidRPr="00B04844" w14:paraId="0AD0CCD3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4874AE11" w14:textId="77777777" w:rsidR="002927D8" w:rsidRPr="004067FF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F46ABD3" w14:textId="328331BE" w:rsidR="002927D8" w:rsidRPr="00411066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TR22.854v0.2.0</w:t>
            </w:r>
          </w:p>
          <w:p w14:paraId="153A9BD7" w14:textId="5DABD6B8" w:rsidR="002927D8" w:rsidRPr="00411066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SA#83 (03/2019)</w:t>
            </w:r>
          </w:p>
          <w:p w14:paraId="047946F3" w14:textId="0C5FA66A" w:rsidR="002927D8" w:rsidRPr="004070E3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10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BA38276" w14:textId="77777777" w:rsidR="002927D8" w:rsidRPr="004070E3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2927D8" w:rsidRPr="00A75C05" w14:paraId="7FA780FE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2BD4E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4622" w14:textId="3A8C9E08" w:rsidR="002927D8" w:rsidRPr="00170325" w:rsidRDefault="00524269" w:rsidP="002927D8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0" w:history="1">
              <w:r w:rsidR="002927D8" w:rsidRPr="003A02AE">
                <w:rPr>
                  <w:rStyle w:val="Hyperlink"/>
                  <w:rFonts w:cs="Arial"/>
                </w:rPr>
                <w:t>S1-181240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564C" w14:textId="42D31D9D" w:rsidR="002927D8" w:rsidRPr="00FE43DD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43DD">
              <w:rPr>
                <w:rFonts w:eastAsia="Times New Roman" w:cs="Arial"/>
                <w:szCs w:val="18"/>
                <w:lang w:eastAsia="ar-SA"/>
              </w:rPr>
              <w:t>Vencore Labs, OEC,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9A8C" w14:textId="04BA79EE" w:rsidR="002927D8" w:rsidRPr="00FE43DD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43DD">
              <w:rPr>
                <w:rFonts w:eastAsia="Times New Roman" w:cs="Arial"/>
                <w:szCs w:val="18"/>
                <w:lang w:eastAsia="ar-SA"/>
              </w:rPr>
              <w:t>Basic Data Transport Service (DTS) Invoked from an MPS Subscribed UE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A6C7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09CB" w14:textId="77777777" w:rsidR="002927D8" w:rsidRPr="00A75C05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A75C05" w14:paraId="5E232D0C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5322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FFE37" w14:textId="0E923879" w:rsidR="002927D8" w:rsidRPr="00170325" w:rsidRDefault="00524269" w:rsidP="002927D8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1" w:history="1">
              <w:r w:rsidR="002927D8" w:rsidRPr="003A02AE">
                <w:rPr>
                  <w:rStyle w:val="Hyperlink"/>
                  <w:rFonts w:cs="Arial"/>
                </w:rPr>
                <w:t>S1-181241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6D09" w14:textId="0CBC00B1" w:rsidR="002927D8" w:rsidRPr="00FE43DD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43DD">
              <w:rPr>
                <w:rFonts w:eastAsia="Times New Roman" w:cs="Arial"/>
                <w:szCs w:val="18"/>
                <w:lang w:eastAsia="ar-SA"/>
              </w:rPr>
              <w:t>Vencore Labs, OEC,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B98B5" w14:textId="1FF10953" w:rsidR="002927D8" w:rsidRPr="00FE43DD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43DD">
              <w:rPr>
                <w:rFonts w:eastAsia="Times New Roman" w:cs="Arial"/>
                <w:szCs w:val="18"/>
                <w:lang w:eastAsia="ar-SA"/>
              </w:rPr>
              <w:t>DTS Invocation from an MPS subscribed UE for VPN Access to an Enterprise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E3890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CB9DD" w14:textId="77777777" w:rsidR="002927D8" w:rsidRPr="00A75C05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A75C05" w14:paraId="52B0141B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166E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D311C" w14:textId="66BFFC32" w:rsidR="002927D8" w:rsidRPr="00170325" w:rsidRDefault="00524269" w:rsidP="002927D8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2" w:history="1">
              <w:r w:rsidR="002927D8" w:rsidRPr="003A02AE">
                <w:rPr>
                  <w:rStyle w:val="Hyperlink"/>
                  <w:rFonts w:cs="Arial"/>
                </w:rPr>
                <w:t>S1-181242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1CD05" w14:textId="0A2C07DF" w:rsidR="002927D8" w:rsidRPr="00FE43DD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43DD">
              <w:rPr>
                <w:rFonts w:eastAsia="Times New Roman" w:cs="Arial"/>
                <w:szCs w:val="18"/>
                <w:lang w:eastAsia="ar-SA"/>
              </w:rPr>
              <w:t>Vencore Labs, OEC,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32E74" w14:textId="7E51326A" w:rsidR="002927D8" w:rsidRPr="00FE43DD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43DD">
              <w:rPr>
                <w:rFonts w:eastAsia="Times New Roman" w:cs="Arial"/>
                <w:szCs w:val="18"/>
                <w:lang w:eastAsia="ar-SA"/>
              </w:rPr>
              <w:t>DTS Invocation by Authorized Enterprise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F8B9" w14:textId="77777777" w:rsidR="002927D8" w:rsidRPr="00A75C0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B037" w14:textId="77777777" w:rsidR="002927D8" w:rsidRPr="00A75C05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B81C05" w14:paraId="616BF184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F5A2C8D" w14:textId="77777777" w:rsidR="002927D8" w:rsidRPr="00B81C05" w:rsidRDefault="002927D8" w:rsidP="002927D8">
            <w:pPr>
              <w:pStyle w:val="Heading3"/>
            </w:pPr>
            <w:r>
              <w:t>FS_MPS2 output</w:t>
            </w:r>
          </w:p>
        </w:tc>
      </w:tr>
      <w:tr w:rsidR="002927D8" w:rsidRPr="00A75C05" w14:paraId="151C389A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D3C0F" w14:textId="77777777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BC87" w14:textId="262E23D6" w:rsidR="002927D8" w:rsidRPr="00156AC9" w:rsidRDefault="00524269" w:rsidP="002927D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3" w:history="1">
              <w:r w:rsidR="002927D8" w:rsidRPr="003A02AE">
                <w:rPr>
                  <w:rStyle w:val="Hyperlink"/>
                  <w:rFonts w:cs="Arial"/>
                </w:rPr>
                <w:t>S1-181297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5FE9" w14:textId="77777777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(Vencore Labs)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3175" w14:textId="0CD9BC89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TR22.854v0.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17BD" w14:textId="547F3F3F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6569" w14:textId="2C1F08F2" w:rsidR="002927D8" w:rsidRPr="00156AC9" w:rsidRDefault="002927D8" w:rsidP="002927D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129" w:rsidRPr="00F45489" w14:paraId="1D2F19B1" w14:textId="77777777" w:rsidTr="00E37A24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47262390" w14:textId="77777777" w:rsidR="00CB5129" w:rsidRPr="00F45489" w:rsidRDefault="00CB5129" w:rsidP="00C939ED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231621" w:rsidRPr="005D041D" w14:paraId="4166E95F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94EA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3A3A" w14:textId="6B977999" w:rsidR="00231621" w:rsidRPr="00E932B8" w:rsidRDefault="00231621" w:rsidP="00231621">
            <w:pPr>
              <w:snapToGrid w:val="0"/>
              <w:spacing w:after="0" w:line="240" w:lineRule="auto"/>
              <w:rPr>
                <w:rStyle w:val="Hyperlink"/>
                <w:color w:val="1F497D"/>
                <w:u w:val="none"/>
              </w:rPr>
            </w:pPr>
            <w:r>
              <w:rPr>
                <w:color w:val="1F497D"/>
              </w:rPr>
              <w:t>S1-181400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87E57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9D1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016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816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7392A294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B2E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6BFC" w14:textId="5E61B087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55AE5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CD7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687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EF6E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1D867CC0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FD7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18F3" w14:textId="6BE4A035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DDC5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B0F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A20B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B612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7DC5B831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8BA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089F" w14:textId="6AF40BC6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8C03" w14:textId="77777777" w:rsidR="00231621" w:rsidRPr="00326CE8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172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FC2C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5DA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6DD38539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18A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9075" w14:textId="265251A7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CCA4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9E6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7B6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223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60AA879F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D57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1683" w14:textId="626BE794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8917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0079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08D6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052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554C9DC3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C74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72444" w14:textId="75613C80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7425C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8E6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BE9F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9722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644C8D19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145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008E" w14:textId="7250C8B8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C3535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022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779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0C04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6107CADD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F23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04AA" w14:textId="1B31B301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E20C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1BC9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3C6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3412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72ED7099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5BA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CCB5" w14:textId="704B7D7D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35D0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594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0E9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FB1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CF0A3DE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8AF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17A27" w14:textId="53BC5B10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0222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6B5A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2D54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BEA8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7FC8EEFA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544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D7026" w14:textId="659AD428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56C5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8BC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EED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B73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E7EE130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F4F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68338" w14:textId="02D5039D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CCDE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2C1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CB7E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5702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0C017B42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B2C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42294" w14:textId="0F61F707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8101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B2F2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AE8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545F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D4A49B4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560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B86EA" w14:textId="2CA97FC5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8B35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660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7C2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2BAF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5D6725F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40E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A953" w14:textId="375BCE00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BE34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9DB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701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9AFB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7F14537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88C2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DE69" w14:textId="43D483D5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09A2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5B2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BB3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BF4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571700A1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EC3F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1C02" w14:textId="05A10591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53A84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9FD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A6D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B8F5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19763E7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FFC4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F6D3" w14:textId="1C11B54E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DDFC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E48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58DF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305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5640114A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324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16A00" w14:textId="3BC5F444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C340D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BD7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1BFB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A32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025C191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17B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1E3A" w14:textId="7D2560D2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76106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207B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87FE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0D3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48236E90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9A7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8E75" w14:textId="0D7AF518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FB30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54B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39D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BD0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AE0F28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6CE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4EB5" w14:textId="0362A0F3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5FB4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503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F17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B8F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4818D9B2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245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351C" w14:textId="215FE9F3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57A7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96B6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F7B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0917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735F81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513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75A4" w14:textId="20D5F576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DE61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2C3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3394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704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FEDC8EA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CB21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88594" w14:textId="00DE7506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5037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7127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39D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2F7E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F3C22E6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DF3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4348" w14:textId="29BAB200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F620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02B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FF3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FD6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46A97DBD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78A8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91309" w14:textId="3A648AF0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C257F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6242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783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86B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1986C072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82A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FF7D" w14:textId="43ADA4B3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33AE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68D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BBC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387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A8B4D63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73B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0E72" w14:textId="0AFFB38D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F285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C09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413E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DCB4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8C2CE4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CD58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BFAF" w14:textId="745B221C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9163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63B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909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8E8E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08EA5F3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E1E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6F750" w14:textId="7BDBF9BE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B231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04D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ED3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746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0FB31E23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12F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0B8F" w14:textId="108DC2E4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3C86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B6C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987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81C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694AE1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152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886D" w14:textId="54A62500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C930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1F8F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AB1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217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B933FE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15CF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685D" w14:textId="128143E4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7A2D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C14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8BB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044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5CEC452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C29F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8310" w14:textId="6588C62B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C079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BCA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F15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F28D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00FD73DB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D02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F89C" w14:textId="3B051357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3D3C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E1FE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93C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F369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798814BA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5E6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32F9" w14:textId="0F28DE5B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36DA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80C1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498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216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E00589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36B3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A87A" w14:textId="11DD40A9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1555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81C8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EE7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FE0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4B31EDF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19B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83B53" w14:textId="70064764" w:rsidR="00231621" w:rsidRDefault="00231621" w:rsidP="00231621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S1-181439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C1AF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2AF2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4D9F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A01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37A24" w:rsidRPr="00F45489" w14:paraId="02559FA5" w14:textId="45C8549E" w:rsidTr="00E37A24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C7B5415" w14:textId="77777777" w:rsidR="00E37A24" w:rsidRPr="00F45489" w:rsidRDefault="00E37A24" w:rsidP="00231621">
            <w:pPr>
              <w:pStyle w:val="Heading1"/>
              <w:numPr>
                <w:ilvl w:val="0"/>
                <w:numId w:val="48"/>
              </w:numPr>
            </w:pPr>
            <w:bookmarkStart w:id="4" w:name="_GoBack"/>
            <w:bookmarkEnd w:id="4"/>
            <w:r w:rsidRPr="004E36F9">
              <w:t>Summary of drafting session</w:t>
            </w:r>
          </w:p>
        </w:tc>
      </w:tr>
      <w:tr w:rsidR="00231621" w:rsidRPr="005D041D" w14:paraId="3B460C5B" w14:textId="77777777" w:rsidTr="00E37A24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33A4" w14:textId="77777777" w:rsidR="00231621" w:rsidRDefault="00231621" w:rsidP="0023162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32FBE4FC" w14:textId="77777777" w:rsidR="00231621" w:rsidRPr="00894FB0" w:rsidRDefault="00231621" w:rsidP="0023162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048C7031" w14:textId="77777777" w:rsidR="00231621" w:rsidRPr="00894FB0" w:rsidRDefault="00231621" w:rsidP="00231621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</w:p>
          <w:p w14:paraId="1AB8B6B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894FB0" w14:paraId="146E3F9F" w14:textId="77777777" w:rsidTr="00E37A24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54C74B" w14:textId="77777777" w:rsidR="00231621" w:rsidRPr="00894FB0" w:rsidRDefault="00231621" w:rsidP="00231621">
            <w:pPr>
              <w:numPr>
                <w:ilvl w:val="0"/>
                <w:numId w:val="48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595FD54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F71BB" w14:textId="77777777" w:rsidR="00524269" w:rsidRDefault="00524269" w:rsidP="002E015E">
      <w:pPr>
        <w:spacing w:after="0" w:line="240" w:lineRule="auto"/>
      </w:pPr>
      <w:r>
        <w:separator/>
      </w:r>
    </w:p>
  </w:endnote>
  <w:endnote w:type="continuationSeparator" w:id="0">
    <w:p w14:paraId="3E02673D" w14:textId="77777777" w:rsidR="00524269" w:rsidRDefault="00524269" w:rsidP="002E015E">
      <w:pPr>
        <w:spacing w:after="0" w:line="240" w:lineRule="auto"/>
      </w:pPr>
      <w:r>
        <w:continuationSeparator/>
      </w:r>
    </w:p>
  </w:endnote>
  <w:endnote w:type="continuationNotice" w:id="1">
    <w:p w14:paraId="03250844" w14:textId="77777777" w:rsidR="00524269" w:rsidRDefault="005242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62430" w14:textId="77777777" w:rsidR="00524269" w:rsidRDefault="00524269" w:rsidP="002E015E">
      <w:pPr>
        <w:spacing w:after="0" w:line="240" w:lineRule="auto"/>
      </w:pPr>
      <w:r>
        <w:separator/>
      </w:r>
    </w:p>
  </w:footnote>
  <w:footnote w:type="continuationSeparator" w:id="0">
    <w:p w14:paraId="6E10775B" w14:textId="77777777" w:rsidR="00524269" w:rsidRDefault="00524269" w:rsidP="002E015E">
      <w:pPr>
        <w:spacing w:after="0" w:line="240" w:lineRule="auto"/>
      </w:pPr>
      <w:r>
        <w:continuationSeparator/>
      </w:r>
    </w:p>
  </w:footnote>
  <w:footnote w:type="continuationNotice" w:id="1">
    <w:p w14:paraId="43E9A039" w14:textId="77777777" w:rsidR="00524269" w:rsidRDefault="005242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A1"/>
    <w:rsid w:val="00002EC3"/>
    <w:rsid w:val="00003002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4F9C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976"/>
    <w:rsid w:val="00033B50"/>
    <w:rsid w:val="000345AB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5711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344B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3C32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4534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368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36F"/>
    <w:rsid w:val="00124CB1"/>
    <w:rsid w:val="001251DB"/>
    <w:rsid w:val="0012589F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3E54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AC9"/>
    <w:rsid w:val="00156BCB"/>
    <w:rsid w:val="001574A1"/>
    <w:rsid w:val="00157764"/>
    <w:rsid w:val="001600A2"/>
    <w:rsid w:val="00160AC8"/>
    <w:rsid w:val="00160F0E"/>
    <w:rsid w:val="001621EB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5F"/>
    <w:rsid w:val="00166C97"/>
    <w:rsid w:val="00166FDC"/>
    <w:rsid w:val="0016707D"/>
    <w:rsid w:val="0016769B"/>
    <w:rsid w:val="00167736"/>
    <w:rsid w:val="001679AC"/>
    <w:rsid w:val="00170325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143"/>
    <w:rsid w:val="00182793"/>
    <w:rsid w:val="001833DB"/>
    <w:rsid w:val="00183C9B"/>
    <w:rsid w:val="00184224"/>
    <w:rsid w:val="00184290"/>
    <w:rsid w:val="00185775"/>
    <w:rsid w:val="0018607A"/>
    <w:rsid w:val="001860D5"/>
    <w:rsid w:val="00186182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2F1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238"/>
    <w:rsid w:val="001B3870"/>
    <w:rsid w:val="001B43BD"/>
    <w:rsid w:val="001B5347"/>
    <w:rsid w:val="001B55DE"/>
    <w:rsid w:val="001B67E5"/>
    <w:rsid w:val="001B6D92"/>
    <w:rsid w:val="001B789C"/>
    <w:rsid w:val="001C08D6"/>
    <w:rsid w:val="001C0EC1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424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3C1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8D4"/>
    <w:rsid w:val="00230D16"/>
    <w:rsid w:val="00230DA1"/>
    <w:rsid w:val="002310C3"/>
    <w:rsid w:val="0023155B"/>
    <w:rsid w:val="0023160D"/>
    <w:rsid w:val="00231621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0A01"/>
    <w:rsid w:val="002610F3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3943"/>
    <w:rsid w:val="002743A0"/>
    <w:rsid w:val="00275529"/>
    <w:rsid w:val="00275D73"/>
    <w:rsid w:val="002777A7"/>
    <w:rsid w:val="002777FF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27D8"/>
    <w:rsid w:val="002932FD"/>
    <w:rsid w:val="00293390"/>
    <w:rsid w:val="002934B7"/>
    <w:rsid w:val="00294533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6E4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7E9"/>
    <w:rsid w:val="002D693E"/>
    <w:rsid w:val="002D6ACF"/>
    <w:rsid w:val="002D6BF2"/>
    <w:rsid w:val="002D6F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0"/>
    <w:rsid w:val="003061F4"/>
    <w:rsid w:val="003065E8"/>
    <w:rsid w:val="0030697C"/>
    <w:rsid w:val="00306E7B"/>
    <w:rsid w:val="00307464"/>
    <w:rsid w:val="003074B4"/>
    <w:rsid w:val="00307631"/>
    <w:rsid w:val="003076BE"/>
    <w:rsid w:val="003079BB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03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4D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2E"/>
    <w:rsid w:val="00365FF2"/>
    <w:rsid w:val="003661B3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960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0D3"/>
    <w:rsid w:val="003915DB"/>
    <w:rsid w:val="00391E45"/>
    <w:rsid w:val="003922AB"/>
    <w:rsid w:val="003922FD"/>
    <w:rsid w:val="0039292A"/>
    <w:rsid w:val="00392A42"/>
    <w:rsid w:val="00392B72"/>
    <w:rsid w:val="00392C93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2A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AAF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3ED6"/>
    <w:rsid w:val="00424916"/>
    <w:rsid w:val="00425C20"/>
    <w:rsid w:val="00425D84"/>
    <w:rsid w:val="00426237"/>
    <w:rsid w:val="00427DD2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1C5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579C0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92E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598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018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75D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4F7BBC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4E4C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250"/>
    <w:rsid w:val="005229C7"/>
    <w:rsid w:val="0052371E"/>
    <w:rsid w:val="00523948"/>
    <w:rsid w:val="00524127"/>
    <w:rsid w:val="00524269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630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989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17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2E4A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3F5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3D81"/>
    <w:rsid w:val="005945BE"/>
    <w:rsid w:val="00594744"/>
    <w:rsid w:val="0059498C"/>
    <w:rsid w:val="00594DBE"/>
    <w:rsid w:val="00595279"/>
    <w:rsid w:val="00595E31"/>
    <w:rsid w:val="0059646E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C82"/>
    <w:rsid w:val="005A6D35"/>
    <w:rsid w:val="005A71C1"/>
    <w:rsid w:val="005B12E7"/>
    <w:rsid w:val="005B12FE"/>
    <w:rsid w:val="005B1624"/>
    <w:rsid w:val="005B1A56"/>
    <w:rsid w:val="005B1B15"/>
    <w:rsid w:val="005B1B76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6DCC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4ED1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2D95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2EE8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4C6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050E"/>
    <w:rsid w:val="0065152E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2E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2F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CDD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1AA2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241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4DB9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74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09F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4EB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22C"/>
    <w:rsid w:val="008454C7"/>
    <w:rsid w:val="00845989"/>
    <w:rsid w:val="0084670D"/>
    <w:rsid w:val="00846743"/>
    <w:rsid w:val="008467EC"/>
    <w:rsid w:val="00846892"/>
    <w:rsid w:val="00846A9F"/>
    <w:rsid w:val="00846BDA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94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76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A67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6DE"/>
    <w:rsid w:val="00894C51"/>
    <w:rsid w:val="00895141"/>
    <w:rsid w:val="008959A7"/>
    <w:rsid w:val="00896039"/>
    <w:rsid w:val="0089649C"/>
    <w:rsid w:val="0089664D"/>
    <w:rsid w:val="0089677D"/>
    <w:rsid w:val="00896E3A"/>
    <w:rsid w:val="00896EDA"/>
    <w:rsid w:val="0089729F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3E18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58D9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4F92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4CB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631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395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86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3C6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ACA"/>
    <w:rsid w:val="009E7EA9"/>
    <w:rsid w:val="009F0B8A"/>
    <w:rsid w:val="009F0DE9"/>
    <w:rsid w:val="009F1002"/>
    <w:rsid w:val="009F109D"/>
    <w:rsid w:val="009F11F6"/>
    <w:rsid w:val="009F1291"/>
    <w:rsid w:val="009F135F"/>
    <w:rsid w:val="009F1D73"/>
    <w:rsid w:val="009F27E8"/>
    <w:rsid w:val="009F320C"/>
    <w:rsid w:val="009F45F0"/>
    <w:rsid w:val="009F4735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ED0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4F8"/>
    <w:rsid w:val="00A36B13"/>
    <w:rsid w:val="00A3757D"/>
    <w:rsid w:val="00A378B5"/>
    <w:rsid w:val="00A3793C"/>
    <w:rsid w:val="00A37D83"/>
    <w:rsid w:val="00A37FD8"/>
    <w:rsid w:val="00A41187"/>
    <w:rsid w:val="00A411E3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BE7"/>
    <w:rsid w:val="00A46637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58C"/>
    <w:rsid w:val="00A744E8"/>
    <w:rsid w:val="00A746E7"/>
    <w:rsid w:val="00A74E37"/>
    <w:rsid w:val="00A75E85"/>
    <w:rsid w:val="00A7705A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87B4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98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5BC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2818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88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45F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952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4B4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67CD8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ABD"/>
    <w:rsid w:val="00B854A0"/>
    <w:rsid w:val="00B85722"/>
    <w:rsid w:val="00B85798"/>
    <w:rsid w:val="00B860BC"/>
    <w:rsid w:val="00B86984"/>
    <w:rsid w:val="00B871A8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23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335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18B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64A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6F4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4A87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2E73"/>
    <w:rsid w:val="00C83959"/>
    <w:rsid w:val="00C83DFE"/>
    <w:rsid w:val="00C850CA"/>
    <w:rsid w:val="00C85290"/>
    <w:rsid w:val="00C8599D"/>
    <w:rsid w:val="00C859BE"/>
    <w:rsid w:val="00C862AF"/>
    <w:rsid w:val="00C86A11"/>
    <w:rsid w:val="00C90ED8"/>
    <w:rsid w:val="00C91ED0"/>
    <w:rsid w:val="00C924A8"/>
    <w:rsid w:val="00C92A19"/>
    <w:rsid w:val="00C935D4"/>
    <w:rsid w:val="00C94126"/>
    <w:rsid w:val="00C9418E"/>
    <w:rsid w:val="00C94768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129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653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9E2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B1F"/>
    <w:rsid w:val="00D01C8E"/>
    <w:rsid w:val="00D0217E"/>
    <w:rsid w:val="00D021D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5BD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6E9C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1BF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77A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2E4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454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821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E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5AD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6387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CA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27EBA"/>
    <w:rsid w:val="00E30578"/>
    <w:rsid w:val="00E30838"/>
    <w:rsid w:val="00E308F5"/>
    <w:rsid w:val="00E30C06"/>
    <w:rsid w:val="00E30D0D"/>
    <w:rsid w:val="00E3111B"/>
    <w:rsid w:val="00E31844"/>
    <w:rsid w:val="00E31899"/>
    <w:rsid w:val="00E3220C"/>
    <w:rsid w:val="00E322CE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37A24"/>
    <w:rsid w:val="00E41D21"/>
    <w:rsid w:val="00E4203F"/>
    <w:rsid w:val="00E423C3"/>
    <w:rsid w:val="00E42BF2"/>
    <w:rsid w:val="00E42FAA"/>
    <w:rsid w:val="00E43232"/>
    <w:rsid w:val="00E43850"/>
    <w:rsid w:val="00E4388F"/>
    <w:rsid w:val="00E43993"/>
    <w:rsid w:val="00E444CB"/>
    <w:rsid w:val="00E4507B"/>
    <w:rsid w:val="00E458FD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C55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673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138E"/>
    <w:rsid w:val="00EB2575"/>
    <w:rsid w:val="00EB260D"/>
    <w:rsid w:val="00EB31CF"/>
    <w:rsid w:val="00EB3239"/>
    <w:rsid w:val="00EB409C"/>
    <w:rsid w:val="00EB413F"/>
    <w:rsid w:val="00EB4788"/>
    <w:rsid w:val="00EB47CB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251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652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3623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4D7E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7B1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BA0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BF5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111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3DD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5FCBAA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Dubrovnik%202018\docs\S1-181095.zip" TargetMode="External"/><Relationship Id="rId18" Type="http://schemas.openxmlformats.org/officeDocument/2006/relationships/hyperlink" Target="file:///C:\Users\norpahj\Documents\Local%203GPP%20copy\SA1%20Dubrovnik%202018\docs\S1-181280.zip" TargetMode="External"/><Relationship Id="rId26" Type="http://schemas.openxmlformats.org/officeDocument/2006/relationships/hyperlink" Target="file:///C:\Users\norpahj\Documents\Local%203GPP%20copy\SA1%20Dubrovnik%202018\docs\S1-18112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Dubrovnik%202018\docs\S1-181020.zip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norpahj\Documents\Local%203GPP%20copy\SA1%20Dubrovnik%202018\docs\S1-181094.zip" TargetMode="External"/><Relationship Id="rId17" Type="http://schemas.openxmlformats.org/officeDocument/2006/relationships/hyperlink" Target="file:///C:\Users\norpahj\Documents\Local%203GPP%20copy\SA1%20Dubrovnik%202018\docs\S1-181279.zip" TargetMode="External"/><Relationship Id="rId25" Type="http://schemas.openxmlformats.org/officeDocument/2006/relationships/hyperlink" Target="file:///C:\Users\norpahj\Documents\Local%203GPP%20copy\SA1%20Dubrovnik%202018\docs\S1-181122.zip" TargetMode="External"/><Relationship Id="rId33" Type="http://schemas.openxmlformats.org/officeDocument/2006/relationships/hyperlink" Target="file:///C:\Users\norpahj\Documents\Local%203GPP%20copy\SA1%20Dubrovnik%202018\docs\S1-18129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Dubrovnik%202018\docs\S1-181089.zip" TargetMode="External"/><Relationship Id="rId20" Type="http://schemas.openxmlformats.org/officeDocument/2006/relationships/hyperlink" Target="file:///C:\Users\norpahj\Documents\Local%203GPP%20copy\SA1%20Dubrovnik%202018\docs\S1-181061.zip" TargetMode="External"/><Relationship Id="rId29" Type="http://schemas.openxmlformats.org/officeDocument/2006/relationships/hyperlink" Target="file:///C:\Users\norpahj\Documents\Local%203GPP%20copy\SA1%20Dubrovnik%202018\docs\S1-181292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orpahj\Documents\Local%203GPP%20copy\SA1%20Dubrovnik%202018\docs\S1-181093.zip" TargetMode="External"/><Relationship Id="rId24" Type="http://schemas.openxmlformats.org/officeDocument/2006/relationships/hyperlink" Target="file:///C:\Users\norpahj\Documents\Local%203GPP%20copy\SA1%20Dubrovnik%202018\docs\S1-181120.zip" TargetMode="External"/><Relationship Id="rId32" Type="http://schemas.openxmlformats.org/officeDocument/2006/relationships/hyperlink" Target="file:///C:\Users\norpahj\Documents\Local%203GPP%20copy\SA1%20Dubrovnik%202018\docs\S1-181242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Dubrovnik%202018\docs\S1-181097.zip" TargetMode="External"/><Relationship Id="rId23" Type="http://schemas.openxmlformats.org/officeDocument/2006/relationships/hyperlink" Target="file:///C:\Users\norpahj\Documents\Local%203GPP%20copy\SA1%20Dubrovnik%202018\docs\S1-181119.zip" TargetMode="External"/><Relationship Id="rId28" Type="http://schemas.openxmlformats.org/officeDocument/2006/relationships/hyperlink" Target="file:///C:\Users\norpahj\Documents\Local%203GPP%20copy\SA1%20Dubrovnik%202018\docs\S1-181291.zip" TargetMode="External"/><Relationship Id="rId10" Type="http://schemas.openxmlformats.org/officeDocument/2006/relationships/hyperlink" Target="file:///C:\Users\norpahj\Documents\Local%203GPP%20copy\SA1%20Dubrovnik%202018\docs\S1-181092.zip" TargetMode="External"/><Relationship Id="rId19" Type="http://schemas.openxmlformats.org/officeDocument/2006/relationships/hyperlink" Target="file:///C:\Users\norpahj\Documents\Local%203GPP%20copy\SA1%20Dubrovnik%202018\docs\S1-181099.zip" TargetMode="External"/><Relationship Id="rId31" Type="http://schemas.openxmlformats.org/officeDocument/2006/relationships/hyperlink" Target="file:///C:\Users\norpahj\Documents\Local%203GPP%20copy\SA1%20Dubrovnik%202018\docs\S1-18124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Documents\Local%203GPP%20copy\SA1%20Dubrovnik%202018\docs\S1-181091.zip" TargetMode="External"/><Relationship Id="rId14" Type="http://schemas.openxmlformats.org/officeDocument/2006/relationships/hyperlink" Target="file:///C:\Users\norpahj\Documents\Local%203GPP%20copy\SA1%20Dubrovnik%202018\docs\S1-181096.zip" TargetMode="External"/><Relationship Id="rId22" Type="http://schemas.openxmlformats.org/officeDocument/2006/relationships/hyperlink" Target="file:///C:\Users\norpahj\Documents\Local%203GPP%20copy\SA1%20Dubrovnik%202018\docs\S1-181118.zip" TargetMode="External"/><Relationship Id="rId27" Type="http://schemas.openxmlformats.org/officeDocument/2006/relationships/hyperlink" Target="file:///C:\Users\norpahj\Documents\Local%203GPP%20copy\SA1%20Dubrovnik%202018\docs\S1-181136.zip" TargetMode="External"/><Relationship Id="rId30" Type="http://schemas.openxmlformats.org/officeDocument/2006/relationships/hyperlink" Target="file:///C:\Users\norpahj\Documents\Local%203GPP%20copy\SA1%20Dubrovnik%202018\docs\S1-181240.zip" TargetMode="External"/><Relationship Id="rId35" Type="http://schemas.openxmlformats.org/officeDocument/2006/relationships/theme" Target="theme/theme1.xml"/><Relationship Id="rId8" Type="http://schemas.openxmlformats.org/officeDocument/2006/relationships/hyperlink" Target="file:///C:\Users\norpahj\Documents\Local%203GPP%20copy\SA1%20Dubrovnik%202018\docs\S1-18109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print-Nextel%20expansion\3GPP\SA\SA%201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8F2D3-7854-4DA3-B937-0287BB361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8</TotalTime>
  <Pages>6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9311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Schumacher, Gregory [CTO]</cp:lastModifiedBy>
  <cp:revision>7</cp:revision>
  <dcterms:created xsi:type="dcterms:W3CDTF">2018-05-07T08:14:00Z</dcterms:created>
  <dcterms:modified xsi:type="dcterms:W3CDTF">2018-05-07T16:44:00Z</dcterms:modified>
</cp:coreProperties>
</file>