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0F510A">
        <w:rPr>
          <w:rFonts w:eastAsia="Times New Roman" w:cs="Arial"/>
          <w:sz w:val="24"/>
          <w:szCs w:val="20"/>
          <w:lang w:eastAsia="ar-SA"/>
        </w:rPr>
        <w:t>80</w:t>
      </w:r>
      <w:r w:rsidR="009E5DB8">
        <w:rPr>
          <w:rFonts w:eastAsia="Times New Roman" w:cs="Arial"/>
          <w:sz w:val="24"/>
          <w:szCs w:val="20"/>
          <w:lang w:eastAsia="ar-SA"/>
        </w:rPr>
        <w:tab/>
      </w:r>
      <w:bookmarkStart w:id="0" w:name="_GoBack"/>
      <w:r w:rsidR="009E5DB8">
        <w:rPr>
          <w:rFonts w:eastAsia="Times New Roman" w:cs="Arial"/>
          <w:sz w:val="24"/>
          <w:szCs w:val="20"/>
          <w:lang w:eastAsia="ar-SA"/>
        </w:rPr>
        <w:t>S1</w:t>
      </w:r>
      <w:r w:rsidRPr="00B11D2E">
        <w:rPr>
          <w:rFonts w:cs="Arial"/>
          <w:sz w:val="24"/>
          <w:szCs w:val="24"/>
        </w:rPr>
        <w:t>-1</w:t>
      </w:r>
      <w:r w:rsidR="003D4B1C">
        <w:rPr>
          <w:rFonts w:cs="Arial"/>
          <w:sz w:val="24"/>
          <w:szCs w:val="24"/>
        </w:rPr>
        <w:t>74275</w:t>
      </w:r>
      <w:bookmarkEnd w:id="0"/>
    </w:p>
    <w:p w:rsidR="00411066" w:rsidRPr="00F45489" w:rsidRDefault="000F510A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Reno NV USA,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November 27 – December 1,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3D4B1C">
        <w:rPr>
          <w:rFonts w:eastAsia="Times New Roman" w:cs="Arial"/>
          <w:sz w:val="22"/>
          <w:szCs w:val="20"/>
          <w:lang w:eastAsia="ar-SA"/>
        </w:rPr>
        <w:t>Meeting Report</w:t>
      </w:r>
      <w:r w:rsidR="00003EF0">
        <w:rPr>
          <w:rFonts w:eastAsia="Times New Roman" w:cs="Arial"/>
          <w:sz w:val="22"/>
          <w:szCs w:val="20"/>
          <w:lang w:eastAsia="ar-SA"/>
        </w:rPr>
        <w:t xml:space="preserve"> for 5GLAN</w:t>
      </w:r>
      <w:r w:rsidR="000F510A">
        <w:rPr>
          <w:rFonts w:eastAsia="Times New Roman" w:cs="Arial"/>
          <w:sz w:val="22"/>
          <w:szCs w:val="20"/>
          <w:lang w:eastAsia="ar-SA"/>
        </w:rPr>
        <w:t>+HYPOS+BMNS</w:t>
      </w:r>
      <w:r w:rsidR="00003EF0">
        <w:rPr>
          <w:rFonts w:eastAsia="Times New Roman" w:cs="Arial"/>
          <w:sz w:val="22"/>
          <w:szCs w:val="20"/>
          <w:lang w:eastAsia="ar-SA"/>
        </w:rPr>
        <w:t xml:space="preserve"> Drafting Group</w:t>
      </w:r>
    </w:p>
    <w:p w:rsidR="00411066" w:rsidRPr="00C94126" w:rsidRDefault="00003EF0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>
        <w:rPr>
          <w:rFonts w:eastAsia="Times New Roman" w:cs="Arial"/>
          <w:sz w:val="22"/>
          <w:szCs w:val="20"/>
          <w:lang w:eastAsia="ar-SA"/>
        </w:rPr>
        <w:t>Ag. Item:</w:t>
      </w:r>
      <w:r>
        <w:rPr>
          <w:rFonts w:eastAsia="Times New Roman" w:cs="Arial"/>
          <w:sz w:val="22"/>
          <w:szCs w:val="20"/>
          <w:lang w:eastAsia="ar-SA"/>
        </w:rPr>
        <w:tab/>
      </w:r>
      <w:r w:rsidR="000F510A">
        <w:rPr>
          <w:rFonts w:eastAsia="Times New Roman" w:cs="Arial"/>
          <w:sz w:val="22"/>
          <w:szCs w:val="20"/>
          <w:lang w:eastAsia="ar-SA"/>
        </w:rPr>
        <w:t xml:space="preserve">8.6, </w:t>
      </w:r>
      <w:r>
        <w:rPr>
          <w:rFonts w:eastAsia="Times New Roman" w:cs="Arial"/>
          <w:sz w:val="22"/>
          <w:szCs w:val="20"/>
          <w:lang w:eastAsia="ar-SA"/>
        </w:rPr>
        <w:t>8.7</w:t>
      </w:r>
      <w:r w:rsidR="000F510A">
        <w:rPr>
          <w:rFonts w:eastAsia="Times New Roman" w:cs="Arial"/>
          <w:sz w:val="22"/>
          <w:szCs w:val="20"/>
          <w:lang w:eastAsia="ar-SA"/>
        </w:rPr>
        <w:t>, 8.11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003EF0">
        <w:rPr>
          <w:rFonts w:eastAsia="Times New Roman" w:cs="Arial"/>
          <w:sz w:val="22"/>
          <w:szCs w:val="20"/>
          <w:lang w:eastAsia="ar-SA"/>
        </w:rPr>
        <w:t>Vice Chairmen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03EF0">
        <w:rPr>
          <w:rFonts w:eastAsia="Times New Roman" w:cs="Arial"/>
          <w:sz w:val="22"/>
          <w:szCs w:val="20"/>
          <w:lang w:eastAsia="ar-SA"/>
        </w:rPr>
        <w:t>Mark Younge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AA0E5E" w:rsidRPr="00015298" w:rsidRDefault="00003EF0" w:rsidP="00AA0E5E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>
        <w:rPr>
          <w:rFonts w:eastAsia="Arial Unicode MS" w:cs="Arial"/>
          <w:bCs/>
          <w:sz w:val="36"/>
          <w:szCs w:val="36"/>
          <w:lang w:eastAsia="ar-SA"/>
        </w:rPr>
        <w:t>5GLAN</w:t>
      </w:r>
      <w:r w:rsidR="000F510A">
        <w:rPr>
          <w:rFonts w:eastAsia="Arial Unicode MS" w:cs="Arial"/>
          <w:bCs/>
          <w:sz w:val="36"/>
          <w:szCs w:val="36"/>
          <w:lang w:eastAsia="ar-SA"/>
        </w:rPr>
        <w:t>+HYPOS+BMNS</w:t>
      </w:r>
      <w:r>
        <w:rPr>
          <w:rFonts w:eastAsia="Arial Unicode MS" w:cs="Arial"/>
          <w:bCs/>
          <w:sz w:val="36"/>
          <w:szCs w:val="36"/>
          <w:lang w:eastAsia="ar-SA"/>
        </w:rPr>
        <w:t xml:space="preserve"> </w:t>
      </w:r>
      <w:r w:rsidR="00AA0E5E" w:rsidRPr="00015298">
        <w:rPr>
          <w:rFonts w:eastAsia="Arial Unicode MS" w:cs="Arial"/>
          <w:bCs/>
          <w:sz w:val="36"/>
          <w:szCs w:val="36"/>
          <w:lang w:eastAsia="ar-SA"/>
        </w:rPr>
        <w:t>DRAFT SCHEDULE</w:t>
      </w:r>
    </w:p>
    <w:p w:rsidR="00AA0E5E" w:rsidRPr="008754F9" w:rsidRDefault="00AA0E5E" w:rsidP="00AA0E5E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AA0E5E" w:rsidRPr="00F774D3" w:rsidRDefault="00AA0E5E" w:rsidP="00AA0E5E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</w:p>
    <w:p w:rsidR="00AA0E5E" w:rsidRPr="00015298" w:rsidRDefault="00AA0E5E" w:rsidP="00AA0E5E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003EF0" w:rsidRPr="00015298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3EF0" w:rsidRPr="00015298" w:rsidRDefault="00003EF0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3EF0" w:rsidRPr="00015298" w:rsidRDefault="00003EF0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03EF0" w:rsidRPr="00015298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03EF0" w:rsidRPr="00015298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F510A" w:rsidRPr="00AB0F3E" w:rsidRDefault="000F510A" w:rsidP="000F5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03EF0" w:rsidRPr="000F510A" w:rsidRDefault="000F510A" w:rsidP="000F5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5</w:t>
            </w:r>
            <w:r w:rsidRPr="00292418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GLAN+HYPOS+BMNS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F510A" w:rsidRPr="00AB0F3E" w:rsidRDefault="000F510A" w:rsidP="000F5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03EF0" w:rsidRPr="000F510A" w:rsidRDefault="000F510A" w:rsidP="000F5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5</w:t>
            </w:r>
            <w:r w:rsidRPr="00292418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GLAN+HYPOS+BMNS</w:t>
            </w: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3EF0" w:rsidRPr="00015298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F510A" w:rsidRPr="00AB0F3E" w:rsidRDefault="000F510A" w:rsidP="000F5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03EF0" w:rsidRPr="000F510A" w:rsidRDefault="000F510A" w:rsidP="000F5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5</w:t>
            </w:r>
            <w:r w:rsidRPr="00292418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GLAN+HYPOS+BMNS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F510A" w:rsidRPr="00AB0F3E" w:rsidRDefault="000F510A" w:rsidP="000F5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03EF0" w:rsidRPr="000F510A" w:rsidRDefault="000F510A" w:rsidP="000F5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5</w:t>
            </w:r>
            <w:r w:rsidRPr="00292418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GLAN+HYPOS+BMNS</w:t>
            </w: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3EF0" w:rsidRPr="00015298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03EF0" w:rsidRPr="005A2472" w:rsidRDefault="00003EF0" w:rsidP="003271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03EF0" w:rsidRPr="006620C9" w:rsidRDefault="00003EF0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:rsidR="00AA0E5E" w:rsidRPr="00015298" w:rsidRDefault="00AA0E5E" w:rsidP="00AA0E5E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410BCE" w:rsidRDefault="00410BCE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9"/>
        <w:gridCol w:w="30"/>
        <w:gridCol w:w="1070"/>
        <w:gridCol w:w="821"/>
        <w:gridCol w:w="1729"/>
        <w:gridCol w:w="744"/>
        <w:gridCol w:w="47"/>
        <w:gridCol w:w="3601"/>
        <w:gridCol w:w="357"/>
        <w:gridCol w:w="53"/>
        <w:gridCol w:w="1767"/>
        <w:gridCol w:w="274"/>
        <w:gridCol w:w="65"/>
        <w:gridCol w:w="3337"/>
      </w:tblGrid>
      <w:tr w:rsidR="00E56EF0" w:rsidRPr="00B04844" w:rsidTr="002D73B9">
        <w:trPr>
          <w:trHeight w:val="141"/>
        </w:trPr>
        <w:tc>
          <w:tcPr>
            <w:tcW w:w="14494" w:type="dxa"/>
            <w:gridSpan w:val="14"/>
            <w:tcBorders>
              <w:bottom w:val="nil"/>
            </w:tcBorders>
            <w:shd w:val="clear" w:color="auto" w:fill="F2F2F2"/>
          </w:tcPr>
          <w:p w:rsidR="00E56EF0" w:rsidRPr="00F45489" w:rsidRDefault="00E56EF0" w:rsidP="002D73B9">
            <w:pPr>
              <w:pStyle w:val="Heading2"/>
            </w:pPr>
            <w:r w:rsidRPr="009504CA">
              <w:lastRenderedPageBreak/>
              <w:t>FS_5GLAN</w:t>
            </w:r>
            <w:r>
              <w:t xml:space="preserve">: </w:t>
            </w:r>
            <w:r w:rsidRPr="009504CA">
              <w:t>Study on LAN Support in 5G</w:t>
            </w:r>
            <w:r w:rsidRPr="004070E3">
              <w:t xml:space="preserve"> </w:t>
            </w:r>
            <w:r>
              <w:t>[</w:t>
            </w:r>
            <w:r w:rsidRPr="009504CA">
              <w:rPr>
                <w:bCs/>
              </w:rPr>
              <w:t>SP-170456</w:t>
            </w:r>
            <w:r>
              <w:rPr>
                <w:bCs/>
              </w:rPr>
              <w:t>]</w:t>
            </w:r>
          </w:p>
        </w:tc>
      </w:tr>
      <w:tr w:rsidR="00E56EF0" w:rsidRPr="00B04844" w:rsidTr="00C4687B">
        <w:trPr>
          <w:trHeight w:val="141"/>
        </w:trPr>
        <w:tc>
          <w:tcPr>
            <w:tcW w:w="14494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E56EF0" w:rsidRPr="004067FF" w:rsidRDefault="00E56EF0" w:rsidP="002D73B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E56EF0" w:rsidRPr="00411066" w:rsidRDefault="00E56EF0" w:rsidP="002D73B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 22.821v0.1.0</w:t>
            </w:r>
          </w:p>
          <w:p w:rsidR="00E56EF0" w:rsidRPr="00411066" w:rsidRDefault="00E56EF0" w:rsidP="002D73B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E56EF0" w:rsidRPr="004070E3" w:rsidRDefault="00E56EF0" w:rsidP="002D73B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35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E56EF0" w:rsidRPr="004070E3" w:rsidRDefault="00E56EF0" w:rsidP="002D73B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4687B" w:rsidRDefault="00E56EF0" w:rsidP="002D73B9">
            <w:pPr>
              <w:snapToGrid w:val="0"/>
              <w:spacing w:after="0" w:line="240" w:lineRule="auto"/>
            </w:pPr>
            <w:r w:rsidRPr="00C4687B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4687B" w:rsidRDefault="003D4B1C" w:rsidP="002D73B9">
            <w:pPr>
              <w:snapToGrid w:val="0"/>
              <w:spacing w:after="0" w:line="240" w:lineRule="auto"/>
            </w:pPr>
            <w:hyperlink r:id="rId8" w:history="1">
              <w:r w:rsidR="00E56EF0" w:rsidRPr="00C4687B">
                <w:rPr>
                  <w:rStyle w:val="Hyperlink"/>
                  <w:rFonts w:cs="Arial"/>
                  <w:color w:val="auto"/>
                </w:rPr>
                <w:t>S1-174018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4687B" w:rsidRDefault="00E56EF0" w:rsidP="002D73B9">
            <w:pPr>
              <w:snapToGrid w:val="0"/>
              <w:spacing w:after="0" w:line="240" w:lineRule="auto"/>
            </w:pPr>
            <w:r w:rsidRPr="00C4687B">
              <w:t>Huawei, Hisilicon, Deutsche Telekom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4687B" w:rsidRDefault="00E56EF0" w:rsidP="002D73B9">
            <w:pPr>
              <w:snapToGrid w:val="0"/>
              <w:spacing w:after="0" w:line="240" w:lineRule="auto"/>
            </w:pPr>
            <w:r w:rsidRPr="00C4687B">
              <w:t>Update the definition of 5G LAN-style service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4687B" w:rsidRDefault="00C4687B" w:rsidP="002D73B9">
            <w:pPr>
              <w:snapToGrid w:val="0"/>
              <w:spacing w:after="0" w:line="240" w:lineRule="auto"/>
            </w:pPr>
            <w:r>
              <w:t>Merged</w:t>
            </w:r>
            <w:r w:rsidRPr="00C4687B">
              <w:t xml:space="preserve"> to S1-174348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4687B" w:rsidRDefault="00E56EF0" w:rsidP="002D73B9">
            <w:pPr>
              <w:snapToGrid w:val="0"/>
              <w:spacing w:after="0" w:line="240" w:lineRule="auto"/>
            </w:pPr>
          </w:p>
        </w:tc>
      </w:tr>
      <w:tr w:rsidR="00C4687B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87B" w:rsidRPr="00C4687B" w:rsidRDefault="00C4687B" w:rsidP="002D73B9">
            <w:pPr>
              <w:snapToGrid w:val="0"/>
              <w:spacing w:after="0" w:line="240" w:lineRule="auto"/>
            </w:pPr>
            <w:r w:rsidRPr="00C4687B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87B" w:rsidRPr="00C4687B" w:rsidRDefault="003D4B1C" w:rsidP="002D73B9">
            <w:pPr>
              <w:snapToGrid w:val="0"/>
              <w:spacing w:after="0" w:line="240" w:lineRule="auto"/>
            </w:pPr>
            <w:hyperlink r:id="rId9" w:history="1">
              <w:r w:rsidR="00C4687B" w:rsidRPr="00C4687B">
                <w:rPr>
                  <w:rStyle w:val="Hyperlink"/>
                  <w:rFonts w:cs="Arial"/>
                  <w:color w:val="auto"/>
                </w:rPr>
                <w:t>S1-174348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87B" w:rsidRPr="00C4687B" w:rsidRDefault="00C4687B" w:rsidP="002D73B9">
            <w:pPr>
              <w:snapToGrid w:val="0"/>
              <w:spacing w:after="0" w:line="240" w:lineRule="auto"/>
            </w:pPr>
            <w:r w:rsidRPr="00C4687B">
              <w:t>Huawei, Hisilicon, Deutsche Telekom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87B" w:rsidRPr="00C4687B" w:rsidRDefault="00C4687B" w:rsidP="002D73B9">
            <w:pPr>
              <w:snapToGrid w:val="0"/>
              <w:spacing w:after="0" w:line="240" w:lineRule="auto"/>
            </w:pPr>
            <w:r w:rsidRPr="00C4687B">
              <w:t>Update the definition of 5G LAN-style service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87B" w:rsidRPr="00C4687B" w:rsidRDefault="00C4687B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87B" w:rsidRPr="00C4687B" w:rsidRDefault="00C4687B" w:rsidP="002D73B9">
            <w:pPr>
              <w:snapToGrid w:val="0"/>
              <w:spacing w:after="0" w:line="240" w:lineRule="auto"/>
            </w:pPr>
            <w:r w:rsidRPr="00C4687B">
              <w:t>Revision of S1-174018.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4687B" w:rsidRDefault="00E56EF0" w:rsidP="002D73B9">
            <w:pPr>
              <w:snapToGrid w:val="0"/>
              <w:spacing w:after="0" w:line="240" w:lineRule="auto"/>
            </w:pPr>
            <w:r w:rsidRPr="00C4687B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4687B" w:rsidRDefault="003D4B1C" w:rsidP="002D73B9">
            <w:pPr>
              <w:snapToGrid w:val="0"/>
              <w:spacing w:after="0" w:line="240" w:lineRule="auto"/>
            </w:pPr>
            <w:hyperlink r:id="rId10" w:history="1">
              <w:r w:rsidR="00E56EF0" w:rsidRPr="00C4687B">
                <w:rPr>
                  <w:rStyle w:val="Hyperlink"/>
                  <w:rFonts w:cs="Arial"/>
                  <w:color w:val="auto"/>
                </w:rPr>
                <w:t>S1-174088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4687B" w:rsidRDefault="00E56EF0" w:rsidP="002D73B9">
            <w:pPr>
              <w:snapToGrid w:val="0"/>
              <w:spacing w:after="0" w:line="240" w:lineRule="auto"/>
            </w:pPr>
            <w:r w:rsidRPr="00C4687B">
              <w:t>Vodafone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4687B" w:rsidRDefault="00E56EF0" w:rsidP="002D73B9">
            <w:pPr>
              <w:snapToGrid w:val="0"/>
              <w:spacing w:after="0" w:line="240" w:lineRule="auto"/>
            </w:pPr>
            <w:r w:rsidRPr="00C4687B">
              <w:t>Discussion on the terminologies used in the “Feasibility Study on LAN Support in 5G”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4687B" w:rsidRDefault="00C4687B" w:rsidP="002D73B9">
            <w:pPr>
              <w:snapToGrid w:val="0"/>
              <w:spacing w:after="0" w:line="240" w:lineRule="auto"/>
            </w:pPr>
            <w:r w:rsidRPr="00C4687B">
              <w:t>Revised to S1-174348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4687B" w:rsidRDefault="00E56EF0" w:rsidP="002D73B9">
            <w:pPr>
              <w:snapToGrid w:val="0"/>
              <w:spacing w:after="0" w:line="240" w:lineRule="auto"/>
            </w:pPr>
          </w:p>
        </w:tc>
      </w:tr>
      <w:tr w:rsidR="00C4687B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87B" w:rsidRPr="00C4687B" w:rsidRDefault="00C4687B" w:rsidP="002D73B9">
            <w:pPr>
              <w:snapToGrid w:val="0"/>
              <w:spacing w:after="0" w:line="240" w:lineRule="auto"/>
            </w:pPr>
            <w:r w:rsidRPr="00C4687B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87B" w:rsidRPr="00C4687B" w:rsidRDefault="003D4B1C" w:rsidP="002D73B9">
            <w:pPr>
              <w:snapToGrid w:val="0"/>
              <w:spacing w:after="0" w:line="240" w:lineRule="auto"/>
            </w:pPr>
            <w:hyperlink r:id="rId11" w:history="1">
              <w:r w:rsidR="00C4687B" w:rsidRPr="00C4687B">
                <w:rPr>
                  <w:rStyle w:val="Hyperlink"/>
                  <w:rFonts w:cs="Arial"/>
                  <w:color w:val="auto"/>
                </w:rPr>
                <w:t>S1-174348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87B" w:rsidRPr="00C4687B" w:rsidRDefault="00C4687B" w:rsidP="002D73B9">
            <w:pPr>
              <w:snapToGrid w:val="0"/>
              <w:spacing w:after="0" w:line="240" w:lineRule="auto"/>
            </w:pPr>
            <w:r w:rsidRPr="00C4687B">
              <w:t>Vodafone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87B" w:rsidRPr="00C4687B" w:rsidRDefault="00C4687B" w:rsidP="002D73B9">
            <w:pPr>
              <w:snapToGrid w:val="0"/>
              <w:spacing w:after="0" w:line="240" w:lineRule="auto"/>
            </w:pPr>
            <w:r w:rsidRPr="00C4687B">
              <w:t>Discussion on the terminologies used in the “Feasibility Study on LAN Support in 5G”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87B" w:rsidRPr="00C4687B" w:rsidRDefault="00C4687B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87B" w:rsidRPr="00C4687B" w:rsidRDefault="00C4687B" w:rsidP="002D73B9">
            <w:pPr>
              <w:snapToGrid w:val="0"/>
              <w:spacing w:after="0" w:line="240" w:lineRule="auto"/>
            </w:pPr>
            <w:r w:rsidRPr="00C4687B">
              <w:t>Revision of S1-174088.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40C46" w:rsidRDefault="00E56EF0" w:rsidP="002D73B9">
            <w:pPr>
              <w:snapToGrid w:val="0"/>
              <w:spacing w:after="0" w:line="240" w:lineRule="auto"/>
            </w:pPr>
            <w:r w:rsidRPr="00940C46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40C46" w:rsidRDefault="003D4B1C" w:rsidP="002D73B9">
            <w:pPr>
              <w:snapToGrid w:val="0"/>
              <w:spacing w:after="0" w:line="240" w:lineRule="auto"/>
            </w:pPr>
            <w:hyperlink r:id="rId12" w:history="1">
              <w:r w:rsidR="00E56EF0" w:rsidRPr="00940C46">
                <w:rPr>
                  <w:rStyle w:val="Hyperlink"/>
                  <w:rFonts w:cs="Arial"/>
                  <w:color w:val="auto"/>
                </w:rPr>
                <w:t>S1-174106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40C46" w:rsidRDefault="00E56EF0" w:rsidP="002D73B9">
            <w:pPr>
              <w:snapToGrid w:val="0"/>
              <w:spacing w:after="0" w:line="240" w:lineRule="auto"/>
            </w:pPr>
            <w:r w:rsidRPr="00940C46">
              <w:t>Nokia, Nokia Shanghai Bell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40C46" w:rsidRDefault="00E56EF0" w:rsidP="002D73B9">
            <w:pPr>
              <w:snapToGrid w:val="0"/>
              <w:spacing w:after="0" w:line="240" w:lineRule="auto"/>
            </w:pPr>
            <w:r w:rsidRPr="00940C46">
              <w:t>FS_5GLAN Enterprise deployment scenario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40C46" w:rsidRDefault="00940C46" w:rsidP="002D73B9">
            <w:pPr>
              <w:snapToGrid w:val="0"/>
              <w:spacing w:after="0" w:line="240" w:lineRule="auto"/>
            </w:pPr>
            <w:r w:rsidRPr="00940C46">
              <w:t>Revised to S1-174349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40C46" w:rsidRDefault="00E56EF0" w:rsidP="002D73B9">
            <w:pPr>
              <w:snapToGrid w:val="0"/>
              <w:spacing w:after="0" w:line="240" w:lineRule="auto"/>
            </w:pPr>
          </w:p>
        </w:tc>
      </w:tr>
      <w:tr w:rsidR="00940C46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C46" w:rsidRPr="00940C46" w:rsidRDefault="00940C46" w:rsidP="002D73B9">
            <w:pPr>
              <w:snapToGrid w:val="0"/>
              <w:spacing w:after="0" w:line="240" w:lineRule="auto"/>
            </w:pPr>
            <w:r w:rsidRPr="00940C46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C46" w:rsidRPr="00940C46" w:rsidRDefault="003D4B1C" w:rsidP="002D73B9">
            <w:pPr>
              <w:snapToGrid w:val="0"/>
              <w:spacing w:after="0" w:line="240" w:lineRule="auto"/>
            </w:pPr>
            <w:hyperlink r:id="rId13" w:history="1">
              <w:r w:rsidR="00940C46" w:rsidRPr="00940C46">
                <w:rPr>
                  <w:rStyle w:val="Hyperlink"/>
                  <w:rFonts w:cs="Arial"/>
                  <w:color w:val="auto"/>
                </w:rPr>
                <w:t>S1-174349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C46" w:rsidRPr="00940C46" w:rsidRDefault="00940C46" w:rsidP="002D73B9">
            <w:pPr>
              <w:snapToGrid w:val="0"/>
              <w:spacing w:after="0" w:line="240" w:lineRule="auto"/>
            </w:pPr>
            <w:r w:rsidRPr="00940C46">
              <w:t>Nokia, Nokia Shanghai Bell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C46" w:rsidRPr="00940C46" w:rsidRDefault="00940C46" w:rsidP="002D73B9">
            <w:pPr>
              <w:snapToGrid w:val="0"/>
              <w:spacing w:after="0" w:line="240" w:lineRule="auto"/>
            </w:pPr>
            <w:r w:rsidRPr="00940C46">
              <w:t>FS_5GLAN Enterprise deployment scenario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C46" w:rsidRPr="00940C46" w:rsidRDefault="00940C46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C46" w:rsidRPr="00940C46" w:rsidRDefault="00940C46" w:rsidP="002D73B9">
            <w:pPr>
              <w:snapToGrid w:val="0"/>
              <w:spacing w:after="0" w:line="240" w:lineRule="auto"/>
            </w:pPr>
            <w:r w:rsidRPr="00940C46">
              <w:t>Revision of S1-174106.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40C46" w:rsidRDefault="00E56EF0" w:rsidP="002D73B9">
            <w:pPr>
              <w:snapToGrid w:val="0"/>
              <w:spacing w:after="0" w:line="240" w:lineRule="auto"/>
            </w:pPr>
            <w:r w:rsidRPr="00940C46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40C46" w:rsidRDefault="003D4B1C" w:rsidP="002D73B9">
            <w:pPr>
              <w:snapToGrid w:val="0"/>
              <w:spacing w:after="0" w:line="240" w:lineRule="auto"/>
            </w:pPr>
            <w:hyperlink r:id="rId14" w:history="1">
              <w:r w:rsidR="00E56EF0" w:rsidRPr="00940C46">
                <w:rPr>
                  <w:rStyle w:val="Hyperlink"/>
                  <w:rFonts w:cs="Arial"/>
                  <w:color w:val="auto"/>
                </w:rPr>
                <w:t>S1-174184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40C46" w:rsidRDefault="00E56EF0" w:rsidP="002D73B9">
            <w:pPr>
              <w:snapToGrid w:val="0"/>
              <w:spacing w:after="0" w:line="240" w:lineRule="auto"/>
            </w:pPr>
            <w:r w:rsidRPr="00940C46">
              <w:t>KPN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40C46" w:rsidRDefault="00E56EF0" w:rsidP="002D73B9">
            <w:pPr>
              <w:snapToGrid w:val="0"/>
              <w:spacing w:after="0" w:line="240" w:lineRule="auto"/>
            </w:pPr>
            <w:r w:rsidRPr="00940C46">
              <w:t>Description of Residential Environment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40C46" w:rsidRDefault="00940C46" w:rsidP="002D73B9">
            <w:pPr>
              <w:snapToGrid w:val="0"/>
              <w:spacing w:after="0" w:line="240" w:lineRule="auto"/>
            </w:pPr>
            <w:r w:rsidRPr="00940C46">
              <w:t>Revised to S1-174298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40C46" w:rsidRDefault="00E56EF0" w:rsidP="002D73B9">
            <w:pPr>
              <w:snapToGrid w:val="0"/>
              <w:spacing w:after="0" w:line="240" w:lineRule="auto"/>
            </w:pPr>
            <w:r w:rsidRPr="00940C46">
              <w:t>Moved from 8.10</w:t>
            </w:r>
          </w:p>
        </w:tc>
      </w:tr>
      <w:tr w:rsidR="00940C46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40C46" w:rsidRPr="00940C46" w:rsidRDefault="00940C46" w:rsidP="002D73B9">
            <w:pPr>
              <w:snapToGrid w:val="0"/>
              <w:spacing w:after="0" w:line="240" w:lineRule="auto"/>
            </w:pPr>
            <w:r w:rsidRPr="00940C46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40C46" w:rsidRPr="00940C46" w:rsidRDefault="003D4B1C" w:rsidP="002D73B9">
            <w:pPr>
              <w:snapToGrid w:val="0"/>
              <w:spacing w:after="0" w:line="240" w:lineRule="auto"/>
            </w:pPr>
            <w:hyperlink r:id="rId15" w:history="1">
              <w:r w:rsidR="00940C46" w:rsidRPr="00940C46">
                <w:rPr>
                  <w:rStyle w:val="Hyperlink"/>
                  <w:rFonts w:cs="Arial"/>
                  <w:color w:val="auto"/>
                </w:rPr>
                <w:t>S1-174298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40C46" w:rsidRPr="00940C46" w:rsidRDefault="00940C46" w:rsidP="002D73B9">
            <w:pPr>
              <w:snapToGrid w:val="0"/>
              <w:spacing w:after="0" w:line="240" w:lineRule="auto"/>
            </w:pPr>
            <w:r w:rsidRPr="00940C46">
              <w:t>KPN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40C46" w:rsidRPr="00940C46" w:rsidRDefault="00940C46" w:rsidP="002D73B9">
            <w:pPr>
              <w:snapToGrid w:val="0"/>
              <w:spacing w:after="0" w:line="240" w:lineRule="auto"/>
            </w:pPr>
            <w:r w:rsidRPr="00940C46">
              <w:t>Description of Residential Environment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40C46" w:rsidRPr="00940C46" w:rsidRDefault="00940C46" w:rsidP="002D73B9">
            <w:pPr>
              <w:snapToGrid w:val="0"/>
              <w:spacing w:after="0" w:line="240" w:lineRule="auto"/>
            </w:pPr>
            <w:r w:rsidRPr="00940C46">
              <w:t>Revised to S1-174350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40C46" w:rsidRPr="00940C46" w:rsidRDefault="00940C46" w:rsidP="002D73B9">
            <w:pPr>
              <w:snapToGrid w:val="0"/>
              <w:spacing w:after="0" w:line="240" w:lineRule="auto"/>
            </w:pPr>
            <w:r w:rsidRPr="00940C46">
              <w:rPr>
                <w:i/>
              </w:rPr>
              <w:t>Moved from 8.10</w:t>
            </w:r>
          </w:p>
          <w:p w:rsidR="00940C46" w:rsidRPr="00940C46" w:rsidRDefault="00940C46" w:rsidP="002D73B9">
            <w:pPr>
              <w:snapToGrid w:val="0"/>
              <w:spacing w:after="0" w:line="240" w:lineRule="auto"/>
            </w:pPr>
            <w:r w:rsidRPr="00940C46">
              <w:t>Revision of S1-174184.</w:t>
            </w:r>
          </w:p>
        </w:tc>
      </w:tr>
      <w:tr w:rsidR="00940C46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40C46" w:rsidRPr="00940C46" w:rsidRDefault="00940C46" w:rsidP="002D73B9">
            <w:pPr>
              <w:snapToGrid w:val="0"/>
              <w:spacing w:after="0" w:line="240" w:lineRule="auto"/>
            </w:pPr>
            <w:r w:rsidRPr="00940C46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40C46" w:rsidRPr="00940C46" w:rsidRDefault="003D4B1C" w:rsidP="002D73B9">
            <w:pPr>
              <w:snapToGrid w:val="0"/>
              <w:spacing w:after="0" w:line="240" w:lineRule="auto"/>
              <w:rPr>
                <w:rFonts w:cs="Arial"/>
              </w:rPr>
            </w:pPr>
            <w:hyperlink r:id="rId16" w:history="1">
              <w:r w:rsidR="00940C46" w:rsidRPr="00940C46">
                <w:rPr>
                  <w:rStyle w:val="Hyperlink"/>
                  <w:rFonts w:cs="Arial"/>
                  <w:color w:val="auto"/>
                </w:rPr>
                <w:t>S1-174350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40C46" w:rsidRPr="00940C46" w:rsidRDefault="00940C46" w:rsidP="002D73B9">
            <w:pPr>
              <w:snapToGrid w:val="0"/>
              <w:spacing w:after="0" w:line="240" w:lineRule="auto"/>
            </w:pPr>
            <w:r w:rsidRPr="00940C46">
              <w:t>KPN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40C46" w:rsidRPr="00940C46" w:rsidRDefault="00940C46" w:rsidP="002D73B9">
            <w:pPr>
              <w:snapToGrid w:val="0"/>
              <w:spacing w:after="0" w:line="240" w:lineRule="auto"/>
            </w:pPr>
            <w:r w:rsidRPr="00940C46">
              <w:t>Description of Residential Environment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40C46" w:rsidRPr="00940C46" w:rsidRDefault="00940C46" w:rsidP="002D73B9">
            <w:pPr>
              <w:snapToGrid w:val="0"/>
              <w:spacing w:after="0" w:line="240" w:lineRule="auto"/>
            </w:pPr>
            <w:r w:rsidRPr="00940C46">
              <w:t>Agreed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40C46" w:rsidRPr="00940C46" w:rsidRDefault="00940C46" w:rsidP="00940C46">
            <w:pPr>
              <w:snapToGrid w:val="0"/>
              <w:spacing w:after="0" w:line="240" w:lineRule="auto"/>
              <w:rPr>
                <w:i/>
              </w:rPr>
            </w:pPr>
            <w:r w:rsidRPr="00940C46">
              <w:rPr>
                <w:i/>
              </w:rPr>
              <w:t>Moved from 8.10</w:t>
            </w:r>
          </w:p>
          <w:p w:rsidR="00940C46" w:rsidRPr="00940C46" w:rsidRDefault="00940C46" w:rsidP="00940C46">
            <w:pPr>
              <w:snapToGrid w:val="0"/>
              <w:spacing w:after="0" w:line="240" w:lineRule="auto"/>
            </w:pPr>
            <w:r w:rsidRPr="00940C46">
              <w:rPr>
                <w:i/>
              </w:rPr>
              <w:t>Revision of S1-174184.</w:t>
            </w:r>
          </w:p>
          <w:p w:rsidR="00940C46" w:rsidRDefault="00940C46" w:rsidP="002D73B9">
            <w:pPr>
              <w:snapToGrid w:val="0"/>
              <w:spacing w:after="0" w:line="240" w:lineRule="auto"/>
            </w:pPr>
            <w:r w:rsidRPr="00940C46">
              <w:t>Revision of S1-174298.</w:t>
            </w:r>
          </w:p>
          <w:p w:rsidR="00940C46" w:rsidRPr="00940C46" w:rsidRDefault="00940C46" w:rsidP="002D73B9">
            <w:pPr>
              <w:snapToGrid w:val="0"/>
              <w:spacing w:after="0" w:line="240" w:lineRule="auto"/>
            </w:pPr>
          </w:p>
          <w:p w:rsidR="00940C46" w:rsidRDefault="00940C46" w:rsidP="002D73B9">
            <w:pPr>
              <w:snapToGrid w:val="0"/>
              <w:spacing w:after="0" w:line="240" w:lineRule="auto"/>
            </w:pPr>
          </w:p>
          <w:p w:rsidR="00940C46" w:rsidRPr="00940C46" w:rsidRDefault="00940C46" w:rsidP="002D73B9">
            <w:pPr>
              <w:snapToGrid w:val="0"/>
              <w:spacing w:after="0" w:line="240" w:lineRule="auto"/>
            </w:pPr>
            <w:r>
              <w:t>N</w:t>
            </w:r>
            <w:r w:rsidRPr="00940C46">
              <w:t>o presentation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729B0" w:rsidRDefault="00E56EF0" w:rsidP="002D73B9">
            <w:pPr>
              <w:snapToGrid w:val="0"/>
              <w:spacing w:after="0" w:line="240" w:lineRule="auto"/>
            </w:pPr>
            <w:r w:rsidRPr="005729B0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729B0" w:rsidRDefault="003D4B1C" w:rsidP="002D73B9">
            <w:pPr>
              <w:snapToGrid w:val="0"/>
              <w:spacing w:after="0" w:line="240" w:lineRule="auto"/>
            </w:pPr>
            <w:hyperlink r:id="rId17" w:history="1">
              <w:r w:rsidR="00E56EF0" w:rsidRPr="005729B0">
                <w:rPr>
                  <w:rStyle w:val="Hyperlink"/>
                  <w:rFonts w:cs="Arial"/>
                  <w:color w:val="auto"/>
                </w:rPr>
                <w:t>S1-174195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729B0" w:rsidRDefault="00E56EF0" w:rsidP="002D73B9">
            <w:pPr>
              <w:snapToGrid w:val="0"/>
              <w:spacing w:after="0" w:line="240" w:lineRule="auto"/>
            </w:pPr>
            <w:r w:rsidRPr="005729B0">
              <w:t>Qualcomm Incorporated, 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729B0" w:rsidRDefault="00E56EF0" w:rsidP="002D73B9">
            <w:pPr>
              <w:snapToGrid w:val="0"/>
              <w:spacing w:after="0" w:line="240" w:lineRule="auto"/>
            </w:pPr>
            <w:r w:rsidRPr="005729B0">
              <w:t>FS_5GLAN: Description of Factory Automation environment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729B0" w:rsidRDefault="005729B0" w:rsidP="002D73B9">
            <w:pPr>
              <w:snapToGrid w:val="0"/>
              <w:spacing w:after="0" w:line="240" w:lineRule="auto"/>
            </w:pPr>
            <w:r w:rsidRPr="005729B0">
              <w:t>Revised to S1-174351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729B0" w:rsidRDefault="00E56EF0" w:rsidP="002D73B9">
            <w:pPr>
              <w:snapToGrid w:val="0"/>
              <w:spacing w:after="0" w:line="240" w:lineRule="auto"/>
            </w:pPr>
          </w:p>
        </w:tc>
      </w:tr>
      <w:tr w:rsidR="005729B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9B0" w:rsidRPr="005729B0" w:rsidRDefault="005729B0" w:rsidP="002D73B9">
            <w:pPr>
              <w:snapToGrid w:val="0"/>
              <w:spacing w:after="0" w:line="240" w:lineRule="auto"/>
            </w:pPr>
            <w:r w:rsidRPr="005729B0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9B0" w:rsidRPr="005729B0" w:rsidRDefault="003D4B1C" w:rsidP="002D73B9">
            <w:pPr>
              <w:snapToGrid w:val="0"/>
              <w:spacing w:after="0" w:line="240" w:lineRule="auto"/>
            </w:pPr>
            <w:hyperlink r:id="rId18" w:history="1">
              <w:r w:rsidR="005729B0" w:rsidRPr="005729B0">
                <w:rPr>
                  <w:rStyle w:val="Hyperlink"/>
                  <w:rFonts w:cs="Arial"/>
                  <w:color w:val="auto"/>
                </w:rPr>
                <w:t>S1-174351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9B0" w:rsidRPr="005729B0" w:rsidRDefault="005729B0" w:rsidP="002D73B9">
            <w:pPr>
              <w:snapToGrid w:val="0"/>
              <w:spacing w:after="0" w:line="240" w:lineRule="auto"/>
            </w:pPr>
            <w:r w:rsidRPr="005729B0">
              <w:t>Qualcomm Incorporated, 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9B0" w:rsidRPr="005729B0" w:rsidRDefault="005729B0" w:rsidP="002D73B9">
            <w:pPr>
              <w:snapToGrid w:val="0"/>
              <w:spacing w:after="0" w:line="240" w:lineRule="auto"/>
            </w:pPr>
            <w:r w:rsidRPr="005729B0">
              <w:t>FS_5GLAN: Description of Factory Automation environment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9B0" w:rsidRPr="005729B0" w:rsidRDefault="005729B0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9B0" w:rsidRPr="005729B0" w:rsidRDefault="005729B0" w:rsidP="002D73B9">
            <w:pPr>
              <w:snapToGrid w:val="0"/>
              <w:spacing w:after="0" w:line="240" w:lineRule="auto"/>
            </w:pPr>
            <w:r w:rsidRPr="005729B0">
              <w:t>Revision of S1-174195.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416D02" w:rsidRDefault="00E56EF0" w:rsidP="002D73B9">
            <w:pPr>
              <w:snapToGrid w:val="0"/>
              <w:spacing w:after="0" w:line="240" w:lineRule="auto"/>
            </w:pPr>
            <w:r w:rsidRPr="00416D02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416D02" w:rsidRDefault="003D4B1C" w:rsidP="002D73B9">
            <w:pPr>
              <w:snapToGrid w:val="0"/>
              <w:spacing w:after="0" w:line="240" w:lineRule="auto"/>
            </w:pPr>
            <w:hyperlink r:id="rId19" w:history="1">
              <w:r w:rsidR="00E56EF0" w:rsidRPr="00416D02">
                <w:rPr>
                  <w:rStyle w:val="Hyperlink"/>
                  <w:rFonts w:cs="Arial"/>
                  <w:color w:val="auto"/>
                </w:rPr>
                <w:t>S1-174196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416D02" w:rsidRDefault="00E56EF0" w:rsidP="002D73B9">
            <w:pPr>
              <w:snapToGrid w:val="0"/>
              <w:spacing w:after="0" w:line="240" w:lineRule="auto"/>
            </w:pPr>
            <w:r w:rsidRPr="00416D02">
              <w:t>Qualcomm Incorporated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416D02" w:rsidRDefault="00E56EF0" w:rsidP="002D73B9">
            <w:pPr>
              <w:snapToGrid w:val="0"/>
              <w:spacing w:after="0" w:line="240" w:lineRule="auto"/>
            </w:pPr>
            <w:r w:rsidRPr="00416D02">
              <w:t>FS_5GLAN: Spanning Tree Protocol changes discussion paper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416D02" w:rsidRDefault="00416D02" w:rsidP="002D73B9">
            <w:pPr>
              <w:snapToGrid w:val="0"/>
              <w:spacing w:after="0" w:line="240" w:lineRule="auto"/>
            </w:pPr>
            <w:r w:rsidRPr="00416D02">
              <w:t>Noted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416D02" w:rsidRDefault="00E56EF0" w:rsidP="002D73B9">
            <w:pPr>
              <w:snapToGrid w:val="0"/>
              <w:spacing w:after="0" w:line="240" w:lineRule="auto"/>
            </w:pP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1B4AFC" w:rsidRDefault="00E56EF0" w:rsidP="002D73B9">
            <w:pPr>
              <w:snapToGrid w:val="0"/>
              <w:spacing w:after="0" w:line="240" w:lineRule="auto"/>
            </w:pPr>
            <w:r w:rsidRPr="001B4AFC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1B4AFC" w:rsidRDefault="003D4B1C" w:rsidP="002D73B9">
            <w:pPr>
              <w:snapToGrid w:val="0"/>
              <w:spacing w:after="0" w:line="240" w:lineRule="auto"/>
            </w:pPr>
            <w:hyperlink r:id="rId20" w:history="1">
              <w:r w:rsidR="00E56EF0" w:rsidRPr="001B4AFC">
                <w:rPr>
                  <w:rStyle w:val="Hyperlink"/>
                  <w:rFonts w:cs="Arial"/>
                  <w:color w:val="auto"/>
                </w:rPr>
                <w:t>S1-174197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1B4AFC" w:rsidRDefault="00E56EF0" w:rsidP="002D73B9">
            <w:pPr>
              <w:snapToGrid w:val="0"/>
              <w:spacing w:after="0" w:line="240" w:lineRule="auto"/>
            </w:pPr>
            <w:r w:rsidRPr="001B4AFC">
              <w:t>Qualcomm Incorporated, Intel Corporation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1B4AFC" w:rsidRDefault="00E56EF0" w:rsidP="002D73B9">
            <w:pPr>
              <w:snapToGrid w:val="0"/>
              <w:spacing w:after="0" w:line="240" w:lineRule="auto"/>
            </w:pPr>
            <w:r w:rsidRPr="001B4AFC">
              <w:t>FS_5GLAN: Spanning tree protocol changes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1B4AFC" w:rsidRDefault="001B4AFC" w:rsidP="002D73B9">
            <w:pPr>
              <w:snapToGrid w:val="0"/>
              <w:spacing w:after="0" w:line="240" w:lineRule="auto"/>
            </w:pPr>
            <w:r w:rsidRPr="001B4AFC">
              <w:t>Agreed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B4AFC" w:rsidRDefault="001B4AFC" w:rsidP="002D73B9">
            <w:pPr>
              <w:snapToGrid w:val="0"/>
              <w:spacing w:after="0" w:line="240" w:lineRule="auto"/>
            </w:pPr>
          </w:p>
          <w:p w:rsidR="00E56EF0" w:rsidRPr="001B4AFC" w:rsidRDefault="001B4AFC" w:rsidP="002D73B9">
            <w:pPr>
              <w:snapToGrid w:val="0"/>
              <w:spacing w:after="0" w:line="240" w:lineRule="auto"/>
            </w:pPr>
            <w:r>
              <w:t>N</w:t>
            </w:r>
            <w:r w:rsidRPr="001B4AFC">
              <w:t>o presentation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1B4AFC" w:rsidRDefault="00E56EF0" w:rsidP="002D73B9">
            <w:pPr>
              <w:snapToGrid w:val="0"/>
              <w:spacing w:after="0" w:line="240" w:lineRule="auto"/>
            </w:pPr>
            <w:r w:rsidRPr="001B4AFC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1B4AFC" w:rsidRDefault="003D4B1C" w:rsidP="002D73B9">
            <w:pPr>
              <w:snapToGrid w:val="0"/>
              <w:spacing w:after="0" w:line="240" w:lineRule="auto"/>
            </w:pPr>
            <w:hyperlink r:id="rId21" w:history="1">
              <w:r w:rsidR="00E56EF0" w:rsidRPr="001B4AFC">
                <w:rPr>
                  <w:rStyle w:val="Hyperlink"/>
                  <w:rFonts w:cs="Arial"/>
                  <w:color w:val="auto"/>
                </w:rPr>
                <w:t>S1-174016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1B4AFC" w:rsidRDefault="00E56EF0" w:rsidP="002D73B9">
            <w:pPr>
              <w:snapToGrid w:val="0"/>
              <w:spacing w:after="0" w:line="240" w:lineRule="auto"/>
            </w:pPr>
            <w:r w:rsidRPr="001B4AFC">
              <w:t>Huawei, Hisilicon, Deutsche Telekom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1B4AFC" w:rsidRDefault="00E56EF0" w:rsidP="002D73B9">
            <w:pPr>
              <w:snapToGrid w:val="0"/>
              <w:spacing w:after="0" w:line="240" w:lineRule="auto"/>
            </w:pPr>
            <w:r w:rsidRPr="001B4AFC">
              <w:t>Use case for Industry Communication with stable latency needs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1B4AFC" w:rsidRDefault="001B4AFC" w:rsidP="002D73B9">
            <w:pPr>
              <w:snapToGrid w:val="0"/>
              <w:spacing w:after="0" w:line="240" w:lineRule="auto"/>
            </w:pPr>
            <w:r w:rsidRPr="001B4AFC">
              <w:t>Revised to S1-174352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1B4AFC" w:rsidRDefault="00E56EF0" w:rsidP="002D73B9">
            <w:pPr>
              <w:snapToGrid w:val="0"/>
              <w:spacing w:after="0" w:line="240" w:lineRule="auto"/>
            </w:pPr>
          </w:p>
        </w:tc>
      </w:tr>
      <w:tr w:rsidR="001B4AFC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FC" w:rsidRPr="001B4AFC" w:rsidRDefault="001B4AFC" w:rsidP="002D73B9">
            <w:pPr>
              <w:snapToGrid w:val="0"/>
              <w:spacing w:after="0" w:line="240" w:lineRule="auto"/>
            </w:pPr>
            <w:r w:rsidRPr="001B4AFC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FC" w:rsidRPr="001B4AFC" w:rsidRDefault="003D4B1C" w:rsidP="002D73B9">
            <w:pPr>
              <w:snapToGrid w:val="0"/>
              <w:spacing w:after="0" w:line="240" w:lineRule="auto"/>
            </w:pPr>
            <w:hyperlink r:id="rId22" w:history="1">
              <w:r w:rsidR="001B4AFC" w:rsidRPr="001B4AFC">
                <w:rPr>
                  <w:rStyle w:val="Hyperlink"/>
                  <w:rFonts w:cs="Arial"/>
                  <w:color w:val="auto"/>
                </w:rPr>
                <w:t>S1-174352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FC" w:rsidRPr="001B4AFC" w:rsidRDefault="001B4AFC" w:rsidP="002D73B9">
            <w:pPr>
              <w:snapToGrid w:val="0"/>
              <w:spacing w:after="0" w:line="240" w:lineRule="auto"/>
            </w:pPr>
            <w:r w:rsidRPr="001B4AFC">
              <w:t>Huawei, Hisilicon, Deutsche Telekom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FC" w:rsidRPr="001B4AFC" w:rsidRDefault="001B4AFC" w:rsidP="002D73B9">
            <w:pPr>
              <w:snapToGrid w:val="0"/>
              <w:spacing w:after="0" w:line="240" w:lineRule="auto"/>
            </w:pPr>
            <w:r w:rsidRPr="001B4AFC">
              <w:t>Use case for Industry Communication with stable latency needs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FC" w:rsidRPr="001B4AFC" w:rsidRDefault="001B4AFC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FC" w:rsidRPr="001B4AFC" w:rsidRDefault="001B4AFC" w:rsidP="002D73B9">
            <w:pPr>
              <w:snapToGrid w:val="0"/>
              <w:spacing w:after="0" w:line="240" w:lineRule="auto"/>
            </w:pPr>
            <w:r w:rsidRPr="001B4AFC">
              <w:t>Revision of S1-174016.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B1247" w:rsidRDefault="00E56EF0" w:rsidP="002D73B9">
            <w:pPr>
              <w:snapToGrid w:val="0"/>
              <w:spacing w:after="0" w:line="240" w:lineRule="auto"/>
            </w:pPr>
            <w:r w:rsidRPr="00CB1247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B1247" w:rsidRDefault="003D4B1C" w:rsidP="002D73B9">
            <w:pPr>
              <w:snapToGrid w:val="0"/>
              <w:spacing w:after="0" w:line="240" w:lineRule="auto"/>
            </w:pPr>
            <w:hyperlink r:id="rId23" w:history="1">
              <w:r w:rsidR="00E56EF0" w:rsidRPr="00CB1247">
                <w:rPr>
                  <w:rStyle w:val="Hyperlink"/>
                  <w:rFonts w:cs="Arial"/>
                  <w:color w:val="auto"/>
                </w:rPr>
                <w:t>S1-174017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B1247" w:rsidRDefault="00E56EF0" w:rsidP="002D73B9">
            <w:pPr>
              <w:snapToGrid w:val="0"/>
              <w:spacing w:after="0" w:line="240" w:lineRule="auto"/>
            </w:pPr>
            <w:r w:rsidRPr="00CB1247">
              <w:t>Huawei, Hisilicon, Deutsche Telekom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B1247" w:rsidRDefault="00E56EF0" w:rsidP="002D73B9">
            <w:pPr>
              <w:snapToGrid w:val="0"/>
              <w:spacing w:after="0" w:line="240" w:lineRule="auto"/>
            </w:pPr>
            <w:r w:rsidRPr="00CB1247">
              <w:t>Use case on service exposure of 5G LAN-style service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B1247" w:rsidRDefault="00CB1247" w:rsidP="002D73B9">
            <w:pPr>
              <w:snapToGrid w:val="0"/>
              <w:spacing w:after="0" w:line="240" w:lineRule="auto"/>
            </w:pPr>
            <w:r w:rsidRPr="00CB1247">
              <w:t>Revised to S1-174353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B1247" w:rsidRDefault="00E56EF0" w:rsidP="002D73B9">
            <w:pPr>
              <w:snapToGrid w:val="0"/>
              <w:spacing w:after="0" w:line="240" w:lineRule="auto"/>
            </w:pPr>
          </w:p>
        </w:tc>
      </w:tr>
      <w:tr w:rsidR="00CB1247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247" w:rsidRPr="00CB1247" w:rsidRDefault="00CB1247" w:rsidP="002D73B9">
            <w:pPr>
              <w:snapToGrid w:val="0"/>
              <w:spacing w:after="0" w:line="240" w:lineRule="auto"/>
            </w:pPr>
            <w:r w:rsidRPr="00CB1247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247" w:rsidRPr="00CB1247" w:rsidRDefault="003D4B1C" w:rsidP="002D73B9">
            <w:pPr>
              <w:snapToGrid w:val="0"/>
              <w:spacing w:after="0" w:line="240" w:lineRule="auto"/>
            </w:pPr>
            <w:hyperlink r:id="rId24" w:history="1">
              <w:r w:rsidR="00CB1247" w:rsidRPr="00CB1247">
                <w:rPr>
                  <w:rStyle w:val="Hyperlink"/>
                  <w:rFonts w:cs="Arial"/>
                  <w:color w:val="auto"/>
                </w:rPr>
                <w:t>S1-174353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247" w:rsidRPr="00CB1247" w:rsidRDefault="00CB1247" w:rsidP="002D73B9">
            <w:pPr>
              <w:snapToGrid w:val="0"/>
              <w:spacing w:after="0" w:line="240" w:lineRule="auto"/>
            </w:pPr>
            <w:r w:rsidRPr="00CB1247">
              <w:t>Huawei, Hisilicon, Deutsche Telekom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247" w:rsidRPr="00CB1247" w:rsidRDefault="00CB1247" w:rsidP="002D73B9">
            <w:pPr>
              <w:snapToGrid w:val="0"/>
              <w:spacing w:after="0" w:line="240" w:lineRule="auto"/>
            </w:pPr>
            <w:r w:rsidRPr="00CB1247">
              <w:t>Use case on service exposure of 5G LAN-style service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247" w:rsidRPr="00CB1247" w:rsidRDefault="00CB1247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247" w:rsidRPr="00CB1247" w:rsidRDefault="00CB1247" w:rsidP="002D73B9">
            <w:pPr>
              <w:snapToGrid w:val="0"/>
              <w:spacing w:after="0" w:line="240" w:lineRule="auto"/>
            </w:pPr>
            <w:r w:rsidRPr="00CB1247">
              <w:t>Revision of S1-174017.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AF1213" w:rsidRDefault="00E56EF0" w:rsidP="002D73B9">
            <w:pPr>
              <w:snapToGrid w:val="0"/>
              <w:spacing w:after="0" w:line="240" w:lineRule="auto"/>
            </w:pPr>
            <w:r w:rsidRPr="00AF1213">
              <w:lastRenderedPageBreak/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AF1213" w:rsidRDefault="003D4B1C" w:rsidP="002D73B9">
            <w:pPr>
              <w:snapToGrid w:val="0"/>
              <w:spacing w:after="0" w:line="240" w:lineRule="auto"/>
            </w:pPr>
            <w:hyperlink r:id="rId25" w:history="1">
              <w:r w:rsidR="00E56EF0" w:rsidRPr="00AF1213">
                <w:rPr>
                  <w:rStyle w:val="Hyperlink"/>
                  <w:rFonts w:cs="Arial"/>
                  <w:color w:val="auto"/>
                </w:rPr>
                <w:t>S1-174019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AF1213" w:rsidRDefault="00E56EF0" w:rsidP="002D73B9">
            <w:pPr>
              <w:snapToGrid w:val="0"/>
              <w:spacing w:after="0" w:line="240" w:lineRule="auto"/>
            </w:pPr>
            <w:r w:rsidRPr="00AF1213">
              <w:t>Huawei, Hisilicon, Deutsche Telekom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AF1213" w:rsidRDefault="00E56EF0" w:rsidP="002D73B9">
            <w:pPr>
              <w:snapToGrid w:val="0"/>
              <w:spacing w:after="0" w:line="240" w:lineRule="auto"/>
            </w:pPr>
            <w:r w:rsidRPr="00AF1213">
              <w:t>Use case for minimizing massive paging in 5GLAN for address discovery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AF1213" w:rsidRDefault="00AF1213" w:rsidP="002D73B9">
            <w:pPr>
              <w:snapToGrid w:val="0"/>
              <w:spacing w:after="0" w:line="240" w:lineRule="auto"/>
            </w:pPr>
            <w:r w:rsidRPr="00AF1213">
              <w:t>Revised to S1-174354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AF1213" w:rsidRDefault="00E56EF0" w:rsidP="002D73B9">
            <w:pPr>
              <w:snapToGrid w:val="0"/>
              <w:spacing w:after="0" w:line="240" w:lineRule="auto"/>
            </w:pPr>
          </w:p>
        </w:tc>
      </w:tr>
      <w:tr w:rsidR="00AF1213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13" w:rsidRPr="00AF1213" w:rsidRDefault="00AF1213" w:rsidP="002D73B9">
            <w:pPr>
              <w:snapToGrid w:val="0"/>
              <w:spacing w:after="0" w:line="240" w:lineRule="auto"/>
            </w:pPr>
            <w:r w:rsidRPr="00AF1213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13" w:rsidRPr="00AF1213" w:rsidRDefault="003D4B1C" w:rsidP="002D73B9">
            <w:pPr>
              <w:snapToGrid w:val="0"/>
              <w:spacing w:after="0" w:line="240" w:lineRule="auto"/>
            </w:pPr>
            <w:hyperlink r:id="rId26" w:history="1">
              <w:r w:rsidR="00AF1213" w:rsidRPr="00AF1213">
                <w:rPr>
                  <w:rStyle w:val="Hyperlink"/>
                  <w:rFonts w:cs="Arial"/>
                  <w:color w:val="auto"/>
                </w:rPr>
                <w:t>S1-174354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13" w:rsidRPr="00AF1213" w:rsidRDefault="00AF1213" w:rsidP="002D73B9">
            <w:pPr>
              <w:snapToGrid w:val="0"/>
              <w:spacing w:after="0" w:line="240" w:lineRule="auto"/>
            </w:pPr>
            <w:r w:rsidRPr="00AF1213">
              <w:t>Huawei, Hisilicon, Deutsche Telekom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13" w:rsidRPr="00AF1213" w:rsidRDefault="00AF1213" w:rsidP="002D73B9">
            <w:pPr>
              <w:snapToGrid w:val="0"/>
              <w:spacing w:after="0" w:line="240" w:lineRule="auto"/>
            </w:pPr>
            <w:r w:rsidRPr="00AF1213">
              <w:t>Use case for minimizing massive paging in 5GLAN for address discovery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13" w:rsidRPr="00AF1213" w:rsidRDefault="00AF1213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13" w:rsidRPr="00AF1213" w:rsidRDefault="00AF1213" w:rsidP="002D73B9">
            <w:pPr>
              <w:snapToGrid w:val="0"/>
              <w:spacing w:after="0" w:line="240" w:lineRule="auto"/>
            </w:pPr>
            <w:r w:rsidRPr="00AF1213">
              <w:t>Revision of S1-174019.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A726E" w:rsidRDefault="00E56EF0" w:rsidP="002D73B9">
            <w:pPr>
              <w:snapToGrid w:val="0"/>
              <w:spacing w:after="0" w:line="240" w:lineRule="auto"/>
            </w:pPr>
            <w:r w:rsidRPr="002A726E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A726E" w:rsidRDefault="003D4B1C" w:rsidP="002D73B9">
            <w:pPr>
              <w:snapToGrid w:val="0"/>
              <w:spacing w:after="0" w:line="240" w:lineRule="auto"/>
            </w:pPr>
            <w:hyperlink r:id="rId27" w:history="1">
              <w:r w:rsidR="00E56EF0" w:rsidRPr="002A726E">
                <w:rPr>
                  <w:rStyle w:val="Hyperlink"/>
                  <w:rFonts w:cs="Arial"/>
                  <w:color w:val="auto"/>
                </w:rPr>
                <w:t>S1-174020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A726E" w:rsidRDefault="00E56EF0" w:rsidP="002D73B9">
            <w:pPr>
              <w:snapToGrid w:val="0"/>
              <w:spacing w:after="0" w:line="240" w:lineRule="auto"/>
            </w:pPr>
            <w:r w:rsidRPr="002A726E">
              <w:t>Huawei, Hisilicon, Deutsche Telekom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A726E" w:rsidRDefault="00E56EF0" w:rsidP="002D73B9">
            <w:pPr>
              <w:snapToGrid w:val="0"/>
              <w:spacing w:after="0" w:line="240" w:lineRule="auto"/>
            </w:pPr>
            <w:r w:rsidRPr="002A726E">
              <w:t>Use case for accessing 5GLAN via Relay UE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A726E" w:rsidRDefault="002A726E" w:rsidP="002D73B9">
            <w:pPr>
              <w:snapToGrid w:val="0"/>
              <w:spacing w:after="0" w:line="240" w:lineRule="auto"/>
            </w:pPr>
            <w:r w:rsidRPr="002A726E">
              <w:t>Revised to S1-174366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A726E" w:rsidRDefault="00E56EF0" w:rsidP="002D73B9">
            <w:pPr>
              <w:snapToGrid w:val="0"/>
              <w:spacing w:after="0" w:line="240" w:lineRule="auto"/>
            </w:pPr>
          </w:p>
        </w:tc>
      </w:tr>
      <w:tr w:rsidR="002A726E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6E" w:rsidRPr="002A726E" w:rsidRDefault="002A726E" w:rsidP="002D73B9">
            <w:pPr>
              <w:snapToGrid w:val="0"/>
              <w:spacing w:after="0" w:line="240" w:lineRule="auto"/>
            </w:pPr>
            <w:r w:rsidRPr="002A726E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6E" w:rsidRPr="002A726E" w:rsidRDefault="003D4B1C" w:rsidP="002D73B9">
            <w:pPr>
              <w:snapToGrid w:val="0"/>
              <w:spacing w:after="0" w:line="240" w:lineRule="auto"/>
            </w:pPr>
            <w:hyperlink r:id="rId28" w:history="1">
              <w:r w:rsidR="002A726E" w:rsidRPr="002A726E">
                <w:rPr>
                  <w:rStyle w:val="Hyperlink"/>
                  <w:rFonts w:cs="Arial"/>
                  <w:color w:val="auto"/>
                </w:rPr>
                <w:t>S1-174366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6E" w:rsidRPr="002A726E" w:rsidRDefault="002A726E" w:rsidP="002D73B9">
            <w:pPr>
              <w:snapToGrid w:val="0"/>
              <w:spacing w:after="0" w:line="240" w:lineRule="auto"/>
            </w:pPr>
            <w:r w:rsidRPr="002A726E">
              <w:t>Huawei, Hisilicon, Deutsche Telekom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6E" w:rsidRPr="002A726E" w:rsidRDefault="002A726E" w:rsidP="002D73B9">
            <w:pPr>
              <w:snapToGrid w:val="0"/>
              <w:spacing w:after="0" w:line="240" w:lineRule="auto"/>
            </w:pPr>
            <w:r w:rsidRPr="002A726E">
              <w:t>Use case for accessing 5GLAN via Relay UE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6E" w:rsidRPr="002A726E" w:rsidRDefault="002A726E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6E" w:rsidRPr="002A726E" w:rsidRDefault="002A726E" w:rsidP="002D73B9">
            <w:pPr>
              <w:snapToGrid w:val="0"/>
              <w:spacing w:after="0" w:line="240" w:lineRule="auto"/>
            </w:pPr>
            <w:r w:rsidRPr="002A726E">
              <w:t>Revision of S1-174020.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2D73B9">
            <w:pPr>
              <w:snapToGrid w:val="0"/>
              <w:spacing w:after="0" w:line="240" w:lineRule="auto"/>
            </w:pPr>
            <w:r w:rsidRPr="00294712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3D4B1C" w:rsidP="002D73B9">
            <w:pPr>
              <w:snapToGrid w:val="0"/>
              <w:spacing w:after="0" w:line="240" w:lineRule="auto"/>
            </w:pPr>
            <w:hyperlink r:id="rId29" w:history="1">
              <w:r w:rsidR="00E56EF0" w:rsidRPr="00294712">
                <w:rPr>
                  <w:rStyle w:val="Hyperlink"/>
                  <w:rFonts w:cs="Arial"/>
                  <w:color w:val="auto"/>
                </w:rPr>
                <w:t>S1-174069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2D73B9">
            <w:pPr>
              <w:snapToGrid w:val="0"/>
              <w:spacing w:after="0" w:line="240" w:lineRule="auto"/>
            </w:pPr>
            <w:r w:rsidRPr="00294712">
              <w:t>InterDigital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2D73B9">
            <w:pPr>
              <w:snapToGrid w:val="0"/>
              <w:spacing w:after="0" w:line="240" w:lineRule="auto"/>
            </w:pPr>
            <w:r w:rsidRPr="00294712">
              <w:t>UE identification and reachability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2D73B9">
            <w:pPr>
              <w:snapToGrid w:val="0"/>
              <w:spacing w:after="0" w:line="240" w:lineRule="auto"/>
            </w:pPr>
            <w:r w:rsidRPr="00294712">
              <w:t>Revised to S1-174310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2D73B9">
            <w:pPr>
              <w:snapToGrid w:val="0"/>
              <w:spacing w:after="0" w:line="240" w:lineRule="auto"/>
            </w:pP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27DF1" w:rsidRDefault="00E56EF0" w:rsidP="002D73B9">
            <w:pPr>
              <w:snapToGrid w:val="0"/>
              <w:spacing w:after="0" w:line="240" w:lineRule="auto"/>
            </w:pPr>
            <w:r w:rsidRPr="00B27DF1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27DF1" w:rsidRDefault="003D4B1C" w:rsidP="002D73B9">
            <w:pPr>
              <w:snapToGrid w:val="0"/>
              <w:spacing w:after="0" w:line="240" w:lineRule="auto"/>
            </w:pPr>
            <w:hyperlink r:id="rId30" w:history="1">
              <w:r w:rsidR="00E56EF0" w:rsidRPr="00B27DF1">
                <w:rPr>
                  <w:rStyle w:val="Hyperlink"/>
                  <w:rFonts w:cs="Arial"/>
                  <w:color w:val="auto"/>
                </w:rPr>
                <w:t>S1-174310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27DF1" w:rsidRDefault="00E56EF0" w:rsidP="002D73B9">
            <w:pPr>
              <w:snapToGrid w:val="0"/>
              <w:spacing w:after="0" w:line="240" w:lineRule="auto"/>
            </w:pPr>
            <w:r w:rsidRPr="00B27DF1">
              <w:t>InterDigital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27DF1" w:rsidRDefault="00E56EF0" w:rsidP="002D73B9">
            <w:pPr>
              <w:snapToGrid w:val="0"/>
              <w:spacing w:after="0" w:line="240" w:lineRule="auto"/>
            </w:pPr>
            <w:r w:rsidRPr="00B27DF1">
              <w:t>UE identification and reachability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27DF1" w:rsidRDefault="00B27DF1" w:rsidP="002D73B9">
            <w:pPr>
              <w:snapToGrid w:val="0"/>
              <w:spacing w:after="0" w:line="240" w:lineRule="auto"/>
            </w:pPr>
            <w:r w:rsidRPr="00B27DF1">
              <w:t>Revised to S1-174367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27DF1" w:rsidRDefault="00E56EF0" w:rsidP="002D73B9">
            <w:pPr>
              <w:snapToGrid w:val="0"/>
              <w:spacing w:after="0" w:line="240" w:lineRule="auto"/>
            </w:pPr>
            <w:r w:rsidRPr="00B27DF1">
              <w:t>Revision of S1-174069.</w:t>
            </w:r>
          </w:p>
        </w:tc>
      </w:tr>
      <w:tr w:rsidR="00B27DF1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F1" w:rsidRPr="00B27DF1" w:rsidRDefault="00B27DF1" w:rsidP="002D73B9">
            <w:pPr>
              <w:snapToGrid w:val="0"/>
              <w:spacing w:after="0" w:line="240" w:lineRule="auto"/>
            </w:pPr>
            <w:r w:rsidRPr="00B27DF1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F1" w:rsidRPr="00B27DF1" w:rsidRDefault="003D4B1C" w:rsidP="002D73B9">
            <w:pPr>
              <w:snapToGrid w:val="0"/>
              <w:spacing w:after="0" w:line="240" w:lineRule="auto"/>
            </w:pPr>
            <w:hyperlink r:id="rId31" w:history="1">
              <w:r w:rsidR="00B27DF1" w:rsidRPr="00B27DF1">
                <w:rPr>
                  <w:rStyle w:val="Hyperlink"/>
                  <w:rFonts w:cs="Arial"/>
                  <w:color w:val="auto"/>
                </w:rPr>
                <w:t>S1-174367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F1" w:rsidRPr="00B27DF1" w:rsidRDefault="00B27DF1" w:rsidP="002D73B9">
            <w:pPr>
              <w:snapToGrid w:val="0"/>
              <w:spacing w:after="0" w:line="240" w:lineRule="auto"/>
            </w:pPr>
            <w:r w:rsidRPr="00B27DF1">
              <w:t>InterDigital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F1" w:rsidRPr="00B27DF1" w:rsidRDefault="00B27DF1" w:rsidP="002D73B9">
            <w:pPr>
              <w:snapToGrid w:val="0"/>
              <w:spacing w:after="0" w:line="240" w:lineRule="auto"/>
            </w:pPr>
            <w:r w:rsidRPr="00B27DF1">
              <w:t>UE identification and reachability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F1" w:rsidRPr="00B27DF1" w:rsidRDefault="00B27DF1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F1" w:rsidRDefault="00B27DF1" w:rsidP="002D73B9">
            <w:pPr>
              <w:snapToGrid w:val="0"/>
              <w:spacing w:after="0" w:line="240" w:lineRule="auto"/>
            </w:pPr>
            <w:r w:rsidRPr="00B27DF1">
              <w:rPr>
                <w:i/>
              </w:rPr>
              <w:t>Revision of S1-174069.</w:t>
            </w:r>
          </w:p>
          <w:p w:rsidR="00B27DF1" w:rsidRPr="00B27DF1" w:rsidRDefault="00B27DF1" w:rsidP="002D73B9">
            <w:pPr>
              <w:snapToGrid w:val="0"/>
              <w:spacing w:after="0" w:line="240" w:lineRule="auto"/>
            </w:pPr>
            <w:r w:rsidRPr="00B27DF1">
              <w:t>Revision of S1-174310.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379E9" w:rsidRDefault="00E56EF0" w:rsidP="002D73B9">
            <w:pPr>
              <w:snapToGrid w:val="0"/>
              <w:spacing w:after="0" w:line="240" w:lineRule="auto"/>
            </w:pPr>
            <w:r w:rsidRPr="00B379E9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379E9" w:rsidRDefault="003D4B1C" w:rsidP="002D73B9">
            <w:pPr>
              <w:snapToGrid w:val="0"/>
              <w:spacing w:after="0" w:line="240" w:lineRule="auto"/>
            </w:pPr>
            <w:hyperlink r:id="rId32" w:history="1">
              <w:r w:rsidR="00E56EF0" w:rsidRPr="00B379E9">
                <w:rPr>
                  <w:rStyle w:val="Hyperlink"/>
                  <w:rFonts w:cs="Arial"/>
                  <w:color w:val="auto"/>
                </w:rPr>
                <w:t>S1-174107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379E9" w:rsidRDefault="00E56EF0" w:rsidP="002D73B9">
            <w:pPr>
              <w:snapToGrid w:val="0"/>
              <w:spacing w:after="0" w:line="240" w:lineRule="auto"/>
            </w:pPr>
            <w:r w:rsidRPr="00B379E9">
              <w:t>Nokia, Nokia Shanghai Bell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379E9" w:rsidRDefault="00E56EF0" w:rsidP="002D73B9">
            <w:pPr>
              <w:snapToGrid w:val="0"/>
              <w:spacing w:after="0" w:line="240" w:lineRule="auto"/>
            </w:pPr>
            <w:r w:rsidRPr="00B379E9">
              <w:t>FS_5GLAN use case 5G PVN with private addressing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379E9" w:rsidRDefault="00B379E9" w:rsidP="002D73B9">
            <w:pPr>
              <w:snapToGrid w:val="0"/>
              <w:spacing w:after="0" w:line="240" w:lineRule="auto"/>
            </w:pPr>
            <w:r w:rsidRPr="00B379E9">
              <w:t>Revised to S1-174368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379E9" w:rsidRDefault="00E56EF0" w:rsidP="002D73B9">
            <w:pPr>
              <w:snapToGrid w:val="0"/>
              <w:spacing w:after="0" w:line="240" w:lineRule="auto"/>
            </w:pPr>
          </w:p>
        </w:tc>
      </w:tr>
      <w:tr w:rsidR="00B379E9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9E9" w:rsidRPr="00B379E9" w:rsidRDefault="00B379E9" w:rsidP="002D73B9">
            <w:pPr>
              <w:snapToGrid w:val="0"/>
              <w:spacing w:after="0" w:line="240" w:lineRule="auto"/>
            </w:pPr>
            <w:r w:rsidRPr="00B379E9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9E9" w:rsidRPr="00B379E9" w:rsidRDefault="003D4B1C" w:rsidP="002D73B9">
            <w:pPr>
              <w:snapToGrid w:val="0"/>
              <w:spacing w:after="0" w:line="240" w:lineRule="auto"/>
            </w:pPr>
            <w:hyperlink r:id="rId33" w:history="1">
              <w:r w:rsidR="00B379E9" w:rsidRPr="00B379E9">
                <w:rPr>
                  <w:rStyle w:val="Hyperlink"/>
                  <w:rFonts w:cs="Arial"/>
                  <w:color w:val="auto"/>
                </w:rPr>
                <w:t>S1-174368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9E9" w:rsidRPr="00B379E9" w:rsidRDefault="00B379E9" w:rsidP="002D73B9">
            <w:pPr>
              <w:snapToGrid w:val="0"/>
              <w:spacing w:after="0" w:line="240" w:lineRule="auto"/>
            </w:pPr>
            <w:r w:rsidRPr="00B379E9">
              <w:t>Nokia, Nokia Shanghai Bell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9E9" w:rsidRPr="00B379E9" w:rsidRDefault="00B379E9" w:rsidP="002D73B9">
            <w:pPr>
              <w:snapToGrid w:val="0"/>
              <w:spacing w:after="0" w:line="240" w:lineRule="auto"/>
            </w:pPr>
            <w:r w:rsidRPr="00B379E9">
              <w:t>FS_5GLAN use case 5G PVN with private addressing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9E9" w:rsidRPr="00B379E9" w:rsidRDefault="00B379E9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9E9" w:rsidRPr="00B379E9" w:rsidRDefault="00B379E9" w:rsidP="002D73B9">
            <w:pPr>
              <w:snapToGrid w:val="0"/>
              <w:spacing w:after="0" w:line="240" w:lineRule="auto"/>
            </w:pPr>
            <w:r w:rsidRPr="00B379E9">
              <w:t>Revision of S1-174107.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EA5D37" w:rsidRDefault="00E56EF0" w:rsidP="002D73B9">
            <w:pPr>
              <w:snapToGrid w:val="0"/>
              <w:spacing w:after="0" w:line="240" w:lineRule="auto"/>
            </w:pPr>
            <w:r w:rsidRPr="00EA5D37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EA5D37" w:rsidRDefault="003D4B1C" w:rsidP="002D73B9">
            <w:pPr>
              <w:snapToGrid w:val="0"/>
              <w:spacing w:after="0" w:line="240" w:lineRule="auto"/>
            </w:pPr>
            <w:hyperlink r:id="rId34" w:history="1">
              <w:r w:rsidR="00E56EF0" w:rsidRPr="00EA5D37">
                <w:rPr>
                  <w:rStyle w:val="Hyperlink"/>
                  <w:rFonts w:cs="Arial"/>
                  <w:color w:val="auto"/>
                </w:rPr>
                <w:t>S1-174108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EA5D37" w:rsidRDefault="00E56EF0" w:rsidP="002D73B9">
            <w:pPr>
              <w:snapToGrid w:val="0"/>
              <w:spacing w:after="0" w:line="240" w:lineRule="auto"/>
            </w:pPr>
            <w:r w:rsidRPr="00EA5D37">
              <w:t>Nokia, Nokia Shanghai Bell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EA5D37" w:rsidRDefault="00E56EF0" w:rsidP="002D73B9">
            <w:pPr>
              <w:snapToGrid w:val="0"/>
              <w:spacing w:after="0" w:line="240" w:lineRule="auto"/>
            </w:pPr>
            <w:r w:rsidRPr="00EA5D37">
              <w:t>FS_5GLAN use case for 5G PVN virtual office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EA5D37" w:rsidRDefault="00EA5D37" w:rsidP="002D73B9">
            <w:pPr>
              <w:snapToGrid w:val="0"/>
              <w:spacing w:after="0" w:line="240" w:lineRule="auto"/>
            </w:pPr>
            <w:r w:rsidRPr="00EA5D37">
              <w:t>Revised to S1-174369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EA5D37" w:rsidRDefault="00E56EF0" w:rsidP="002D73B9">
            <w:pPr>
              <w:snapToGrid w:val="0"/>
              <w:spacing w:after="0" w:line="240" w:lineRule="auto"/>
            </w:pPr>
          </w:p>
        </w:tc>
      </w:tr>
      <w:tr w:rsidR="00EA5D37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D37" w:rsidRPr="00EA5D37" w:rsidRDefault="00EA5D37" w:rsidP="002D73B9">
            <w:pPr>
              <w:snapToGrid w:val="0"/>
              <w:spacing w:after="0" w:line="240" w:lineRule="auto"/>
            </w:pPr>
            <w:r w:rsidRPr="00EA5D37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D37" w:rsidRPr="00EA5D37" w:rsidRDefault="003D4B1C" w:rsidP="002D73B9">
            <w:pPr>
              <w:snapToGrid w:val="0"/>
              <w:spacing w:after="0" w:line="240" w:lineRule="auto"/>
            </w:pPr>
            <w:hyperlink r:id="rId35" w:history="1">
              <w:r w:rsidR="00EA5D37" w:rsidRPr="00EA5D37">
                <w:rPr>
                  <w:rStyle w:val="Hyperlink"/>
                  <w:rFonts w:cs="Arial"/>
                  <w:color w:val="auto"/>
                </w:rPr>
                <w:t>S1-174369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D37" w:rsidRPr="00EA5D37" w:rsidRDefault="00EA5D37" w:rsidP="002D73B9">
            <w:pPr>
              <w:snapToGrid w:val="0"/>
              <w:spacing w:after="0" w:line="240" w:lineRule="auto"/>
            </w:pPr>
            <w:r w:rsidRPr="00EA5D37">
              <w:t>Nokia, Nokia Shanghai Bell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D37" w:rsidRPr="00EA5D37" w:rsidRDefault="00EA5D37" w:rsidP="002D73B9">
            <w:pPr>
              <w:snapToGrid w:val="0"/>
              <w:spacing w:after="0" w:line="240" w:lineRule="auto"/>
            </w:pPr>
            <w:r w:rsidRPr="00EA5D37">
              <w:t>FS_5GLAN use case for 5G PVN virtual office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D37" w:rsidRPr="00EA5D37" w:rsidRDefault="00EA5D37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D37" w:rsidRPr="00EA5D37" w:rsidRDefault="00EA5D37" w:rsidP="002D73B9">
            <w:pPr>
              <w:snapToGrid w:val="0"/>
              <w:spacing w:after="0" w:line="240" w:lineRule="auto"/>
            </w:pPr>
            <w:r w:rsidRPr="00EA5D37">
              <w:t>Revision of S1-174108.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03F8D" w:rsidRDefault="00E56EF0" w:rsidP="002D73B9">
            <w:pPr>
              <w:snapToGrid w:val="0"/>
              <w:spacing w:after="0" w:line="240" w:lineRule="auto"/>
            </w:pPr>
            <w:r w:rsidRPr="00503F8D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03F8D" w:rsidRDefault="003D4B1C" w:rsidP="002D73B9">
            <w:pPr>
              <w:snapToGrid w:val="0"/>
              <w:spacing w:after="0" w:line="240" w:lineRule="auto"/>
            </w:pPr>
            <w:hyperlink r:id="rId36" w:history="1">
              <w:r w:rsidR="00E56EF0" w:rsidRPr="00503F8D">
                <w:rPr>
                  <w:rStyle w:val="Hyperlink"/>
                  <w:rFonts w:cs="Arial"/>
                  <w:color w:val="auto"/>
                </w:rPr>
                <w:t>S1-174198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03F8D" w:rsidRDefault="00E56EF0" w:rsidP="002D73B9">
            <w:pPr>
              <w:snapToGrid w:val="0"/>
              <w:spacing w:after="0" w:line="240" w:lineRule="auto"/>
            </w:pPr>
            <w:r w:rsidRPr="00503F8D">
              <w:t>Qualcomm Incorporated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03F8D" w:rsidRDefault="00E56EF0" w:rsidP="002D73B9">
            <w:pPr>
              <w:snapToGrid w:val="0"/>
              <w:spacing w:after="0" w:line="240" w:lineRule="auto"/>
            </w:pPr>
            <w:r w:rsidRPr="00503F8D">
              <w:t>FS_5GLAN: management and onboarding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03F8D" w:rsidRDefault="00503F8D" w:rsidP="002D73B9">
            <w:pPr>
              <w:snapToGrid w:val="0"/>
              <w:spacing w:after="0" w:line="240" w:lineRule="auto"/>
            </w:pPr>
            <w:r w:rsidRPr="00503F8D">
              <w:t>Revised to S1-174370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03F8D" w:rsidRDefault="00E56EF0" w:rsidP="002D73B9">
            <w:pPr>
              <w:snapToGrid w:val="0"/>
              <w:spacing w:after="0" w:line="240" w:lineRule="auto"/>
            </w:pPr>
          </w:p>
        </w:tc>
      </w:tr>
      <w:tr w:rsidR="00503F8D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F8D" w:rsidRPr="00503F8D" w:rsidRDefault="00503F8D" w:rsidP="002D73B9">
            <w:pPr>
              <w:snapToGrid w:val="0"/>
              <w:spacing w:after="0" w:line="240" w:lineRule="auto"/>
            </w:pPr>
            <w:r w:rsidRPr="00503F8D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F8D" w:rsidRPr="00503F8D" w:rsidRDefault="003D4B1C" w:rsidP="002D73B9">
            <w:pPr>
              <w:snapToGrid w:val="0"/>
              <w:spacing w:after="0" w:line="240" w:lineRule="auto"/>
            </w:pPr>
            <w:hyperlink r:id="rId37" w:history="1">
              <w:r w:rsidR="00503F8D" w:rsidRPr="00503F8D">
                <w:rPr>
                  <w:rStyle w:val="Hyperlink"/>
                  <w:rFonts w:cs="Arial"/>
                  <w:color w:val="auto"/>
                </w:rPr>
                <w:t>S1-174370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F8D" w:rsidRPr="00503F8D" w:rsidRDefault="00503F8D" w:rsidP="002D73B9">
            <w:pPr>
              <w:snapToGrid w:val="0"/>
              <w:spacing w:after="0" w:line="240" w:lineRule="auto"/>
            </w:pPr>
            <w:r w:rsidRPr="00503F8D">
              <w:t>Qualcomm Incorporated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F8D" w:rsidRPr="00503F8D" w:rsidRDefault="00503F8D" w:rsidP="002D73B9">
            <w:pPr>
              <w:snapToGrid w:val="0"/>
              <w:spacing w:after="0" w:line="240" w:lineRule="auto"/>
            </w:pPr>
            <w:r w:rsidRPr="00503F8D">
              <w:t>FS_5GLAN: management and onboarding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F8D" w:rsidRPr="00503F8D" w:rsidRDefault="00503F8D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F8D" w:rsidRPr="00503F8D" w:rsidRDefault="00503F8D" w:rsidP="002D73B9">
            <w:pPr>
              <w:snapToGrid w:val="0"/>
              <w:spacing w:after="0" w:line="240" w:lineRule="auto"/>
            </w:pPr>
            <w:r w:rsidRPr="00503F8D">
              <w:t>Revision of S1-174198.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03F8D" w:rsidRDefault="00E56EF0" w:rsidP="002D73B9">
            <w:pPr>
              <w:snapToGrid w:val="0"/>
              <w:spacing w:after="0" w:line="240" w:lineRule="auto"/>
            </w:pPr>
            <w:r w:rsidRPr="00503F8D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03F8D" w:rsidRDefault="003D4B1C" w:rsidP="002D73B9">
            <w:pPr>
              <w:snapToGrid w:val="0"/>
              <w:spacing w:after="0" w:line="240" w:lineRule="auto"/>
            </w:pPr>
            <w:hyperlink r:id="rId38" w:history="1">
              <w:r w:rsidR="00E56EF0" w:rsidRPr="00503F8D">
                <w:rPr>
                  <w:rStyle w:val="Hyperlink"/>
                  <w:rFonts w:cs="Arial"/>
                  <w:color w:val="auto"/>
                </w:rPr>
                <w:t>S1-174199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03F8D" w:rsidRDefault="00E56EF0" w:rsidP="002D73B9">
            <w:pPr>
              <w:snapToGrid w:val="0"/>
              <w:spacing w:after="0" w:line="240" w:lineRule="auto"/>
            </w:pPr>
            <w:r w:rsidRPr="00503F8D">
              <w:t>Qualcomm Incorporated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03F8D" w:rsidRDefault="00E56EF0" w:rsidP="002D73B9">
            <w:pPr>
              <w:snapToGrid w:val="0"/>
              <w:spacing w:after="0" w:line="240" w:lineRule="auto"/>
            </w:pPr>
            <w:r w:rsidRPr="00503F8D">
              <w:t>FS_5GLAN: Time Sensitive Networking (TSN) Discussion Paper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03F8D" w:rsidRDefault="00503F8D" w:rsidP="002D73B9">
            <w:pPr>
              <w:snapToGrid w:val="0"/>
              <w:spacing w:after="0" w:line="240" w:lineRule="auto"/>
            </w:pPr>
            <w:r w:rsidRPr="00503F8D">
              <w:t>Noted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03F8D" w:rsidRDefault="00E56EF0" w:rsidP="002D73B9">
            <w:pPr>
              <w:snapToGrid w:val="0"/>
              <w:spacing w:after="0" w:line="240" w:lineRule="auto"/>
            </w:pP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F2348" w:rsidRDefault="00E56EF0" w:rsidP="002D73B9">
            <w:pPr>
              <w:snapToGrid w:val="0"/>
              <w:spacing w:after="0" w:line="240" w:lineRule="auto"/>
            </w:pPr>
            <w:r w:rsidRPr="006F2348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F2348" w:rsidRDefault="003D4B1C" w:rsidP="002D73B9">
            <w:pPr>
              <w:snapToGrid w:val="0"/>
              <w:spacing w:after="0" w:line="240" w:lineRule="auto"/>
            </w:pPr>
            <w:hyperlink r:id="rId39" w:history="1">
              <w:r w:rsidR="00E56EF0" w:rsidRPr="006F2348">
                <w:rPr>
                  <w:rStyle w:val="Hyperlink"/>
                  <w:rFonts w:cs="Arial"/>
                  <w:color w:val="auto"/>
                </w:rPr>
                <w:t>S1-174212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F2348" w:rsidRDefault="00E56EF0" w:rsidP="002D73B9">
            <w:pPr>
              <w:snapToGrid w:val="0"/>
              <w:spacing w:after="0" w:line="240" w:lineRule="auto"/>
            </w:pPr>
            <w:r w:rsidRPr="006F2348">
              <w:t>Qualcomm Incorporated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F2348" w:rsidRDefault="00E56EF0" w:rsidP="002D73B9">
            <w:pPr>
              <w:snapToGrid w:val="0"/>
              <w:spacing w:after="0" w:line="240" w:lineRule="auto"/>
            </w:pPr>
            <w:r w:rsidRPr="006F2348">
              <w:t>FS_5GLAN: High-performance Manufacturing Use Case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F2348" w:rsidRDefault="006F2348" w:rsidP="002D73B9">
            <w:pPr>
              <w:snapToGrid w:val="0"/>
              <w:spacing w:after="0" w:line="240" w:lineRule="auto"/>
            </w:pPr>
            <w:r w:rsidRPr="006F2348">
              <w:t>Revised to S1-174371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F2348" w:rsidRDefault="00E56EF0" w:rsidP="002D73B9">
            <w:pPr>
              <w:snapToGrid w:val="0"/>
              <w:spacing w:after="0" w:line="240" w:lineRule="auto"/>
            </w:pPr>
          </w:p>
        </w:tc>
      </w:tr>
      <w:tr w:rsidR="006F2348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348" w:rsidRPr="006F2348" w:rsidRDefault="006F2348" w:rsidP="002D73B9">
            <w:pPr>
              <w:snapToGrid w:val="0"/>
              <w:spacing w:after="0" w:line="240" w:lineRule="auto"/>
            </w:pPr>
            <w:r w:rsidRPr="006F2348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348" w:rsidRPr="006F2348" w:rsidRDefault="003D4B1C" w:rsidP="002D73B9">
            <w:pPr>
              <w:snapToGrid w:val="0"/>
              <w:spacing w:after="0" w:line="240" w:lineRule="auto"/>
            </w:pPr>
            <w:hyperlink r:id="rId40" w:history="1">
              <w:r w:rsidR="006F2348" w:rsidRPr="006F2348">
                <w:rPr>
                  <w:rStyle w:val="Hyperlink"/>
                  <w:rFonts w:cs="Arial"/>
                  <w:color w:val="auto"/>
                </w:rPr>
                <w:t>S1-174371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348" w:rsidRPr="006F2348" w:rsidRDefault="006F2348" w:rsidP="002D73B9">
            <w:pPr>
              <w:snapToGrid w:val="0"/>
              <w:spacing w:after="0" w:line="240" w:lineRule="auto"/>
            </w:pPr>
            <w:r w:rsidRPr="006F2348">
              <w:t>Qualcomm Incorporated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348" w:rsidRPr="006F2348" w:rsidRDefault="006F2348" w:rsidP="002D73B9">
            <w:pPr>
              <w:snapToGrid w:val="0"/>
              <w:spacing w:after="0" w:line="240" w:lineRule="auto"/>
            </w:pPr>
            <w:r w:rsidRPr="006F2348">
              <w:t>FS_5GLAN: High-performance Manufacturing Use Case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348" w:rsidRPr="006F2348" w:rsidRDefault="006F2348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348" w:rsidRPr="006F2348" w:rsidRDefault="006F2348" w:rsidP="002D73B9">
            <w:pPr>
              <w:snapToGrid w:val="0"/>
              <w:spacing w:after="0" w:line="240" w:lineRule="auto"/>
            </w:pPr>
            <w:r w:rsidRPr="006F2348">
              <w:t>Revision of S1-174212.</w:t>
            </w:r>
          </w:p>
        </w:tc>
      </w:tr>
      <w:tr w:rsidR="00E56EF0" w:rsidRPr="00B04844" w:rsidTr="002D73B9">
        <w:trPr>
          <w:trHeight w:val="141"/>
        </w:trPr>
        <w:tc>
          <w:tcPr>
            <w:tcW w:w="14494" w:type="dxa"/>
            <w:gridSpan w:val="14"/>
            <w:tcBorders>
              <w:bottom w:val="nil"/>
            </w:tcBorders>
            <w:shd w:val="clear" w:color="auto" w:fill="F2F2F2"/>
          </w:tcPr>
          <w:p w:rsidR="00E56EF0" w:rsidRPr="009504CA" w:rsidRDefault="00E56EF0" w:rsidP="002D73B9">
            <w:pPr>
              <w:pStyle w:val="Heading2"/>
              <w:rPr>
                <w:lang w:val="en-US"/>
              </w:rPr>
            </w:pPr>
            <w:r w:rsidRPr="009504CA">
              <w:t>FS_5G_HYPOS</w:t>
            </w:r>
            <w:r>
              <w:t xml:space="preserve">: </w:t>
            </w:r>
            <w:r w:rsidRPr="009504CA">
              <w:rPr>
                <w:lang w:val="it-IT"/>
              </w:rPr>
              <w:t>Study on positioning use cases</w:t>
            </w:r>
            <w:r w:rsidRPr="004070E3">
              <w:t xml:space="preserve"> </w:t>
            </w:r>
            <w:r>
              <w:t>[</w:t>
            </w:r>
            <w:r w:rsidRPr="009504CA">
              <w:rPr>
                <w:bCs/>
              </w:rPr>
              <w:t>SP-170589]</w:t>
            </w:r>
          </w:p>
        </w:tc>
      </w:tr>
      <w:tr w:rsidR="00E56EF0" w:rsidRPr="00B04844" w:rsidTr="00496DA4">
        <w:trPr>
          <w:trHeight w:val="141"/>
        </w:trPr>
        <w:tc>
          <w:tcPr>
            <w:tcW w:w="14494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E56EF0" w:rsidRPr="004067FF" w:rsidRDefault="00E56EF0" w:rsidP="002D73B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E56EF0" w:rsidRPr="00411066" w:rsidRDefault="00E56EF0" w:rsidP="002D73B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TR22.872v0.2.0</w:t>
            </w:r>
          </w:p>
          <w:p w:rsidR="00E56EF0" w:rsidRPr="00411066" w:rsidRDefault="00E56EF0" w:rsidP="002D73B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E56EF0" w:rsidRPr="004070E3" w:rsidRDefault="00E56EF0" w:rsidP="002D73B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10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E56EF0" w:rsidRPr="004070E3" w:rsidRDefault="00E56EF0" w:rsidP="002D73B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496DA4" w:rsidRDefault="00E56EF0" w:rsidP="002D73B9">
            <w:pPr>
              <w:snapToGrid w:val="0"/>
              <w:spacing w:after="0" w:line="240" w:lineRule="auto"/>
            </w:pPr>
            <w:r w:rsidRPr="00496DA4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496DA4" w:rsidRDefault="003D4B1C" w:rsidP="002D73B9">
            <w:pPr>
              <w:snapToGrid w:val="0"/>
              <w:spacing w:after="0" w:line="240" w:lineRule="auto"/>
            </w:pPr>
            <w:hyperlink r:id="rId41" w:history="1">
              <w:r w:rsidR="00E56EF0" w:rsidRPr="00496DA4">
                <w:rPr>
                  <w:rStyle w:val="Hyperlink"/>
                  <w:rFonts w:cs="Arial"/>
                  <w:color w:val="auto"/>
                </w:rPr>
                <w:t>S1-174070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496DA4" w:rsidRDefault="00E56EF0" w:rsidP="002D73B9">
            <w:pPr>
              <w:snapToGrid w:val="0"/>
              <w:spacing w:after="0" w:line="240" w:lineRule="auto"/>
            </w:pPr>
            <w:r w:rsidRPr="00496DA4">
              <w:t>Orange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496DA4" w:rsidRDefault="00E56EF0" w:rsidP="002D73B9">
            <w:pPr>
              <w:snapToGrid w:val="0"/>
              <w:spacing w:after="0" w:line="240" w:lineRule="auto"/>
            </w:pPr>
            <w:r w:rsidRPr="00496DA4">
              <w:t>Drugs transport by drones between hospitals use case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496DA4" w:rsidRDefault="00496DA4" w:rsidP="002D73B9">
            <w:pPr>
              <w:snapToGrid w:val="0"/>
              <w:spacing w:after="0" w:line="240" w:lineRule="auto"/>
            </w:pPr>
            <w:r w:rsidRPr="00496DA4">
              <w:t>Revised to S1-174355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496DA4" w:rsidRDefault="00E56EF0" w:rsidP="002D73B9">
            <w:pPr>
              <w:snapToGrid w:val="0"/>
              <w:spacing w:after="0" w:line="240" w:lineRule="auto"/>
            </w:pPr>
          </w:p>
        </w:tc>
      </w:tr>
      <w:tr w:rsidR="00496DA4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A4" w:rsidRPr="00496DA4" w:rsidRDefault="00496DA4" w:rsidP="002D73B9">
            <w:pPr>
              <w:snapToGrid w:val="0"/>
              <w:spacing w:after="0" w:line="240" w:lineRule="auto"/>
            </w:pPr>
            <w:r w:rsidRPr="00496DA4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A4" w:rsidRPr="00496DA4" w:rsidRDefault="003D4B1C" w:rsidP="002D73B9">
            <w:pPr>
              <w:snapToGrid w:val="0"/>
              <w:spacing w:after="0" w:line="240" w:lineRule="auto"/>
            </w:pPr>
            <w:hyperlink r:id="rId42" w:history="1">
              <w:r w:rsidR="00496DA4" w:rsidRPr="00496DA4">
                <w:rPr>
                  <w:rStyle w:val="Hyperlink"/>
                  <w:rFonts w:cs="Arial"/>
                  <w:color w:val="auto"/>
                </w:rPr>
                <w:t>S1-174355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A4" w:rsidRPr="00496DA4" w:rsidRDefault="00496DA4" w:rsidP="002D73B9">
            <w:pPr>
              <w:snapToGrid w:val="0"/>
              <w:spacing w:after="0" w:line="240" w:lineRule="auto"/>
            </w:pPr>
            <w:r w:rsidRPr="00496DA4">
              <w:t>Orange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A4" w:rsidRPr="00496DA4" w:rsidRDefault="00496DA4" w:rsidP="002D73B9">
            <w:pPr>
              <w:snapToGrid w:val="0"/>
              <w:spacing w:after="0" w:line="240" w:lineRule="auto"/>
            </w:pPr>
            <w:r w:rsidRPr="00496DA4">
              <w:t>Drugs transport by drones between hospitals use case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A4" w:rsidRPr="00496DA4" w:rsidRDefault="00496DA4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A4" w:rsidRPr="00496DA4" w:rsidRDefault="00496DA4" w:rsidP="002D73B9">
            <w:pPr>
              <w:snapToGrid w:val="0"/>
              <w:spacing w:after="0" w:line="240" w:lineRule="auto"/>
            </w:pPr>
            <w:r w:rsidRPr="00496DA4">
              <w:t>Revision of S1-174070.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E6368" w:rsidRDefault="00E56EF0" w:rsidP="002D73B9">
            <w:pPr>
              <w:snapToGrid w:val="0"/>
              <w:spacing w:after="0" w:line="240" w:lineRule="auto"/>
            </w:pPr>
            <w:r w:rsidRPr="00BE6368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E6368" w:rsidRDefault="003D4B1C" w:rsidP="002D73B9">
            <w:pPr>
              <w:snapToGrid w:val="0"/>
              <w:spacing w:after="0" w:line="240" w:lineRule="auto"/>
            </w:pPr>
            <w:hyperlink r:id="rId43" w:history="1">
              <w:r w:rsidR="00E56EF0" w:rsidRPr="00BE6368">
                <w:rPr>
                  <w:rStyle w:val="Hyperlink"/>
                  <w:rFonts w:cs="Arial"/>
                  <w:color w:val="auto"/>
                </w:rPr>
                <w:t>S1-174165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E6368" w:rsidRDefault="00E56EF0" w:rsidP="002D73B9">
            <w:pPr>
              <w:snapToGrid w:val="0"/>
              <w:spacing w:after="0" w:line="240" w:lineRule="auto"/>
            </w:pPr>
            <w:r w:rsidRPr="00BE6368">
              <w:t>Thales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E6368" w:rsidRDefault="00E56EF0" w:rsidP="002D73B9">
            <w:pPr>
              <w:snapToGrid w:val="0"/>
              <w:spacing w:after="0" w:line="240" w:lineRule="auto"/>
            </w:pPr>
            <w:r w:rsidRPr="00BE6368">
              <w:t>Use case for accurate positioning to support UAV applications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E6368" w:rsidRDefault="00BE6368" w:rsidP="002D73B9">
            <w:pPr>
              <w:snapToGrid w:val="0"/>
              <w:spacing w:after="0" w:line="240" w:lineRule="auto"/>
            </w:pPr>
            <w:r w:rsidRPr="00BE6368">
              <w:t>Revised to S1-174376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E6368" w:rsidRDefault="00E56EF0" w:rsidP="002D73B9">
            <w:pPr>
              <w:snapToGrid w:val="0"/>
              <w:spacing w:after="0" w:line="240" w:lineRule="auto"/>
            </w:pPr>
          </w:p>
        </w:tc>
      </w:tr>
      <w:tr w:rsidR="00BE6368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368" w:rsidRPr="00BE6368" w:rsidRDefault="00BE6368" w:rsidP="002D73B9">
            <w:pPr>
              <w:snapToGrid w:val="0"/>
              <w:spacing w:after="0" w:line="240" w:lineRule="auto"/>
            </w:pPr>
            <w:r w:rsidRPr="00BE6368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368" w:rsidRPr="00BE6368" w:rsidRDefault="003D4B1C" w:rsidP="002D73B9">
            <w:pPr>
              <w:snapToGrid w:val="0"/>
              <w:spacing w:after="0" w:line="240" w:lineRule="auto"/>
            </w:pPr>
            <w:hyperlink r:id="rId44" w:history="1">
              <w:r w:rsidR="00BE6368" w:rsidRPr="00BE6368">
                <w:rPr>
                  <w:rStyle w:val="Hyperlink"/>
                  <w:rFonts w:cs="Arial"/>
                  <w:color w:val="auto"/>
                </w:rPr>
                <w:t>S1-174376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368" w:rsidRPr="00BE6368" w:rsidRDefault="00BE6368" w:rsidP="002D73B9">
            <w:pPr>
              <w:snapToGrid w:val="0"/>
              <w:spacing w:after="0" w:line="240" w:lineRule="auto"/>
            </w:pPr>
            <w:r w:rsidRPr="00BE6368">
              <w:t>Thales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368" w:rsidRPr="00BE6368" w:rsidRDefault="00BE6368" w:rsidP="002D73B9">
            <w:pPr>
              <w:snapToGrid w:val="0"/>
              <w:spacing w:after="0" w:line="240" w:lineRule="auto"/>
            </w:pPr>
            <w:r w:rsidRPr="00BE6368">
              <w:t>Use case for accurate positioning to support UAV applications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368" w:rsidRPr="00BE6368" w:rsidRDefault="00BE6368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368" w:rsidRPr="00BE6368" w:rsidRDefault="00BE6368" w:rsidP="002D73B9">
            <w:pPr>
              <w:snapToGrid w:val="0"/>
              <w:spacing w:after="0" w:line="240" w:lineRule="auto"/>
            </w:pPr>
            <w:r w:rsidRPr="00BE6368">
              <w:t>Revision of S1-174165.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2D73B9" w:rsidRDefault="00E56EF0" w:rsidP="002D73B9">
            <w:pPr>
              <w:snapToGrid w:val="0"/>
              <w:spacing w:after="0" w:line="240" w:lineRule="auto"/>
            </w:pPr>
            <w:r w:rsidRPr="002D73B9">
              <w:lastRenderedPageBreak/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2D73B9" w:rsidRDefault="003D4B1C" w:rsidP="002D73B9">
            <w:pPr>
              <w:snapToGrid w:val="0"/>
              <w:spacing w:after="0" w:line="240" w:lineRule="auto"/>
            </w:pPr>
            <w:hyperlink r:id="rId45" w:history="1">
              <w:r w:rsidR="00E56EF0" w:rsidRPr="002D73B9">
                <w:rPr>
                  <w:rStyle w:val="Hyperlink"/>
                  <w:rFonts w:cs="Arial"/>
                  <w:color w:val="auto"/>
                </w:rPr>
                <w:t>S1-174071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2D73B9" w:rsidRDefault="00E56EF0" w:rsidP="002D73B9">
            <w:pPr>
              <w:snapToGrid w:val="0"/>
              <w:spacing w:after="0" w:line="240" w:lineRule="auto"/>
            </w:pPr>
            <w:r w:rsidRPr="002D73B9">
              <w:t>Orange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2D73B9" w:rsidRDefault="00E56EF0" w:rsidP="002D73B9">
            <w:pPr>
              <w:snapToGrid w:val="0"/>
              <w:spacing w:after="0" w:line="240" w:lineRule="auto"/>
            </w:pPr>
            <w:r w:rsidRPr="002D73B9">
              <w:t>Patient location outside hospitals use case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2D73B9" w:rsidRDefault="002D73B9" w:rsidP="002D73B9">
            <w:pPr>
              <w:snapToGrid w:val="0"/>
              <w:spacing w:after="0" w:line="240" w:lineRule="auto"/>
            </w:pPr>
            <w:r w:rsidRPr="002D73B9">
              <w:t>Agreed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D73B9" w:rsidRDefault="002D73B9" w:rsidP="002D73B9">
            <w:pPr>
              <w:snapToGrid w:val="0"/>
              <w:spacing w:after="0" w:line="240" w:lineRule="auto"/>
            </w:pPr>
          </w:p>
          <w:p w:rsidR="00E56EF0" w:rsidRPr="002D73B9" w:rsidRDefault="002D73B9" w:rsidP="002D73B9">
            <w:pPr>
              <w:snapToGrid w:val="0"/>
              <w:spacing w:after="0" w:line="240" w:lineRule="auto"/>
            </w:pPr>
            <w:r>
              <w:t>N</w:t>
            </w:r>
            <w:r w:rsidRPr="002D73B9">
              <w:t>o presentation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D73B9" w:rsidRDefault="00E56EF0" w:rsidP="002D73B9">
            <w:pPr>
              <w:snapToGrid w:val="0"/>
              <w:spacing w:after="0" w:line="240" w:lineRule="auto"/>
            </w:pPr>
            <w:r w:rsidRPr="002D73B9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D73B9" w:rsidRDefault="003D4B1C" w:rsidP="002D73B9">
            <w:pPr>
              <w:snapToGrid w:val="0"/>
              <w:spacing w:after="0" w:line="240" w:lineRule="auto"/>
            </w:pPr>
            <w:hyperlink r:id="rId46" w:history="1">
              <w:r w:rsidR="00E56EF0" w:rsidRPr="002D73B9">
                <w:rPr>
                  <w:rStyle w:val="Hyperlink"/>
                  <w:rFonts w:cs="Arial"/>
                  <w:color w:val="auto"/>
                </w:rPr>
                <w:t>S1-174072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D73B9" w:rsidRDefault="00E56EF0" w:rsidP="002D73B9">
            <w:pPr>
              <w:snapToGrid w:val="0"/>
              <w:spacing w:after="0" w:line="240" w:lineRule="auto"/>
            </w:pPr>
            <w:r w:rsidRPr="002D73B9">
              <w:t>Orange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D73B9" w:rsidRDefault="00E56EF0" w:rsidP="002D73B9">
            <w:pPr>
              <w:snapToGrid w:val="0"/>
              <w:spacing w:after="0" w:line="240" w:lineRule="auto"/>
            </w:pPr>
            <w:r w:rsidRPr="002D73B9">
              <w:t>Trolley location in factories use case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D73B9" w:rsidRDefault="002D73B9" w:rsidP="002D73B9">
            <w:pPr>
              <w:snapToGrid w:val="0"/>
              <w:spacing w:after="0" w:line="240" w:lineRule="auto"/>
            </w:pPr>
            <w:r w:rsidRPr="002D73B9">
              <w:t>Revised to S1-174479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D73B9" w:rsidRDefault="00E56EF0" w:rsidP="002D73B9">
            <w:pPr>
              <w:snapToGrid w:val="0"/>
              <w:spacing w:after="0" w:line="240" w:lineRule="auto"/>
            </w:pPr>
          </w:p>
        </w:tc>
      </w:tr>
      <w:tr w:rsidR="002D73B9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D73B9" w:rsidRPr="0010197F" w:rsidRDefault="002D73B9" w:rsidP="002D73B9">
            <w:pPr>
              <w:snapToGrid w:val="0"/>
              <w:spacing w:after="0" w:line="240" w:lineRule="auto"/>
            </w:pPr>
            <w:r w:rsidRPr="0010197F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D73B9" w:rsidRPr="0010197F" w:rsidRDefault="003D4B1C" w:rsidP="002D73B9">
            <w:pPr>
              <w:snapToGrid w:val="0"/>
              <w:spacing w:after="0" w:line="240" w:lineRule="auto"/>
            </w:pPr>
            <w:hyperlink r:id="rId47" w:history="1">
              <w:r w:rsidR="002D73B9" w:rsidRPr="0010197F">
                <w:rPr>
                  <w:rStyle w:val="Hyperlink"/>
                  <w:rFonts w:cs="Arial"/>
                  <w:color w:val="auto"/>
                </w:rPr>
                <w:t>S1-174479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D73B9" w:rsidRPr="0010197F" w:rsidRDefault="002D73B9" w:rsidP="002D73B9">
            <w:pPr>
              <w:snapToGrid w:val="0"/>
              <w:spacing w:after="0" w:line="240" w:lineRule="auto"/>
            </w:pPr>
            <w:r w:rsidRPr="0010197F">
              <w:t>Orange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D73B9" w:rsidRPr="0010197F" w:rsidRDefault="002D73B9" w:rsidP="002D73B9">
            <w:pPr>
              <w:snapToGrid w:val="0"/>
              <w:spacing w:after="0" w:line="240" w:lineRule="auto"/>
            </w:pPr>
            <w:r w:rsidRPr="0010197F">
              <w:t>Trolley location in factories use case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D73B9" w:rsidRPr="0010197F" w:rsidRDefault="0010197F" w:rsidP="002D73B9">
            <w:pPr>
              <w:snapToGrid w:val="0"/>
              <w:spacing w:after="0" w:line="240" w:lineRule="auto"/>
            </w:pPr>
            <w:r w:rsidRPr="0010197F">
              <w:t>Revised to S1-174356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D73B9" w:rsidRPr="0010197F" w:rsidRDefault="002D73B9" w:rsidP="002D73B9">
            <w:pPr>
              <w:snapToGrid w:val="0"/>
              <w:spacing w:after="0" w:line="240" w:lineRule="auto"/>
            </w:pPr>
            <w:r w:rsidRPr="0010197F">
              <w:t>Revision of S1-174072.</w:t>
            </w:r>
          </w:p>
        </w:tc>
      </w:tr>
      <w:tr w:rsidR="0010197F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97F" w:rsidRPr="0010197F" w:rsidRDefault="0010197F" w:rsidP="002D73B9">
            <w:pPr>
              <w:snapToGrid w:val="0"/>
              <w:spacing w:after="0" w:line="240" w:lineRule="auto"/>
            </w:pPr>
            <w:r w:rsidRPr="0010197F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97F" w:rsidRPr="0010197F" w:rsidRDefault="003D4B1C" w:rsidP="002D73B9">
            <w:pPr>
              <w:snapToGrid w:val="0"/>
              <w:spacing w:after="0" w:line="240" w:lineRule="auto"/>
              <w:rPr>
                <w:rFonts w:cs="Arial"/>
              </w:rPr>
            </w:pPr>
            <w:hyperlink r:id="rId48" w:history="1">
              <w:r w:rsidR="0010197F" w:rsidRPr="0010197F">
                <w:rPr>
                  <w:rStyle w:val="Hyperlink"/>
                  <w:rFonts w:cs="Arial"/>
                  <w:color w:val="auto"/>
                </w:rPr>
                <w:t>S1-174356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97F" w:rsidRPr="0010197F" w:rsidRDefault="0010197F" w:rsidP="002D73B9">
            <w:pPr>
              <w:snapToGrid w:val="0"/>
              <w:spacing w:after="0" w:line="240" w:lineRule="auto"/>
            </w:pPr>
            <w:r w:rsidRPr="0010197F">
              <w:t>Orange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97F" w:rsidRPr="0010197F" w:rsidRDefault="0010197F" w:rsidP="002D73B9">
            <w:pPr>
              <w:snapToGrid w:val="0"/>
              <w:spacing w:after="0" w:line="240" w:lineRule="auto"/>
            </w:pPr>
            <w:r w:rsidRPr="0010197F">
              <w:t>Trolley location in factories use case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97F" w:rsidRPr="0010197F" w:rsidRDefault="0010197F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97F" w:rsidRDefault="0010197F" w:rsidP="002D73B9">
            <w:pPr>
              <w:snapToGrid w:val="0"/>
              <w:spacing w:after="0" w:line="240" w:lineRule="auto"/>
            </w:pPr>
            <w:r w:rsidRPr="0010197F">
              <w:rPr>
                <w:i/>
              </w:rPr>
              <w:t>Revision of S1-174072.</w:t>
            </w:r>
          </w:p>
          <w:p w:rsidR="0010197F" w:rsidRPr="0010197F" w:rsidRDefault="0010197F" w:rsidP="002D73B9">
            <w:pPr>
              <w:snapToGrid w:val="0"/>
              <w:spacing w:after="0" w:line="240" w:lineRule="auto"/>
            </w:pPr>
            <w:r w:rsidRPr="0010197F">
              <w:t>Revision of S1-174479.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F4B92" w:rsidRDefault="00E56EF0" w:rsidP="002D73B9">
            <w:pPr>
              <w:snapToGrid w:val="0"/>
              <w:spacing w:after="0" w:line="240" w:lineRule="auto"/>
            </w:pPr>
            <w:r w:rsidRPr="005F4B92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F4B92" w:rsidRDefault="003D4B1C" w:rsidP="002D73B9">
            <w:pPr>
              <w:snapToGrid w:val="0"/>
              <w:spacing w:after="0" w:line="240" w:lineRule="auto"/>
            </w:pPr>
            <w:hyperlink r:id="rId49" w:history="1">
              <w:r w:rsidR="00E56EF0" w:rsidRPr="005F4B92">
                <w:rPr>
                  <w:rStyle w:val="Hyperlink"/>
                  <w:rFonts w:cs="Arial"/>
                  <w:color w:val="auto"/>
                </w:rPr>
                <w:t>S1-174141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F4B92" w:rsidRDefault="00E56EF0" w:rsidP="002D73B9">
            <w:pPr>
              <w:snapToGrid w:val="0"/>
              <w:spacing w:after="0" w:line="240" w:lineRule="auto"/>
            </w:pPr>
            <w:r w:rsidRPr="005F4B92">
              <w:t>China Unicom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F4B92" w:rsidRDefault="00E56EF0" w:rsidP="002D73B9">
            <w:pPr>
              <w:snapToGrid w:val="0"/>
              <w:spacing w:after="0" w:line="240" w:lineRule="auto"/>
            </w:pPr>
            <w:r w:rsidRPr="005F4B92">
              <w:t xml:space="preserve">5G_HYPOS: </w:t>
            </w:r>
            <w:r w:rsidRPr="005F4B92">
              <w:rPr>
                <w:rFonts w:hint="eastAsia"/>
              </w:rPr>
              <w:t xml:space="preserve">Power </w:t>
            </w:r>
            <w:r w:rsidRPr="005F4B92">
              <w:t>saving mechanism of wearable devices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F4B92" w:rsidRDefault="005F4B92" w:rsidP="002D73B9">
            <w:pPr>
              <w:snapToGrid w:val="0"/>
              <w:spacing w:after="0" w:line="240" w:lineRule="auto"/>
            </w:pPr>
            <w:r w:rsidRPr="005F4B92">
              <w:t>Revised to S1-174357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5F4B92" w:rsidRDefault="00E56EF0" w:rsidP="002D73B9">
            <w:pPr>
              <w:snapToGrid w:val="0"/>
              <w:spacing w:after="0" w:line="240" w:lineRule="auto"/>
            </w:pPr>
          </w:p>
        </w:tc>
      </w:tr>
      <w:tr w:rsidR="005F4B92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B92" w:rsidRPr="005F4B92" w:rsidRDefault="005F4B92" w:rsidP="002D73B9">
            <w:pPr>
              <w:snapToGrid w:val="0"/>
              <w:spacing w:after="0" w:line="240" w:lineRule="auto"/>
            </w:pPr>
            <w:r w:rsidRPr="005F4B92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B92" w:rsidRPr="005F4B92" w:rsidRDefault="003D4B1C" w:rsidP="002D73B9">
            <w:pPr>
              <w:snapToGrid w:val="0"/>
              <w:spacing w:after="0" w:line="240" w:lineRule="auto"/>
            </w:pPr>
            <w:hyperlink r:id="rId50" w:history="1">
              <w:r w:rsidR="005F4B92" w:rsidRPr="005F4B92">
                <w:rPr>
                  <w:rStyle w:val="Hyperlink"/>
                  <w:rFonts w:cs="Arial"/>
                  <w:color w:val="auto"/>
                </w:rPr>
                <w:t>S1-174357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B92" w:rsidRPr="005F4B92" w:rsidRDefault="005F4B92" w:rsidP="002D73B9">
            <w:pPr>
              <w:snapToGrid w:val="0"/>
              <w:spacing w:after="0" w:line="240" w:lineRule="auto"/>
            </w:pPr>
            <w:r w:rsidRPr="005F4B92">
              <w:t>China Unicom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B92" w:rsidRPr="005F4B92" w:rsidRDefault="005F4B92" w:rsidP="002D73B9">
            <w:pPr>
              <w:snapToGrid w:val="0"/>
              <w:spacing w:after="0" w:line="240" w:lineRule="auto"/>
            </w:pPr>
            <w:r w:rsidRPr="005F4B92">
              <w:t>5G_HYPOS: Power saving mechanism of wearable devices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B92" w:rsidRPr="005F4B92" w:rsidRDefault="005F4B92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B92" w:rsidRPr="005F4B92" w:rsidRDefault="005F4B92" w:rsidP="002D73B9">
            <w:pPr>
              <w:snapToGrid w:val="0"/>
              <w:spacing w:after="0" w:line="240" w:lineRule="auto"/>
            </w:pPr>
            <w:r w:rsidRPr="005F4B92">
              <w:t>Revision of S1-174141.</w:t>
            </w:r>
          </w:p>
        </w:tc>
      </w:tr>
      <w:tr w:rsidR="00E56EF0" w:rsidRPr="00A75C05" w:rsidTr="003D4B1C">
        <w:trPr>
          <w:trHeight w:val="57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47797" w:rsidRDefault="00E56EF0" w:rsidP="002D73B9">
            <w:pPr>
              <w:snapToGrid w:val="0"/>
              <w:spacing w:after="0" w:line="240" w:lineRule="auto"/>
            </w:pPr>
            <w:r w:rsidRPr="00747797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47797" w:rsidRDefault="003D4B1C" w:rsidP="002D73B9">
            <w:pPr>
              <w:snapToGrid w:val="0"/>
              <w:spacing w:after="0" w:line="240" w:lineRule="auto"/>
            </w:pPr>
            <w:hyperlink r:id="rId51" w:history="1">
              <w:r w:rsidR="00E56EF0" w:rsidRPr="00747797">
                <w:rPr>
                  <w:rStyle w:val="Hyperlink"/>
                  <w:rFonts w:cs="Arial"/>
                  <w:color w:val="auto"/>
                </w:rPr>
                <w:t>S1-174163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47797" w:rsidRDefault="00E56EF0" w:rsidP="002D73B9">
            <w:pPr>
              <w:snapToGrid w:val="0"/>
              <w:spacing w:after="0" w:line="240" w:lineRule="auto"/>
            </w:pPr>
            <w:r w:rsidRPr="00747797">
              <w:t>China Unicom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47797" w:rsidRDefault="00E56EF0" w:rsidP="002D73B9">
            <w:pPr>
              <w:snapToGrid w:val="0"/>
              <w:spacing w:after="0" w:line="240" w:lineRule="auto"/>
            </w:pPr>
            <w:r w:rsidRPr="00747797">
              <w:t>5G_HYPOS: Location based advertising push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47797" w:rsidRDefault="00747797" w:rsidP="002D73B9">
            <w:pPr>
              <w:snapToGrid w:val="0"/>
              <w:spacing w:after="0" w:line="240" w:lineRule="auto"/>
            </w:pPr>
            <w:r w:rsidRPr="00747797">
              <w:t>Revised to S1-174358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47797" w:rsidRDefault="00E56EF0" w:rsidP="002D73B9">
            <w:pPr>
              <w:snapToGrid w:val="0"/>
              <w:spacing w:after="0" w:line="240" w:lineRule="auto"/>
            </w:pPr>
          </w:p>
        </w:tc>
      </w:tr>
      <w:tr w:rsidR="00747797" w:rsidRPr="00A75C05" w:rsidTr="003D4B1C">
        <w:trPr>
          <w:trHeight w:val="57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797" w:rsidRPr="00747797" w:rsidRDefault="00747797" w:rsidP="002D73B9">
            <w:pPr>
              <w:snapToGrid w:val="0"/>
              <w:spacing w:after="0" w:line="240" w:lineRule="auto"/>
            </w:pPr>
            <w:r w:rsidRPr="00747797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797" w:rsidRPr="00747797" w:rsidRDefault="003D4B1C" w:rsidP="002D73B9">
            <w:pPr>
              <w:snapToGrid w:val="0"/>
              <w:spacing w:after="0" w:line="240" w:lineRule="auto"/>
            </w:pPr>
            <w:hyperlink r:id="rId52" w:history="1">
              <w:r w:rsidR="00747797" w:rsidRPr="00747797">
                <w:rPr>
                  <w:rStyle w:val="Hyperlink"/>
                  <w:rFonts w:cs="Arial"/>
                  <w:color w:val="auto"/>
                </w:rPr>
                <w:t>S1-174358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797" w:rsidRPr="00747797" w:rsidRDefault="00747797" w:rsidP="002D73B9">
            <w:pPr>
              <w:snapToGrid w:val="0"/>
              <w:spacing w:after="0" w:line="240" w:lineRule="auto"/>
            </w:pPr>
            <w:r w:rsidRPr="00747797">
              <w:t>China Unicom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797" w:rsidRPr="00747797" w:rsidRDefault="00747797" w:rsidP="002D73B9">
            <w:pPr>
              <w:snapToGrid w:val="0"/>
              <w:spacing w:after="0" w:line="240" w:lineRule="auto"/>
            </w:pPr>
            <w:r w:rsidRPr="00747797">
              <w:t>5G_HYPOS: Location based advertising push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797" w:rsidRPr="00747797" w:rsidRDefault="00747797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797" w:rsidRPr="00747797" w:rsidRDefault="00747797" w:rsidP="002D73B9">
            <w:pPr>
              <w:snapToGrid w:val="0"/>
              <w:spacing w:after="0" w:line="240" w:lineRule="auto"/>
            </w:pPr>
            <w:r w:rsidRPr="00747797">
              <w:t>Revision of S1-174163.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E6368" w:rsidRDefault="00E56EF0" w:rsidP="002D73B9">
            <w:pPr>
              <w:snapToGrid w:val="0"/>
              <w:spacing w:after="0" w:line="240" w:lineRule="auto"/>
            </w:pPr>
            <w:r w:rsidRPr="00BE6368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E6368" w:rsidRDefault="003D4B1C" w:rsidP="002D73B9">
            <w:pPr>
              <w:snapToGrid w:val="0"/>
              <w:spacing w:after="0" w:line="240" w:lineRule="auto"/>
            </w:pPr>
            <w:hyperlink r:id="rId53" w:history="1">
              <w:r w:rsidR="00E56EF0" w:rsidRPr="00BE6368">
                <w:rPr>
                  <w:rStyle w:val="Hyperlink"/>
                  <w:rFonts w:cs="Arial"/>
                  <w:color w:val="auto"/>
                </w:rPr>
                <w:t>S1-174164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E6368" w:rsidRDefault="00E56EF0" w:rsidP="002D73B9">
            <w:pPr>
              <w:snapToGrid w:val="0"/>
              <w:spacing w:after="0" w:line="240" w:lineRule="auto"/>
            </w:pPr>
            <w:r w:rsidRPr="00BE6368">
              <w:t>Thales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E6368" w:rsidRDefault="00E56EF0" w:rsidP="002D73B9">
            <w:pPr>
              <w:snapToGrid w:val="0"/>
              <w:spacing w:after="0" w:line="240" w:lineRule="auto"/>
            </w:pPr>
            <w:r w:rsidRPr="00BE6368">
              <w:t>Use case on Road-user charging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E6368" w:rsidRDefault="00BE6368" w:rsidP="002D73B9">
            <w:pPr>
              <w:snapToGrid w:val="0"/>
              <w:spacing w:after="0" w:line="240" w:lineRule="auto"/>
            </w:pPr>
            <w:r w:rsidRPr="00BE6368">
              <w:t>Revised to S1-174377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E6368" w:rsidRDefault="00E56EF0" w:rsidP="002D73B9">
            <w:pPr>
              <w:snapToGrid w:val="0"/>
              <w:spacing w:after="0" w:line="240" w:lineRule="auto"/>
            </w:pPr>
          </w:p>
        </w:tc>
      </w:tr>
      <w:tr w:rsidR="00BE6368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368" w:rsidRPr="00BE6368" w:rsidRDefault="00BE6368" w:rsidP="002D73B9">
            <w:pPr>
              <w:snapToGrid w:val="0"/>
              <w:spacing w:after="0" w:line="240" w:lineRule="auto"/>
            </w:pPr>
            <w:r w:rsidRPr="00BE6368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368" w:rsidRPr="00BE6368" w:rsidRDefault="003D4B1C" w:rsidP="002D73B9">
            <w:pPr>
              <w:snapToGrid w:val="0"/>
              <w:spacing w:after="0" w:line="240" w:lineRule="auto"/>
            </w:pPr>
            <w:hyperlink r:id="rId54" w:history="1">
              <w:r w:rsidR="00BE6368" w:rsidRPr="00BE6368">
                <w:rPr>
                  <w:rStyle w:val="Hyperlink"/>
                  <w:rFonts w:cs="Arial"/>
                  <w:color w:val="auto"/>
                </w:rPr>
                <w:t>S1-174377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368" w:rsidRPr="00BE6368" w:rsidRDefault="00BE6368" w:rsidP="002D73B9">
            <w:pPr>
              <w:snapToGrid w:val="0"/>
              <w:spacing w:after="0" w:line="240" w:lineRule="auto"/>
            </w:pPr>
            <w:r w:rsidRPr="00BE6368">
              <w:t>Thales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368" w:rsidRPr="00BE6368" w:rsidRDefault="00BE6368" w:rsidP="002D73B9">
            <w:pPr>
              <w:snapToGrid w:val="0"/>
              <w:spacing w:after="0" w:line="240" w:lineRule="auto"/>
            </w:pPr>
            <w:r w:rsidRPr="00BE6368">
              <w:t>Use case on Road-user charging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368" w:rsidRPr="00BE6368" w:rsidRDefault="00BE6368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368" w:rsidRPr="00BE6368" w:rsidRDefault="00BE6368" w:rsidP="002D73B9">
            <w:pPr>
              <w:snapToGrid w:val="0"/>
              <w:spacing w:after="0" w:line="240" w:lineRule="auto"/>
            </w:pPr>
            <w:r w:rsidRPr="00BE6368">
              <w:t>Revision of S1-174164.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FE5A34" w:rsidRDefault="00E56EF0" w:rsidP="002D73B9">
            <w:pPr>
              <w:snapToGrid w:val="0"/>
              <w:spacing w:after="0" w:line="240" w:lineRule="auto"/>
            </w:pPr>
            <w:r w:rsidRPr="00FE5A34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FE5A34" w:rsidRDefault="003D4B1C" w:rsidP="002D73B9">
            <w:pPr>
              <w:snapToGrid w:val="0"/>
              <w:spacing w:after="0" w:line="240" w:lineRule="auto"/>
            </w:pPr>
            <w:hyperlink r:id="rId55" w:history="1">
              <w:r w:rsidR="00E56EF0" w:rsidRPr="00FE5A34">
                <w:rPr>
                  <w:rStyle w:val="Hyperlink"/>
                  <w:rFonts w:cs="Arial"/>
                  <w:color w:val="auto"/>
                </w:rPr>
                <w:t>S1-174174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FE5A34" w:rsidRDefault="00E56EF0" w:rsidP="002D73B9">
            <w:pPr>
              <w:snapToGrid w:val="0"/>
              <w:spacing w:after="0" w:line="240" w:lineRule="auto"/>
            </w:pPr>
            <w:r w:rsidRPr="00FE5A34">
              <w:t>ESA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FE5A34" w:rsidRDefault="00E56EF0" w:rsidP="002D73B9">
            <w:pPr>
              <w:snapToGrid w:val="0"/>
              <w:spacing w:after="0" w:line="240" w:lineRule="auto"/>
            </w:pPr>
            <w:r w:rsidRPr="00FE5A34">
              <w:t>Use case on Lane Management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FE5A34" w:rsidRDefault="00FE5A34" w:rsidP="002D73B9">
            <w:pPr>
              <w:snapToGrid w:val="0"/>
              <w:spacing w:after="0" w:line="240" w:lineRule="auto"/>
            </w:pPr>
            <w:r w:rsidRPr="00FE5A34">
              <w:t>Revised to S1-174360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FE5A34" w:rsidRDefault="00E56EF0" w:rsidP="002D73B9">
            <w:pPr>
              <w:snapToGrid w:val="0"/>
              <w:spacing w:after="0" w:line="240" w:lineRule="auto"/>
            </w:pPr>
          </w:p>
        </w:tc>
      </w:tr>
      <w:tr w:rsidR="00FE5A34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34" w:rsidRPr="00FE5A34" w:rsidRDefault="00FE5A34" w:rsidP="002D73B9">
            <w:pPr>
              <w:snapToGrid w:val="0"/>
              <w:spacing w:after="0" w:line="240" w:lineRule="auto"/>
            </w:pPr>
            <w:r w:rsidRPr="00FE5A34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34" w:rsidRPr="00FE5A34" w:rsidRDefault="003D4B1C" w:rsidP="002D73B9">
            <w:pPr>
              <w:snapToGrid w:val="0"/>
              <w:spacing w:after="0" w:line="240" w:lineRule="auto"/>
            </w:pPr>
            <w:hyperlink r:id="rId56" w:history="1">
              <w:r w:rsidR="00FE5A34" w:rsidRPr="00FE5A34">
                <w:rPr>
                  <w:rStyle w:val="Hyperlink"/>
                  <w:rFonts w:cs="Arial"/>
                  <w:color w:val="auto"/>
                </w:rPr>
                <w:t>S1-174360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34" w:rsidRPr="00FE5A34" w:rsidRDefault="00FE5A34" w:rsidP="002D73B9">
            <w:pPr>
              <w:snapToGrid w:val="0"/>
              <w:spacing w:after="0" w:line="240" w:lineRule="auto"/>
            </w:pPr>
            <w:r w:rsidRPr="00FE5A34">
              <w:t>ESA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34" w:rsidRPr="00FE5A34" w:rsidRDefault="00FE5A34" w:rsidP="002D73B9">
            <w:pPr>
              <w:snapToGrid w:val="0"/>
              <w:spacing w:after="0" w:line="240" w:lineRule="auto"/>
            </w:pPr>
            <w:r w:rsidRPr="00FE5A34">
              <w:t>Use case on Lane Management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34" w:rsidRPr="00FE5A34" w:rsidRDefault="00FE5A34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34" w:rsidRPr="00FE5A34" w:rsidRDefault="00FE5A34" w:rsidP="002D73B9">
            <w:pPr>
              <w:snapToGrid w:val="0"/>
              <w:spacing w:after="0" w:line="240" w:lineRule="auto"/>
            </w:pPr>
            <w:r w:rsidRPr="00FE5A34">
              <w:t>Revision of S1-174174.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2D73B9">
            <w:pPr>
              <w:snapToGrid w:val="0"/>
              <w:spacing w:after="0" w:line="240" w:lineRule="auto"/>
            </w:pPr>
            <w:r w:rsidRPr="00294712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3D4B1C" w:rsidP="002D73B9">
            <w:pPr>
              <w:snapToGrid w:val="0"/>
              <w:spacing w:after="0" w:line="240" w:lineRule="auto"/>
            </w:pPr>
            <w:hyperlink r:id="rId57" w:history="1">
              <w:r w:rsidR="00E56EF0" w:rsidRPr="00294712">
                <w:rPr>
                  <w:rStyle w:val="Hyperlink"/>
                  <w:rFonts w:cs="Arial"/>
                  <w:color w:val="auto"/>
                </w:rPr>
                <w:t>S1-174180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2D73B9">
            <w:pPr>
              <w:snapToGrid w:val="0"/>
              <w:spacing w:after="0" w:line="240" w:lineRule="auto"/>
            </w:pPr>
            <w:r w:rsidRPr="00294712">
              <w:t>ESA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2D73B9">
            <w:pPr>
              <w:snapToGrid w:val="0"/>
              <w:spacing w:after="0" w:line="240" w:lineRule="auto"/>
            </w:pPr>
            <w:r w:rsidRPr="00294712">
              <w:t>Use case on Vulnerable Road User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2D73B9">
            <w:pPr>
              <w:snapToGrid w:val="0"/>
              <w:spacing w:after="0" w:line="240" w:lineRule="auto"/>
            </w:pPr>
            <w:r w:rsidRPr="00294712">
              <w:t>Revised to S1-174311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2D73B9">
            <w:pPr>
              <w:snapToGrid w:val="0"/>
              <w:spacing w:after="0" w:line="240" w:lineRule="auto"/>
            </w:pP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24FC0" w:rsidRDefault="00E56EF0" w:rsidP="002D73B9">
            <w:pPr>
              <w:snapToGrid w:val="0"/>
              <w:spacing w:after="0" w:line="240" w:lineRule="auto"/>
            </w:pPr>
            <w:r w:rsidRPr="00924FC0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24FC0" w:rsidRDefault="003D4B1C" w:rsidP="002D73B9">
            <w:pPr>
              <w:snapToGrid w:val="0"/>
              <w:spacing w:after="0" w:line="240" w:lineRule="auto"/>
            </w:pPr>
            <w:hyperlink r:id="rId58" w:history="1">
              <w:r w:rsidR="00E56EF0" w:rsidRPr="00924FC0">
                <w:rPr>
                  <w:rStyle w:val="Hyperlink"/>
                  <w:rFonts w:cs="Arial"/>
                  <w:color w:val="auto"/>
                </w:rPr>
                <w:t>S1-174311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24FC0" w:rsidRDefault="00E56EF0" w:rsidP="002D73B9">
            <w:pPr>
              <w:snapToGrid w:val="0"/>
              <w:spacing w:after="0" w:line="240" w:lineRule="auto"/>
            </w:pPr>
            <w:r w:rsidRPr="00924FC0">
              <w:t>ESA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24FC0" w:rsidRDefault="00E56EF0" w:rsidP="002D73B9">
            <w:pPr>
              <w:snapToGrid w:val="0"/>
              <w:spacing w:after="0" w:line="240" w:lineRule="auto"/>
            </w:pPr>
            <w:r w:rsidRPr="00924FC0">
              <w:t>Use case on Vulnerable Road User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24FC0" w:rsidRDefault="00924FC0" w:rsidP="002D73B9">
            <w:pPr>
              <w:snapToGrid w:val="0"/>
              <w:spacing w:after="0" w:line="240" w:lineRule="auto"/>
            </w:pPr>
            <w:r w:rsidRPr="00924FC0">
              <w:t>Revised to S1-174365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924FC0" w:rsidRDefault="00E56EF0" w:rsidP="002D73B9">
            <w:pPr>
              <w:snapToGrid w:val="0"/>
              <w:spacing w:after="0" w:line="240" w:lineRule="auto"/>
            </w:pPr>
            <w:r w:rsidRPr="00924FC0">
              <w:t>Revision of S1-174180.</w:t>
            </w:r>
          </w:p>
        </w:tc>
      </w:tr>
      <w:tr w:rsidR="00924FC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FC0" w:rsidRPr="0049617B" w:rsidRDefault="00924FC0" w:rsidP="002D73B9">
            <w:pPr>
              <w:snapToGrid w:val="0"/>
              <w:spacing w:after="0" w:line="240" w:lineRule="auto"/>
            </w:pPr>
            <w:r w:rsidRPr="0049617B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FC0" w:rsidRPr="0049617B" w:rsidRDefault="003D4B1C" w:rsidP="002D73B9">
            <w:pPr>
              <w:snapToGrid w:val="0"/>
              <w:spacing w:after="0" w:line="240" w:lineRule="auto"/>
            </w:pPr>
            <w:hyperlink r:id="rId59" w:history="1">
              <w:r w:rsidR="00924FC0" w:rsidRPr="0049617B">
                <w:rPr>
                  <w:rStyle w:val="Hyperlink"/>
                  <w:rFonts w:cs="Arial"/>
                  <w:color w:val="auto"/>
                </w:rPr>
                <w:t>S1-174365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FC0" w:rsidRPr="0049617B" w:rsidRDefault="00924FC0" w:rsidP="002D73B9">
            <w:pPr>
              <w:snapToGrid w:val="0"/>
              <w:spacing w:after="0" w:line="240" w:lineRule="auto"/>
            </w:pPr>
            <w:r w:rsidRPr="0049617B">
              <w:t>ESA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FC0" w:rsidRPr="0049617B" w:rsidRDefault="00924FC0" w:rsidP="002D73B9">
            <w:pPr>
              <w:snapToGrid w:val="0"/>
              <w:spacing w:after="0" w:line="240" w:lineRule="auto"/>
            </w:pPr>
            <w:r w:rsidRPr="0049617B">
              <w:t>Use case on Vulnerable Road User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FC0" w:rsidRPr="0049617B" w:rsidRDefault="0049617B" w:rsidP="002D73B9">
            <w:pPr>
              <w:snapToGrid w:val="0"/>
              <w:spacing w:after="0" w:line="240" w:lineRule="auto"/>
            </w:pPr>
            <w:r w:rsidRPr="0049617B">
              <w:t>Revised to S1-174378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FC0" w:rsidRPr="0049617B" w:rsidRDefault="00924FC0" w:rsidP="002D73B9">
            <w:pPr>
              <w:snapToGrid w:val="0"/>
              <w:spacing w:after="0" w:line="240" w:lineRule="auto"/>
            </w:pPr>
            <w:r w:rsidRPr="0049617B">
              <w:rPr>
                <w:i/>
              </w:rPr>
              <w:t>Revision of S1-174180.</w:t>
            </w:r>
          </w:p>
          <w:p w:rsidR="00924FC0" w:rsidRPr="0049617B" w:rsidRDefault="00924FC0" w:rsidP="002D73B9">
            <w:pPr>
              <w:snapToGrid w:val="0"/>
              <w:spacing w:after="0" w:line="240" w:lineRule="auto"/>
            </w:pPr>
            <w:r w:rsidRPr="0049617B">
              <w:t>Revision of S1-174311.</w:t>
            </w:r>
          </w:p>
        </w:tc>
      </w:tr>
      <w:tr w:rsidR="0049617B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7B" w:rsidRPr="0049617B" w:rsidRDefault="0049617B" w:rsidP="002D73B9">
            <w:pPr>
              <w:snapToGrid w:val="0"/>
              <w:spacing w:after="0" w:line="240" w:lineRule="auto"/>
            </w:pPr>
            <w:r w:rsidRPr="0049617B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7B" w:rsidRPr="0049617B" w:rsidRDefault="003D4B1C" w:rsidP="002D73B9">
            <w:pPr>
              <w:snapToGrid w:val="0"/>
              <w:spacing w:after="0" w:line="240" w:lineRule="auto"/>
              <w:rPr>
                <w:rFonts w:cs="Arial"/>
              </w:rPr>
            </w:pPr>
            <w:hyperlink r:id="rId60" w:history="1">
              <w:r w:rsidR="0049617B" w:rsidRPr="0049617B">
                <w:rPr>
                  <w:rStyle w:val="Hyperlink"/>
                  <w:rFonts w:cs="Arial"/>
                  <w:color w:val="auto"/>
                </w:rPr>
                <w:t>S1-174378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7B" w:rsidRPr="0049617B" w:rsidRDefault="0049617B" w:rsidP="002D73B9">
            <w:pPr>
              <w:snapToGrid w:val="0"/>
              <w:spacing w:after="0" w:line="240" w:lineRule="auto"/>
            </w:pPr>
            <w:r w:rsidRPr="0049617B">
              <w:t>ESA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7B" w:rsidRPr="0049617B" w:rsidRDefault="0049617B" w:rsidP="002D73B9">
            <w:pPr>
              <w:snapToGrid w:val="0"/>
              <w:spacing w:after="0" w:line="240" w:lineRule="auto"/>
            </w:pPr>
            <w:r w:rsidRPr="0049617B">
              <w:t>Use case on Vulnerable Road User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7B" w:rsidRPr="0049617B" w:rsidRDefault="0049617B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7B" w:rsidRPr="0049617B" w:rsidRDefault="0049617B" w:rsidP="0049617B">
            <w:pPr>
              <w:snapToGrid w:val="0"/>
              <w:spacing w:after="0" w:line="240" w:lineRule="auto"/>
              <w:rPr>
                <w:i/>
              </w:rPr>
            </w:pPr>
            <w:r w:rsidRPr="0049617B">
              <w:rPr>
                <w:i/>
              </w:rPr>
              <w:t>Revision of S1-174180.</w:t>
            </w:r>
          </w:p>
          <w:p w:rsidR="0049617B" w:rsidRDefault="0049617B" w:rsidP="0049617B">
            <w:pPr>
              <w:snapToGrid w:val="0"/>
              <w:spacing w:after="0" w:line="240" w:lineRule="auto"/>
            </w:pPr>
            <w:r w:rsidRPr="0049617B">
              <w:rPr>
                <w:i/>
              </w:rPr>
              <w:t>Revision of S1-174311.</w:t>
            </w:r>
          </w:p>
          <w:p w:rsidR="0049617B" w:rsidRPr="0049617B" w:rsidRDefault="0049617B" w:rsidP="002D73B9">
            <w:pPr>
              <w:snapToGrid w:val="0"/>
              <w:spacing w:after="0" w:line="240" w:lineRule="auto"/>
            </w:pPr>
            <w:r w:rsidRPr="0049617B">
              <w:t>Revision of S1-174365.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324386" w:rsidRDefault="00E56EF0" w:rsidP="002D73B9">
            <w:pPr>
              <w:snapToGrid w:val="0"/>
              <w:spacing w:after="0" w:line="240" w:lineRule="auto"/>
            </w:pPr>
            <w:r w:rsidRPr="00324386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324386" w:rsidRDefault="003D4B1C" w:rsidP="002D73B9">
            <w:pPr>
              <w:snapToGrid w:val="0"/>
              <w:spacing w:after="0" w:line="240" w:lineRule="auto"/>
            </w:pPr>
            <w:hyperlink r:id="rId61" w:history="1">
              <w:r w:rsidR="00E56EF0" w:rsidRPr="00324386">
                <w:rPr>
                  <w:rStyle w:val="Hyperlink"/>
                  <w:rFonts w:cs="Arial"/>
                  <w:color w:val="auto"/>
                </w:rPr>
                <w:t>S1-174178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324386" w:rsidRDefault="00E56EF0" w:rsidP="002D73B9">
            <w:pPr>
              <w:snapToGrid w:val="0"/>
              <w:spacing w:after="0" w:line="240" w:lineRule="auto"/>
            </w:pPr>
            <w:r w:rsidRPr="00324386">
              <w:t>NextNav, AT&amp;T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324386" w:rsidRDefault="00E56EF0" w:rsidP="002D73B9">
            <w:pPr>
              <w:snapToGrid w:val="0"/>
              <w:spacing w:after="0" w:line="240" w:lineRule="auto"/>
            </w:pPr>
            <w:r w:rsidRPr="00324386">
              <w:rPr>
                <w:rFonts w:hint="eastAsia"/>
              </w:rPr>
              <w:t xml:space="preserve">Accurate positioning for </w:t>
            </w:r>
            <w:r w:rsidRPr="00324386">
              <w:t>emergency services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324386" w:rsidRDefault="00324386" w:rsidP="002D73B9">
            <w:pPr>
              <w:snapToGrid w:val="0"/>
              <w:spacing w:after="0" w:line="240" w:lineRule="auto"/>
            </w:pPr>
            <w:r w:rsidRPr="00324386">
              <w:t>Revised to S1-174372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324386" w:rsidRDefault="00E56EF0" w:rsidP="002D73B9">
            <w:pPr>
              <w:snapToGrid w:val="0"/>
              <w:spacing w:after="0" w:line="240" w:lineRule="auto"/>
            </w:pPr>
          </w:p>
        </w:tc>
      </w:tr>
      <w:tr w:rsidR="00324386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386" w:rsidRPr="00324386" w:rsidRDefault="00324386" w:rsidP="002D73B9">
            <w:pPr>
              <w:snapToGrid w:val="0"/>
              <w:spacing w:after="0" w:line="240" w:lineRule="auto"/>
            </w:pPr>
            <w:r w:rsidRPr="00324386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386" w:rsidRPr="00324386" w:rsidRDefault="003D4B1C" w:rsidP="002D73B9">
            <w:pPr>
              <w:snapToGrid w:val="0"/>
              <w:spacing w:after="0" w:line="240" w:lineRule="auto"/>
            </w:pPr>
            <w:hyperlink r:id="rId62" w:history="1">
              <w:r w:rsidR="00324386" w:rsidRPr="00324386">
                <w:rPr>
                  <w:rStyle w:val="Hyperlink"/>
                  <w:rFonts w:cs="Arial"/>
                  <w:color w:val="auto"/>
                </w:rPr>
                <w:t>S1-174372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386" w:rsidRPr="00324386" w:rsidRDefault="00324386" w:rsidP="002D73B9">
            <w:pPr>
              <w:snapToGrid w:val="0"/>
              <w:spacing w:after="0" w:line="240" w:lineRule="auto"/>
            </w:pPr>
            <w:r w:rsidRPr="00324386">
              <w:t>NextNav, AT&amp;T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386" w:rsidRPr="00324386" w:rsidRDefault="00324386" w:rsidP="002D73B9">
            <w:pPr>
              <w:snapToGrid w:val="0"/>
              <w:spacing w:after="0" w:line="240" w:lineRule="auto"/>
            </w:pPr>
            <w:r w:rsidRPr="00324386">
              <w:t>Accurate positioning for emergency services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386" w:rsidRPr="00324386" w:rsidRDefault="00324386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386" w:rsidRPr="00324386" w:rsidRDefault="00324386" w:rsidP="002D73B9">
            <w:pPr>
              <w:snapToGrid w:val="0"/>
              <w:spacing w:after="0" w:line="240" w:lineRule="auto"/>
            </w:pPr>
            <w:r w:rsidRPr="00324386">
              <w:t>Revision of S1-174178.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FC505B" w:rsidRDefault="00E56EF0" w:rsidP="002D73B9">
            <w:pPr>
              <w:snapToGrid w:val="0"/>
              <w:spacing w:after="0" w:line="240" w:lineRule="auto"/>
            </w:pPr>
            <w:r w:rsidRPr="00FC505B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FC505B" w:rsidRDefault="003D4B1C" w:rsidP="002D73B9">
            <w:pPr>
              <w:snapToGrid w:val="0"/>
              <w:spacing w:after="0" w:line="240" w:lineRule="auto"/>
            </w:pPr>
            <w:hyperlink r:id="rId63" w:history="1">
              <w:r w:rsidR="00E56EF0" w:rsidRPr="00FC505B">
                <w:rPr>
                  <w:rStyle w:val="Hyperlink"/>
                  <w:rFonts w:cs="Arial"/>
                  <w:color w:val="auto"/>
                </w:rPr>
                <w:t>S1-174179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FC505B" w:rsidRDefault="00E56EF0" w:rsidP="002D73B9">
            <w:pPr>
              <w:snapToGrid w:val="0"/>
              <w:spacing w:after="0" w:line="240" w:lineRule="auto"/>
            </w:pPr>
            <w:r w:rsidRPr="00FC505B">
              <w:t>Veolia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FC505B" w:rsidRDefault="00E56EF0" w:rsidP="002D73B9">
            <w:pPr>
              <w:snapToGrid w:val="0"/>
              <w:spacing w:after="0" w:line="240" w:lineRule="auto"/>
            </w:pPr>
            <w:r w:rsidRPr="00FC505B">
              <w:t>Use case on Waste Management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FC505B" w:rsidRDefault="00FC505B" w:rsidP="002D73B9">
            <w:pPr>
              <w:snapToGrid w:val="0"/>
              <w:spacing w:after="0" w:line="240" w:lineRule="auto"/>
            </w:pPr>
            <w:r w:rsidRPr="00FC505B">
              <w:t>Revised to S1-174359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FC505B" w:rsidRDefault="00E56EF0" w:rsidP="002D73B9">
            <w:pPr>
              <w:snapToGrid w:val="0"/>
              <w:spacing w:after="0" w:line="240" w:lineRule="auto"/>
            </w:pPr>
          </w:p>
        </w:tc>
      </w:tr>
      <w:tr w:rsidR="00FC505B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05B" w:rsidRPr="00FC505B" w:rsidRDefault="00FC505B" w:rsidP="002D73B9">
            <w:pPr>
              <w:snapToGrid w:val="0"/>
              <w:spacing w:after="0" w:line="240" w:lineRule="auto"/>
            </w:pPr>
            <w:r w:rsidRPr="00FC505B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05B" w:rsidRPr="00FC505B" w:rsidRDefault="003D4B1C" w:rsidP="002D73B9">
            <w:pPr>
              <w:snapToGrid w:val="0"/>
              <w:spacing w:after="0" w:line="240" w:lineRule="auto"/>
            </w:pPr>
            <w:hyperlink r:id="rId64" w:history="1">
              <w:r w:rsidR="00FC505B" w:rsidRPr="00FC505B">
                <w:rPr>
                  <w:rStyle w:val="Hyperlink"/>
                  <w:rFonts w:cs="Arial"/>
                  <w:color w:val="auto"/>
                </w:rPr>
                <w:t>S1-174359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05B" w:rsidRPr="00FC505B" w:rsidRDefault="00FC505B" w:rsidP="002D73B9">
            <w:pPr>
              <w:snapToGrid w:val="0"/>
              <w:spacing w:after="0" w:line="240" w:lineRule="auto"/>
            </w:pPr>
            <w:r w:rsidRPr="00FC505B">
              <w:t>Veolia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05B" w:rsidRPr="00FC505B" w:rsidRDefault="00FC505B" w:rsidP="002D73B9">
            <w:pPr>
              <w:snapToGrid w:val="0"/>
              <w:spacing w:after="0" w:line="240" w:lineRule="auto"/>
            </w:pPr>
            <w:r w:rsidRPr="00FC505B">
              <w:t>Use case on Waste Management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05B" w:rsidRPr="00FC505B" w:rsidRDefault="00FC505B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05B" w:rsidRPr="00FC505B" w:rsidRDefault="00FC505B" w:rsidP="002D73B9">
            <w:pPr>
              <w:snapToGrid w:val="0"/>
              <w:spacing w:after="0" w:line="240" w:lineRule="auto"/>
            </w:pPr>
            <w:r w:rsidRPr="00FC505B">
              <w:t>Revision of S1-174179.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3C593D" w:rsidRDefault="00E56EF0" w:rsidP="002D73B9">
            <w:pPr>
              <w:snapToGrid w:val="0"/>
              <w:spacing w:after="0" w:line="240" w:lineRule="auto"/>
            </w:pPr>
            <w:r w:rsidRPr="003C593D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3C593D" w:rsidRDefault="003D4B1C" w:rsidP="002D73B9">
            <w:pPr>
              <w:snapToGrid w:val="0"/>
              <w:spacing w:after="0" w:line="240" w:lineRule="auto"/>
            </w:pPr>
            <w:hyperlink r:id="rId65" w:history="1">
              <w:r w:rsidR="00E56EF0" w:rsidRPr="003C593D">
                <w:rPr>
                  <w:rStyle w:val="Hyperlink"/>
                  <w:rFonts w:cs="Arial"/>
                  <w:color w:val="auto"/>
                </w:rPr>
                <w:t>S1-174181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3C593D" w:rsidRDefault="00E56EF0" w:rsidP="002D73B9">
            <w:pPr>
              <w:snapToGrid w:val="0"/>
              <w:spacing w:after="0" w:line="240" w:lineRule="auto"/>
            </w:pPr>
            <w:r w:rsidRPr="003C593D">
              <w:t>ESA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3C593D" w:rsidRDefault="00E56EF0" w:rsidP="002D73B9">
            <w:pPr>
              <w:snapToGrid w:val="0"/>
              <w:spacing w:after="0" w:line="240" w:lineRule="auto"/>
            </w:pPr>
            <w:r w:rsidRPr="003C593D">
              <w:t>Use case on Augmented Reality (AR) in LBS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3C593D" w:rsidRDefault="003C593D" w:rsidP="002D73B9">
            <w:pPr>
              <w:snapToGrid w:val="0"/>
              <w:spacing w:after="0" w:line="240" w:lineRule="auto"/>
            </w:pPr>
            <w:r w:rsidRPr="003C593D">
              <w:t>Revised to S1-174373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3C593D" w:rsidRDefault="00E56EF0" w:rsidP="002D73B9">
            <w:pPr>
              <w:snapToGrid w:val="0"/>
              <w:spacing w:after="0" w:line="240" w:lineRule="auto"/>
            </w:pPr>
          </w:p>
        </w:tc>
      </w:tr>
      <w:tr w:rsidR="003C593D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93D" w:rsidRPr="003C593D" w:rsidRDefault="003C593D" w:rsidP="002D73B9">
            <w:pPr>
              <w:snapToGrid w:val="0"/>
              <w:spacing w:after="0" w:line="240" w:lineRule="auto"/>
            </w:pPr>
            <w:r w:rsidRPr="003C593D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93D" w:rsidRPr="003C593D" w:rsidRDefault="003D4B1C" w:rsidP="002D73B9">
            <w:pPr>
              <w:snapToGrid w:val="0"/>
              <w:spacing w:after="0" w:line="240" w:lineRule="auto"/>
            </w:pPr>
            <w:hyperlink r:id="rId66" w:history="1">
              <w:r w:rsidR="003C593D" w:rsidRPr="003C593D">
                <w:rPr>
                  <w:rStyle w:val="Hyperlink"/>
                  <w:rFonts w:cs="Arial"/>
                  <w:color w:val="auto"/>
                </w:rPr>
                <w:t>S1-174373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93D" w:rsidRPr="003C593D" w:rsidRDefault="003C593D" w:rsidP="002D73B9">
            <w:pPr>
              <w:snapToGrid w:val="0"/>
              <w:spacing w:after="0" w:line="240" w:lineRule="auto"/>
            </w:pPr>
            <w:r w:rsidRPr="003C593D">
              <w:t>ESA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93D" w:rsidRPr="003C593D" w:rsidRDefault="003C593D" w:rsidP="002D73B9">
            <w:pPr>
              <w:snapToGrid w:val="0"/>
              <w:spacing w:after="0" w:line="240" w:lineRule="auto"/>
            </w:pPr>
            <w:r w:rsidRPr="003C593D">
              <w:t>Use case on Augmented Reality (AR) in LBS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93D" w:rsidRPr="003C593D" w:rsidRDefault="003C593D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93D" w:rsidRPr="003C593D" w:rsidRDefault="003C593D" w:rsidP="002D73B9">
            <w:pPr>
              <w:snapToGrid w:val="0"/>
              <w:spacing w:after="0" w:line="240" w:lineRule="auto"/>
            </w:pPr>
            <w:r w:rsidRPr="003C593D">
              <w:t>Revision of S1-174181.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D12B37" w:rsidRDefault="00E56EF0" w:rsidP="002D73B9">
            <w:pPr>
              <w:snapToGrid w:val="0"/>
              <w:spacing w:after="0" w:line="240" w:lineRule="auto"/>
            </w:pPr>
            <w:r w:rsidRPr="00D12B37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D12B37" w:rsidRDefault="003D4B1C" w:rsidP="002D73B9">
            <w:pPr>
              <w:snapToGrid w:val="0"/>
              <w:spacing w:after="0" w:line="240" w:lineRule="auto"/>
            </w:pPr>
            <w:hyperlink r:id="rId67" w:history="1">
              <w:r w:rsidR="00E56EF0" w:rsidRPr="00D12B37">
                <w:rPr>
                  <w:rStyle w:val="Hyperlink"/>
                  <w:rFonts w:cs="Arial"/>
                  <w:color w:val="auto"/>
                </w:rPr>
                <w:t>S1-174182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D12B37" w:rsidRDefault="00E56EF0" w:rsidP="002D73B9">
            <w:pPr>
              <w:snapToGrid w:val="0"/>
              <w:spacing w:after="0" w:line="240" w:lineRule="auto"/>
            </w:pPr>
            <w:r w:rsidRPr="00D12B37">
              <w:t>ESA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D12B37" w:rsidRDefault="00E56EF0" w:rsidP="002D73B9">
            <w:pPr>
              <w:snapToGrid w:val="0"/>
              <w:spacing w:after="0" w:line="240" w:lineRule="auto"/>
            </w:pPr>
            <w:r w:rsidRPr="00D12B37">
              <w:t>Use case to support flow management in large transportation hubs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D12B37" w:rsidRDefault="00D12B37" w:rsidP="002D73B9">
            <w:pPr>
              <w:snapToGrid w:val="0"/>
              <w:spacing w:after="0" w:line="240" w:lineRule="auto"/>
            </w:pPr>
            <w:r w:rsidRPr="00D12B37">
              <w:t>Agreed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12B37" w:rsidRDefault="00D12B37" w:rsidP="002D73B9">
            <w:pPr>
              <w:snapToGrid w:val="0"/>
              <w:spacing w:after="0" w:line="240" w:lineRule="auto"/>
            </w:pPr>
          </w:p>
          <w:p w:rsidR="00E56EF0" w:rsidRPr="00D12B37" w:rsidRDefault="00D12B37" w:rsidP="002D73B9">
            <w:pPr>
              <w:snapToGrid w:val="0"/>
              <w:spacing w:after="0" w:line="240" w:lineRule="auto"/>
            </w:pPr>
            <w:r>
              <w:t>N</w:t>
            </w:r>
            <w:r w:rsidRPr="00D12B37">
              <w:t>o presentation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014F9" w:rsidRDefault="00E56EF0" w:rsidP="002D73B9">
            <w:pPr>
              <w:snapToGrid w:val="0"/>
              <w:spacing w:after="0" w:line="240" w:lineRule="auto"/>
            </w:pPr>
            <w:r w:rsidRPr="00B014F9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014F9" w:rsidRDefault="003D4B1C" w:rsidP="002D73B9">
            <w:pPr>
              <w:snapToGrid w:val="0"/>
              <w:spacing w:after="0" w:line="240" w:lineRule="auto"/>
            </w:pPr>
            <w:hyperlink r:id="rId68" w:history="1">
              <w:r w:rsidR="00E56EF0" w:rsidRPr="00B014F9">
                <w:rPr>
                  <w:rStyle w:val="Hyperlink"/>
                  <w:rFonts w:cs="Arial"/>
                  <w:color w:val="auto"/>
                </w:rPr>
                <w:t>S1-174183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014F9" w:rsidRDefault="00E56EF0" w:rsidP="002D73B9">
            <w:pPr>
              <w:snapToGrid w:val="0"/>
              <w:spacing w:after="0" w:line="240" w:lineRule="auto"/>
            </w:pPr>
            <w:r w:rsidRPr="00B014F9">
              <w:t>ESA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014F9" w:rsidRDefault="00E56EF0" w:rsidP="002D73B9">
            <w:pPr>
              <w:snapToGrid w:val="0"/>
              <w:spacing w:after="0" w:line="240" w:lineRule="auto"/>
            </w:pPr>
            <w:r w:rsidRPr="00B014F9">
              <w:t>Use case on Asset tracking in the railway sector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014F9" w:rsidRDefault="00B014F9" w:rsidP="002D73B9">
            <w:pPr>
              <w:snapToGrid w:val="0"/>
              <w:spacing w:after="0" w:line="240" w:lineRule="auto"/>
            </w:pPr>
            <w:r w:rsidRPr="00B014F9">
              <w:t>Revised to S1-174374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B014F9" w:rsidRDefault="00E56EF0" w:rsidP="002D73B9">
            <w:pPr>
              <w:snapToGrid w:val="0"/>
              <w:spacing w:after="0" w:line="240" w:lineRule="auto"/>
            </w:pPr>
          </w:p>
        </w:tc>
      </w:tr>
      <w:tr w:rsidR="00B014F9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9" w:rsidRPr="00B014F9" w:rsidRDefault="00B014F9" w:rsidP="002D73B9">
            <w:pPr>
              <w:snapToGrid w:val="0"/>
              <w:spacing w:after="0" w:line="240" w:lineRule="auto"/>
            </w:pPr>
            <w:r w:rsidRPr="00B014F9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9" w:rsidRPr="00B014F9" w:rsidRDefault="003D4B1C" w:rsidP="002D73B9">
            <w:pPr>
              <w:snapToGrid w:val="0"/>
              <w:spacing w:after="0" w:line="240" w:lineRule="auto"/>
            </w:pPr>
            <w:hyperlink r:id="rId69" w:history="1">
              <w:r w:rsidR="00B014F9" w:rsidRPr="00B014F9">
                <w:rPr>
                  <w:rStyle w:val="Hyperlink"/>
                  <w:rFonts w:cs="Arial"/>
                  <w:color w:val="auto"/>
                </w:rPr>
                <w:t>S1-174374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9" w:rsidRPr="00B014F9" w:rsidRDefault="00B014F9" w:rsidP="002D73B9">
            <w:pPr>
              <w:snapToGrid w:val="0"/>
              <w:spacing w:after="0" w:line="240" w:lineRule="auto"/>
            </w:pPr>
            <w:r w:rsidRPr="00B014F9">
              <w:t>ESA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9" w:rsidRPr="00B014F9" w:rsidRDefault="00B014F9" w:rsidP="002D73B9">
            <w:pPr>
              <w:snapToGrid w:val="0"/>
              <w:spacing w:after="0" w:line="240" w:lineRule="auto"/>
            </w:pPr>
            <w:r w:rsidRPr="00B014F9">
              <w:t>Use case on Asset tracking in the railway sector (5G_HYPOS)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9" w:rsidRPr="00B014F9" w:rsidRDefault="00B014F9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9" w:rsidRPr="00B014F9" w:rsidRDefault="00B014F9" w:rsidP="002D73B9">
            <w:pPr>
              <w:snapToGrid w:val="0"/>
              <w:spacing w:after="0" w:line="240" w:lineRule="auto"/>
            </w:pPr>
            <w:r w:rsidRPr="00B014F9">
              <w:t>Revision of S1-174183.</w:t>
            </w:r>
          </w:p>
        </w:tc>
      </w:tr>
      <w:tr w:rsidR="00E56EF0" w:rsidRPr="00B81C05" w:rsidTr="002D73B9">
        <w:trPr>
          <w:trHeight w:val="141"/>
        </w:trPr>
        <w:tc>
          <w:tcPr>
            <w:tcW w:w="14494" w:type="dxa"/>
            <w:gridSpan w:val="14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E56EF0" w:rsidRPr="00B81C05" w:rsidRDefault="00E56EF0" w:rsidP="002D73B9">
            <w:pPr>
              <w:pStyle w:val="Heading3"/>
            </w:pPr>
            <w:r>
              <w:lastRenderedPageBreak/>
              <w:t>FS_HYPOS output</w:t>
            </w:r>
          </w:p>
        </w:tc>
      </w:tr>
      <w:tr w:rsidR="00E56EF0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F57C4D" w:rsidRDefault="003D4B1C" w:rsidP="002D73B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0" w:history="1">
              <w:r w:rsidR="00E56EF0" w:rsidRPr="00AA6415">
                <w:rPr>
                  <w:rStyle w:val="Hyperlink"/>
                  <w:rFonts w:cs="Arial"/>
                </w:rPr>
                <w:t>S1-174277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(ESA)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TR22.872v0.3.0 to include agreements at this meeting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2D73B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F510A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632651" w:rsidRDefault="000F510A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9C3E33" w:rsidRDefault="003D4B1C" w:rsidP="002D73B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1" w:history="1">
              <w:r w:rsidR="000F510A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S1-174274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632651" w:rsidRDefault="000F510A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632651" w:rsidRDefault="000F510A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5GLAN+HYPOS+BMNS</w:t>
            </w:r>
            <w:r w:rsidRPr="00632651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632651" w:rsidRDefault="000F510A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632651" w:rsidRDefault="000F510A" w:rsidP="002D73B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F510A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9C3E33" w:rsidRDefault="003D4B1C" w:rsidP="002D73B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2" w:history="1">
              <w:r w:rsidR="000F510A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S1-174275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5GLAN+HYPOS+BMNS</w:t>
            </w:r>
            <w:r w:rsidRPr="00BD7E9D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73B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F510A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9C3E33" w:rsidRDefault="003D4B1C" w:rsidP="002D73B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3" w:history="1">
              <w:r w:rsidR="000F510A" w:rsidRPr="00AA6415">
                <w:rPr>
                  <w:rStyle w:val="Hyperlink"/>
                  <w:rFonts w:cs="Arial"/>
                </w:rPr>
                <w:t>S1-174276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(Qualcomm)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TR22.821v0.2.0 to include agreements at this meeting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73B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6EF0" w:rsidRPr="009504CA" w:rsidTr="002D73B9">
        <w:trPr>
          <w:trHeight w:val="141"/>
        </w:trPr>
        <w:tc>
          <w:tcPr>
            <w:tcW w:w="14494" w:type="dxa"/>
            <w:gridSpan w:val="14"/>
            <w:tcBorders>
              <w:bottom w:val="nil"/>
            </w:tcBorders>
            <w:shd w:val="clear" w:color="auto" w:fill="F2F2F2"/>
          </w:tcPr>
          <w:p w:rsidR="00E56EF0" w:rsidRPr="009504CA" w:rsidRDefault="00E56EF0" w:rsidP="002D73B9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BMNS: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Business Role Models for Network Slicing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SP-170800</w:t>
            </w:r>
            <w:r w:rsidRPr="009504CA">
              <w:rPr>
                <w:bCs/>
              </w:rPr>
              <w:t>]</w:t>
            </w:r>
          </w:p>
        </w:tc>
      </w:tr>
      <w:tr w:rsidR="00E56EF0" w:rsidRPr="004070E3" w:rsidTr="00FE5A34">
        <w:trPr>
          <w:trHeight w:val="141"/>
        </w:trPr>
        <w:tc>
          <w:tcPr>
            <w:tcW w:w="14494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E56EF0" w:rsidRPr="004067FF" w:rsidRDefault="00E56EF0" w:rsidP="002D73B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E56EF0" w:rsidRPr="00411066" w:rsidRDefault="00E56EF0" w:rsidP="002D73B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</w:t>
            </w:r>
          </w:p>
          <w:p w:rsidR="00E56EF0" w:rsidRPr="00411066" w:rsidRDefault="00E56EF0" w:rsidP="002D73B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:rsidR="00E56EF0" w:rsidRPr="004070E3" w:rsidRDefault="00E56EF0" w:rsidP="002D73B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E56EF0" w:rsidRPr="004070E3" w:rsidRDefault="00E56EF0" w:rsidP="002D73B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E56EF0" w:rsidRPr="002C0864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FE5A34" w:rsidRDefault="00E56EF0" w:rsidP="002D73B9">
            <w:pPr>
              <w:snapToGrid w:val="0"/>
              <w:spacing w:after="0" w:line="240" w:lineRule="auto"/>
            </w:pPr>
            <w:r w:rsidRPr="00FE5A34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FE5A34" w:rsidRDefault="003D4B1C" w:rsidP="002D73B9">
            <w:pPr>
              <w:snapToGrid w:val="0"/>
              <w:spacing w:after="0" w:line="240" w:lineRule="auto"/>
            </w:pPr>
            <w:hyperlink r:id="rId74" w:history="1">
              <w:r w:rsidR="00E56EF0" w:rsidRPr="00FE5A34">
                <w:rPr>
                  <w:rStyle w:val="Hyperlink"/>
                  <w:rFonts w:cs="Arial"/>
                  <w:color w:val="auto"/>
                </w:rPr>
                <w:t>S1-174110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FE5A34" w:rsidRDefault="00E56EF0" w:rsidP="002D73B9">
            <w:pPr>
              <w:snapToGrid w:val="0"/>
              <w:spacing w:after="0" w:line="240" w:lineRule="auto"/>
            </w:pPr>
            <w:r w:rsidRPr="00FE5A34">
              <w:t>Nokia, Nokia Shanghai Bell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FE5A34" w:rsidRDefault="00E56EF0" w:rsidP="002D73B9">
            <w:pPr>
              <w:snapToGrid w:val="0"/>
              <w:spacing w:after="0" w:line="240" w:lineRule="auto"/>
            </w:pPr>
            <w:r w:rsidRPr="00FE5A34">
              <w:t>Feasibility Study on Business Role Models for Network Slicing skeleton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FE5A34" w:rsidRDefault="00FE5A34" w:rsidP="002D73B9">
            <w:pPr>
              <w:snapToGrid w:val="0"/>
              <w:spacing w:after="0" w:line="240" w:lineRule="auto"/>
            </w:pPr>
            <w:r w:rsidRPr="00FE5A34">
              <w:t>Agreed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5A34" w:rsidRDefault="00FE5A34" w:rsidP="002D73B9">
            <w:pPr>
              <w:snapToGrid w:val="0"/>
              <w:spacing w:after="0" w:line="240" w:lineRule="auto"/>
              <w:rPr>
                <w:lang w:val="en-US"/>
              </w:rPr>
            </w:pPr>
          </w:p>
          <w:p w:rsidR="00E56EF0" w:rsidRPr="00FE5A34" w:rsidRDefault="00FE5A34" w:rsidP="002D73B9">
            <w:pPr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FE5A34">
              <w:rPr>
                <w:lang w:val="en-US"/>
              </w:rPr>
              <w:t>o presentation</w:t>
            </w:r>
          </w:p>
        </w:tc>
      </w:tr>
      <w:tr w:rsidR="00E56EF0" w:rsidRPr="004805B2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25A00" w:rsidRDefault="00E56EF0" w:rsidP="002D73B9">
            <w:pPr>
              <w:snapToGrid w:val="0"/>
              <w:spacing w:after="0" w:line="240" w:lineRule="auto"/>
            </w:pPr>
            <w:r w:rsidRPr="00225A00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25A00" w:rsidRDefault="003D4B1C" w:rsidP="002D73B9">
            <w:pPr>
              <w:snapToGrid w:val="0"/>
              <w:spacing w:after="0" w:line="240" w:lineRule="auto"/>
            </w:pPr>
            <w:hyperlink r:id="rId75" w:history="1">
              <w:r w:rsidR="00E56EF0" w:rsidRPr="00225A00">
                <w:rPr>
                  <w:rStyle w:val="Hyperlink"/>
                  <w:rFonts w:cs="Arial"/>
                  <w:color w:val="auto"/>
                </w:rPr>
                <w:t>S1-174111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25A00" w:rsidRDefault="00E56EF0" w:rsidP="002D73B9">
            <w:pPr>
              <w:snapToGrid w:val="0"/>
              <w:spacing w:after="0" w:line="240" w:lineRule="auto"/>
            </w:pPr>
            <w:r w:rsidRPr="00225A00">
              <w:t>Nokia, Nokia Shanghai Bell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25A00" w:rsidRDefault="00E56EF0" w:rsidP="002D73B9">
            <w:pPr>
              <w:snapToGrid w:val="0"/>
              <w:spacing w:after="0" w:line="240" w:lineRule="auto"/>
            </w:pPr>
            <w:r w:rsidRPr="00225A00">
              <w:t>FS_BMNS Scope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25A00" w:rsidRDefault="00225A00" w:rsidP="002D73B9">
            <w:pPr>
              <w:snapToGrid w:val="0"/>
              <w:spacing w:after="0" w:line="240" w:lineRule="auto"/>
            </w:pPr>
            <w:r w:rsidRPr="00225A00">
              <w:t>Revised to S1-174361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25A00" w:rsidRDefault="00E56EF0" w:rsidP="002D73B9">
            <w:pPr>
              <w:snapToGrid w:val="0"/>
              <w:spacing w:after="0" w:line="240" w:lineRule="auto"/>
            </w:pPr>
          </w:p>
        </w:tc>
      </w:tr>
      <w:tr w:rsidR="00225A00" w:rsidRPr="004805B2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A00" w:rsidRPr="00225A00" w:rsidRDefault="00225A00" w:rsidP="002D73B9">
            <w:pPr>
              <w:snapToGrid w:val="0"/>
              <w:spacing w:after="0" w:line="240" w:lineRule="auto"/>
            </w:pPr>
            <w:r w:rsidRPr="00225A00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A00" w:rsidRPr="00225A00" w:rsidRDefault="003D4B1C" w:rsidP="002D73B9">
            <w:pPr>
              <w:snapToGrid w:val="0"/>
              <w:spacing w:after="0" w:line="240" w:lineRule="auto"/>
            </w:pPr>
            <w:hyperlink r:id="rId76" w:history="1">
              <w:r w:rsidR="00225A00" w:rsidRPr="00225A00">
                <w:rPr>
                  <w:rStyle w:val="Hyperlink"/>
                  <w:rFonts w:cs="Arial"/>
                  <w:color w:val="auto"/>
                </w:rPr>
                <w:t>S1-174361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A00" w:rsidRPr="00225A00" w:rsidRDefault="00225A00" w:rsidP="002D73B9">
            <w:pPr>
              <w:snapToGrid w:val="0"/>
              <w:spacing w:after="0" w:line="240" w:lineRule="auto"/>
            </w:pPr>
            <w:r w:rsidRPr="00225A00">
              <w:t>Nokia, Nokia Shanghai Bell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A00" w:rsidRPr="00225A00" w:rsidRDefault="00225A00" w:rsidP="002D73B9">
            <w:pPr>
              <w:snapToGrid w:val="0"/>
              <w:spacing w:after="0" w:line="240" w:lineRule="auto"/>
            </w:pPr>
            <w:r w:rsidRPr="00225A00">
              <w:t>FS_BMNS Scope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A00" w:rsidRPr="00225A00" w:rsidRDefault="00225A00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A00" w:rsidRPr="00225A00" w:rsidRDefault="00225A00" w:rsidP="002D73B9">
            <w:pPr>
              <w:snapToGrid w:val="0"/>
              <w:spacing w:after="0" w:line="240" w:lineRule="auto"/>
            </w:pPr>
            <w:r w:rsidRPr="00225A00">
              <w:t>Revision of S1-174111.</w:t>
            </w:r>
          </w:p>
          <w:p w:rsidR="00225A00" w:rsidRPr="00225A00" w:rsidRDefault="00225A00" w:rsidP="002D73B9">
            <w:pPr>
              <w:snapToGrid w:val="0"/>
              <w:spacing w:after="0" w:line="240" w:lineRule="auto"/>
            </w:pPr>
          </w:p>
        </w:tc>
      </w:tr>
      <w:tr w:rsidR="00E56EF0" w:rsidRPr="004805B2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225A00" w:rsidRDefault="00E56EF0" w:rsidP="002D73B9">
            <w:pPr>
              <w:snapToGrid w:val="0"/>
              <w:spacing w:after="0" w:line="240" w:lineRule="auto"/>
            </w:pPr>
            <w:r w:rsidRPr="00225A00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225A00" w:rsidRDefault="003D4B1C" w:rsidP="002D73B9">
            <w:pPr>
              <w:snapToGrid w:val="0"/>
              <w:spacing w:after="0" w:line="240" w:lineRule="auto"/>
            </w:pPr>
            <w:hyperlink r:id="rId77" w:history="1">
              <w:r w:rsidR="00E56EF0" w:rsidRPr="00225A00">
                <w:rPr>
                  <w:rStyle w:val="Hyperlink"/>
                  <w:rFonts w:cs="Arial"/>
                  <w:color w:val="auto"/>
                </w:rPr>
                <w:t>S1-174112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225A00" w:rsidRDefault="00E56EF0" w:rsidP="002D73B9">
            <w:pPr>
              <w:snapToGrid w:val="0"/>
              <w:spacing w:after="0" w:line="240" w:lineRule="auto"/>
            </w:pPr>
            <w:r w:rsidRPr="00225A00">
              <w:t>Nokia, Nokia Shanghai Bell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225A00" w:rsidRDefault="00E56EF0" w:rsidP="002D73B9">
            <w:pPr>
              <w:snapToGrid w:val="0"/>
              <w:spacing w:after="0" w:line="240" w:lineRule="auto"/>
            </w:pPr>
            <w:r w:rsidRPr="00225A00">
              <w:t>FS_BMNS References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6EF0" w:rsidRPr="00225A00" w:rsidRDefault="00225A00" w:rsidP="002D73B9">
            <w:pPr>
              <w:snapToGrid w:val="0"/>
              <w:spacing w:after="0" w:line="240" w:lineRule="auto"/>
            </w:pPr>
            <w:r w:rsidRPr="00225A00">
              <w:t>Agreed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25A00" w:rsidRDefault="00225A00" w:rsidP="002D73B9">
            <w:pPr>
              <w:snapToGrid w:val="0"/>
              <w:spacing w:after="0" w:line="240" w:lineRule="auto"/>
            </w:pPr>
          </w:p>
          <w:p w:rsidR="00E56EF0" w:rsidRPr="00225A00" w:rsidRDefault="00225A00" w:rsidP="002D73B9">
            <w:pPr>
              <w:snapToGrid w:val="0"/>
              <w:spacing w:after="0" w:line="240" w:lineRule="auto"/>
            </w:pPr>
            <w:r>
              <w:t>N</w:t>
            </w:r>
            <w:r w:rsidRPr="00225A00">
              <w:t>o presentation</w:t>
            </w:r>
          </w:p>
        </w:tc>
      </w:tr>
      <w:tr w:rsidR="00E56EF0" w:rsidRPr="004805B2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B41C0" w:rsidRDefault="00E56EF0" w:rsidP="002D73B9">
            <w:pPr>
              <w:snapToGrid w:val="0"/>
              <w:spacing w:after="0" w:line="240" w:lineRule="auto"/>
            </w:pPr>
            <w:r w:rsidRPr="006B41C0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B41C0" w:rsidRDefault="003D4B1C" w:rsidP="002D73B9">
            <w:pPr>
              <w:snapToGrid w:val="0"/>
              <w:spacing w:after="0" w:line="240" w:lineRule="auto"/>
            </w:pPr>
            <w:hyperlink r:id="rId78" w:history="1">
              <w:r w:rsidR="00E56EF0" w:rsidRPr="006B41C0">
                <w:rPr>
                  <w:rStyle w:val="Hyperlink"/>
                  <w:rFonts w:cs="Arial"/>
                  <w:color w:val="auto"/>
                </w:rPr>
                <w:t>S1-174113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B41C0" w:rsidRDefault="00E56EF0" w:rsidP="002D73B9">
            <w:pPr>
              <w:snapToGrid w:val="0"/>
              <w:spacing w:after="0" w:line="240" w:lineRule="auto"/>
            </w:pPr>
            <w:r w:rsidRPr="006B41C0">
              <w:t>Nokia, Nokia Shanghai Bell, NEC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B41C0" w:rsidRDefault="00E56EF0" w:rsidP="002D73B9">
            <w:pPr>
              <w:snapToGrid w:val="0"/>
              <w:spacing w:after="0" w:line="240" w:lineRule="auto"/>
            </w:pPr>
            <w:r w:rsidRPr="006B41C0">
              <w:t>FS_BMNS Overview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B41C0" w:rsidRDefault="006B41C0" w:rsidP="002D73B9">
            <w:pPr>
              <w:snapToGrid w:val="0"/>
              <w:spacing w:after="0" w:line="240" w:lineRule="auto"/>
            </w:pPr>
            <w:r w:rsidRPr="006B41C0">
              <w:t>Revised to S1-174362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B41C0" w:rsidRDefault="00E56EF0" w:rsidP="002D73B9">
            <w:pPr>
              <w:snapToGrid w:val="0"/>
              <w:spacing w:after="0" w:line="240" w:lineRule="auto"/>
            </w:pPr>
          </w:p>
        </w:tc>
      </w:tr>
      <w:tr w:rsidR="006B41C0" w:rsidRPr="004805B2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1C0" w:rsidRPr="006B41C0" w:rsidRDefault="006B41C0" w:rsidP="002D73B9">
            <w:pPr>
              <w:snapToGrid w:val="0"/>
              <w:spacing w:after="0" w:line="240" w:lineRule="auto"/>
            </w:pPr>
            <w:r w:rsidRPr="006B41C0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1C0" w:rsidRPr="006B41C0" w:rsidRDefault="003D4B1C" w:rsidP="002D73B9">
            <w:pPr>
              <w:snapToGrid w:val="0"/>
              <w:spacing w:after="0" w:line="240" w:lineRule="auto"/>
            </w:pPr>
            <w:hyperlink r:id="rId79" w:history="1">
              <w:r w:rsidR="006B41C0" w:rsidRPr="006B41C0">
                <w:rPr>
                  <w:rStyle w:val="Hyperlink"/>
                  <w:rFonts w:cs="Arial"/>
                  <w:color w:val="auto"/>
                </w:rPr>
                <w:t>S1-174362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1C0" w:rsidRPr="006B41C0" w:rsidRDefault="006B41C0" w:rsidP="002D73B9">
            <w:pPr>
              <w:snapToGrid w:val="0"/>
              <w:spacing w:after="0" w:line="240" w:lineRule="auto"/>
            </w:pPr>
            <w:r w:rsidRPr="006B41C0">
              <w:t>Nokia, Nokia Shanghai Bell, NEC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1C0" w:rsidRPr="006B41C0" w:rsidRDefault="006B41C0" w:rsidP="002D73B9">
            <w:pPr>
              <w:snapToGrid w:val="0"/>
              <w:spacing w:after="0" w:line="240" w:lineRule="auto"/>
            </w:pPr>
            <w:r w:rsidRPr="006B41C0">
              <w:t>FS_BMNS Overview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1C0" w:rsidRPr="006B41C0" w:rsidRDefault="006B41C0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1C0" w:rsidRPr="006B41C0" w:rsidRDefault="006B41C0" w:rsidP="002D73B9">
            <w:pPr>
              <w:snapToGrid w:val="0"/>
              <w:spacing w:after="0" w:line="240" w:lineRule="auto"/>
            </w:pPr>
            <w:r w:rsidRPr="006B41C0">
              <w:t>Revision of S1-174113.</w:t>
            </w:r>
          </w:p>
        </w:tc>
      </w:tr>
      <w:tr w:rsidR="00E56EF0" w:rsidRPr="004805B2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82668" w:rsidRDefault="00E56EF0" w:rsidP="002D73B9">
            <w:pPr>
              <w:snapToGrid w:val="0"/>
              <w:spacing w:after="0" w:line="240" w:lineRule="auto"/>
            </w:pPr>
            <w:r w:rsidRPr="00C82668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82668" w:rsidRDefault="003D4B1C" w:rsidP="002D73B9">
            <w:pPr>
              <w:snapToGrid w:val="0"/>
              <w:spacing w:after="0" w:line="240" w:lineRule="auto"/>
            </w:pPr>
            <w:hyperlink r:id="rId80" w:history="1">
              <w:r w:rsidR="00E56EF0" w:rsidRPr="00C82668">
                <w:rPr>
                  <w:rStyle w:val="Hyperlink"/>
                  <w:rFonts w:cs="Arial"/>
                  <w:color w:val="auto"/>
                </w:rPr>
                <w:t>S1-174122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82668" w:rsidRDefault="00E56EF0" w:rsidP="002D73B9">
            <w:pPr>
              <w:snapToGrid w:val="0"/>
              <w:spacing w:after="0" w:line="240" w:lineRule="auto"/>
            </w:pPr>
            <w:r w:rsidRPr="00C82668">
              <w:t>Nokia, Nokia Shanghai Bell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82668" w:rsidRDefault="00E56EF0" w:rsidP="002D73B9">
            <w:pPr>
              <w:snapToGrid w:val="0"/>
              <w:spacing w:after="0" w:line="240" w:lineRule="auto"/>
            </w:pPr>
            <w:r w:rsidRPr="00C82668">
              <w:t>FS_BMNS 3rd party encryption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82668" w:rsidRDefault="00C82668" w:rsidP="002D73B9">
            <w:pPr>
              <w:snapToGrid w:val="0"/>
              <w:spacing w:after="0" w:line="240" w:lineRule="auto"/>
            </w:pPr>
            <w:r w:rsidRPr="00C82668">
              <w:t>Revised to S1-174363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C82668" w:rsidRDefault="00E56EF0" w:rsidP="002D73B9">
            <w:pPr>
              <w:snapToGrid w:val="0"/>
              <w:spacing w:after="0" w:line="240" w:lineRule="auto"/>
            </w:pPr>
          </w:p>
        </w:tc>
      </w:tr>
      <w:tr w:rsidR="00C82668" w:rsidRPr="004805B2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668" w:rsidRPr="00C82668" w:rsidRDefault="00C82668" w:rsidP="002D73B9">
            <w:pPr>
              <w:snapToGrid w:val="0"/>
              <w:spacing w:after="0" w:line="240" w:lineRule="auto"/>
            </w:pPr>
            <w:r w:rsidRPr="00C82668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668" w:rsidRPr="00C82668" w:rsidRDefault="003D4B1C" w:rsidP="002D73B9">
            <w:pPr>
              <w:snapToGrid w:val="0"/>
              <w:spacing w:after="0" w:line="240" w:lineRule="auto"/>
            </w:pPr>
            <w:hyperlink r:id="rId81" w:history="1">
              <w:r w:rsidR="00C82668" w:rsidRPr="00C82668">
                <w:rPr>
                  <w:rStyle w:val="Hyperlink"/>
                  <w:rFonts w:cs="Arial"/>
                  <w:color w:val="auto"/>
                </w:rPr>
                <w:t>S1-174363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668" w:rsidRPr="00C82668" w:rsidRDefault="00C82668" w:rsidP="002D73B9">
            <w:pPr>
              <w:snapToGrid w:val="0"/>
              <w:spacing w:after="0" w:line="240" w:lineRule="auto"/>
            </w:pPr>
            <w:r w:rsidRPr="00C82668">
              <w:t>Nokia, Nokia Shanghai Bell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668" w:rsidRPr="00C82668" w:rsidRDefault="00C82668" w:rsidP="002D73B9">
            <w:pPr>
              <w:snapToGrid w:val="0"/>
              <w:spacing w:after="0" w:line="240" w:lineRule="auto"/>
            </w:pPr>
            <w:r w:rsidRPr="00C82668">
              <w:t>FS_BMNS 3rd party encryption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668" w:rsidRPr="00C82668" w:rsidRDefault="00C82668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668" w:rsidRPr="00C82668" w:rsidRDefault="00C82668" w:rsidP="002D73B9">
            <w:pPr>
              <w:snapToGrid w:val="0"/>
              <w:spacing w:after="0" w:line="240" w:lineRule="auto"/>
            </w:pPr>
            <w:r w:rsidRPr="00C82668">
              <w:t>Revision of S1-174122.</w:t>
            </w:r>
          </w:p>
        </w:tc>
      </w:tr>
      <w:tr w:rsidR="00E56EF0" w:rsidRPr="004805B2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F708C" w:rsidRDefault="00E56EF0" w:rsidP="002D73B9">
            <w:pPr>
              <w:snapToGrid w:val="0"/>
              <w:spacing w:after="0" w:line="240" w:lineRule="auto"/>
            </w:pPr>
            <w:r w:rsidRPr="006F708C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F708C" w:rsidRDefault="003D4B1C" w:rsidP="002D73B9">
            <w:pPr>
              <w:snapToGrid w:val="0"/>
              <w:spacing w:after="0" w:line="240" w:lineRule="auto"/>
            </w:pPr>
            <w:hyperlink r:id="rId82" w:history="1">
              <w:r w:rsidR="00E56EF0" w:rsidRPr="006F708C">
                <w:rPr>
                  <w:rStyle w:val="Hyperlink"/>
                  <w:rFonts w:cs="Arial"/>
                  <w:color w:val="auto"/>
                </w:rPr>
                <w:t>S1-174123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F708C" w:rsidRDefault="00E56EF0" w:rsidP="002D73B9">
            <w:pPr>
              <w:snapToGrid w:val="0"/>
              <w:spacing w:after="0" w:line="240" w:lineRule="auto"/>
            </w:pPr>
            <w:r w:rsidRPr="006F708C">
              <w:t>Nokia, Nokia Shanghai Bell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F708C" w:rsidRDefault="00E56EF0" w:rsidP="002D73B9">
            <w:pPr>
              <w:snapToGrid w:val="0"/>
              <w:spacing w:after="0" w:line="240" w:lineRule="auto"/>
            </w:pPr>
            <w:r w:rsidRPr="006F708C">
              <w:t>FS_BMNS Private Slice Selection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F708C" w:rsidRDefault="006F708C" w:rsidP="002D73B9">
            <w:pPr>
              <w:snapToGrid w:val="0"/>
              <w:spacing w:after="0" w:line="240" w:lineRule="auto"/>
            </w:pPr>
            <w:r w:rsidRPr="006F708C">
              <w:t>Revised to S1-174364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6F708C" w:rsidRDefault="00E56EF0" w:rsidP="002D73B9">
            <w:pPr>
              <w:snapToGrid w:val="0"/>
              <w:spacing w:after="0" w:line="240" w:lineRule="auto"/>
            </w:pPr>
          </w:p>
        </w:tc>
      </w:tr>
      <w:tr w:rsidR="006F708C" w:rsidRPr="004805B2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08C" w:rsidRPr="006F708C" w:rsidRDefault="006F708C" w:rsidP="002D73B9">
            <w:pPr>
              <w:snapToGrid w:val="0"/>
              <w:spacing w:after="0" w:line="240" w:lineRule="auto"/>
            </w:pPr>
            <w:r w:rsidRPr="006F708C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08C" w:rsidRPr="006F708C" w:rsidRDefault="003D4B1C" w:rsidP="002D73B9">
            <w:pPr>
              <w:snapToGrid w:val="0"/>
              <w:spacing w:after="0" w:line="240" w:lineRule="auto"/>
            </w:pPr>
            <w:hyperlink r:id="rId83" w:history="1">
              <w:r w:rsidR="006F708C" w:rsidRPr="006F708C">
                <w:rPr>
                  <w:rStyle w:val="Hyperlink"/>
                  <w:rFonts w:cs="Arial"/>
                  <w:color w:val="auto"/>
                </w:rPr>
                <w:t>S1-174364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08C" w:rsidRPr="006F708C" w:rsidRDefault="006F708C" w:rsidP="002D73B9">
            <w:pPr>
              <w:snapToGrid w:val="0"/>
              <w:spacing w:after="0" w:line="240" w:lineRule="auto"/>
            </w:pPr>
            <w:r w:rsidRPr="006F708C">
              <w:t>Nokia, Nokia Shanghai Bell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08C" w:rsidRPr="006F708C" w:rsidRDefault="006F708C" w:rsidP="002D73B9">
            <w:pPr>
              <w:snapToGrid w:val="0"/>
              <w:spacing w:after="0" w:line="240" w:lineRule="auto"/>
            </w:pPr>
            <w:r w:rsidRPr="006F708C">
              <w:t>FS_BMNS Private Slice Selection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08C" w:rsidRPr="006F708C" w:rsidRDefault="006F708C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08C" w:rsidRPr="006F708C" w:rsidRDefault="006F708C" w:rsidP="002D73B9">
            <w:pPr>
              <w:snapToGrid w:val="0"/>
              <w:spacing w:after="0" w:line="240" w:lineRule="auto"/>
            </w:pPr>
            <w:r w:rsidRPr="006F708C">
              <w:t>Revision of S1-174123.</w:t>
            </w:r>
          </w:p>
        </w:tc>
      </w:tr>
      <w:tr w:rsidR="00E56EF0" w:rsidRPr="004805B2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F73AC" w:rsidRDefault="00E56EF0" w:rsidP="002D73B9">
            <w:pPr>
              <w:snapToGrid w:val="0"/>
              <w:spacing w:after="0" w:line="240" w:lineRule="auto"/>
            </w:pPr>
            <w:r w:rsidRPr="007F73AC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F73AC" w:rsidRDefault="003D4B1C" w:rsidP="002D73B9">
            <w:pPr>
              <w:snapToGrid w:val="0"/>
              <w:spacing w:after="0" w:line="240" w:lineRule="auto"/>
            </w:pPr>
            <w:hyperlink r:id="rId84" w:history="1">
              <w:r w:rsidR="00E56EF0" w:rsidRPr="007F73AC">
                <w:rPr>
                  <w:rStyle w:val="Hyperlink"/>
                  <w:rFonts w:cs="Arial"/>
                  <w:color w:val="auto"/>
                </w:rPr>
                <w:t>S1-174203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F73AC" w:rsidRDefault="00E56EF0" w:rsidP="002D73B9">
            <w:pPr>
              <w:snapToGrid w:val="0"/>
              <w:spacing w:after="0" w:line="240" w:lineRule="auto"/>
            </w:pPr>
            <w:r w:rsidRPr="007F73AC">
              <w:t>Qualcomm Incorporated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F73AC" w:rsidRDefault="00E56EF0" w:rsidP="002D73B9">
            <w:pPr>
              <w:snapToGrid w:val="0"/>
              <w:spacing w:after="0" w:line="240" w:lineRule="auto"/>
            </w:pPr>
            <w:r w:rsidRPr="007F73AC">
              <w:t>FS_BMNS: Roaming Aspects of Network Slicing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F73AC" w:rsidRDefault="007F73AC" w:rsidP="002D73B9">
            <w:pPr>
              <w:snapToGrid w:val="0"/>
              <w:spacing w:after="0" w:line="240" w:lineRule="auto"/>
            </w:pPr>
            <w:r w:rsidRPr="007F73AC">
              <w:t>Revised to S1-174375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F73AC" w:rsidRDefault="00E56EF0" w:rsidP="002D73B9">
            <w:pPr>
              <w:snapToGrid w:val="0"/>
              <w:spacing w:after="0" w:line="240" w:lineRule="auto"/>
            </w:pPr>
          </w:p>
        </w:tc>
      </w:tr>
      <w:tr w:rsidR="007F73AC" w:rsidRPr="004805B2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3AC" w:rsidRPr="007F73AC" w:rsidRDefault="007F73AC" w:rsidP="002D73B9">
            <w:pPr>
              <w:snapToGrid w:val="0"/>
              <w:spacing w:after="0" w:line="240" w:lineRule="auto"/>
            </w:pPr>
            <w:r w:rsidRPr="007F73AC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3AC" w:rsidRPr="007F73AC" w:rsidRDefault="003D4B1C" w:rsidP="002D73B9">
            <w:pPr>
              <w:snapToGrid w:val="0"/>
              <w:spacing w:after="0" w:line="240" w:lineRule="auto"/>
            </w:pPr>
            <w:hyperlink r:id="rId85" w:history="1">
              <w:r w:rsidR="007F73AC" w:rsidRPr="007F73AC">
                <w:rPr>
                  <w:rStyle w:val="Hyperlink"/>
                  <w:rFonts w:cs="Arial"/>
                  <w:color w:val="auto"/>
                </w:rPr>
                <w:t>S1-174375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3AC" w:rsidRPr="007F73AC" w:rsidRDefault="007F73AC" w:rsidP="002D73B9">
            <w:pPr>
              <w:snapToGrid w:val="0"/>
              <w:spacing w:after="0" w:line="240" w:lineRule="auto"/>
            </w:pPr>
            <w:r w:rsidRPr="007F73AC">
              <w:t>Qualcomm Incorporated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3AC" w:rsidRPr="007F73AC" w:rsidRDefault="007F73AC" w:rsidP="002D73B9">
            <w:pPr>
              <w:snapToGrid w:val="0"/>
              <w:spacing w:after="0" w:line="240" w:lineRule="auto"/>
            </w:pPr>
            <w:r w:rsidRPr="007F73AC">
              <w:t>FS_BMNS: Roaming Aspects of Network Slicing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3AC" w:rsidRPr="007F73AC" w:rsidRDefault="007F73AC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3AC" w:rsidRPr="007F73AC" w:rsidRDefault="007F73AC" w:rsidP="002D73B9">
            <w:pPr>
              <w:snapToGrid w:val="0"/>
              <w:spacing w:after="0" w:line="240" w:lineRule="auto"/>
            </w:pPr>
            <w:r w:rsidRPr="007F73AC">
              <w:t>Revision of S1-174203.</w:t>
            </w:r>
          </w:p>
        </w:tc>
      </w:tr>
      <w:tr w:rsidR="00E56EF0" w:rsidRPr="004805B2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F73AC" w:rsidRDefault="00E56EF0" w:rsidP="002D73B9">
            <w:pPr>
              <w:snapToGrid w:val="0"/>
              <w:spacing w:after="0" w:line="240" w:lineRule="auto"/>
            </w:pPr>
            <w:r w:rsidRPr="007F73AC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F73AC" w:rsidRDefault="003D4B1C" w:rsidP="002D73B9">
            <w:pPr>
              <w:snapToGrid w:val="0"/>
              <w:spacing w:after="0" w:line="240" w:lineRule="auto"/>
            </w:pPr>
            <w:hyperlink r:id="rId86" w:history="1">
              <w:r w:rsidR="00E56EF0" w:rsidRPr="007F73AC">
                <w:rPr>
                  <w:rStyle w:val="Hyperlink"/>
                  <w:rFonts w:cs="Arial"/>
                  <w:color w:val="auto"/>
                </w:rPr>
                <w:t>S1-174292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F73AC" w:rsidRDefault="00E56EF0" w:rsidP="002D73B9">
            <w:pPr>
              <w:snapToGrid w:val="0"/>
              <w:spacing w:after="0" w:line="240" w:lineRule="auto"/>
            </w:pPr>
            <w:r w:rsidRPr="007F73AC">
              <w:t>GSMA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F73AC" w:rsidRDefault="00E56EF0" w:rsidP="002D73B9">
            <w:pPr>
              <w:snapToGrid w:val="0"/>
              <w:spacing w:after="0" w:line="240" w:lineRule="auto"/>
            </w:pPr>
            <w:r w:rsidRPr="007F73AC">
              <w:t>GSMA network slicing task force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F73AC" w:rsidRDefault="007F73AC" w:rsidP="002D73B9">
            <w:pPr>
              <w:snapToGrid w:val="0"/>
              <w:spacing w:after="0" w:line="240" w:lineRule="auto"/>
            </w:pPr>
            <w:r w:rsidRPr="007F73AC">
              <w:t>Noted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7F73AC" w:rsidRDefault="00E56EF0" w:rsidP="002D73B9">
            <w:pPr>
              <w:snapToGrid w:val="0"/>
              <w:spacing w:after="0" w:line="240" w:lineRule="auto"/>
            </w:pPr>
            <w:r w:rsidRPr="007F73AC">
              <w:rPr>
                <w:highlight w:val="yellow"/>
              </w:rPr>
              <w:t>Late document</w:t>
            </w:r>
          </w:p>
        </w:tc>
      </w:tr>
      <w:tr w:rsidR="00E56EF0" w:rsidRPr="00632651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6EF0" w:rsidRPr="00632651" w:rsidRDefault="00E56EF0" w:rsidP="002D73B9">
            <w:pPr>
              <w:snapToGrid w:val="0"/>
              <w:spacing w:after="0" w:line="240" w:lineRule="auto"/>
            </w:pPr>
            <w:r w:rsidRPr="00632651">
              <w:t>WID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6EF0" w:rsidRPr="00632651" w:rsidRDefault="003D4B1C" w:rsidP="002D73B9">
            <w:pPr>
              <w:snapToGrid w:val="0"/>
              <w:spacing w:after="0" w:line="240" w:lineRule="auto"/>
            </w:pPr>
            <w:hyperlink r:id="rId87" w:history="1">
              <w:r w:rsidR="00E56EF0" w:rsidRPr="00B344E4">
                <w:rPr>
                  <w:rStyle w:val="Hyperlink"/>
                  <w:rFonts w:cs="Arial"/>
                </w:rPr>
                <w:t>S1-174143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6EF0" w:rsidRPr="00632651" w:rsidRDefault="00E56EF0" w:rsidP="002D73B9">
            <w:pPr>
              <w:snapToGrid w:val="0"/>
              <w:spacing w:after="0" w:line="240" w:lineRule="auto"/>
            </w:pPr>
            <w:r w:rsidRPr="00632651">
              <w:t>China Telecom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6EF0" w:rsidRPr="00632651" w:rsidRDefault="00E56EF0" w:rsidP="002D73B9">
            <w:pPr>
              <w:snapToGrid w:val="0"/>
              <w:spacing w:after="0" w:line="240" w:lineRule="auto"/>
            </w:pPr>
            <w:r w:rsidRPr="00632651">
              <w:t>Study on Mutual Trust of Different Authentications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6EF0" w:rsidRPr="00632651" w:rsidRDefault="00E56EF0" w:rsidP="002D73B9">
            <w:pPr>
              <w:snapToGrid w:val="0"/>
              <w:spacing w:after="0" w:line="240" w:lineRule="auto"/>
            </w:pPr>
            <w:r w:rsidRPr="00632651">
              <w:t>Moved to 5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6EF0" w:rsidRPr="00632651" w:rsidRDefault="00E56EF0" w:rsidP="002D73B9">
            <w:pPr>
              <w:snapToGrid w:val="0"/>
              <w:spacing w:after="0" w:line="240" w:lineRule="auto"/>
            </w:pPr>
          </w:p>
        </w:tc>
      </w:tr>
      <w:tr w:rsidR="00E56EF0" w:rsidRPr="00420D37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7664EE" w:rsidRDefault="00E56EF0" w:rsidP="002D73B9">
            <w:pPr>
              <w:snapToGrid w:val="0"/>
              <w:spacing w:after="0" w:line="240" w:lineRule="auto"/>
            </w:pPr>
            <w:r w:rsidRPr="007664EE"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7664EE" w:rsidRDefault="003D4B1C" w:rsidP="002D73B9">
            <w:pPr>
              <w:snapToGrid w:val="0"/>
              <w:spacing w:after="0" w:line="240" w:lineRule="auto"/>
            </w:pPr>
            <w:hyperlink r:id="rId88" w:history="1">
              <w:r w:rsidR="00E56EF0" w:rsidRPr="007664EE">
                <w:rPr>
                  <w:rStyle w:val="Hyperlink"/>
                  <w:rFonts w:cs="Arial"/>
                  <w:color w:val="auto"/>
                </w:rPr>
                <w:t>S1-174320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7664EE" w:rsidRDefault="00E56EF0" w:rsidP="002D73B9">
            <w:pPr>
              <w:snapToGrid w:val="0"/>
              <w:spacing w:after="0" w:line="240" w:lineRule="auto"/>
            </w:pPr>
            <w:r w:rsidRPr="007664EE">
              <w:t>China Telecom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7664EE" w:rsidRDefault="00E56EF0" w:rsidP="002D73B9">
            <w:pPr>
              <w:snapToGrid w:val="0"/>
              <w:spacing w:after="0" w:line="240" w:lineRule="auto"/>
            </w:pPr>
            <w:r w:rsidRPr="007664EE">
              <w:t>Study on Mutual Trust of Different Authentications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7664EE" w:rsidRDefault="00E56EF0" w:rsidP="002D73B9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7664EE" w:rsidRDefault="00E56EF0" w:rsidP="002D73B9">
            <w:pPr>
              <w:snapToGrid w:val="0"/>
              <w:spacing w:after="0" w:line="240" w:lineRule="auto"/>
            </w:pPr>
            <w:r w:rsidRPr="007664EE">
              <w:rPr>
                <w:i/>
              </w:rPr>
              <w:t>Moved from 5</w:t>
            </w:r>
          </w:p>
          <w:p w:rsidR="00E56EF0" w:rsidRPr="007664EE" w:rsidRDefault="00E56EF0" w:rsidP="002D73B9">
            <w:pPr>
              <w:snapToGrid w:val="0"/>
              <w:spacing w:after="0" w:line="240" w:lineRule="auto"/>
            </w:pPr>
            <w:r w:rsidRPr="007664EE">
              <w:t>Revision of S1-174143.</w:t>
            </w:r>
          </w:p>
        </w:tc>
      </w:tr>
      <w:tr w:rsidR="00E56EF0" w:rsidRPr="00B81C05" w:rsidTr="002D73B9">
        <w:trPr>
          <w:trHeight w:val="141"/>
        </w:trPr>
        <w:tc>
          <w:tcPr>
            <w:tcW w:w="14494" w:type="dxa"/>
            <w:gridSpan w:val="14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E56EF0" w:rsidRPr="00B81C05" w:rsidRDefault="00E56EF0" w:rsidP="002D73B9">
            <w:pPr>
              <w:pStyle w:val="Heading3"/>
            </w:pPr>
            <w:r>
              <w:t>FS_MBNS output</w:t>
            </w:r>
          </w:p>
        </w:tc>
      </w:tr>
      <w:tr w:rsidR="00E56EF0" w:rsidRPr="00BD7E9D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F57C4D" w:rsidRDefault="003D4B1C" w:rsidP="002D73B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89" w:history="1">
              <w:r w:rsidR="00E56EF0" w:rsidRPr="00AA6415">
                <w:rPr>
                  <w:rStyle w:val="Hyperlink"/>
                  <w:rFonts w:cs="Arial"/>
                </w:rPr>
                <w:t>S1-174285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(Nokia)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TR22.830v0.1.0 to include agreements at this meeting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2D73B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1E4B" w:rsidRPr="00B81C05" w:rsidTr="002D73B9">
        <w:trPr>
          <w:trHeight w:val="141"/>
        </w:trPr>
        <w:tc>
          <w:tcPr>
            <w:tcW w:w="14494" w:type="dxa"/>
            <w:gridSpan w:val="14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A1E4B" w:rsidRPr="00B81C05" w:rsidRDefault="00BA1E4B" w:rsidP="002D73B9">
            <w:pPr>
              <w:pStyle w:val="Heading3"/>
            </w:pPr>
            <w:r>
              <w:lastRenderedPageBreak/>
              <w:t>5GLAN+HYPOS+BMNS drafting session information and FS_5GLAN output</w:t>
            </w:r>
          </w:p>
        </w:tc>
      </w:tr>
      <w:tr w:rsidR="00BA1E4B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632651" w:rsidRDefault="00BA1E4B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9C3E33" w:rsidRDefault="003D4B1C" w:rsidP="002D73B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90" w:history="1">
              <w:r w:rsidR="00BA1E4B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S1-174274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632651" w:rsidRDefault="00BA1E4B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632651" w:rsidRDefault="00BA1E4B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5GLAN+HYPOS+BMNS</w:t>
            </w:r>
            <w:r w:rsidRPr="00632651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632651" w:rsidRDefault="00BA1E4B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632651" w:rsidRDefault="00BA1E4B" w:rsidP="002D73B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1E4B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9C3E33" w:rsidRDefault="003D4B1C" w:rsidP="002D73B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91" w:history="1">
              <w:r w:rsidR="00BA1E4B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S1-174275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5GLAN+HYPOS+BMNS</w:t>
            </w:r>
            <w:r w:rsidRPr="00BD7E9D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2D73B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1E4B" w:rsidRPr="00A75C05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9C3E33" w:rsidRDefault="003D4B1C" w:rsidP="002D73B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92" w:history="1">
              <w:r w:rsidR="00BA1E4B" w:rsidRPr="00AA6415">
                <w:rPr>
                  <w:rStyle w:val="Hyperlink"/>
                  <w:rFonts w:cs="Arial"/>
                </w:rPr>
                <w:t>S1-174276</w:t>
              </w:r>
            </w:hyperlink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(Qualcomm)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TR22.821v0.2.0 to include agreements at this meeting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2D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2D73B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4B1C" w:rsidRPr="00B04844" w:rsidTr="003D4B1C">
        <w:trPr>
          <w:trHeight w:val="141"/>
        </w:trPr>
        <w:tc>
          <w:tcPr>
            <w:tcW w:w="14494" w:type="dxa"/>
            <w:gridSpan w:val="14"/>
            <w:shd w:val="clear" w:color="auto" w:fill="F2F2F2"/>
          </w:tcPr>
          <w:p w:rsidR="003D4B1C" w:rsidRPr="00F45489" w:rsidRDefault="003D4B1C" w:rsidP="003D4B1C">
            <w:p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Documents allocated </w:t>
            </w:r>
          </w:p>
        </w:tc>
      </w:tr>
      <w:tr w:rsidR="003D4B1C" w:rsidTr="003D4B1C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B1C" w:rsidRPr="00CE532F" w:rsidRDefault="003D4B1C" w:rsidP="003D4B1C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 w:rsidRPr="00514872">
              <w:rPr>
                <w:rFonts w:eastAsia="Arial Unicode MS" w:cs="Arial"/>
                <w:color w:val="00B050"/>
                <w:sz w:val="20"/>
                <w:szCs w:val="20"/>
                <w:lang w:eastAsia="ar-SA"/>
              </w:rPr>
              <w:tab/>
            </w:r>
            <w:r>
              <w:rPr>
                <w:rFonts w:cs="Arial"/>
                <w:b/>
                <w:color w:val="1F497D"/>
                <w:sz w:val="24"/>
              </w:rPr>
              <w:t>2.</w:t>
            </w:r>
            <w:r w:rsidRPr="00CE532F">
              <w:rPr>
                <w:rFonts w:cs="Arial"/>
                <w:b/>
                <w:color w:val="1F497D"/>
                <w:sz w:val="24"/>
              </w:rPr>
              <w:t>Tdoc numbers for allocation during drafting session (admin purposes only)</w:t>
            </w:r>
          </w:p>
        </w:tc>
      </w:tr>
      <w:tr w:rsidR="003D4B1C" w:rsidRPr="00E01737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1C" w:rsidRPr="00A75C05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1C" w:rsidRPr="00270D01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S1-174348 -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1C" w:rsidRPr="00E01737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1C" w:rsidRPr="00E01737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1C" w:rsidRPr="00A75C05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1C" w:rsidRPr="00E01737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D4B1C" w:rsidRPr="00E01737" w:rsidTr="003D4B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1C" w:rsidRPr="00A75C05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1C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S1-174387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1C" w:rsidRPr="00E01737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1C" w:rsidRPr="00E01737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1C" w:rsidRPr="00A75C05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1C" w:rsidRPr="00E01737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D4B1C" w:rsidRPr="0016543A" w:rsidTr="003D4B1C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B1C" w:rsidRPr="00CE532F" w:rsidRDefault="003D4B1C" w:rsidP="003D4B1C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3. </w:t>
            </w:r>
            <w:r w:rsidRPr="00CE532F">
              <w:rPr>
                <w:rFonts w:cs="Arial"/>
                <w:b/>
                <w:color w:val="1F497D"/>
                <w:sz w:val="24"/>
              </w:rPr>
              <w:t>Tdoc numbers NOT allocated during drafting session (admin purposes only)</w:t>
            </w:r>
          </w:p>
        </w:tc>
      </w:tr>
      <w:tr w:rsidR="003D4B1C" w:rsidRPr="0016543A" w:rsidTr="003D4B1C">
        <w:tblPrEx>
          <w:shd w:val="clear" w:color="auto" w:fill="auto"/>
        </w:tblPrEx>
        <w:trPr>
          <w:trHeight w:val="141"/>
        </w:trPr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B1C" w:rsidRPr="0016543A" w:rsidRDefault="003D4B1C" w:rsidP="003D4B1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B1C" w:rsidRPr="0016543A" w:rsidRDefault="003D4B1C" w:rsidP="003D4B1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S1-174379-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B1C" w:rsidRPr="0016543A" w:rsidRDefault="003D4B1C" w:rsidP="003D4B1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B1C" w:rsidRPr="0016543A" w:rsidRDefault="003D4B1C" w:rsidP="003D4B1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B1C" w:rsidRPr="0016543A" w:rsidRDefault="003D4B1C" w:rsidP="003D4B1C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B1C" w:rsidRPr="0016543A" w:rsidRDefault="003D4B1C" w:rsidP="003D4B1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4B1C" w:rsidRPr="0016543A" w:rsidTr="003D4B1C">
        <w:tblPrEx>
          <w:shd w:val="clear" w:color="auto" w:fill="auto"/>
        </w:tblPrEx>
        <w:trPr>
          <w:trHeight w:val="141"/>
        </w:trPr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B1C" w:rsidRPr="0016543A" w:rsidRDefault="003D4B1C" w:rsidP="003D4B1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B1C" w:rsidRPr="0016543A" w:rsidRDefault="003D4B1C" w:rsidP="003D4B1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S1-174387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B1C" w:rsidRPr="0016543A" w:rsidRDefault="003D4B1C" w:rsidP="003D4B1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B1C" w:rsidRPr="0016543A" w:rsidRDefault="003D4B1C" w:rsidP="003D4B1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B1C" w:rsidRPr="0016543A" w:rsidRDefault="003D4B1C" w:rsidP="003D4B1C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B1C" w:rsidRPr="0016543A" w:rsidRDefault="003D4B1C" w:rsidP="003D4B1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4B1C" w:rsidRPr="0016543A" w:rsidTr="003D4B1C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B1C" w:rsidRPr="00CE532F" w:rsidRDefault="003D4B1C" w:rsidP="003D4B1C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4. </w:t>
            </w:r>
            <w:r w:rsidRPr="00CE532F">
              <w:rPr>
                <w:rFonts w:cs="Arial"/>
                <w:b/>
                <w:color w:val="1F497D"/>
                <w:sz w:val="24"/>
              </w:rPr>
              <w:t>Summary of drafting session</w:t>
            </w:r>
          </w:p>
        </w:tc>
      </w:tr>
      <w:tr w:rsidR="003D4B1C" w:rsidRPr="0016543A" w:rsidTr="003D4B1C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1C" w:rsidRDefault="00A00880" w:rsidP="003D4B1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39</w:t>
            </w:r>
            <w:r w:rsidR="003D4B1C">
              <w:rPr>
                <w:rFonts w:eastAsia="Arial Unicode MS" w:cs="Arial"/>
                <w:szCs w:val="18"/>
              </w:rPr>
              <w:t xml:space="preserve"> Documents treated</w:t>
            </w:r>
          </w:p>
          <w:p w:rsidR="003D4B1C" w:rsidRDefault="00A00880" w:rsidP="003D4B1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35</w:t>
            </w:r>
            <w:r w:rsidR="003D4B1C">
              <w:rPr>
                <w:rFonts w:eastAsia="Arial Unicode MS" w:cs="Arial"/>
                <w:szCs w:val="18"/>
              </w:rPr>
              <w:t xml:space="preserve"> Revisions</w:t>
            </w:r>
          </w:p>
          <w:p w:rsidR="003D4B1C" w:rsidRDefault="00A00880" w:rsidP="003D4B1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6 </w:t>
            </w:r>
            <w:r w:rsidR="003D4B1C">
              <w:rPr>
                <w:rFonts w:eastAsia="Arial Unicode MS" w:cs="Arial"/>
                <w:szCs w:val="18"/>
              </w:rPr>
              <w:t xml:space="preserve"> Agreed</w:t>
            </w:r>
          </w:p>
          <w:p w:rsidR="003D4B1C" w:rsidRDefault="003D4B1C" w:rsidP="003D4B1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3 </w:t>
            </w:r>
            <w:r w:rsidR="00A00880">
              <w:rPr>
                <w:rFonts w:eastAsia="Arial Unicode MS" w:cs="Arial"/>
                <w:szCs w:val="18"/>
              </w:rPr>
              <w:t xml:space="preserve"> </w:t>
            </w:r>
            <w:r>
              <w:rPr>
                <w:rFonts w:eastAsia="Arial Unicode MS" w:cs="Arial"/>
                <w:szCs w:val="18"/>
              </w:rPr>
              <w:t>Noted</w:t>
            </w:r>
          </w:p>
          <w:p w:rsidR="003D4B1C" w:rsidRPr="00563D68" w:rsidRDefault="00A00880" w:rsidP="003D4B1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30</w:t>
            </w:r>
            <w:r w:rsidR="003D4B1C">
              <w:rPr>
                <w:rFonts w:eastAsia="Arial Unicode MS" w:cs="Arial"/>
                <w:szCs w:val="18"/>
              </w:rPr>
              <w:t xml:space="preserve"> Carried over to Plenary</w:t>
            </w:r>
          </w:p>
        </w:tc>
      </w:tr>
      <w:tr w:rsidR="003D4B1C" w:rsidRPr="0016543A" w:rsidTr="003D4B1C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880" w:rsidRDefault="003D4B1C" w:rsidP="003D4B1C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5. </w:t>
            </w:r>
            <w:r w:rsidRPr="00BC29A2">
              <w:rPr>
                <w:rFonts w:cs="Arial"/>
                <w:b/>
                <w:color w:val="1F497D"/>
                <w:sz w:val="24"/>
              </w:rPr>
              <w:t>Close</w:t>
            </w:r>
          </w:p>
          <w:p w:rsidR="00A00880" w:rsidRPr="00A00880" w:rsidRDefault="00A00880" w:rsidP="003D4B1C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color w:val="1F497D"/>
                <w:szCs w:val="18"/>
              </w:rPr>
            </w:pPr>
            <w:r>
              <w:rPr>
                <w:rFonts w:cs="Arial"/>
                <w:color w:val="1F497D"/>
                <w:szCs w:val="18"/>
              </w:rPr>
              <w:t>It has been my honour to serve as a Vice Chair in SA1 for the past 6 years.</w:t>
            </w:r>
            <w:r w:rsidR="00DF40F3">
              <w:rPr>
                <w:rFonts w:cs="Arial"/>
                <w:color w:val="1F497D"/>
                <w:szCs w:val="18"/>
              </w:rPr>
              <w:t xml:space="preserve"> </w:t>
            </w:r>
            <w:r>
              <w:rPr>
                <w:rFonts w:cs="Arial"/>
                <w:color w:val="1F497D"/>
                <w:szCs w:val="18"/>
              </w:rPr>
              <w:t>Thank you all for your cooperation and support towards progressing our work in t</w:t>
            </w:r>
            <w:r w:rsidR="00DF40F3">
              <w:rPr>
                <w:rFonts w:cs="Arial"/>
                <w:color w:val="1F497D"/>
                <w:szCs w:val="18"/>
              </w:rPr>
              <w:t>he drafting groups that we worked together in.</w:t>
            </w:r>
            <w:r>
              <w:rPr>
                <w:rFonts w:cs="Arial"/>
                <w:color w:val="1F497D"/>
                <w:szCs w:val="18"/>
              </w:rPr>
              <w:t xml:space="preserve"> </w:t>
            </w:r>
          </w:p>
        </w:tc>
      </w:tr>
    </w:tbl>
    <w:p w:rsidR="003D4B1C" w:rsidRDefault="003D4B1C" w:rsidP="003D4B1C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</w:p>
    <w:p w:rsidR="003D4B1C" w:rsidRDefault="003D4B1C" w:rsidP="003D4B1C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</w:p>
    <w:p w:rsidR="003D4B1C" w:rsidRPr="00D13E1F" w:rsidRDefault="003D4B1C" w:rsidP="003D4B1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3D4B1C" w:rsidRPr="001E1D1F" w:rsidRDefault="003D4B1C" w:rsidP="003D4B1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3D4B1C" w:rsidRDefault="003D4B1C" w:rsidP="003D4B1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3D4B1C" w:rsidRPr="001E1D1F" w:rsidRDefault="003D4B1C" w:rsidP="003D4B1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D4B1C" w:rsidRPr="001E1D1F" w:rsidTr="003D4B1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D4B1C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3D4B1C" w:rsidRPr="00B56E2C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D4B1C" w:rsidRPr="00B56E2C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D4B1C" w:rsidRPr="00B56E2C" w:rsidRDefault="003D4B1C" w:rsidP="003D4B1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3D4B1C" w:rsidRPr="00B56E2C" w:rsidRDefault="003D4B1C" w:rsidP="003D4B1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3D4B1C" w:rsidRPr="00B56E2C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3D4B1C" w:rsidRPr="00B56E2C" w:rsidRDefault="003D4B1C" w:rsidP="003D4B1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D4B1C" w:rsidRPr="001E1D1F" w:rsidTr="003D4B1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4B1C" w:rsidRPr="001E1D1F" w:rsidTr="003D4B1C">
        <w:trPr>
          <w:trHeight w:val="141"/>
        </w:trPr>
        <w:tc>
          <w:tcPr>
            <w:tcW w:w="675" w:type="dxa"/>
            <w:shd w:val="clear" w:color="auto" w:fill="00FFFF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34" w:type="dxa"/>
            <w:shd w:val="clear" w:color="auto" w:fill="00FFFF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4B1C" w:rsidRPr="001E1D1F" w:rsidTr="003D4B1C">
        <w:trPr>
          <w:trHeight w:val="141"/>
        </w:trPr>
        <w:tc>
          <w:tcPr>
            <w:tcW w:w="675" w:type="dxa"/>
            <w:shd w:val="clear" w:color="auto" w:fill="00FFFF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4B1C" w:rsidRPr="001E1D1F" w:rsidTr="003D4B1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3D4B1C" w:rsidRPr="001E1D1F" w:rsidRDefault="003D4B1C" w:rsidP="003D4B1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4AB" w:rsidRDefault="007A44AB" w:rsidP="002E015E">
      <w:pPr>
        <w:spacing w:after="0" w:line="240" w:lineRule="auto"/>
      </w:pPr>
      <w:r>
        <w:separator/>
      </w:r>
    </w:p>
  </w:endnote>
  <w:endnote w:type="continuationSeparator" w:id="0">
    <w:p w:rsidR="007A44AB" w:rsidRDefault="007A44AB" w:rsidP="002E015E">
      <w:pPr>
        <w:spacing w:after="0" w:line="240" w:lineRule="auto"/>
      </w:pPr>
      <w:r>
        <w:continuationSeparator/>
      </w:r>
    </w:p>
  </w:endnote>
  <w:endnote w:type="continuationNotice" w:id="1">
    <w:p w:rsidR="007A44AB" w:rsidRDefault="007A44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4AB" w:rsidRDefault="007A44AB" w:rsidP="002E015E">
      <w:pPr>
        <w:spacing w:after="0" w:line="240" w:lineRule="auto"/>
      </w:pPr>
      <w:r>
        <w:separator/>
      </w:r>
    </w:p>
  </w:footnote>
  <w:footnote w:type="continuationSeparator" w:id="0">
    <w:p w:rsidR="007A44AB" w:rsidRDefault="007A44AB" w:rsidP="002E015E">
      <w:pPr>
        <w:spacing w:after="0" w:line="240" w:lineRule="auto"/>
      </w:pPr>
      <w:r>
        <w:continuationSeparator/>
      </w:r>
    </w:p>
  </w:footnote>
  <w:footnote w:type="continuationNotice" w:id="1">
    <w:p w:rsidR="007A44AB" w:rsidRDefault="007A44A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80"/>
        </w:tabs>
        <w:ind w:left="18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3EF0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0AED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9B9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493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2C8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10A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7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6EED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0B96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1C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912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B03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4AFC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4D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07F50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5231"/>
    <w:rsid w:val="00225A00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35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5E9C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9E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D3A"/>
    <w:rsid w:val="002A544D"/>
    <w:rsid w:val="002A55E3"/>
    <w:rsid w:val="002A5EE5"/>
    <w:rsid w:val="002A63FB"/>
    <w:rsid w:val="002A726E"/>
    <w:rsid w:val="002A7773"/>
    <w:rsid w:val="002B0545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23FD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3B9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1CA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386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3766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0FE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083C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6D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BA7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3D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4B1C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5F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BCE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6D02"/>
    <w:rsid w:val="00417B17"/>
    <w:rsid w:val="00420566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578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1EE"/>
    <w:rsid w:val="004554B0"/>
    <w:rsid w:val="004557BB"/>
    <w:rsid w:val="004560FB"/>
    <w:rsid w:val="00456C6F"/>
    <w:rsid w:val="00456D3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17B"/>
    <w:rsid w:val="004969E3"/>
    <w:rsid w:val="00496DA4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066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40F"/>
    <w:rsid w:val="00503B70"/>
    <w:rsid w:val="00503E9E"/>
    <w:rsid w:val="00503F8D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37C"/>
    <w:rsid w:val="00560418"/>
    <w:rsid w:val="00560B0C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29B0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CA7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B92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6FCA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367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1C0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0A2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48"/>
    <w:rsid w:val="006F23A0"/>
    <w:rsid w:val="006F2534"/>
    <w:rsid w:val="006F25C8"/>
    <w:rsid w:val="006F37F6"/>
    <w:rsid w:val="006F4AE8"/>
    <w:rsid w:val="006F4CCD"/>
    <w:rsid w:val="006F5EB4"/>
    <w:rsid w:val="006F6810"/>
    <w:rsid w:val="006F708C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797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375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4E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950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4AB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2E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02A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3FD1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3AC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317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0CD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13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1A02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4A4E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E93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4FC0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3F1B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0C46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11B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3B92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35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B93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431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880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43E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2C32"/>
    <w:rsid w:val="00AD3227"/>
    <w:rsid w:val="00AD3333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1213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14F9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DF1"/>
    <w:rsid w:val="00B27F00"/>
    <w:rsid w:val="00B31A1D"/>
    <w:rsid w:val="00B31FDF"/>
    <w:rsid w:val="00B32900"/>
    <w:rsid w:val="00B32B15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9E9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1E4B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368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5E86"/>
    <w:rsid w:val="00C0611F"/>
    <w:rsid w:val="00C07680"/>
    <w:rsid w:val="00C104D1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87B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6F10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2668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124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6FC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257"/>
    <w:rsid w:val="00D105E6"/>
    <w:rsid w:val="00D12B37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65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1DF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98B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816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100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E0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0F3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EF0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39CE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D37"/>
    <w:rsid w:val="00EA5F84"/>
    <w:rsid w:val="00EA6011"/>
    <w:rsid w:val="00EA63AC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7C8"/>
    <w:rsid w:val="00ED2C45"/>
    <w:rsid w:val="00ED404D"/>
    <w:rsid w:val="00ED41F1"/>
    <w:rsid w:val="00ED4A0C"/>
    <w:rsid w:val="00ED50B7"/>
    <w:rsid w:val="00ED53EA"/>
    <w:rsid w:val="00ED5509"/>
    <w:rsid w:val="00ED5583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5366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357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22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73F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9F0"/>
    <w:rsid w:val="00FC4B31"/>
    <w:rsid w:val="00FC505B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A34"/>
    <w:rsid w:val="00FE5FB7"/>
    <w:rsid w:val="00FE6155"/>
    <w:rsid w:val="00FE752D"/>
    <w:rsid w:val="00FE75EE"/>
    <w:rsid w:val="00FE7805"/>
    <w:rsid w:val="00FE7B3B"/>
    <w:rsid w:val="00FE7FED"/>
    <w:rsid w:val="00FF05C0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CAEFE5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180"/>
        <w:tab w:val="clear" w:pos="567"/>
      </w:tabs>
      <w:ind w:left="0"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2B0545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C4687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younge\Documents\SA1\TSGS1_80_Reno\5GLAN+HYPOS+BMNS\docs\S1-174349.zip" TargetMode="External"/><Relationship Id="rId18" Type="http://schemas.openxmlformats.org/officeDocument/2006/relationships/hyperlink" Target="file:///C:\Users\myounge\Documents\SA1\TSGS1_80_Reno\5GLAN+HYPOS+BMNS\docs\S1-174351.zip" TargetMode="External"/><Relationship Id="rId26" Type="http://schemas.openxmlformats.org/officeDocument/2006/relationships/hyperlink" Target="file:///C:\Users\myounge\Documents\SA1\TSGS1_80_Reno\5GLAN+HYPOS+BMNS\docs\S1-174354.zip" TargetMode="External"/><Relationship Id="rId39" Type="http://schemas.openxmlformats.org/officeDocument/2006/relationships/hyperlink" Target="file:///D:\3GPP\SA1%20Reno%202017\Docs\S1-174212.zip" TargetMode="External"/><Relationship Id="rId21" Type="http://schemas.openxmlformats.org/officeDocument/2006/relationships/hyperlink" Target="file:///D:\3GPP\SA1%20Reno%202017\Docs\S1-174016.zip" TargetMode="External"/><Relationship Id="rId34" Type="http://schemas.openxmlformats.org/officeDocument/2006/relationships/hyperlink" Target="file:///D:\3GPP\SA1%20Reno%202017\Docs\S1-174108.zip" TargetMode="External"/><Relationship Id="rId42" Type="http://schemas.openxmlformats.org/officeDocument/2006/relationships/hyperlink" Target="file:///C:\Users\myounge\Documents\SA1\TSGS1_80_Reno\5GLAN+HYPOS+BMNS\docs\S1-174355.zip" TargetMode="External"/><Relationship Id="rId47" Type="http://schemas.openxmlformats.org/officeDocument/2006/relationships/hyperlink" Target="file:///C:\Users\myounge\Documents\SA1\TSGS1_80_Reno\5GLAN+HYPOS+BMNS\docs\S1-174479.zip" TargetMode="External"/><Relationship Id="rId50" Type="http://schemas.openxmlformats.org/officeDocument/2006/relationships/hyperlink" Target="file:///C:\Users\myounge\Documents\SA1\TSGS1_80_Reno\5GLAN+HYPOS+BMNS\docs\S1-174357.zip" TargetMode="External"/><Relationship Id="rId55" Type="http://schemas.openxmlformats.org/officeDocument/2006/relationships/hyperlink" Target="file:///D:\3GPP\SA1%20Reno%202017\Docs\S1-174174.zip" TargetMode="External"/><Relationship Id="rId63" Type="http://schemas.openxmlformats.org/officeDocument/2006/relationships/hyperlink" Target="file:///D:\3GPP\SA1%20Reno%202017\Docs\S1-174179.zip" TargetMode="External"/><Relationship Id="rId68" Type="http://schemas.openxmlformats.org/officeDocument/2006/relationships/hyperlink" Target="file:///D:\3GPP\SA1%20Reno%202017\Docs\S1-174183.zip" TargetMode="External"/><Relationship Id="rId76" Type="http://schemas.openxmlformats.org/officeDocument/2006/relationships/hyperlink" Target="file:///C:\Users\myounge\Documents\SA1\TSGS1_80_Reno\5GLAN+HYPOS+BMNS\docs\S1-174361.zip" TargetMode="External"/><Relationship Id="rId84" Type="http://schemas.openxmlformats.org/officeDocument/2006/relationships/hyperlink" Target="file:///D:\3GPP\SA1%20Reno%202017\Docs\S1-174203.zip" TargetMode="External"/><Relationship Id="rId89" Type="http://schemas.openxmlformats.org/officeDocument/2006/relationships/hyperlink" Target="file:///D:\3GPP\SA1%20Reno%202017\Docs\S1-174285.zip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D:\3GPP\SA1%20Reno%202017\docs\S1-174274.zip" TargetMode="External"/><Relationship Id="rId92" Type="http://schemas.openxmlformats.org/officeDocument/2006/relationships/hyperlink" Target="file:///D:\3GPP\SA1%20Reno%202017\Docs\S1-17427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myounge\Documents\SA1\TSGS1_80_Reno\5GLAN+HYPOS+BMNS\docs\S1-174350.zip" TargetMode="External"/><Relationship Id="rId29" Type="http://schemas.openxmlformats.org/officeDocument/2006/relationships/hyperlink" Target="file:///D:\3GPP\SA1%20Reno%202017\Docs\S1-174069.zip" TargetMode="External"/><Relationship Id="rId11" Type="http://schemas.openxmlformats.org/officeDocument/2006/relationships/hyperlink" Target="file:///C:\Users\myounge\Documents\SA1\TSGS1_80_Reno\5GLAN+HYPOS+BMNS\docs\S1-174348.zip" TargetMode="External"/><Relationship Id="rId24" Type="http://schemas.openxmlformats.org/officeDocument/2006/relationships/hyperlink" Target="file:///C:\Users\myounge\Documents\SA1\TSGS1_80_Reno\5GLAN+HYPOS+BMNS\docs\S1-174353.zip" TargetMode="External"/><Relationship Id="rId32" Type="http://schemas.openxmlformats.org/officeDocument/2006/relationships/hyperlink" Target="file:///D:\3GPP\SA1%20Reno%202017\Docs\S1-174107.zip" TargetMode="External"/><Relationship Id="rId37" Type="http://schemas.openxmlformats.org/officeDocument/2006/relationships/hyperlink" Target="file:///C:\Users\myounge\Documents\SA1\TSGS1_80_Reno\5GLAN+HYPOS+BMNS\docs\S1-174370.zip" TargetMode="External"/><Relationship Id="rId40" Type="http://schemas.openxmlformats.org/officeDocument/2006/relationships/hyperlink" Target="file:///C:\Users\myounge\Documents\SA1\TSGS1_80_Reno\5GLAN+HYPOS+BMNS\docs\S1-174371.zip" TargetMode="External"/><Relationship Id="rId45" Type="http://schemas.openxmlformats.org/officeDocument/2006/relationships/hyperlink" Target="file:///D:\3GPP\SA1%20Reno%202017\Docs\S1-174071.zip" TargetMode="External"/><Relationship Id="rId53" Type="http://schemas.openxmlformats.org/officeDocument/2006/relationships/hyperlink" Target="file:///D:\3GPP\SA1%20Reno%202017\Docs\S1-174164.zip" TargetMode="External"/><Relationship Id="rId58" Type="http://schemas.openxmlformats.org/officeDocument/2006/relationships/hyperlink" Target="file:///D:\3GPP\SA1%20Reno%202017\docs\S1-174311.zip" TargetMode="External"/><Relationship Id="rId66" Type="http://schemas.openxmlformats.org/officeDocument/2006/relationships/hyperlink" Target="file:///C:\Users\myounge\Documents\SA1\TSGS1_80_Reno\5GLAN+HYPOS+BMNS\docs\S1-174373.zip" TargetMode="External"/><Relationship Id="rId74" Type="http://schemas.openxmlformats.org/officeDocument/2006/relationships/hyperlink" Target="file:///D:\3GPP\SA1%20Reno%202017\Docs\S1-174110.zip" TargetMode="External"/><Relationship Id="rId79" Type="http://schemas.openxmlformats.org/officeDocument/2006/relationships/hyperlink" Target="file:///C:\Users\myounge\Documents\SA1\TSGS1_80_Reno\5GLAN+HYPOS+BMNS\docs\S1-174362.zip" TargetMode="External"/><Relationship Id="rId87" Type="http://schemas.openxmlformats.org/officeDocument/2006/relationships/hyperlink" Target="file:///D:\3GPP\SA1%20Reno%202017\Docs\S1-174143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file:///D:\3GPP\SA1%20Reno%202017\Docs\S1-174178.zip" TargetMode="External"/><Relationship Id="rId82" Type="http://schemas.openxmlformats.org/officeDocument/2006/relationships/hyperlink" Target="file:///D:\3GPP\SA1%20Reno%202017\Docs\S1-174123.zip" TargetMode="External"/><Relationship Id="rId90" Type="http://schemas.openxmlformats.org/officeDocument/2006/relationships/hyperlink" Target="file:///D:\3GPP\SA1%20Reno%202017\Docs\S1-174274.zip" TargetMode="External"/><Relationship Id="rId19" Type="http://schemas.openxmlformats.org/officeDocument/2006/relationships/hyperlink" Target="file:///D:\3GPP\SA1%20Reno%202017\Docs\S1-174196.zip" TargetMode="External"/><Relationship Id="rId14" Type="http://schemas.openxmlformats.org/officeDocument/2006/relationships/hyperlink" Target="file:///D:\3GPP\SA1%20Reno%202017\Docs\S1-174184.zip" TargetMode="External"/><Relationship Id="rId22" Type="http://schemas.openxmlformats.org/officeDocument/2006/relationships/hyperlink" Target="file:///C:\Users\myounge\Documents\SA1\TSGS1_80_Reno\5GLAN+HYPOS+BMNS\docs\S1-174352.zip" TargetMode="External"/><Relationship Id="rId27" Type="http://schemas.openxmlformats.org/officeDocument/2006/relationships/hyperlink" Target="file:///D:\3GPP\SA1%20Reno%202017\Docs\S1-174020.zip" TargetMode="External"/><Relationship Id="rId30" Type="http://schemas.openxmlformats.org/officeDocument/2006/relationships/hyperlink" Target="file:///D:\3GPP\SA1%20Reno%202017\docs\S1-174310.zip" TargetMode="External"/><Relationship Id="rId35" Type="http://schemas.openxmlformats.org/officeDocument/2006/relationships/hyperlink" Target="file:///C:\Users\myounge\Documents\SA1\TSGS1_80_Reno\5GLAN+HYPOS+BMNS\docs\S1-174369.zip" TargetMode="External"/><Relationship Id="rId43" Type="http://schemas.openxmlformats.org/officeDocument/2006/relationships/hyperlink" Target="file:///D:\3GPP\SA1%20Reno%202017\Docs\S1-174165.zip" TargetMode="External"/><Relationship Id="rId48" Type="http://schemas.openxmlformats.org/officeDocument/2006/relationships/hyperlink" Target="file:///C:\Users\myounge\Documents\SA1\TSGS1_80_Reno\5GLAN+HYPOS+BMNS\docs\S1-174356.zip" TargetMode="External"/><Relationship Id="rId56" Type="http://schemas.openxmlformats.org/officeDocument/2006/relationships/hyperlink" Target="file:///C:\Users\myounge\Documents\SA1\TSGS1_80_Reno\5GLAN+HYPOS+BMNS\docs\S1-174360.zip" TargetMode="External"/><Relationship Id="rId64" Type="http://schemas.openxmlformats.org/officeDocument/2006/relationships/hyperlink" Target="file:///C:\Users\myounge\Documents\SA1\TSGS1_80_Reno\5GLAN+HYPOS+BMNS\docs\S1-174359.zip" TargetMode="External"/><Relationship Id="rId69" Type="http://schemas.openxmlformats.org/officeDocument/2006/relationships/hyperlink" Target="file:///C:\Users\myounge\Documents\SA1\TSGS1_80_Reno\5GLAN+HYPOS+BMNS\docs\S1-174374.zip" TargetMode="External"/><Relationship Id="rId77" Type="http://schemas.openxmlformats.org/officeDocument/2006/relationships/hyperlink" Target="file:///D:\3GPP\SA1%20Reno%202017\Docs\S1-174112.zip" TargetMode="External"/><Relationship Id="rId8" Type="http://schemas.openxmlformats.org/officeDocument/2006/relationships/hyperlink" Target="file:///D:\3GPP\SA1%20Reno%202017\Docs\S1-174018.zip" TargetMode="External"/><Relationship Id="rId51" Type="http://schemas.openxmlformats.org/officeDocument/2006/relationships/hyperlink" Target="file:///D:\3GPP\SA1%20Reno%202017\Docs\S1-174163.zip" TargetMode="External"/><Relationship Id="rId72" Type="http://schemas.openxmlformats.org/officeDocument/2006/relationships/hyperlink" Target="file:///D:\3GPP\SA1%20Reno%202017\docs\S1-174275.zip" TargetMode="External"/><Relationship Id="rId80" Type="http://schemas.openxmlformats.org/officeDocument/2006/relationships/hyperlink" Target="file:///D:\3GPP\SA1%20Reno%202017\Docs\S1-174122.zip" TargetMode="External"/><Relationship Id="rId85" Type="http://schemas.openxmlformats.org/officeDocument/2006/relationships/hyperlink" Target="file:///C:\Users\myounge\Documents\SA1\TSGS1_80_Reno\5GLAN+HYPOS+BMNS\docs\S1-174375.zip" TargetMode="External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file:///D:\3GPP\SA1%20Reno%202017\Docs\S1-174106.zip" TargetMode="External"/><Relationship Id="rId17" Type="http://schemas.openxmlformats.org/officeDocument/2006/relationships/hyperlink" Target="file:///D:\3GPP\SA1%20Reno%202017\Docs\S1-174195.zip" TargetMode="External"/><Relationship Id="rId25" Type="http://schemas.openxmlformats.org/officeDocument/2006/relationships/hyperlink" Target="file:///D:\3GPP\SA1%20Reno%202017\Docs\S1-174019.zip" TargetMode="External"/><Relationship Id="rId33" Type="http://schemas.openxmlformats.org/officeDocument/2006/relationships/hyperlink" Target="file:///C:\Users\myounge\Documents\SA1\TSGS1_80_Reno\5GLAN+HYPOS+BMNS\docs\S1-174368.zip" TargetMode="External"/><Relationship Id="rId38" Type="http://schemas.openxmlformats.org/officeDocument/2006/relationships/hyperlink" Target="file:///D:\3GPP\SA1%20Reno%202017\Docs\S1-174199.zip" TargetMode="External"/><Relationship Id="rId46" Type="http://schemas.openxmlformats.org/officeDocument/2006/relationships/hyperlink" Target="file:///D:\3GPP\SA1%20Reno%202017\Docs\S1-174072.zip" TargetMode="External"/><Relationship Id="rId59" Type="http://schemas.openxmlformats.org/officeDocument/2006/relationships/hyperlink" Target="file:///C:\Users\myounge\Documents\SA1\TSGS1_80_Reno\5GLAN+HYPOS+BMNS\docs\S1-174365.zip" TargetMode="External"/><Relationship Id="rId67" Type="http://schemas.openxmlformats.org/officeDocument/2006/relationships/hyperlink" Target="file:///D:\3GPP\SA1%20Reno%202017\Docs\S1-174182.zip" TargetMode="External"/><Relationship Id="rId20" Type="http://schemas.openxmlformats.org/officeDocument/2006/relationships/hyperlink" Target="file:///D:\3GPP\SA1%20Reno%202017\Docs\S1-174197.zip" TargetMode="External"/><Relationship Id="rId41" Type="http://schemas.openxmlformats.org/officeDocument/2006/relationships/hyperlink" Target="file:///D:\3GPP\SA1%20Reno%202017\Docs\S1-174070.zip" TargetMode="External"/><Relationship Id="rId54" Type="http://schemas.openxmlformats.org/officeDocument/2006/relationships/hyperlink" Target="file:///C:\Users\myounge\Documents\SA1\TSGS1_80_Reno\5GLAN+HYPOS+BMNS\docs\S1-174377.zip" TargetMode="External"/><Relationship Id="rId62" Type="http://schemas.openxmlformats.org/officeDocument/2006/relationships/hyperlink" Target="file:///C:\Users\myounge\Documents\SA1\TSGS1_80_Reno\5GLAN+HYPOS+BMNS\docs\S1-174372.zip" TargetMode="External"/><Relationship Id="rId70" Type="http://schemas.openxmlformats.org/officeDocument/2006/relationships/hyperlink" Target="file:///D:\3GPP\SA1%20Reno%202017\Docs\S1-174277.zip" TargetMode="External"/><Relationship Id="rId75" Type="http://schemas.openxmlformats.org/officeDocument/2006/relationships/hyperlink" Target="file:///D:\3GPP\SA1%20Reno%202017\Docs\S1-174111.zip" TargetMode="External"/><Relationship Id="rId83" Type="http://schemas.openxmlformats.org/officeDocument/2006/relationships/hyperlink" Target="file:///C:\Users\myounge\Documents\SA1\TSGS1_80_Reno\5GLAN+HYPOS+BMNS\docs\S1-174364.zip" TargetMode="External"/><Relationship Id="rId88" Type="http://schemas.openxmlformats.org/officeDocument/2006/relationships/hyperlink" Target="file:///D:\3GPP\SA1%20Reno%202017\Docs\S1-174320.zip" TargetMode="External"/><Relationship Id="rId91" Type="http://schemas.openxmlformats.org/officeDocument/2006/relationships/hyperlink" Target="file:///D:\3GPP\SA1%20Reno%202017\Docs\S1-174275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myounge\Documents\SA1\TSGS1_80_Reno\5GLAN+HYPOS+BMNS\docs\S1-174298.zip" TargetMode="External"/><Relationship Id="rId23" Type="http://schemas.openxmlformats.org/officeDocument/2006/relationships/hyperlink" Target="file:///D:\3GPP\SA1%20Reno%202017\Docs\S1-174017.zip" TargetMode="External"/><Relationship Id="rId28" Type="http://schemas.openxmlformats.org/officeDocument/2006/relationships/hyperlink" Target="file:///C:\Users\myounge\Documents\SA1\TSGS1_80_Reno\5GLAN+HYPOS+BMNS\docs\S1-174366.zip" TargetMode="External"/><Relationship Id="rId36" Type="http://schemas.openxmlformats.org/officeDocument/2006/relationships/hyperlink" Target="file:///D:\3GPP\SA1%20Reno%202017\Docs\S1-174198.zip" TargetMode="External"/><Relationship Id="rId49" Type="http://schemas.openxmlformats.org/officeDocument/2006/relationships/hyperlink" Target="file:///D:\3GPP\SA1%20Reno%202017\Docs\S1-174141.zip" TargetMode="External"/><Relationship Id="rId57" Type="http://schemas.openxmlformats.org/officeDocument/2006/relationships/hyperlink" Target="file:///D:\3GPP\SA1%20Reno%202017\Docs\S1-174180.zip" TargetMode="External"/><Relationship Id="rId10" Type="http://schemas.openxmlformats.org/officeDocument/2006/relationships/hyperlink" Target="file:///D:\3GPP\SA1%20Reno%202017\Docs\S1-174088.zip" TargetMode="External"/><Relationship Id="rId31" Type="http://schemas.openxmlformats.org/officeDocument/2006/relationships/hyperlink" Target="file:///C:\Users\myounge\Documents\SA1\TSGS1_80_Reno\5GLAN+HYPOS+BMNS\docs\S1-174367.zip" TargetMode="External"/><Relationship Id="rId44" Type="http://schemas.openxmlformats.org/officeDocument/2006/relationships/hyperlink" Target="file:///C:\Users\myounge\Documents\SA1\TSGS1_80_Reno\5GLAN+HYPOS+BMNS\docs\S1-174376.zip" TargetMode="External"/><Relationship Id="rId52" Type="http://schemas.openxmlformats.org/officeDocument/2006/relationships/hyperlink" Target="file:///C:\Users\myounge\Documents\SA1\TSGS1_80_Reno\5GLAN+HYPOS+BMNS\docs\S1-174358.zip" TargetMode="External"/><Relationship Id="rId60" Type="http://schemas.openxmlformats.org/officeDocument/2006/relationships/hyperlink" Target="file:///C:\Users\myounge\Documents\SA1\TSGS1_80_Reno\5GLAN+HYPOS+BMNS\docs\S1-174378.zip" TargetMode="External"/><Relationship Id="rId65" Type="http://schemas.openxmlformats.org/officeDocument/2006/relationships/hyperlink" Target="file:///D:\3GPP\SA1%20Reno%202017\Docs\S1-174181.zip" TargetMode="External"/><Relationship Id="rId73" Type="http://schemas.openxmlformats.org/officeDocument/2006/relationships/hyperlink" Target="file:///D:\3GPP\SA1%20Reno%202017\docs\S1-174276.zip" TargetMode="External"/><Relationship Id="rId78" Type="http://schemas.openxmlformats.org/officeDocument/2006/relationships/hyperlink" Target="file:///D:\3GPP\SA1%20Reno%202017\Docs\S1-174113.zip" TargetMode="External"/><Relationship Id="rId81" Type="http://schemas.openxmlformats.org/officeDocument/2006/relationships/hyperlink" Target="file:///C:\Users\myounge\Documents\SA1\TSGS1_80_Reno\5GLAN+HYPOS+BMNS\docs\S1-174363.zip" TargetMode="External"/><Relationship Id="rId86" Type="http://schemas.openxmlformats.org/officeDocument/2006/relationships/hyperlink" Target="file:///D:\3GPP\SA1%20Reno%202017\Docs\S1-174292.zip" TargetMode="External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myounge\Documents\SA1\TSGS1_80_Reno\5GLAN+HYPOS+BMNS\docs\S1-1743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Documents\SA1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88C53-B5D6-4833-BF32-0F626E8E0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1</TotalTime>
  <Pages>7</Pages>
  <Words>2831</Words>
  <Characters>16138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18932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Younge, Mark</cp:lastModifiedBy>
  <cp:revision>2</cp:revision>
  <dcterms:created xsi:type="dcterms:W3CDTF">2017-11-30T18:01:00Z</dcterms:created>
  <dcterms:modified xsi:type="dcterms:W3CDTF">2017-11-30T18:01:00Z</dcterms:modified>
</cp:coreProperties>
</file>