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0F510A">
        <w:rPr>
          <w:rFonts w:eastAsia="Times New Roman" w:cs="Arial"/>
          <w:sz w:val="24"/>
          <w:szCs w:val="20"/>
          <w:lang w:eastAsia="ar-SA"/>
        </w:rPr>
        <w:t>80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 w:rsidR="009E5DB8">
        <w:rPr>
          <w:rFonts w:eastAsia="Times New Roman" w:cs="Arial"/>
          <w:sz w:val="24"/>
          <w:szCs w:val="20"/>
          <w:lang w:eastAsia="ar-SA"/>
        </w:rPr>
        <w:t>S1</w:t>
      </w:r>
      <w:r w:rsidRPr="00B11D2E">
        <w:rPr>
          <w:rFonts w:cs="Arial"/>
          <w:sz w:val="24"/>
          <w:szCs w:val="24"/>
        </w:rPr>
        <w:t>-1</w:t>
      </w:r>
      <w:r w:rsidR="000F510A">
        <w:rPr>
          <w:rFonts w:cs="Arial"/>
          <w:sz w:val="24"/>
          <w:szCs w:val="24"/>
        </w:rPr>
        <w:t>74274</w:t>
      </w:r>
      <w:bookmarkEnd w:id="0"/>
    </w:p>
    <w:p w:rsidR="00411066" w:rsidRPr="00F45489" w:rsidRDefault="000F510A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Reno NV USA,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November 27 – December 1,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>
        <w:rPr>
          <w:rFonts w:eastAsia="Times New Roman" w:cs="Arial"/>
          <w:sz w:val="22"/>
          <w:szCs w:val="20"/>
          <w:lang w:eastAsia="ar-SA"/>
        </w:rPr>
        <w:t>Draft Agenda</w:t>
      </w:r>
      <w:r w:rsidR="00003EF0">
        <w:rPr>
          <w:rFonts w:eastAsia="Times New Roman" w:cs="Arial"/>
          <w:sz w:val="22"/>
          <w:szCs w:val="20"/>
          <w:lang w:eastAsia="ar-SA"/>
        </w:rPr>
        <w:t xml:space="preserve"> for 5GLAN</w:t>
      </w:r>
      <w:r w:rsidR="000F510A">
        <w:rPr>
          <w:rFonts w:eastAsia="Times New Roman" w:cs="Arial"/>
          <w:sz w:val="22"/>
          <w:szCs w:val="20"/>
          <w:lang w:eastAsia="ar-SA"/>
        </w:rPr>
        <w:t>+HYPOS+BMNS</w:t>
      </w:r>
      <w:r w:rsidR="00003EF0">
        <w:rPr>
          <w:rFonts w:eastAsia="Times New Roman" w:cs="Arial"/>
          <w:sz w:val="22"/>
          <w:szCs w:val="20"/>
          <w:lang w:eastAsia="ar-SA"/>
        </w:rPr>
        <w:t xml:space="preserve"> Drafting Group</w:t>
      </w:r>
    </w:p>
    <w:p w:rsidR="00411066" w:rsidRPr="00C94126" w:rsidRDefault="00003EF0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>
        <w:rPr>
          <w:rFonts w:eastAsia="Times New Roman" w:cs="Arial"/>
          <w:sz w:val="22"/>
          <w:szCs w:val="20"/>
          <w:lang w:eastAsia="ar-SA"/>
        </w:rPr>
        <w:t>Ag. Item:</w:t>
      </w:r>
      <w:r>
        <w:rPr>
          <w:rFonts w:eastAsia="Times New Roman" w:cs="Arial"/>
          <w:sz w:val="22"/>
          <w:szCs w:val="20"/>
          <w:lang w:eastAsia="ar-SA"/>
        </w:rPr>
        <w:tab/>
      </w:r>
      <w:r w:rsidR="000F510A">
        <w:rPr>
          <w:rFonts w:eastAsia="Times New Roman" w:cs="Arial"/>
          <w:sz w:val="22"/>
          <w:szCs w:val="20"/>
          <w:lang w:eastAsia="ar-SA"/>
        </w:rPr>
        <w:t xml:space="preserve">8.6, </w:t>
      </w:r>
      <w:r>
        <w:rPr>
          <w:rFonts w:eastAsia="Times New Roman" w:cs="Arial"/>
          <w:sz w:val="22"/>
          <w:szCs w:val="20"/>
          <w:lang w:eastAsia="ar-SA"/>
        </w:rPr>
        <w:t>8.7</w:t>
      </w:r>
      <w:r w:rsidR="000F510A">
        <w:rPr>
          <w:rFonts w:eastAsia="Times New Roman" w:cs="Arial"/>
          <w:sz w:val="22"/>
          <w:szCs w:val="20"/>
          <w:lang w:eastAsia="ar-SA"/>
        </w:rPr>
        <w:t>, 8.11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003EF0">
        <w:rPr>
          <w:rFonts w:eastAsia="Times New Roman" w:cs="Arial"/>
          <w:sz w:val="22"/>
          <w:szCs w:val="20"/>
          <w:lang w:eastAsia="ar-SA"/>
        </w:rPr>
        <w:t>Vice Chairmen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03EF0">
        <w:rPr>
          <w:rFonts w:eastAsia="Times New Roman" w:cs="Arial"/>
          <w:sz w:val="22"/>
          <w:szCs w:val="20"/>
          <w:lang w:eastAsia="ar-SA"/>
        </w:rPr>
        <w:t>Mark Younge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AA0E5E" w:rsidRPr="00015298" w:rsidRDefault="00003EF0" w:rsidP="00AA0E5E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>
        <w:rPr>
          <w:rFonts w:eastAsia="Arial Unicode MS" w:cs="Arial"/>
          <w:bCs/>
          <w:sz w:val="36"/>
          <w:szCs w:val="36"/>
          <w:lang w:eastAsia="ar-SA"/>
        </w:rPr>
        <w:t>5GLAN</w:t>
      </w:r>
      <w:r w:rsidR="000F510A">
        <w:rPr>
          <w:rFonts w:eastAsia="Arial Unicode MS" w:cs="Arial"/>
          <w:bCs/>
          <w:sz w:val="36"/>
          <w:szCs w:val="36"/>
          <w:lang w:eastAsia="ar-SA"/>
        </w:rPr>
        <w:t>+HYPOS+BMNS</w:t>
      </w:r>
      <w:r>
        <w:rPr>
          <w:rFonts w:eastAsia="Arial Unicode MS" w:cs="Arial"/>
          <w:bCs/>
          <w:sz w:val="36"/>
          <w:szCs w:val="36"/>
          <w:lang w:eastAsia="ar-SA"/>
        </w:rPr>
        <w:t xml:space="preserve"> </w:t>
      </w:r>
      <w:r w:rsidR="00AA0E5E" w:rsidRPr="00015298">
        <w:rPr>
          <w:rFonts w:eastAsia="Arial Unicode MS" w:cs="Arial"/>
          <w:bCs/>
          <w:sz w:val="36"/>
          <w:szCs w:val="36"/>
          <w:lang w:eastAsia="ar-SA"/>
        </w:rPr>
        <w:t>DRAFT SCHEDULE</w:t>
      </w:r>
    </w:p>
    <w:p w:rsidR="00AA0E5E" w:rsidRPr="008754F9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AA0E5E" w:rsidRPr="00F774D3" w:rsidRDefault="00AA0E5E" w:rsidP="00AA0E5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:rsidR="00AA0E5E" w:rsidRPr="00015298" w:rsidRDefault="00AA0E5E" w:rsidP="00AA0E5E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003EF0" w:rsidRPr="00015298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510A" w:rsidRPr="00AB0F3E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0F510A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5</w:t>
            </w:r>
            <w:r w:rsidRPr="00292418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GLAN+HYPOS+BMNS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510A" w:rsidRPr="00AB0F3E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0F510A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5</w:t>
            </w:r>
            <w:r w:rsidRPr="00292418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GLAN+HYPOS+BMNS</w:t>
            </w: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3EF0" w:rsidRPr="00015298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510A" w:rsidRPr="00AB0F3E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0F510A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5</w:t>
            </w:r>
            <w:r w:rsidRPr="00292418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GLAN+HYPOS+BMNS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510A" w:rsidRPr="00AB0F3E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0F510A" w:rsidRDefault="000F510A" w:rsidP="000F5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5</w:t>
            </w:r>
            <w:r w:rsidRPr="00292418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GLAN+HYPOS+BMNS</w:t>
            </w: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3EF0" w:rsidRPr="00015298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03EF0" w:rsidRPr="005A2472" w:rsidRDefault="00003EF0" w:rsidP="003271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03EF0" w:rsidRPr="006620C9" w:rsidRDefault="00003EF0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:rsidR="00AA0E5E" w:rsidRPr="00015298" w:rsidRDefault="00AA0E5E" w:rsidP="00AA0E5E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410BCE" w:rsidRDefault="00410BCE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9"/>
        <w:gridCol w:w="1100"/>
        <w:gridCol w:w="815"/>
        <w:gridCol w:w="1736"/>
        <w:gridCol w:w="738"/>
        <w:gridCol w:w="3656"/>
        <w:gridCol w:w="404"/>
        <w:gridCol w:w="1774"/>
        <w:gridCol w:w="268"/>
        <w:gridCol w:w="3404"/>
      </w:tblGrid>
      <w:tr w:rsidR="00E56EF0" w:rsidRPr="00B04844" w:rsidTr="00F02696">
        <w:trPr>
          <w:trHeight w:val="141"/>
        </w:trPr>
        <w:tc>
          <w:tcPr>
            <w:tcW w:w="14494" w:type="dxa"/>
            <w:gridSpan w:val="10"/>
            <w:tcBorders>
              <w:bottom w:val="nil"/>
            </w:tcBorders>
            <w:shd w:val="clear" w:color="auto" w:fill="F2F2F2"/>
          </w:tcPr>
          <w:p w:rsidR="00E56EF0" w:rsidRPr="00F45489" w:rsidRDefault="00E56EF0" w:rsidP="00F02696">
            <w:pPr>
              <w:pStyle w:val="Heading2"/>
            </w:pPr>
            <w:r w:rsidRPr="009504CA">
              <w:lastRenderedPageBreak/>
              <w:t>FS_5GLAN</w:t>
            </w:r>
            <w:r>
              <w:t xml:space="preserve">: </w:t>
            </w:r>
            <w:r w:rsidRPr="009504CA">
              <w:t>Study on LAN Support in 5G</w:t>
            </w:r>
            <w:r w:rsidRPr="004070E3">
              <w:t xml:space="preserve"> </w:t>
            </w:r>
            <w:r>
              <w:t>[</w:t>
            </w:r>
            <w:r w:rsidRPr="009504CA">
              <w:rPr>
                <w:bCs/>
              </w:rPr>
              <w:t>SP-170456</w:t>
            </w:r>
            <w:r>
              <w:rPr>
                <w:bCs/>
              </w:rPr>
              <w:t>]</w:t>
            </w:r>
          </w:p>
        </w:tc>
      </w:tr>
      <w:tr w:rsidR="00E56EF0" w:rsidRPr="00B04844" w:rsidTr="00F02696">
        <w:trPr>
          <w:trHeight w:val="141"/>
        </w:trPr>
        <w:tc>
          <w:tcPr>
            <w:tcW w:w="14494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E56EF0" w:rsidRPr="004067FF" w:rsidRDefault="00E56EF0" w:rsidP="00F02696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E56EF0" w:rsidRPr="00411066" w:rsidRDefault="00E56EF0" w:rsidP="00F0269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22.821v0.1.0</w:t>
            </w:r>
          </w:p>
          <w:p w:rsidR="00E56EF0" w:rsidRPr="00411066" w:rsidRDefault="00E56EF0" w:rsidP="00F0269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E56EF0" w:rsidRPr="004070E3" w:rsidRDefault="00E56EF0" w:rsidP="00F0269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35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E56EF0" w:rsidRPr="004070E3" w:rsidRDefault="00E56EF0" w:rsidP="00F0269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020E44" w:rsidRDefault="008E6B80" w:rsidP="00F02696">
            <w:pPr>
              <w:snapToGrid w:val="0"/>
              <w:spacing w:after="0" w:line="240" w:lineRule="auto"/>
            </w:pPr>
            <w:hyperlink r:id="rId8" w:history="1">
              <w:r w:rsidR="00E56EF0" w:rsidRPr="00AA6415">
                <w:rPr>
                  <w:rStyle w:val="Hyperlink"/>
                  <w:rFonts w:cs="Arial"/>
                </w:rPr>
                <w:t>S1-174018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020E44">
              <w:t>Huawei, Hisilicon, Deutsche Telekom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020E44">
              <w:t>Update the definition of 5G LAN-style service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1B0D0C" w:rsidRDefault="008E6B80" w:rsidP="00F02696">
            <w:pPr>
              <w:snapToGrid w:val="0"/>
              <w:spacing w:after="0" w:line="240" w:lineRule="auto"/>
            </w:pPr>
            <w:hyperlink r:id="rId9" w:history="1">
              <w:r w:rsidR="00E56EF0" w:rsidRPr="00AA6415">
                <w:rPr>
                  <w:rStyle w:val="Hyperlink"/>
                  <w:rFonts w:cs="Arial"/>
                </w:rPr>
                <w:t>S1-174088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1B0D0C">
              <w:t>Vodafone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1B0D0C">
              <w:t>Discussion on the terminologies used in the “Feasibility Study on LAN Support in 5G”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1B0D0C" w:rsidRDefault="008E6B80" w:rsidP="00F02696">
            <w:pPr>
              <w:snapToGrid w:val="0"/>
              <w:spacing w:after="0" w:line="240" w:lineRule="auto"/>
            </w:pPr>
            <w:hyperlink r:id="rId10" w:history="1">
              <w:r w:rsidR="00E56EF0" w:rsidRPr="00AA6415">
                <w:rPr>
                  <w:rStyle w:val="Hyperlink"/>
                  <w:rFonts w:cs="Arial"/>
                </w:rPr>
                <w:t>S1-174106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1B0D0C">
              <w:t>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1B0D0C">
              <w:t>FS_5GLAN Enterprise deployment scenario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5A7C4B" w:rsidRDefault="008E6B80" w:rsidP="00F02696">
            <w:pPr>
              <w:snapToGrid w:val="0"/>
              <w:spacing w:after="0" w:line="240" w:lineRule="auto"/>
            </w:pPr>
            <w:hyperlink r:id="rId11" w:history="1">
              <w:r w:rsidR="00E56EF0" w:rsidRPr="00AA6415">
                <w:rPr>
                  <w:rStyle w:val="Hyperlink"/>
                  <w:rFonts w:cs="Arial"/>
                </w:rPr>
                <w:t>S1-174184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5A7C4B">
              <w:t>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5A7C4B">
              <w:t>Description of Residential Environment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632651" w:rsidRDefault="00E56EF0" w:rsidP="00F02696">
            <w:pPr>
              <w:snapToGrid w:val="0"/>
              <w:spacing w:after="0" w:line="240" w:lineRule="auto"/>
            </w:pPr>
            <w:r w:rsidRPr="00632651">
              <w:t>Moved from 8.10</w:t>
            </w: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985019" w:rsidRDefault="008E6B80" w:rsidP="00F02696">
            <w:pPr>
              <w:snapToGrid w:val="0"/>
              <w:spacing w:after="0" w:line="240" w:lineRule="auto"/>
            </w:pPr>
            <w:hyperlink r:id="rId12" w:history="1">
              <w:r w:rsidR="00E56EF0" w:rsidRPr="00AA6415">
                <w:rPr>
                  <w:rStyle w:val="Hyperlink"/>
                  <w:rFonts w:cs="Arial"/>
                </w:rPr>
                <w:t>S1-174195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985019">
              <w:t>Qualcomm Incorporated, 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985019">
              <w:t>FS_5GLAN: Description of Factory Automation environment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80F55" w:rsidRDefault="008E6B80" w:rsidP="00F02696">
            <w:pPr>
              <w:snapToGrid w:val="0"/>
              <w:spacing w:after="0" w:line="240" w:lineRule="auto"/>
            </w:pPr>
            <w:hyperlink r:id="rId13" w:history="1">
              <w:r w:rsidR="00E56EF0" w:rsidRPr="00AA6415">
                <w:rPr>
                  <w:rStyle w:val="Hyperlink"/>
                  <w:rFonts w:cs="Arial"/>
                </w:rPr>
                <w:t>S1-174196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A80F55"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A80F55">
              <w:t>FS_5GLAN: Spanning Tree Protocol changes discussion paper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80F55" w:rsidRDefault="008E6B80" w:rsidP="00F02696">
            <w:pPr>
              <w:snapToGrid w:val="0"/>
              <w:spacing w:after="0" w:line="240" w:lineRule="auto"/>
            </w:pPr>
            <w:hyperlink r:id="rId14" w:history="1">
              <w:r w:rsidR="00E56EF0" w:rsidRPr="00AA6415">
                <w:rPr>
                  <w:rStyle w:val="Hyperlink"/>
                  <w:rFonts w:cs="Arial"/>
                </w:rPr>
                <w:t>S1-174197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A80F55">
              <w:t>Qualcomm Incorporated, Intel Corporation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A80F55">
              <w:t>FS_5GLAN: Spanning tree protocol changes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020E44" w:rsidRDefault="008E6B80" w:rsidP="00F02696">
            <w:pPr>
              <w:snapToGrid w:val="0"/>
              <w:spacing w:after="0" w:line="240" w:lineRule="auto"/>
            </w:pPr>
            <w:hyperlink r:id="rId15" w:history="1">
              <w:r w:rsidR="00E56EF0" w:rsidRPr="00AA6415">
                <w:rPr>
                  <w:rStyle w:val="Hyperlink"/>
                  <w:rFonts w:cs="Arial"/>
                </w:rPr>
                <w:t>S1-174016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020E44">
              <w:t>Huawei, Hisilicon, Deutsche Telekom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020E44">
              <w:t>Use case for Industry Communication with stable latency needs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020E44" w:rsidRDefault="008E6B80" w:rsidP="00F02696">
            <w:pPr>
              <w:snapToGrid w:val="0"/>
              <w:spacing w:after="0" w:line="240" w:lineRule="auto"/>
            </w:pPr>
            <w:hyperlink r:id="rId16" w:history="1">
              <w:r w:rsidR="00E56EF0" w:rsidRPr="00AA6415">
                <w:rPr>
                  <w:rStyle w:val="Hyperlink"/>
                  <w:rFonts w:cs="Arial"/>
                </w:rPr>
                <w:t>S1-174017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020E44">
              <w:t>Huawei, Hisilicon, Deutsche Telekom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020E44">
              <w:t>Use case on service exposure of 5G LAN-style service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020E44" w:rsidRDefault="008E6B80" w:rsidP="00F02696">
            <w:pPr>
              <w:snapToGrid w:val="0"/>
              <w:spacing w:after="0" w:line="240" w:lineRule="auto"/>
            </w:pPr>
            <w:hyperlink r:id="rId17" w:history="1">
              <w:r w:rsidR="00E56EF0" w:rsidRPr="00AA6415">
                <w:rPr>
                  <w:rStyle w:val="Hyperlink"/>
                  <w:rFonts w:cs="Arial"/>
                </w:rPr>
                <w:t>S1-174019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020E44">
              <w:t>Huawei, Hisilicon, Deutsche Telekom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020E44">
              <w:t>Use case for minimizing massive paging in 5GLAN for address discovery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020E44" w:rsidRDefault="008E6B80" w:rsidP="00F02696">
            <w:pPr>
              <w:snapToGrid w:val="0"/>
              <w:spacing w:after="0" w:line="240" w:lineRule="auto"/>
            </w:pPr>
            <w:hyperlink r:id="rId18" w:history="1">
              <w:r w:rsidR="00E56EF0" w:rsidRPr="00AA6415">
                <w:rPr>
                  <w:rStyle w:val="Hyperlink"/>
                  <w:rFonts w:cs="Arial"/>
                </w:rPr>
                <w:t>S1-174020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020E44">
              <w:t>Huawei, Hisilicon, Deutsche Telekom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020E44">
              <w:t>Use case for accessing 5GLAN via Relay UE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8E6B80" w:rsidP="00F02696">
            <w:pPr>
              <w:snapToGrid w:val="0"/>
              <w:spacing w:after="0" w:line="240" w:lineRule="auto"/>
            </w:pPr>
            <w:hyperlink r:id="rId19" w:history="1">
              <w:r w:rsidR="00E56EF0" w:rsidRPr="00294712">
                <w:rPr>
                  <w:rStyle w:val="Hyperlink"/>
                  <w:rFonts w:cs="Arial"/>
                  <w:color w:val="auto"/>
                </w:rPr>
                <w:t>S1-174069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InterDigital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UE identification and reachability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Revised to S1-174310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294712" w:rsidRDefault="008E6B80" w:rsidP="00F02696">
            <w:pPr>
              <w:snapToGrid w:val="0"/>
              <w:spacing w:after="0" w:line="240" w:lineRule="auto"/>
            </w:pPr>
            <w:hyperlink r:id="rId20" w:history="1">
              <w:r w:rsidR="00E56EF0" w:rsidRPr="00294712">
                <w:rPr>
                  <w:rStyle w:val="Hyperlink"/>
                  <w:rFonts w:cs="Arial"/>
                  <w:color w:val="auto"/>
                </w:rPr>
                <w:t>S1-174310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InterDigital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UE identification and reachability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Revision of S1-174069.</w:t>
            </w: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1B0D0C" w:rsidRDefault="008E6B80" w:rsidP="00F02696">
            <w:pPr>
              <w:snapToGrid w:val="0"/>
              <w:spacing w:after="0" w:line="240" w:lineRule="auto"/>
            </w:pPr>
            <w:hyperlink r:id="rId21" w:history="1">
              <w:r w:rsidR="00E56EF0" w:rsidRPr="00AA6415">
                <w:rPr>
                  <w:rStyle w:val="Hyperlink"/>
                  <w:rFonts w:cs="Arial"/>
                </w:rPr>
                <w:t>S1-174107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1B0D0C">
              <w:t>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1B0D0C">
              <w:t>FS_5GLAN use case 5G PVN with private addressing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1B0D0C" w:rsidRDefault="008E6B80" w:rsidP="00F02696">
            <w:pPr>
              <w:snapToGrid w:val="0"/>
              <w:spacing w:after="0" w:line="240" w:lineRule="auto"/>
            </w:pPr>
            <w:hyperlink r:id="rId22" w:history="1">
              <w:r w:rsidR="00E56EF0" w:rsidRPr="00AA6415">
                <w:rPr>
                  <w:rStyle w:val="Hyperlink"/>
                  <w:rFonts w:cs="Arial"/>
                </w:rPr>
                <w:t>S1-174108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1B0D0C">
              <w:t>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1B0D0C">
              <w:t>FS_5GLAN use case for 5G PVN virtual office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23" w:history="1">
              <w:r w:rsidR="00E56EF0" w:rsidRPr="00AA6415">
                <w:rPr>
                  <w:rStyle w:val="Hyperlink"/>
                  <w:rFonts w:cs="Arial"/>
                </w:rPr>
                <w:t>S1-174198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C02773"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t>FS_5GLAN: management and onboarding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24" w:history="1">
              <w:r w:rsidR="00E56EF0" w:rsidRPr="00AA6415">
                <w:rPr>
                  <w:rStyle w:val="Hyperlink"/>
                  <w:rFonts w:cs="Arial"/>
                </w:rPr>
                <w:t>S1-174199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C02773"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t>FS_5GLAN: Time Sensitive Networking (TSN) Discussion Paper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25" w:history="1">
              <w:r w:rsidR="00E56EF0" w:rsidRPr="00AA6415">
                <w:rPr>
                  <w:rStyle w:val="Hyperlink"/>
                  <w:rFonts w:cs="Arial"/>
                </w:rPr>
                <w:t>S1-174212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C02773"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t>FS_5GLAN: High-performance Manufacturing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B04844" w:rsidTr="00F02696">
        <w:trPr>
          <w:trHeight w:val="141"/>
        </w:trPr>
        <w:tc>
          <w:tcPr>
            <w:tcW w:w="14494" w:type="dxa"/>
            <w:gridSpan w:val="10"/>
            <w:tcBorders>
              <w:bottom w:val="nil"/>
            </w:tcBorders>
            <w:shd w:val="clear" w:color="auto" w:fill="F2F2F2"/>
          </w:tcPr>
          <w:p w:rsidR="00E56EF0" w:rsidRPr="009504CA" w:rsidRDefault="00E56EF0" w:rsidP="00F02696">
            <w:pPr>
              <w:pStyle w:val="Heading2"/>
              <w:rPr>
                <w:lang w:val="en-US"/>
              </w:rPr>
            </w:pPr>
            <w:r w:rsidRPr="009504CA">
              <w:t>FS_5G_HYPOS</w:t>
            </w:r>
            <w:r>
              <w:t xml:space="preserve">: </w:t>
            </w:r>
            <w:r w:rsidRPr="009504CA">
              <w:rPr>
                <w:lang w:val="it-IT"/>
              </w:rPr>
              <w:t>Study on positioning use cases</w:t>
            </w:r>
            <w:r w:rsidRPr="004070E3">
              <w:t xml:space="preserve"> </w:t>
            </w:r>
            <w:r>
              <w:t>[</w:t>
            </w:r>
            <w:r w:rsidRPr="009504CA">
              <w:rPr>
                <w:bCs/>
              </w:rPr>
              <w:t>SP-170589]</w:t>
            </w:r>
          </w:p>
        </w:tc>
      </w:tr>
      <w:tr w:rsidR="00E56EF0" w:rsidRPr="00B04844" w:rsidTr="00F02696">
        <w:trPr>
          <w:trHeight w:val="141"/>
        </w:trPr>
        <w:tc>
          <w:tcPr>
            <w:tcW w:w="14494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E56EF0" w:rsidRPr="004067FF" w:rsidRDefault="00E56EF0" w:rsidP="00F02696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E56EF0" w:rsidRPr="00411066" w:rsidRDefault="00E56EF0" w:rsidP="00F0269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TR22.872v0.2.0</w:t>
            </w:r>
          </w:p>
          <w:p w:rsidR="00E56EF0" w:rsidRPr="00411066" w:rsidRDefault="00E56EF0" w:rsidP="00F0269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E56EF0" w:rsidRPr="004070E3" w:rsidRDefault="00E56EF0" w:rsidP="00F0269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lastRenderedPageBreak/>
              <w:t>Percentage completion: 10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E56EF0" w:rsidRPr="004070E3" w:rsidRDefault="00E56EF0" w:rsidP="00F0269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26" w:history="1">
              <w:r w:rsidR="00E56EF0" w:rsidRPr="00AA6415">
                <w:rPr>
                  <w:rStyle w:val="Hyperlink"/>
                  <w:rFonts w:cs="Arial"/>
                </w:rPr>
                <w:t>S1-174070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>
              <w:t>Orange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t>Drugs transport by drones between hospitals use case (5G_HYPOS)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27" w:history="1">
              <w:r w:rsidR="00E56EF0" w:rsidRPr="00AA6415">
                <w:rPr>
                  <w:rStyle w:val="Hyperlink"/>
                  <w:rFonts w:cs="Arial"/>
                </w:rPr>
                <w:t>S1-174165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>
              <w:t>Thales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t>Use case for accurate positioning to support UAV applications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28" w:history="1">
              <w:r w:rsidR="00E56EF0" w:rsidRPr="00AA6415">
                <w:rPr>
                  <w:rStyle w:val="Hyperlink"/>
                  <w:rFonts w:cs="Arial"/>
                </w:rPr>
                <w:t>S1-174071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>
              <w:t>Orange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t>Patient location outside hospitals use case (5G_HYPOS)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29" w:history="1">
              <w:r w:rsidR="00E56EF0" w:rsidRPr="00AA6415">
                <w:rPr>
                  <w:rStyle w:val="Hyperlink"/>
                  <w:rFonts w:cs="Arial"/>
                </w:rPr>
                <w:t>S1-174072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>
              <w:t>Orange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t>Trolley location in factories use case (5G_HYPOS)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30" w:history="1">
              <w:r w:rsidR="00E56EF0" w:rsidRPr="00AA6415">
                <w:rPr>
                  <w:rStyle w:val="Hyperlink"/>
                  <w:rFonts w:cs="Arial"/>
                </w:rPr>
                <w:t>S1-174141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t xml:space="preserve">5G_HYPOS: </w:t>
            </w:r>
            <w:r w:rsidRPr="00C02773">
              <w:rPr>
                <w:rFonts w:hint="eastAsia"/>
              </w:rPr>
              <w:t xml:space="preserve">Power </w:t>
            </w:r>
            <w:r w:rsidRPr="00C02773">
              <w:t>saving mechanism of wearable devices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57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31" w:history="1">
              <w:r w:rsidR="00E56EF0" w:rsidRPr="00AA6415">
                <w:rPr>
                  <w:rStyle w:val="Hyperlink"/>
                  <w:rFonts w:cs="Arial"/>
                </w:rPr>
                <w:t>S1-174163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>
              <w:t>China 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t>5G_HYPOS: Location based advertising push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32" w:history="1">
              <w:r w:rsidR="00E56EF0" w:rsidRPr="00AA6415">
                <w:rPr>
                  <w:rStyle w:val="Hyperlink"/>
                  <w:rFonts w:cs="Arial"/>
                </w:rPr>
                <w:t>S1-174164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>
              <w:t>Thales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t>Use case on Road-user charging (5G_HYPOS)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33" w:history="1">
              <w:r w:rsidR="00E56EF0" w:rsidRPr="00AA6415">
                <w:rPr>
                  <w:rStyle w:val="Hyperlink"/>
                  <w:rFonts w:cs="Arial"/>
                </w:rPr>
                <w:t>S1-174174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>
              <w:t>ESA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t>Use case on Lane Management (5G_HYPOS)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8E6B80" w:rsidP="00F02696">
            <w:pPr>
              <w:snapToGrid w:val="0"/>
              <w:spacing w:after="0" w:line="240" w:lineRule="auto"/>
            </w:pPr>
            <w:hyperlink r:id="rId34" w:history="1">
              <w:r w:rsidR="00E56EF0" w:rsidRPr="00294712">
                <w:rPr>
                  <w:rStyle w:val="Hyperlink"/>
                  <w:rFonts w:cs="Arial"/>
                  <w:color w:val="auto"/>
                </w:rPr>
                <w:t>S1-174180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ESA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Use case on Vulnerable Road User (5G_HYPOS)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Revised to S1-174311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294712" w:rsidRDefault="008E6B80" w:rsidP="00F02696">
            <w:pPr>
              <w:snapToGrid w:val="0"/>
              <w:spacing w:after="0" w:line="240" w:lineRule="auto"/>
            </w:pPr>
            <w:hyperlink r:id="rId35" w:history="1">
              <w:r w:rsidR="00E56EF0" w:rsidRPr="00294712">
                <w:rPr>
                  <w:rStyle w:val="Hyperlink"/>
                  <w:rFonts w:cs="Arial"/>
                  <w:color w:val="auto"/>
                </w:rPr>
                <w:t>S1-174311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ESA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Use case on Vulnerable Road User (5G_HYPOS)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294712" w:rsidRDefault="00E56EF0" w:rsidP="00F02696">
            <w:pPr>
              <w:snapToGrid w:val="0"/>
              <w:spacing w:after="0" w:line="240" w:lineRule="auto"/>
            </w:pPr>
            <w:r w:rsidRPr="00294712">
              <w:t>Revision of S1-174180.</w:t>
            </w: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36" w:history="1">
              <w:r w:rsidR="00E56EF0" w:rsidRPr="00AA6415">
                <w:rPr>
                  <w:rStyle w:val="Hyperlink"/>
                  <w:rFonts w:cs="Arial"/>
                </w:rPr>
                <w:t>S1-174178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C02773">
              <w:t>NextNav, AT&amp;T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rPr>
                <w:rFonts w:hint="eastAsia"/>
              </w:rPr>
              <w:t xml:space="preserve">Accurate positioning for </w:t>
            </w:r>
            <w:r w:rsidRPr="00C02773">
              <w:t>emergency services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37" w:history="1">
              <w:r w:rsidR="00E56EF0" w:rsidRPr="00AA6415">
                <w:rPr>
                  <w:rStyle w:val="Hyperlink"/>
                  <w:rFonts w:cs="Arial"/>
                </w:rPr>
                <w:t>S1-174179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C02773">
              <w:t>Veolia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t>Use case on Waste Management (5G_HYPOS)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38" w:history="1">
              <w:r w:rsidR="00E56EF0" w:rsidRPr="00AA6415">
                <w:rPr>
                  <w:rStyle w:val="Hyperlink"/>
                  <w:rFonts w:cs="Arial"/>
                </w:rPr>
                <w:t>S1-174181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>
              <w:t>ESA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t>Use case on Augmented Reality (AR) in LBS</w:t>
            </w:r>
            <w:r w:rsidRPr="00D875C0">
              <w:t xml:space="preserve"> </w:t>
            </w:r>
            <w:r w:rsidRPr="00C02773">
              <w:t>(5G_HYPOS)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39" w:history="1">
              <w:r w:rsidR="00E56EF0" w:rsidRPr="00AA6415">
                <w:rPr>
                  <w:rStyle w:val="Hyperlink"/>
                  <w:rFonts w:cs="Arial"/>
                </w:rPr>
                <w:t>S1-174182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>
              <w:t>ESA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t>Use case to support flow management in large transportation hubs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C02773" w:rsidRDefault="008E6B80" w:rsidP="00F02696">
            <w:pPr>
              <w:snapToGrid w:val="0"/>
              <w:spacing w:after="0" w:line="240" w:lineRule="auto"/>
            </w:pPr>
            <w:hyperlink r:id="rId40" w:history="1">
              <w:r w:rsidR="00E56EF0" w:rsidRPr="00AA6415">
                <w:rPr>
                  <w:rStyle w:val="Hyperlink"/>
                  <w:rFonts w:cs="Arial"/>
                </w:rPr>
                <w:t>S1-174183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>
              <w:t>ESA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C02773">
              <w:t>Use case on Asset tracking in the railway sector (5G_HYPOS)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B81C05" w:rsidTr="00F02696">
        <w:trPr>
          <w:trHeight w:val="141"/>
        </w:trPr>
        <w:tc>
          <w:tcPr>
            <w:tcW w:w="14494" w:type="dxa"/>
            <w:gridSpan w:val="10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E56EF0" w:rsidRPr="00B81C05" w:rsidRDefault="00E56EF0" w:rsidP="00F02696">
            <w:pPr>
              <w:pStyle w:val="Heading3"/>
            </w:pPr>
            <w:r>
              <w:t>FS_HYPOS output</w:t>
            </w:r>
          </w:p>
        </w:tc>
      </w:tr>
      <w:tr w:rsidR="00E56EF0" w:rsidRPr="00A75C05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F57C4D" w:rsidRDefault="008E6B80" w:rsidP="00F0269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1" w:history="1">
              <w:r w:rsidR="00E56EF0" w:rsidRPr="00AA6415">
                <w:rPr>
                  <w:rStyle w:val="Hyperlink"/>
                  <w:rFonts w:cs="Arial"/>
                </w:rPr>
                <w:t>S1-174277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(ESA)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TR22.872v0.3.0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F0269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F510A" w:rsidRPr="00A75C05" w:rsidTr="000F51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632651" w:rsidRDefault="000F510A" w:rsidP="002D6D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9C3E33" w:rsidRDefault="008E6B80" w:rsidP="002D6D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2" w:history="1">
              <w:r w:rsidR="000F510A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S1-174274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632651" w:rsidRDefault="000F510A" w:rsidP="002D6D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632651" w:rsidRDefault="000F510A" w:rsidP="002D6D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5GLAN+HYPOS+BMNS</w:t>
            </w:r>
            <w:r w:rsidRPr="00632651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632651" w:rsidRDefault="000F510A" w:rsidP="002D6D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632651" w:rsidRDefault="000F510A" w:rsidP="002D6D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F510A" w:rsidRPr="00A75C05" w:rsidTr="000F51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6D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9C3E33" w:rsidRDefault="008E6B80" w:rsidP="002D6D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3" w:history="1">
              <w:r w:rsidR="000F510A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S1-174275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6D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6D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5GLAN+HYPOS+BMNS</w:t>
            </w:r>
            <w:r w:rsidRPr="00BD7E9D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6D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6D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F510A" w:rsidRPr="00A75C05" w:rsidTr="000F51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6D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9C3E33" w:rsidRDefault="008E6B80" w:rsidP="002D6D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4" w:history="1">
              <w:r w:rsidR="000F510A" w:rsidRPr="00AA6415">
                <w:rPr>
                  <w:rStyle w:val="Hyperlink"/>
                  <w:rFonts w:cs="Arial"/>
                </w:rPr>
                <w:t>S1-174276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6D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(Qualcomm)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6D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TR22.821v0.2.0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6D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10A" w:rsidRPr="00BD7E9D" w:rsidRDefault="000F510A" w:rsidP="002D6D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6EF0" w:rsidRPr="009504CA" w:rsidTr="00F02696">
        <w:trPr>
          <w:trHeight w:val="141"/>
        </w:trPr>
        <w:tc>
          <w:tcPr>
            <w:tcW w:w="14494" w:type="dxa"/>
            <w:gridSpan w:val="10"/>
            <w:tcBorders>
              <w:bottom w:val="nil"/>
            </w:tcBorders>
            <w:shd w:val="clear" w:color="auto" w:fill="F2F2F2"/>
          </w:tcPr>
          <w:p w:rsidR="00E56EF0" w:rsidRPr="009504CA" w:rsidRDefault="00E56EF0" w:rsidP="00F02696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BMNS: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Business Role Models for Network Slicing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SP-170800</w:t>
            </w:r>
            <w:r w:rsidRPr="009504CA">
              <w:rPr>
                <w:bCs/>
              </w:rPr>
              <w:t>]</w:t>
            </w:r>
          </w:p>
        </w:tc>
      </w:tr>
      <w:tr w:rsidR="00E56EF0" w:rsidRPr="004070E3" w:rsidTr="00F02696">
        <w:trPr>
          <w:trHeight w:val="141"/>
        </w:trPr>
        <w:tc>
          <w:tcPr>
            <w:tcW w:w="14494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E56EF0" w:rsidRPr="004067FF" w:rsidRDefault="00E56EF0" w:rsidP="00F02696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E56EF0" w:rsidRPr="00411066" w:rsidRDefault="00E56EF0" w:rsidP="00F0269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</w:t>
            </w:r>
          </w:p>
          <w:p w:rsidR="00E56EF0" w:rsidRPr="00411066" w:rsidRDefault="00E56EF0" w:rsidP="00F0269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E56EF0" w:rsidRPr="004070E3" w:rsidRDefault="00E56EF0" w:rsidP="00F0269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E56EF0" w:rsidRPr="004070E3" w:rsidRDefault="00E56EF0" w:rsidP="00F0269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E56EF0" w:rsidRPr="002C0864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8927EA" w:rsidRDefault="008E6B80" w:rsidP="00F02696">
            <w:pPr>
              <w:snapToGrid w:val="0"/>
              <w:spacing w:after="0" w:line="240" w:lineRule="auto"/>
            </w:pPr>
            <w:hyperlink r:id="rId45" w:history="1">
              <w:r w:rsidR="00E56EF0" w:rsidRPr="00AA6415">
                <w:rPr>
                  <w:rStyle w:val="Hyperlink"/>
                  <w:rFonts w:cs="Arial"/>
                </w:rPr>
                <w:t>S1-174110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8927EA">
              <w:t>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8927EA">
              <w:t>Feasibility Study on Business Role Models for Network Slicing skeleton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2C0864" w:rsidRDefault="00E56EF0" w:rsidP="00F02696">
            <w:pPr>
              <w:snapToGrid w:val="0"/>
              <w:spacing w:after="0" w:line="240" w:lineRule="auto"/>
              <w:rPr>
                <w:lang w:val="en-US"/>
              </w:rPr>
            </w:pPr>
          </w:p>
        </w:tc>
      </w:tr>
      <w:tr w:rsidR="00E56EF0" w:rsidRPr="004805B2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8927EA" w:rsidRDefault="008E6B80" w:rsidP="00F02696">
            <w:pPr>
              <w:snapToGrid w:val="0"/>
              <w:spacing w:after="0" w:line="240" w:lineRule="auto"/>
            </w:pPr>
            <w:hyperlink r:id="rId46" w:history="1">
              <w:r w:rsidR="00E56EF0" w:rsidRPr="00AA6415">
                <w:rPr>
                  <w:rStyle w:val="Hyperlink"/>
                  <w:rFonts w:cs="Arial"/>
                </w:rPr>
                <w:t>S1-174111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8927EA">
              <w:t>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8927EA">
              <w:t>FS_BMNS Scope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4805B2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8927EA" w:rsidRDefault="008E6B80" w:rsidP="00F02696">
            <w:pPr>
              <w:snapToGrid w:val="0"/>
              <w:spacing w:after="0" w:line="240" w:lineRule="auto"/>
            </w:pPr>
            <w:hyperlink r:id="rId47" w:history="1">
              <w:r w:rsidR="00E56EF0" w:rsidRPr="00AA6415">
                <w:rPr>
                  <w:rStyle w:val="Hyperlink"/>
                  <w:rFonts w:cs="Arial"/>
                </w:rPr>
                <w:t>S1-174112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8927EA">
              <w:t>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8927EA">
              <w:t>FS_BMNS References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4805B2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8927EA" w:rsidRDefault="008E6B80" w:rsidP="00F02696">
            <w:pPr>
              <w:snapToGrid w:val="0"/>
              <w:spacing w:after="0" w:line="240" w:lineRule="auto"/>
            </w:pPr>
            <w:hyperlink r:id="rId48" w:history="1">
              <w:r w:rsidR="00E56EF0" w:rsidRPr="00AA6415">
                <w:rPr>
                  <w:rStyle w:val="Hyperlink"/>
                  <w:rFonts w:cs="Arial"/>
                </w:rPr>
                <w:t>S1-174113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8927EA">
              <w:t>Nokia, Nokia Shanghai Bell, NEC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8927EA">
              <w:t>FS_BMNS Overview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4805B2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8927EA" w:rsidRDefault="008E6B80" w:rsidP="00F02696">
            <w:pPr>
              <w:snapToGrid w:val="0"/>
              <w:spacing w:after="0" w:line="240" w:lineRule="auto"/>
            </w:pPr>
            <w:hyperlink r:id="rId49" w:history="1">
              <w:r w:rsidR="00E56EF0" w:rsidRPr="00B344E4">
                <w:rPr>
                  <w:rStyle w:val="Hyperlink"/>
                  <w:rFonts w:cs="Arial"/>
                </w:rPr>
                <w:t>S1-174122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8927EA">
              <w:t>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8927EA">
              <w:t>FS_BMNS 3rd party encryption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4805B2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8927EA" w:rsidRDefault="008E6B80" w:rsidP="00F02696">
            <w:pPr>
              <w:snapToGrid w:val="0"/>
              <w:spacing w:after="0" w:line="240" w:lineRule="auto"/>
            </w:pPr>
            <w:hyperlink r:id="rId50" w:history="1">
              <w:r w:rsidR="00E56EF0" w:rsidRPr="00B344E4">
                <w:rPr>
                  <w:rStyle w:val="Hyperlink"/>
                  <w:rFonts w:cs="Arial"/>
                </w:rPr>
                <w:t>S1-174123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8927EA">
              <w:t>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8927EA">
              <w:t>FS_BMNS Private Slice Selection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4805B2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8927EA" w:rsidRDefault="008E6B80" w:rsidP="00F02696">
            <w:pPr>
              <w:snapToGrid w:val="0"/>
              <w:spacing w:after="0" w:line="240" w:lineRule="auto"/>
            </w:pPr>
            <w:hyperlink r:id="rId51" w:history="1">
              <w:r w:rsidR="00E56EF0" w:rsidRPr="00B344E4">
                <w:rPr>
                  <w:rStyle w:val="Hyperlink"/>
                  <w:rFonts w:cs="Arial"/>
                </w:rPr>
                <w:t>S1-174203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 w:rsidRPr="008927EA"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8927EA">
              <w:t>FS_BMNS: Roaming Aspects of Network Slicing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4805B2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8927EA" w:rsidRDefault="008E6B80" w:rsidP="00F02696">
            <w:pPr>
              <w:snapToGrid w:val="0"/>
              <w:spacing w:after="0" w:line="240" w:lineRule="auto"/>
            </w:pPr>
            <w:hyperlink r:id="rId52" w:history="1">
              <w:r w:rsidR="00E56EF0" w:rsidRPr="002C0864">
                <w:rPr>
                  <w:rStyle w:val="Hyperlink"/>
                  <w:rFonts w:cs="Arial"/>
                </w:rPr>
                <w:t>S1-174292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52207" w:rsidRDefault="00E56EF0" w:rsidP="00F02696">
            <w:pPr>
              <w:snapToGrid w:val="0"/>
              <w:spacing w:after="0" w:line="240" w:lineRule="auto"/>
            </w:pPr>
            <w:r>
              <w:t>GSMA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A75C05" w:rsidRDefault="00E56EF0" w:rsidP="00F02696">
            <w:pPr>
              <w:snapToGrid w:val="0"/>
              <w:spacing w:after="0" w:line="240" w:lineRule="auto"/>
            </w:pPr>
            <w:r w:rsidRPr="002C0864">
              <w:t>GSMA network slicing task force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3E736E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805B2" w:rsidRDefault="00E56EF0" w:rsidP="00F02696">
            <w:pPr>
              <w:snapToGrid w:val="0"/>
              <w:spacing w:after="0" w:line="240" w:lineRule="auto"/>
            </w:pPr>
            <w:r w:rsidRPr="002C0864">
              <w:rPr>
                <w:highlight w:val="yellow"/>
              </w:rPr>
              <w:t>Late document</w:t>
            </w:r>
          </w:p>
        </w:tc>
      </w:tr>
      <w:tr w:rsidR="00E56EF0" w:rsidRPr="00632651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6EF0" w:rsidRPr="00632651" w:rsidRDefault="00E56EF0" w:rsidP="00F02696">
            <w:pPr>
              <w:snapToGrid w:val="0"/>
              <w:spacing w:after="0" w:line="240" w:lineRule="auto"/>
            </w:pPr>
            <w:r w:rsidRPr="00632651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6EF0" w:rsidRPr="00632651" w:rsidRDefault="008E6B80" w:rsidP="00F02696">
            <w:pPr>
              <w:snapToGrid w:val="0"/>
              <w:spacing w:after="0" w:line="240" w:lineRule="auto"/>
            </w:pPr>
            <w:hyperlink r:id="rId53" w:history="1">
              <w:r w:rsidR="00E56EF0" w:rsidRPr="00B344E4">
                <w:rPr>
                  <w:rStyle w:val="Hyperlink"/>
                  <w:rFonts w:cs="Arial"/>
                </w:rPr>
                <w:t>S1-174143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6EF0" w:rsidRPr="00632651" w:rsidRDefault="00E56EF0" w:rsidP="00F02696">
            <w:pPr>
              <w:snapToGrid w:val="0"/>
              <w:spacing w:after="0" w:line="240" w:lineRule="auto"/>
            </w:pPr>
            <w:r w:rsidRPr="00632651">
              <w:t>China Telecom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6EF0" w:rsidRPr="00632651" w:rsidRDefault="00E56EF0" w:rsidP="00F02696">
            <w:pPr>
              <w:snapToGrid w:val="0"/>
              <w:spacing w:after="0" w:line="240" w:lineRule="auto"/>
            </w:pPr>
            <w:r w:rsidRPr="00632651">
              <w:t>Study on Mutual Trust of Different Authentications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6EF0" w:rsidRPr="00632651" w:rsidRDefault="00E56EF0" w:rsidP="00F02696">
            <w:pPr>
              <w:snapToGrid w:val="0"/>
              <w:spacing w:after="0" w:line="240" w:lineRule="auto"/>
            </w:pPr>
            <w:r w:rsidRPr="00632651">
              <w:t>Moved to 5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6EF0" w:rsidRPr="00632651" w:rsidRDefault="00E56EF0" w:rsidP="00F02696">
            <w:pPr>
              <w:snapToGrid w:val="0"/>
              <w:spacing w:after="0" w:line="240" w:lineRule="auto"/>
            </w:pPr>
          </w:p>
        </w:tc>
      </w:tr>
      <w:tr w:rsidR="00E56EF0" w:rsidRPr="00420D37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20D37" w:rsidRDefault="00E56EF0" w:rsidP="00F02696">
            <w:pPr>
              <w:snapToGrid w:val="0"/>
              <w:spacing w:after="0" w:line="240" w:lineRule="auto"/>
            </w:pPr>
            <w:r w:rsidRPr="00420D3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20D37" w:rsidRDefault="008E6B80" w:rsidP="00F02696">
            <w:pPr>
              <w:snapToGrid w:val="0"/>
              <w:spacing w:after="0" w:line="240" w:lineRule="auto"/>
            </w:pPr>
            <w:hyperlink r:id="rId54" w:history="1">
              <w:r w:rsidR="00E56EF0" w:rsidRPr="00420D37">
                <w:rPr>
                  <w:rStyle w:val="Hyperlink"/>
                  <w:rFonts w:cs="Arial"/>
                  <w:color w:val="auto"/>
                </w:rPr>
                <w:t>S1-174320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20D37" w:rsidRDefault="00E56EF0" w:rsidP="00F02696">
            <w:pPr>
              <w:snapToGrid w:val="0"/>
              <w:spacing w:after="0" w:line="240" w:lineRule="auto"/>
            </w:pPr>
            <w:r w:rsidRPr="00420D37">
              <w:t>China Telecom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20D37" w:rsidRDefault="00E56EF0" w:rsidP="00F02696">
            <w:pPr>
              <w:snapToGrid w:val="0"/>
              <w:spacing w:after="0" w:line="240" w:lineRule="auto"/>
            </w:pPr>
            <w:r w:rsidRPr="00420D37">
              <w:t>Study on Mutual Trust of Different Authentications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20D37" w:rsidRDefault="00E56EF0" w:rsidP="00F0269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420D37" w:rsidRDefault="00E56EF0" w:rsidP="00F02696">
            <w:pPr>
              <w:snapToGrid w:val="0"/>
              <w:spacing w:after="0" w:line="240" w:lineRule="auto"/>
            </w:pPr>
            <w:r w:rsidRPr="00420D37">
              <w:rPr>
                <w:i/>
              </w:rPr>
              <w:t xml:space="preserve">Moved from </w:t>
            </w:r>
            <w:r>
              <w:rPr>
                <w:i/>
              </w:rPr>
              <w:t>5</w:t>
            </w:r>
          </w:p>
          <w:p w:rsidR="00E56EF0" w:rsidRPr="00420D37" w:rsidRDefault="00E56EF0" w:rsidP="00F02696">
            <w:pPr>
              <w:snapToGrid w:val="0"/>
              <w:spacing w:after="0" w:line="240" w:lineRule="auto"/>
            </w:pPr>
            <w:r w:rsidRPr="00420D37">
              <w:t>Revision of S1-174143.</w:t>
            </w:r>
          </w:p>
        </w:tc>
      </w:tr>
      <w:tr w:rsidR="00E56EF0" w:rsidRPr="00B81C05" w:rsidTr="00F02696">
        <w:trPr>
          <w:trHeight w:val="141"/>
        </w:trPr>
        <w:tc>
          <w:tcPr>
            <w:tcW w:w="14494" w:type="dxa"/>
            <w:gridSpan w:val="10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E56EF0" w:rsidRPr="00B81C05" w:rsidRDefault="00E56EF0" w:rsidP="00F02696">
            <w:pPr>
              <w:pStyle w:val="Heading3"/>
            </w:pPr>
            <w:r>
              <w:t>FS_MBNS output</w:t>
            </w:r>
          </w:p>
        </w:tc>
      </w:tr>
      <w:tr w:rsidR="00E56EF0" w:rsidRPr="00BD7E9D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F57C4D" w:rsidRDefault="008E6B80" w:rsidP="00F0269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5" w:history="1">
              <w:r w:rsidR="00E56EF0" w:rsidRPr="00AA6415">
                <w:rPr>
                  <w:rStyle w:val="Hyperlink"/>
                  <w:rFonts w:cs="Arial"/>
                </w:rPr>
                <w:t>S1-174285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(Nokia)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TR22.830v0.1.0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F0" w:rsidRPr="00BD7E9D" w:rsidRDefault="00E56EF0" w:rsidP="00F0269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1E4B" w:rsidRPr="00B81C05" w:rsidTr="00F02696">
        <w:trPr>
          <w:trHeight w:val="141"/>
        </w:trPr>
        <w:tc>
          <w:tcPr>
            <w:tcW w:w="14494" w:type="dxa"/>
            <w:gridSpan w:val="10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A1E4B" w:rsidRPr="00B81C05" w:rsidRDefault="00BA1E4B" w:rsidP="00F02696">
            <w:pPr>
              <w:pStyle w:val="Heading3"/>
            </w:pPr>
            <w:r>
              <w:t>5GLAN+HYPOS+BMNS drafting session information and FS_5GLAN output</w:t>
            </w:r>
          </w:p>
        </w:tc>
      </w:tr>
      <w:tr w:rsidR="00BA1E4B" w:rsidRPr="00A75C05" w:rsidTr="00F0269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632651" w:rsidRDefault="00BA1E4B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9C3E33" w:rsidRDefault="008E6B80" w:rsidP="00F0269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6" w:history="1">
              <w:r w:rsidR="00BA1E4B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S1-174274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632651" w:rsidRDefault="00BA1E4B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632651" w:rsidRDefault="00BA1E4B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5GLAN+HYPOS+BMNS</w:t>
            </w:r>
            <w:r w:rsidRPr="00632651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632651" w:rsidRDefault="00BA1E4B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632651" w:rsidRDefault="00BA1E4B" w:rsidP="00F0269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1E4B" w:rsidRPr="00A75C05" w:rsidTr="00F0269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9C3E33" w:rsidRDefault="008E6B80" w:rsidP="00F0269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7" w:history="1">
              <w:r w:rsidR="00BA1E4B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S1-174275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5GLAN+HYPOS+BMNS</w:t>
            </w:r>
            <w:r w:rsidRPr="00BD7E9D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F0269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1E4B" w:rsidRPr="00A75C05" w:rsidTr="00F0269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9C3E33" w:rsidRDefault="008E6B80" w:rsidP="00F0269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8" w:history="1">
              <w:r w:rsidR="00BA1E4B" w:rsidRPr="00AA6415">
                <w:rPr>
                  <w:rStyle w:val="Hyperlink"/>
                  <w:rFonts w:cs="Arial"/>
                </w:rPr>
                <w:t>S1-174276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(Qualcomm)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TR22.821v0.2.0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F026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E4B" w:rsidRPr="00BD7E9D" w:rsidRDefault="00BA1E4B" w:rsidP="00F0269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96337" w:rsidRPr="00B04844" w:rsidTr="00003EF0">
        <w:trPr>
          <w:trHeight w:val="141"/>
        </w:trPr>
        <w:tc>
          <w:tcPr>
            <w:tcW w:w="14494" w:type="dxa"/>
            <w:gridSpan w:val="10"/>
            <w:shd w:val="clear" w:color="auto" w:fill="F2F2F2"/>
          </w:tcPr>
          <w:p w:rsidR="00B96337" w:rsidRPr="00F45489" w:rsidRDefault="008E1A02" w:rsidP="008E1A02">
            <w:p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Documents allocated </w:t>
            </w:r>
          </w:p>
        </w:tc>
      </w:tr>
      <w:tr w:rsidR="00113CF5" w:rsidRPr="00E01737" w:rsidTr="00E56EF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A75C05" w:rsidRDefault="00B96337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270D01" w:rsidRDefault="00177B03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S1-174348 to S1-174387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E01737" w:rsidRDefault="00B96337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E01737" w:rsidRDefault="00B96337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A75C05" w:rsidRDefault="00B96337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E01737" w:rsidRDefault="00B96337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</w:tbl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B80" w:rsidRDefault="008E6B80" w:rsidP="002E015E">
      <w:pPr>
        <w:spacing w:after="0" w:line="240" w:lineRule="auto"/>
      </w:pPr>
      <w:r>
        <w:separator/>
      </w:r>
    </w:p>
  </w:endnote>
  <w:endnote w:type="continuationSeparator" w:id="0">
    <w:p w:rsidR="008E6B80" w:rsidRDefault="008E6B80" w:rsidP="002E015E">
      <w:pPr>
        <w:spacing w:after="0" w:line="240" w:lineRule="auto"/>
      </w:pPr>
      <w:r>
        <w:continuationSeparator/>
      </w:r>
    </w:p>
  </w:endnote>
  <w:endnote w:type="continuationNotice" w:id="1">
    <w:p w:rsidR="008E6B80" w:rsidRDefault="008E6B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B80" w:rsidRDefault="008E6B80" w:rsidP="002E015E">
      <w:pPr>
        <w:spacing w:after="0" w:line="240" w:lineRule="auto"/>
      </w:pPr>
      <w:r>
        <w:separator/>
      </w:r>
    </w:p>
  </w:footnote>
  <w:footnote w:type="continuationSeparator" w:id="0">
    <w:p w:rsidR="008E6B80" w:rsidRDefault="008E6B80" w:rsidP="002E015E">
      <w:pPr>
        <w:spacing w:after="0" w:line="240" w:lineRule="auto"/>
      </w:pPr>
      <w:r>
        <w:continuationSeparator/>
      </w:r>
    </w:p>
  </w:footnote>
  <w:footnote w:type="continuationNotice" w:id="1">
    <w:p w:rsidR="008E6B80" w:rsidRDefault="008E6B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80"/>
        </w:tabs>
        <w:ind w:left="18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3EF0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0AED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9B9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493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2C8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10A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6EED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0B96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1C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B03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4D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07F50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5231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35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5E9C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9E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D3A"/>
    <w:rsid w:val="002A544D"/>
    <w:rsid w:val="002A55E3"/>
    <w:rsid w:val="002A5EE5"/>
    <w:rsid w:val="002A63FB"/>
    <w:rsid w:val="002A7773"/>
    <w:rsid w:val="002B0545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23FD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1CA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3766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0FE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083C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6D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BA7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5F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BCE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566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578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1EE"/>
    <w:rsid w:val="004554B0"/>
    <w:rsid w:val="004557BB"/>
    <w:rsid w:val="004560FB"/>
    <w:rsid w:val="00456C6F"/>
    <w:rsid w:val="00456D3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066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40F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0B0C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CA7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6FCA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367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0A2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EB4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375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950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F2E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2E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02A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3FD1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317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13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1A02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B80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4A4E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E93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3F1B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11B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3B92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35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B93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431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43E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C32"/>
    <w:rsid w:val="00AD3227"/>
    <w:rsid w:val="00AD3333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2B15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1E4B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5E86"/>
    <w:rsid w:val="00C0611F"/>
    <w:rsid w:val="00C07680"/>
    <w:rsid w:val="00C104D1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6F10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6FC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65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1DF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98B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816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100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E0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EF0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3AC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7C8"/>
    <w:rsid w:val="00ED2C45"/>
    <w:rsid w:val="00ED404D"/>
    <w:rsid w:val="00ED41F1"/>
    <w:rsid w:val="00ED4A0C"/>
    <w:rsid w:val="00ED50B7"/>
    <w:rsid w:val="00ED53EA"/>
    <w:rsid w:val="00ED5509"/>
    <w:rsid w:val="00ED5583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5366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357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22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73F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9F0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5C0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180"/>
        <w:tab w:val="clear" w:pos="567"/>
      </w:tabs>
      <w:ind w:left="0"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2B054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3GPP\SA1%20Reno%202017\Docs\S1-174196.zip" TargetMode="External"/><Relationship Id="rId18" Type="http://schemas.openxmlformats.org/officeDocument/2006/relationships/hyperlink" Target="file:///D:\3GPP\SA1%20Reno%202017\Docs\S1-174020.zip" TargetMode="External"/><Relationship Id="rId26" Type="http://schemas.openxmlformats.org/officeDocument/2006/relationships/hyperlink" Target="file:///D:\3GPP\SA1%20Reno%202017\Docs\S1-174070.zip" TargetMode="External"/><Relationship Id="rId39" Type="http://schemas.openxmlformats.org/officeDocument/2006/relationships/hyperlink" Target="file:///D:\3GPP\SA1%20Reno%202017\Docs\S1-174182.zip" TargetMode="External"/><Relationship Id="rId21" Type="http://schemas.openxmlformats.org/officeDocument/2006/relationships/hyperlink" Target="file:///D:\3GPP\SA1%20Reno%202017\Docs\S1-174107.zip" TargetMode="External"/><Relationship Id="rId34" Type="http://schemas.openxmlformats.org/officeDocument/2006/relationships/hyperlink" Target="file:///D:\3GPP\SA1%20Reno%202017\Docs\S1-174180.zip" TargetMode="External"/><Relationship Id="rId42" Type="http://schemas.openxmlformats.org/officeDocument/2006/relationships/hyperlink" Target="file:///D:\3GPP\SA1%20Reno%202017\docs\S1-174274.zip" TargetMode="External"/><Relationship Id="rId47" Type="http://schemas.openxmlformats.org/officeDocument/2006/relationships/hyperlink" Target="file:///D:\3GPP\SA1%20Reno%202017\Docs\S1-174112.zip" TargetMode="External"/><Relationship Id="rId50" Type="http://schemas.openxmlformats.org/officeDocument/2006/relationships/hyperlink" Target="file:///D:\3GPP\SA1%20Reno%202017\Docs\S1-174123.zip" TargetMode="External"/><Relationship Id="rId55" Type="http://schemas.openxmlformats.org/officeDocument/2006/relationships/hyperlink" Target="file:///D:\3GPP\SA1%20Reno%202017\Docs\S1-174285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3GPP\SA1%20Reno%202017\Docs\S1-174195.zip" TargetMode="External"/><Relationship Id="rId17" Type="http://schemas.openxmlformats.org/officeDocument/2006/relationships/hyperlink" Target="file:///D:\3GPP\SA1%20Reno%202017\Docs\S1-174019.zip" TargetMode="External"/><Relationship Id="rId25" Type="http://schemas.openxmlformats.org/officeDocument/2006/relationships/hyperlink" Target="file:///D:\3GPP\SA1%20Reno%202017\Docs\S1-174212.zip" TargetMode="External"/><Relationship Id="rId33" Type="http://schemas.openxmlformats.org/officeDocument/2006/relationships/hyperlink" Target="file:///D:\3GPP\SA1%20Reno%202017\Docs\S1-174174.zip" TargetMode="External"/><Relationship Id="rId38" Type="http://schemas.openxmlformats.org/officeDocument/2006/relationships/hyperlink" Target="file:///D:\3GPP\SA1%20Reno%202017\Docs\S1-174181.zip" TargetMode="External"/><Relationship Id="rId46" Type="http://schemas.openxmlformats.org/officeDocument/2006/relationships/hyperlink" Target="file:///D:\3GPP\SA1%20Reno%202017\Docs\S1-174111.zip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D:\3GPP\SA1%20Reno%202017\Docs\S1-174017.zip" TargetMode="External"/><Relationship Id="rId20" Type="http://schemas.openxmlformats.org/officeDocument/2006/relationships/hyperlink" Target="file:///D:\3GPP\SA1%20Reno%202017\docs\S1-174310.zip" TargetMode="External"/><Relationship Id="rId29" Type="http://schemas.openxmlformats.org/officeDocument/2006/relationships/hyperlink" Target="file:///D:\3GPP\SA1%20Reno%202017\Docs\S1-174072.zip" TargetMode="External"/><Relationship Id="rId41" Type="http://schemas.openxmlformats.org/officeDocument/2006/relationships/hyperlink" Target="file:///D:\3GPP\SA1%20Reno%202017\Docs\S1-174277.zip" TargetMode="External"/><Relationship Id="rId54" Type="http://schemas.openxmlformats.org/officeDocument/2006/relationships/hyperlink" Target="file:///D:\3GPP\SA1%20Reno%202017\Docs\S1-174320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3GPP\SA1%20Reno%202017\Docs\S1-174184.zip" TargetMode="External"/><Relationship Id="rId24" Type="http://schemas.openxmlformats.org/officeDocument/2006/relationships/hyperlink" Target="file:///D:\3GPP\SA1%20Reno%202017\Docs\S1-174199.zip" TargetMode="External"/><Relationship Id="rId32" Type="http://schemas.openxmlformats.org/officeDocument/2006/relationships/hyperlink" Target="file:///D:\3GPP\SA1%20Reno%202017\Docs\S1-174164.zip" TargetMode="External"/><Relationship Id="rId37" Type="http://schemas.openxmlformats.org/officeDocument/2006/relationships/hyperlink" Target="file:///D:\3GPP\SA1%20Reno%202017\Docs\S1-174179.zip" TargetMode="External"/><Relationship Id="rId40" Type="http://schemas.openxmlformats.org/officeDocument/2006/relationships/hyperlink" Target="file:///D:\3GPP\SA1%20Reno%202017\Docs\S1-174183.zip" TargetMode="External"/><Relationship Id="rId45" Type="http://schemas.openxmlformats.org/officeDocument/2006/relationships/hyperlink" Target="file:///D:\3GPP\SA1%20Reno%202017\Docs\S1-174110.zip" TargetMode="External"/><Relationship Id="rId53" Type="http://schemas.openxmlformats.org/officeDocument/2006/relationships/hyperlink" Target="file:///D:\3GPP\SA1%20Reno%202017\Docs\S1-174143.zip" TargetMode="External"/><Relationship Id="rId58" Type="http://schemas.openxmlformats.org/officeDocument/2006/relationships/hyperlink" Target="file:///D:\3GPP\SA1%20Reno%202017\Docs\S1-17427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3GPP\SA1%20Reno%202017\Docs\S1-174016.zip" TargetMode="External"/><Relationship Id="rId23" Type="http://schemas.openxmlformats.org/officeDocument/2006/relationships/hyperlink" Target="file:///D:\3GPP\SA1%20Reno%202017\Docs\S1-174198.zip" TargetMode="External"/><Relationship Id="rId28" Type="http://schemas.openxmlformats.org/officeDocument/2006/relationships/hyperlink" Target="file:///D:\3GPP\SA1%20Reno%202017\Docs\S1-174071.zip" TargetMode="External"/><Relationship Id="rId36" Type="http://schemas.openxmlformats.org/officeDocument/2006/relationships/hyperlink" Target="file:///D:\3GPP\SA1%20Reno%202017\Docs\S1-174178.zip" TargetMode="External"/><Relationship Id="rId49" Type="http://schemas.openxmlformats.org/officeDocument/2006/relationships/hyperlink" Target="file:///D:\3GPP\SA1%20Reno%202017\Docs\S1-174122.zip" TargetMode="External"/><Relationship Id="rId57" Type="http://schemas.openxmlformats.org/officeDocument/2006/relationships/hyperlink" Target="file:///D:\3GPP\SA1%20Reno%202017\Docs\S1-174275.zip" TargetMode="External"/><Relationship Id="rId10" Type="http://schemas.openxmlformats.org/officeDocument/2006/relationships/hyperlink" Target="file:///D:\3GPP\SA1%20Reno%202017\Docs\S1-174106.zip" TargetMode="External"/><Relationship Id="rId19" Type="http://schemas.openxmlformats.org/officeDocument/2006/relationships/hyperlink" Target="file:///D:\3GPP\SA1%20Reno%202017\Docs\S1-174069.zip" TargetMode="External"/><Relationship Id="rId31" Type="http://schemas.openxmlformats.org/officeDocument/2006/relationships/hyperlink" Target="file:///D:\3GPP\SA1%20Reno%202017\Docs\S1-174163.zip" TargetMode="External"/><Relationship Id="rId44" Type="http://schemas.openxmlformats.org/officeDocument/2006/relationships/hyperlink" Target="file:///D:\3GPP\SA1%20Reno%202017\docs\S1-174276.zip" TargetMode="External"/><Relationship Id="rId52" Type="http://schemas.openxmlformats.org/officeDocument/2006/relationships/hyperlink" Target="file:///D:\3GPP\SA1%20Reno%202017\Docs\S1-174292.zip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D:\3GPP\SA1%20Reno%202017\Docs\S1-174088.zip" TargetMode="External"/><Relationship Id="rId14" Type="http://schemas.openxmlformats.org/officeDocument/2006/relationships/hyperlink" Target="file:///D:\3GPP\SA1%20Reno%202017\Docs\S1-174197.zip" TargetMode="External"/><Relationship Id="rId22" Type="http://schemas.openxmlformats.org/officeDocument/2006/relationships/hyperlink" Target="file:///D:\3GPP\SA1%20Reno%202017\Docs\S1-174108.zip" TargetMode="External"/><Relationship Id="rId27" Type="http://schemas.openxmlformats.org/officeDocument/2006/relationships/hyperlink" Target="file:///D:\3GPP\SA1%20Reno%202017\Docs\S1-174165.zip" TargetMode="External"/><Relationship Id="rId30" Type="http://schemas.openxmlformats.org/officeDocument/2006/relationships/hyperlink" Target="file:///D:\3GPP\SA1%20Reno%202017\Docs\S1-174141.zip" TargetMode="External"/><Relationship Id="rId35" Type="http://schemas.openxmlformats.org/officeDocument/2006/relationships/hyperlink" Target="file:///D:\3GPP\SA1%20Reno%202017\docs\S1-174311.zip" TargetMode="External"/><Relationship Id="rId43" Type="http://schemas.openxmlformats.org/officeDocument/2006/relationships/hyperlink" Target="file:///D:\3GPP\SA1%20Reno%202017\docs\S1-174275.zip" TargetMode="External"/><Relationship Id="rId48" Type="http://schemas.openxmlformats.org/officeDocument/2006/relationships/hyperlink" Target="file:///D:\3GPP\SA1%20Reno%202017\Docs\S1-174113.zip" TargetMode="External"/><Relationship Id="rId56" Type="http://schemas.openxmlformats.org/officeDocument/2006/relationships/hyperlink" Target="file:///D:\3GPP\SA1%20Reno%202017\Docs\S1-174274.zip" TargetMode="External"/><Relationship Id="rId8" Type="http://schemas.openxmlformats.org/officeDocument/2006/relationships/hyperlink" Target="file:///D:\3GPP\SA1%20Reno%202017\Docs\S1-174018.zip" TargetMode="External"/><Relationship Id="rId51" Type="http://schemas.openxmlformats.org/officeDocument/2006/relationships/hyperlink" Target="file:///D:\3GPP\SA1%20Reno%202017\Docs\S1-174203.zip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Documents\SA1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6F40B-2D5E-45D7-8821-AC96A6AD8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0</TotalTime>
  <Pages>4</Pages>
  <Words>1400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9362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Younge, Mark</cp:lastModifiedBy>
  <cp:revision>2</cp:revision>
  <dcterms:created xsi:type="dcterms:W3CDTF">2017-11-30T23:02:00Z</dcterms:created>
  <dcterms:modified xsi:type="dcterms:W3CDTF">2017-11-30T23:02:00Z</dcterms:modified>
</cp:coreProperties>
</file>