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50965">
        <w:rPr>
          <w:rFonts w:eastAsia="Times New Roman" w:cs="Arial"/>
          <w:sz w:val="24"/>
          <w:szCs w:val="20"/>
          <w:lang w:eastAsia="ar-SA"/>
        </w:rPr>
        <w:t>79</w:t>
      </w:r>
      <w:r w:rsidR="000477FA">
        <w:rPr>
          <w:rFonts w:eastAsia="Times New Roman" w:cs="Arial"/>
          <w:sz w:val="24"/>
          <w:szCs w:val="20"/>
          <w:lang w:eastAsia="ar-SA"/>
        </w:rPr>
        <w:t xml:space="preserve"> CAV Drafting Group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="009E5DB8"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 w:rsidR="00B50965">
        <w:rPr>
          <w:rFonts w:cs="Arial"/>
          <w:sz w:val="24"/>
          <w:szCs w:val="24"/>
        </w:rPr>
        <w:t>73</w:t>
      </w:r>
      <w:r w:rsidR="00333C3D">
        <w:rPr>
          <w:rFonts w:cs="Arial"/>
          <w:sz w:val="24"/>
          <w:szCs w:val="24"/>
        </w:rPr>
        <w:t>238</w:t>
      </w:r>
      <w:bookmarkEnd w:id="0"/>
    </w:p>
    <w:p w:rsidR="00411066" w:rsidRPr="00F45489" w:rsidRDefault="00B50965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Guilin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 xml:space="preserve">21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>
        <w:rPr>
          <w:rFonts w:eastAsia="Times New Roman" w:cs="Arial"/>
          <w:sz w:val="24"/>
          <w:szCs w:val="20"/>
          <w:lang w:eastAsia="ar-SA"/>
        </w:rPr>
        <w:t xml:space="preserve"> </w:t>
      </w:r>
      <w:r w:rsidR="00FC250B">
        <w:rPr>
          <w:rFonts w:eastAsia="Times New Roman" w:cs="Arial"/>
          <w:sz w:val="24"/>
          <w:szCs w:val="20"/>
          <w:lang w:eastAsia="ar-SA"/>
        </w:rPr>
        <w:t>2</w:t>
      </w:r>
      <w:r>
        <w:rPr>
          <w:rFonts w:eastAsia="Times New Roman" w:cs="Arial"/>
          <w:sz w:val="24"/>
          <w:szCs w:val="20"/>
          <w:lang w:eastAsia="ar-SA"/>
        </w:rPr>
        <w:t>5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August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333C3D">
        <w:rPr>
          <w:rFonts w:eastAsia="Times New Roman" w:cs="Arial"/>
          <w:sz w:val="22"/>
          <w:szCs w:val="20"/>
          <w:lang w:eastAsia="ar-SA"/>
        </w:rPr>
        <w:t>CAV Meeting Report</w:t>
      </w:r>
    </w:p>
    <w:p w:rsidR="00411066" w:rsidRPr="00C94126" w:rsidRDefault="000477FA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>
        <w:rPr>
          <w:rFonts w:eastAsia="Times New Roman" w:cs="Arial"/>
          <w:sz w:val="22"/>
          <w:szCs w:val="20"/>
          <w:lang w:eastAsia="ar-SA"/>
        </w:rPr>
        <w:t>Ag. Item:</w:t>
      </w:r>
      <w:r>
        <w:rPr>
          <w:rFonts w:eastAsia="Times New Roman" w:cs="Arial"/>
          <w:sz w:val="22"/>
          <w:szCs w:val="20"/>
          <w:lang w:eastAsia="ar-SA"/>
        </w:rPr>
        <w:tab/>
        <w:t>8.5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>SA1 Vice Chairmen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477FA">
        <w:rPr>
          <w:rFonts w:eastAsia="Times New Roman" w:cs="Arial"/>
          <w:sz w:val="22"/>
          <w:szCs w:val="20"/>
          <w:lang w:eastAsia="ar-SA"/>
        </w:rPr>
        <w:t>Mark Younge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AA0E5E" w:rsidRPr="00015298" w:rsidRDefault="00AA0E5E" w:rsidP="00AA0E5E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015298">
        <w:rPr>
          <w:rFonts w:eastAsia="Arial Unicode MS" w:cs="Arial"/>
          <w:bCs/>
          <w:sz w:val="36"/>
          <w:szCs w:val="36"/>
          <w:lang w:eastAsia="ar-SA"/>
        </w:rPr>
        <w:t xml:space="preserve">SA1 </w:t>
      </w:r>
      <w:r w:rsidR="00C6435B">
        <w:rPr>
          <w:rFonts w:eastAsia="Arial Unicode MS" w:cs="Arial"/>
          <w:bCs/>
          <w:sz w:val="36"/>
          <w:szCs w:val="36"/>
          <w:lang w:eastAsia="ar-SA"/>
        </w:rPr>
        <w:t>CAV Drafting G</w:t>
      </w:r>
      <w:r w:rsidR="000477FA">
        <w:rPr>
          <w:rFonts w:eastAsia="Arial Unicode MS" w:cs="Arial"/>
          <w:bCs/>
          <w:sz w:val="36"/>
          <w:szCs w:val="36"/>
          <w:lang w:eastAsia="ar-SA"/>
        </w:rPr>
        <w:t>r</w:t>
      </w:r>
      <w:r w:rsidR="00C6435B">
        <w:rPr>
          <w:rFonts w:eastAsia="Arial Unicode MS" w:cs="Arial"/>
          <w:bCs/>
          <w:sz w:val="36"/>
          <w:szCs w:val="36"/>
          <w:lang w:eastAsia="ar-SA"/>
        </w:rPr>
        <w:t>ou</w:t>
      </w:r>
      <w:r w:rsidR="000477FA">
        <w:rPr>
          <w:rFonts w:eastAsia="Arial Unicode MS" w:cs="Arial"/>
          <w:bCs/>
          <w:sz w:val="36"/>
          <w:szCs w:val="36"/>
          <w:lang w:eastAsia="ar-SA"/>
        </w:rPr>
        <w:t xml:space="preserve">p </w:t>
      </w:r>
      <w:r w:rsidRPr="00015298">
        <w:rPr>
          <w:rFonts w:eastAsia="Arial Unicode MS" w:cs="Arial"/>
          <w:bCs/>
          <w:sz w:val="36"/>
          <w:szCs w:val="36"/>
          <w:lang w:eastAsia="ar-SA"/>
        </w:rPr>
        <w:t>DRAFT SCHEDULE</w:t>
      </w:r>
    </w:p>
    <w:p w:rsidR="00AA0E5E" w:rsidRPr="008754F9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AA0E5E" w:rsidRPr="00F774D3" w:rsidRDefault="00AA0E5E" w:rsidP="00AA0E5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:rsidR="00AA0E5E" w:rsidRPr="00772E0F" w:rsidRDefault="00AA0E5E" w:rsidP="00AA0E5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AA0E5E" w:rsidRPr="00015298" w:rsidRDefault="00AA0E5E" w:rsidP="00AA0E5E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0477FA" w:rsidRPr="00015298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477FA" w:rsidRPr="00015298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477FA" w:rsidRPr="00F12488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477FA" w:rsidRPr="00AB0F3E" w:rsidRDefault="000477FA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0477F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7E20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0477FA" w:rsidRPr="00AB0F3E" w:rsidTr="000477FA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</w:t>
            </w:r>
          </w:p>
          <w:p w:rsidR="000477FA" w:rsidRPr="00CF100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CAV </w:t>
            </w:r>
          </w:p>
          <w:p w:rsidR="000477FA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(not rail related)</w:t>
            </w:r>
          </w:p>
          <w:p w:rsidR="000477FA" w:rsidRPr="00AB0F3E" w:rsidRDefault="000477FA" w:rsidP="003966A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477FA" w:rsidRPr="00015298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CAV </w:t>
            </w:r>
          </w:p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CAV/5GLAN</w:t>
            </w:r>
          </w:p>
          <w:p w:rsidR="000477FA" w:rsidRPr="004C4A40" w:rsidRDefault="000477FA" w:rsidP="000477F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0477FA" w:rsidRPr="00AB0F3E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477FA" w:rsidRPr="00AB0F3E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415AA2" w:rsidRDefault="000477FA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477FA" w:rsidRPr="00015298" w:rsidTr="000477F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477FA" w:rsidRPr="00AB0F3E" w:rsidRDefault="000477FA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0477FA" w:rsidRPr="00AB0F3E" w:rsidRDefault="000477FA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477FA" w:rsidRPr="00AB0F3E" w:rsidRDefault="000477FA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477FA" w:rsidRPr="00AB0F3E" w:rsidRDefault="000477FA" w:rsidP="003271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0477FA" w:rsidRPr="00AB0F3E" w:rsidRDefault="000477FA" w:rsidP="003271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</w:t>
            </w:r>
          </w:p>
          <w:p w:rsidR="000477FA" w:rsidRPr="005A2472" w:rsidRDefault="000477FA" w:rsidP="003271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0477FA" w:rsidRPr="006620C9" w:rsidRDefault="000477FA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:rsidR="00AA0E5E" w:rsidRPr="00015298" w:rsidRDefault="00AA0E5E" w:rsidP="00AA0E5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410BCE" w:rsidRDefault="00410BCE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30"/>
        <w:gridCol w:w="1891"/>
        <w:gridCol w:w="2474"/>
        <w:gridCol w:w="47"/>
        <w:gridCol w:w="3959"/>
        <w:gridCol w:w="53"/>
        <w:gridCol w:w="2042"/>
        <w:gridCol w:w="65"/>
        <w:gridCol w:w="3335"/>
      </w:tblGrid>
      <w:tr w:rsidR="00B96337" w:rsidRPr="00B04844" w:rsidTr="00113CF5">
        <w:trPr>
          <w:trHeight w:val="141"/>
        </w:trPr>
        <w:tc>
          <w:tcPr>
            <w:tcW w:w="14494" w:type="dxa"/>
            <w:gridSpan w:val="10"/>
            <w:tcBorders>
              <w:bottom w:val="nil"/>
            </w:tcBorders>
            <w:shd w:val="clear" w:color="auto" w:fill="F2F2F2"/>
          </w:tcPr>
          <w:p w:rsidR="00B96337" w:rsidRPr="00F45489" w:rsidRDefault="00B96337" w:rsidP="00753049">
            <w:pPr>
              <w:pStyle w:val="Heading2"/>
            </w:pPr>
            <w:r>
              <w:t xml:space="preserve">FS_CAV: </w:t>
            </w:r>
            <w:r w:rsidRPr="00CC3E19">
              <w:t>Study o</w:t>
            </w:r>
            <w:r>
              <w:t xml:space="preserve">n </w:t>
            </w:r>
            <w:r w:rsidRPr="00160AC8">
              <w:t>Communication for Automation in Vertical Domains</w:t>
            </w:r>
            <w:r w:rsidRPr="004070E3">
              <w:t xml:space="preserve"> </w:t>
            </w:r>
            <w:r>
              <w:t>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P-170169]</w:t>
            </w:r>
          </w:p>
        </w:tc>
      </w:tr>
      <w:tr w:rsidR="00B96337" w:rsidRPr="00B04844" w:rsidTr="0008654A">
        <w:trPr>
          <w:trHeight w:val="141"/>
        </w:trPr>
        <w:tc>
          <w:tcPr>
            <w:tcW w:w="14494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B96337" w:rsidRPr="0025579C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Contributions to </w:t>
            </w:r>
            <w:r w:rsidRPr="0025579C">
              <w:rPr>
                <w:rFonts w:eastAsia="Arial Unicode MS" w:cs="Arial"/>
                <w:b/>
                <w:szCs w:val="18"/>
                <w:lang w:eastAsia="ar-SA"/>
              </w:rPr>
              <w:t xml:space="preserve">Building Block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TR</w:t>
            </w:r>
          </w:p>
          <w:p w:rsidR="00B96337" w:rsidRPr="004067FF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96337" w:rsidRPr="00411066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22.804v0.1.0</w:t>
            </w:r>
          </w:p>
          <w:p w:rsidR="00B96337" w:rsidRPr="00411066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SA#76 (06/2017)</w:t>
            </w:r>
          </w:p>
          <w:p w:rsidR="00B96337" w:rsidRPr="004070E3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30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96337" w:rsidRPr="004070E3" w:rsidRDefault="00B96337" w:rsidP="0075304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8654A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54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8654A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745C94" w:rsidRPr="0008654A">
                <w:rPr>
                  <w:rStyle w:val="Hyperlink"/>
                  <w:rFonts w:cs="Arial"/>
                  <w:color w:val="auto"/>
                </w:rPr>
                <w:t>S1-173016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8654A" w:rsidRDefault="00745C94" w:rsidP="00745C94">
            <w:pPr>
              <w:snapToGrid w:val="0"/>
              <w:spacing w:after="0" w:line="240" w:lineRule="auto"/>
            </w:pPr>
            <w:r w:rsidRPr="0008654A"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8654A" w:rsidRDefault="00745C94" w:rsidP="00745C94">
            <w:pPr>
              <w:snapToGrid w:val="0"/>
              <w:spacing w:after="0" w:line="240" w:lineRule="auto"/>
            </w:pPr>
            <w:r w:rsidRPr="0008654A">
              <w:t>CAV - overview of our contributions to clause 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8654A" w:rsidRDefault="0008654A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54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8654A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7636A4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6A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7636A4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745C94" w:rsidRPr="007636A4">
                <w:rPr>
                  <w:rStyle w:val="Hyperlink"/>
                  <w:rFonts w:cs="Arial"/>
                  <w:color w:val="auto"/>
                </w:rPr>
                <w:t>S1-173092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7636A4" w:rsidRDefault="00745C94" w:rsidP="00745C94">
            <w:pPr>
              <w:snapToGrid w:val="0"/>
              <w:spacing w:after="0" w:line="240" w:lineRule="auto"/>
            </w:pPr>
            <w:r w:rsidRPr="007636A4"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7636A4" w:rsidRDefault="00745C94" w:rsidP="00745C94">
            <w:pPr>
              <w:snapToGrid w:val="0"/>
              <w:spacing w:after="0" w:line="240" w:lineRule="auto"/>
            </w:pPr>
            <w:r w:rsidRPr="007636A4">
              <w:t>CAV – Background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7636A4" w:rsidRDefault="007636A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6A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636A4" w:rsidRDefault="007636A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45C94" w:rsidRPr="007636A4" w:rsidRDefault="007636A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7636A4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" w:history="1">
              <w:r w:rsidR="00745C94" w:rsidRPr="00D97816">
                <w:rPr>
                  <w:rStyle w:val="Hyperlink"/>
                  <w:rFonts w:cs="Arial"/>
                  <w:color w:val="auto"/>
                </w:rPr>
                <w:t>S1-173017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</w:pPr>
            <w:r w:rsidRPr="00D97816">
              <w:t>Siemens AG, Qualcomm, Intel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</w:pPr>
            <w:r w:rsidRPr="00D97816">
              <w:rPr>
                <w:rFonts w:eastAsia="SimSun"/>
                <w:lang w:eastAsia="en-GB"/>
              </w:rPr>
              <w:t>CAV – Subclause 4.3.1 – data flows in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Revised to S1-173279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97816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DE276B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7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DE276B" w:rsidRDefault="00333C3D" w:rsidP="00745C94">
            <w:pPr>
              <w:snapToGrid w:val="0"/>
              <w:spacing w:after="0" w:line="240" w:lineRule="auto"/>
            </w:pPr>
            <w:hyperlink r:id="rId11" w:history="1">
              <w:r w:rsidR="00D97816" w:rsidRPr="00DE276B">
                <w:rPr>
                  <w:rStyle w:val="Hyperlink"/>
                  <w:rFonts w:cs="Arial"/>
                  <w:color w:val="auto"/>
                </w:rPr>
                <w:t>S1-173279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DE276B" w:rsidRDefault="00D97816" w:rsidP="00745C94">
            <w:pPr>
              <w:snapToGrid w:val="0"/>
              <w:spacing w:after="0" w:line="240" w:lineRule="auto"/>
            </w:pPr>
            <w:r w:rsidRPr="00DE276B">
              <w:t>Siemens AG, Qualcomm, Intel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DE276B" w:rsidRDefault="00D97816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E276B">
              <w:rPr>
                <w:rFonts w:eastAsia="SimSun"/>
                <w:lang w:eastAsia="en-GB"/>
              </w:rPr>
              <w:t>CAV – Subclause 4.3.1 – data flows in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DE276B" w:rsidRDefault="00DE276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76B">
              <w:rPr>
                <w:rFonts w:eastAsia="Times New Roman" w:cs="Arial"/>
                <w:szCs w:val="18"/>
                <w:lang w:eastAsia="ar-SA"/>
              </w:rPr>
              <w:t>Revised to S1-173306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DE276B" w:rsidRDefault="00D97816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E276B">
              <w:rPr>
                <w:rFonts w:eastAsia="Arial Unicode MS" w:cs="Arial"/>
                <w:szCs w:val="18"/>
                <w:lang w:eastAsia="ar-SA"/>
              </w:rPr>
              <w:t>Revision of S1-173017.</w:t>
            </w:r>
          </w:p>
        </w:tc>
      </w:tr>
      <w:tr w:rsidR="00DE276B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E276B" w:rsidRPr="000D28A8" w:rsidRDefault="00DE276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28A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E276B" w:rsidRPr="000D28A8" w:rsidRDefault="00333C3D" w:rsidP="00745C94">
            <w:pPr>
              <w:snapToGrid w:val="0"/>
              <w:spacing w:after="0" w:line="240" w:lineRule="auto"/>
            </w:pPr>
            <w:hyperlink r:id="rId12" w:history="1">
              <w:r w:rsidR="00DE276B" w:rsidRPr="000D28A8">
                <w:rPr>
                  <w:rStyle w:val="Hyperlink"/>
                  <w:rFonts w:cs="Arial"/>
                  <w:color w:val="auto"/>
                </w:rPr>
                <w:t>S1-173306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E276B" w:rsidRPr="000D28A8" w:rsidRDefault="00DE276B" w:rsidP="00745C94">
            <w:pPr>
              <w:snapToGrid w:val="0"/>
              <w:spacing w:after="0" w:line="240" w:lineRule="auto"/>
            </w:pPr>
            <w:r w:rsidRPr="000D28A8">
              <w:t>Siemens AG, Qualcomm, Intel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E276B" w:rsidRPr="000D28A8" w:rsidRDefault="00DE276B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D28A8">
              <w:rPr>
                <w:rFonts w:eastAsia="SimSun"/>
                <w:lang w:eastAsia="en-GB"/>
              </w:rPr>
              <w:t>CAV – Subclause 4.3.1 – data flows in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E276B" w:rsidRPr="000D28A8" w:rsidRDefault="000D28A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28A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E276B" w:rsidRPr="000D28A8" w:rsidRDefault="00DE276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28A8">
              <w:rPr>
                <w:rFonts w:eastAsia="Arial Unicode MS" w:cs="Arial"/>
                <w:i/>
                <w:szCs w:val="18"/>
                <w:lang w:eastAsia="ar-SA"/>
              </w:rPr>
              <w:t>Revision of S1-173017.</w:t>
            </w:r>
          </w:p>
          <w:p w:rsidR="000D28A8" w:rsidRDefault="00DE276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28A8">
              <w:rPr>
                <w:rFonts w:eastAsia="Arial Unicode MS" w:cs="Arial"/>
                <w:szCs w:val="18"/>
                <w:lang w:eastAsia="ar-SA"/>
              </w:rPr>
              <w:t>Revision of S1-173279.</w:t>
            </w:r>
          </w:p>
          <w:p w:rsidR="000D28A8" w:rsidRPr="000D28A8" w:rsidRDefault="000D28A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D28A8" w:rsidRDefault="000D28A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E276B" w:rsidRPr="000D28A8" w:rsidRDefault="000D28A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0D28A8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745C94" w:rsidRPr="00D97816">
                <w:rPr>
                  <w:rStyle w:val="Hyperlink"/>
                  <w:rFonts w:cs="Arial"/>
                  <w:color w:val="auto"/>
                </w:rPr>
                <w:t>S1-173028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</w:pPr>
            <w:r w:rsidRPr="00D97816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</w:pPr>
            <w:r w:rsidRPr="00D97816">
              <w:rPr>
                <w:rFonts w:eastAsia="SimSun"/>
                <w:lang w:eastAsia="en-GB"/>
              </w:rPr>
              <w:t>CAV – Subclause 4.3.2.1 – how communication for automation is modelled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Revised to S1-173280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97816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83654E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654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83654E" w:rsidRDefault="00333C3D" w:rsidP="00745C94">
            <w:pPr>
              <w:snapToGrid w:val="0"/>
              <w:spacing w:after="0" w:line="240" w:lineRule="auto"/>
            </w:pPr>
            <w:hyperlink r:id="rId14" w:history="1">
              <w:r w:rsidR="00D97816" w:rsidRPr="0083654E">
                <w:rPr>
                  <w:rStyle w:val="Hyperlink"/>
                  <w:rFonts w:cs="Arial"/>
                  <w:color w:val="auto"/>
                </w:rPr>
                <w:t>S1-173280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83654E" w:rsidRDefault="00D97816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3654E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83654E" w:rsidRDefault="00D97816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3654E">
              <w:rPr>
                <w:rFonts w:eastAsia="SimSun"/>
                <w:lang w:eastAsia="en-GB"/>
              </w:rPr>
              <w:t>CAV – Subclause 4.3.2.1 – how communication for automation is modelled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83654E" w:rsidRDefault="0083654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654E">
              <w:rPr>
                <w:rFonts w:eastAsia="Times New Roman" w:cs="Arial"/>
                <w:szCs w:val="18"/>
                <w:lang w:eastAsia="ar-SA"/>
              </w:rPr>
              <w:t>Revised to S1-173307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83654E" w:rsidRDefault="00D97816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654E">
              <w:rPr>
                <w:rFonts w:eastAsia="Arial Unicode MS" w:cs="Arial"/>
                <w:szCs w:val="18"/>
                <w:lang w:eastAsia="ar-SA"/>
              </w:rPr>
              <w:t>Revision of S1-173028.</w:t>
            </w:r>
          </w:p>
        </w:tc>
      </w:tr>
      <w:tr w:rsidR="0083654E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3654E" w:rsidRPr="000D28A8" w:rsidRDefault="0083654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28A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3654E" w:rsidRPr="000D28A8" w:rsidRDefault="00333C3D" w:rsidP="00745C94">
            <w:pPr>
              <w:snapToGrid w:val="0"/>
              <w:spacing w:after="0" w:line="240" w:lineRule="auto"/>
            </w:pPr>
            <w:hyperlink r:id="rId15" w:history="1">
              <w:r w:rsidR="0083654E" w:rsidRPr="000D28A8">
                <w:rPr>
                  <w:rStyle w:val="Hyperlink"/>
                  <w:rFonts w:cs="Arial"/>
                  <w:color w:val="auto"/>
                </w:rPr>
                <w:t>S1-173307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3654E" w:rsidRPr="000D28A8" w:rsidRDefault="0083654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D28A8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3654E" w:rsidRPr="000D28A8" w:rsidRDefault="0083654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D28A8">
              <w:rPr>
                <w:rFonts w:eastAsia="SimSun"/>
                <w:lang w:eastAsia="en-GB"/>
              </w:rPr>
              <w:t>CAV – Subclause 4.3.2.1 – how communication for automation is modelled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3654E" w:rsidRPr="000D28A8" w:rsidRDefault="000D28A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28A8">
              <w:rPr>
                <w:rFonts w:eastAsia="Times New Roman" w:cs="Arial"/>
                <w:szCs w:val="18"/>
                <w:lang w:eastAsia="ar-SA"/>
              </w:rPr>
              <w:t>Revised to S1-173339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3654E" w:rsidRPr="000D28A8" w:rsidRDefault="0083654E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28A8">
              <w:rPr>
                <w:rFonts w:eastAsia="Arial Unicode MS" w:cs="Arial"/>
                <w:i/>
                <w:szCs w:val="18"/>
                <w:lang w:eastAsia="ar-SA"/>
              </w:rPr>
              <w:t>Revision of S1-173028.</w:t>
            </w:r>
          </w:p>
          <w:p w:rsidR="0083654E" w:rsidRPr="000D28A8" w:rsidRDefault="0083654E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28A8">
              <w:rPr>
                <w:rFonts w:eastAsia="Arial Unicode MS" w:cs="Arial"/>
                <w:szCs w:val="18"/>
                <w:lang w:eastAsia="ar-SA"/>
              </w:rPr>
              <w:t>Revision of S1-173280.</w:t>
            </w:r>
          </w:p>
        </w:tc>
      </w:tr>
      <w:tr w:rsidR="000D28A8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D28A8" w:rsidRPr="000D28A8" w:rsidRDefault="000D28A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28A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D28A8" w:rsidRPr="000D28A8" w:rsidRDefault="00333C3D" w:rsidP="00745C94">
            <w:pPr>
              <w:snapToGrid w:val="0"/>
              <w:spacing w:after="0" w:line="240" w:lineRule="auto"/>
            </w:pPr>
            <w:hyperlink r:id="rId16" w:history="1">
              <w:r w:rsidR="000D28A8" w:rsidRPr="000D28A8">
                <w:rPr>
                  <w:rStyle w:val="Hyperlink"/>
                  <w:rFonts w:cs="Arial"/>
                  <w:color w:val="auto"/>
                </w:rPr>
                <w:t>S1-173339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D28A8" w:rsidRPr="000D28A8" w:rsidRDefault="000D28A8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D28A8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D28A8" w:rsidRPr="000D28A8" w:rsidRDefault="000D28A8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D28A8">
              <w:rPr>
                <w:rFonts w:eastAsia="SimSun"/>
                <w:lang w:eastAsia="en-GB"/>
              </w:rPr>
              <w:t>CAV – Subclause 4.3.2.1 – how communication for automation is modelled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D28A8" w:rsidRPr="000D28A8" w:rsidRDefault="000D28A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28A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D28A8" w:rsidRPr="000D28A8" w:rsidRDefault="000D28A8" w:rsidP="000D28A8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D28A8">
              <w:rPr>
                <w:rFonts w:eastAsia="Arial Unicode MS" w:cs="Arial"/>
                <w:i/>
                <w:szCs w:val="18"/>
                <w:lang w:eastAsia="ar-SA"/>
              </w:rPr>
              <w:t>Revision of S1-173028.</w:t>
            </w:r>
          </w:p>
          <w:p w:rsidR="000D28A8" w:rsidRPr="000D28A8" w:rsidRDefault="000D28A8" w:rsidP="000D28A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28A8">
              <w:rPr>
                <w:rFonts w:eastAsia="Arial Unicode MS" w:cs="Arial"/>
                <w:i/>
                <w:szCs w:val="18"/>
                <w:lang w:eastAsia="ar-SA"/>
              </w:rPr>
              <w:t>Revision of S1-173280.</w:t>
            </w:r>
          </w:p>
          <w:p w:rsidR="000D28A8" w:rsidRDefault="000D28A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28A8">
              <w:rPr>
                <w:rFonts w:eastAsia="Arial Unicode MS" w:cs="Arial"/>
                <w:szCs w:val="18"/>
                <w:lang w:eastAsia="ar-SA"/>
              </w:rPr>
              <w:lastRenderedPageBreak/>
              <w:t>Revision of S1-173307.</w:t>
            </w:r>
          </w:p>
          <w:p w:rsidR="000D28A8" w:rsidRPr="000D28A8" w:rsidRDefault="000D28A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D28A8" w:rsidRDefault="000D28A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D28A8" w:rsidRPr="000D28A8" w:rsidRDefault="000D28A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0D28A8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EA35C1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35C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EA35C1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745C94" w:rsidRPr="00EA35C1">
                <w:rPr>
                  <w:rStyle w:val="Hyperlink"/>
                  <w:rFonts w:cs="Arial"/>
                  <w:color w:val="auto"/>
                </w:rPr>
                <w:t>S1-173029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EA35C1" w:rsidRDefault="00745C94" w:rsidP="00745C94">
            <w:pPr>
              <w:snapToGrid w:val="0"/>
              <w:spacing w:after="0" w:line="240" w:lineRule="auto"/>
            </w:pPr>
            <w:r w:rsidRPr="00EA35C1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EA35C1" w:rsidRDefault="00745C94" w:rsidP="00745C94">
            <w:pPr>
              <w:snapToGrid w:val="0"/>
              <w:spacing w:after="0" w:line="240" w:lineRule="auto"/>
            </w:pPr>
            <w:r w:rsidRPr="00EA35C1">
              <w:t xml:space="preserve">CAV – </w:t>
            </w:r>
            <w:r w:rsidRPr="00EA35C1">
              <w:rPr>
                <w:lang w:eastAsia="en-GB"/>
              </w:rPr>
              <w:t>characteristic parameters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EA35C1" w:rsidRDefault="00EA35C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35C1">
              <w:rPr>
                <w:rFonts w:eastAsia="Times New Roman" w:cs="Arial"/>
                <w:szCs w:val="18"/>
                <w:lang w:eastAsia="ar-SA"/>
              </w:rPr>
              <w:t>Revised to S1-173269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EA35C1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35C1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35C1" w:rsidRPr="00EA35C1" w:rsidRDefault="00EA35C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35C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35C1" w:rsidRPr="00EA35C1" w:rsidRDefault="00333C3D" w:rsidP="00745C94">
            <w:pPr>
              <w:snapToGrid w:val="0"/>
              <w:spacing w:after="0" w:line="240" w:lineRule="auto"/>
            </w:pPr>
            <w:hyperlink r:id="rId18" w:history="1">
              <w:r w:rsidR="00EA35C1" w:rsidRPr="00EA35C1">
                <w:rPr>
                  <w:rStyle w:val="Hyperlink"/>
                  <w:rFonts w:cs="Arial"/>
                  <w:color w:val="auto"/>
                </w:rPr>
                <w:t>S1-173269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35C1" w:rsidRPr="00EA35C1" w:rsidRDefault="00EA35C1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A35C1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35C1" w:rsidRPr="00EA35C1" w:rsidRDefault="00EA35C1" w:rsidP="00745C94">
            <w:pPr>
              <w:snapToGrid w:val="0"/>
              <w:spacing w:after="0" w:line="240" w:lineRule="auto"/>
            </w:pPr>
            <w:r w:rsidRPr="00EA35C1">
              <w:t>CAV – characteristic parameters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35C1" w:rsidRPr="00EA35C1" w:rsidRDefault="00EA35C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35C1">
              <w:rPr>
                <w:rFonts w:eastAsia="Times New Roman" w:cs="Arial"/>
                <w:szCs w:val="18"/>
                <w:lang w:eastAsia="ar-SA"/>
              </w:rPr>
              <w:t>Revised to S1-173308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35C1" w:rsidRPr="00EA35C1" w:rsidRDefault="00EA35C1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A35C1">
              <w:rPr>
                <w:rFonts w:eastAsia="Arial Unicode MS" w:cs="Arial"/>
                <w:szCs w:val="18"/>
                <w:lang w:eastAsia="ar-SA"/>
              </w:rPr>
              <w:t>Revision of S1-173029.</w:t>
            </w:r>
          </w:p>
        </w:tc>
      </w:tr>
      <w:tr w:rsidR="00EA35C1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35C1" w:rsidRPr="000D28A8" w:rsidRDefault="00EA35C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28A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35C1" w:rsidRPr="000D28A8" w:rsidRDefault="00333C3D" w:rsidP="00745C94">
            <w:pPr>
              <w:snapToGrid w:val="0"/>
              <w:spacing w:after="0" w:line="240" w:lineRule="auto"/>
              <w:rPr>
                <w:rFonts w:cs="Arial"/>
              </w:rPr>
            </w:pPr>
            <w:hyperlink r:id="rId19" w:history="1">
              <w:r w:rsidR="00EA35C1" w:rsidRPr="000D28A8">
                <w:rPr>
                  <w:rStyle w:val="Hyperlink"/>
                  <w:rFonts w:cs="Arial"/>
                  <w:color w:val="auto"/>
                </w:rPr>
                <w:t>S1-173308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35C1" w:rsidRPr="000D28A8" w:rsidRDefault="00EA35C1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D28A8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35C1" w:rsidRPr="000D28A8" w:rsidRDefault="00EA35C1" w:rsidP="00745C94">
            <w:pPr>
              <w:snapToGrid w:val="0"/>
              <w:spacing w:after="0" w:line="240" w:lineRule="auto"/>
            </w:pPr>
            <w:r w:rsidRPr="000D28A8">
              <w:t>CAV – characteristic parameters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35C1" w:rsidRPr="000D28A8" w:rsidRDefault="000D28A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28A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35C1" w:rsidRPr="000D28A8" w:rsidRDefault="00EA35C1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28A8">
              <w:rPr>
                <w:rFonts w:eastAsia="Arial Unicode MS" w:cs="Arial"/>
                <w:i/>
                <w:szCs w:val="18"/>
                <w:lang w:eastAsia="ar-SA"/>
              </w:rPr>
              <w:t>Revision of S1-173029.</w:t>
            </w:r>
          </w:p>
          <w:p w:rsidR="000D28A8" w:rsidRDefault="00EA35C1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28A8">
              <w:rPr>
                <w:rFonts w:eastAsia="Arial Unicode MS" w:cs="Arial"/>
                <w:szCs w:val="18"/>
                <w:lang w:eastAsia="ar-SA"/>
              </w:rPr>
              <w:t>Revision of S1-173269.</w:t>
            </w:r>
          </w:p>
          <w:p w:rsidR="000D28A8" w:rsidRPr="000D28A8" w:rsidRDefault="000D28A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D28A8" w:rsidRDefault="000D28A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A35C1" w:rsidRPr="000D28A8" w:rsidRDefault="000D28A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0D28A8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745C94" w:rsidRPr="00D97816">
                <w:rPr>
                  <w:rStyle w:val="Hyperlink"/>
                  <w:rFonts w:cs="Arial"/>
                  <w:color w:val="auto"/>
                </w:rPr>
                <w:t>S1-173171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  <w:rPr>
                <w:b/>
              </w:rPr>
            </w:pPr>
            <w:r w:rsidRPr="00D97816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napToGrid w:val="0"/>
              <w:spacing w:after="0" w:line="240" w:lineRule="auto"/>
            </w:pPr>
            <w:r w:rsidRPr="00D97816">
              <w:rPr>
                <w:rFonts w:eastAsia="SimSun"/>
                <w:lang w:eastAsia="en-GB"/>
              </w:rPr>
              <w:t>CAV – influencing parameters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16">
              <w:rPr>
                <w:rFonts w:eastAsia="Times New Roman" w:cs="Arial"/>
                <w:szCs w:val="18"/>
                <w:lang w:eastAsia="ar-SA"/>
              </w:rPr>
              <w:t>Revised to S1-173281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97816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97816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EB79CB" w:rsidRDefault="00D9781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9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EB79CB" w:rsidRDefault="00333C3D" w:rsidP="00745C94">
            <w:pPr>
              <w:snapToGrid w:val="0"/>
              <w:spacing w:after="0" w:line="240" w:lineRule="auto"/>
            </w:pPr>
            <w:hyperlink r:id="rId21" w:history="1">
              <w:r w:rsidR="00D97816" w:rsidRPr="00EB79CB">
                <w:rPr>
                  <w:rStyle w:val="Hyperlink"/>
                  <w:rFonts w:cs="Arial"/>
                  <w:color w:val="auto"/>
                </w:rPr>
                <w:t>S1-173281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EB79CB" w:rsidRDefault="00D97816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B79CB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EB79CB" w:rsidRDefault="00D97816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B79CB">
              <w:rPr>
                <w:rFonts w:eastAsia="SimSun"/>
                <w:lang w:eastAsia="en-GB"/>
              </w:rPr>
              <w:t>CAV – influencing parameters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EB79CB" w:rsidRDefault="00EB79C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9CB">
              <w:rPr>
                <w:rFonts w:eastAsia="Times New Roman" w:cs="Arial"/>
                <w:szCs w:val="18"/>
                <w:lang w:eastAsia="ar-SA"/>
              </w:rPr>
              <w:t>Revised to S1-173309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97816" w:rsidRPr="00EB79CB" w:rsidRDefault="00D97816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79CB">
              <w:rPr>
                <w:rFonts w:eastAsia="Arial Unicode MS" w:cs="Arial"/>
                <w:szCs w:val="18"/>
                <w:lang w:eastAsia="ar-SA"/>
              </w:rPr>
              <w:t>Revision of S1-173171.</w:t>
            </w:r>
          </w:p>
        </w:tc>
      </w:tr>
      <w:tr w:rsidR="00EB79CB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79CB" w:rsidRPr="000D28A8" w:rsidRDefault="00EB79C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28A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79CB" w:rsidRPr="000D28A8" w:rsidRDefault="00333C3D" w:rsidP="00745C94">
            <w:pPr>
              <w:snapToGrid w:val="0"/>
              <w:spacing w:after="0" w:line="240" w:lineRule="auto"/>
            </w:pPr>
            <w:hyperlink r:id="rId22" w:history="1">
              <w:r w:rsidR="00EB79CB" w:rsidRPr="000D28A8">
                <w:rPr>
                  <w:rStyle w:val="Hyperlink"/>
                  <w:rFonts w:cs="Arial"/>
                  <w:color w:val="auto"/>
                </w:rPr>
                <w:t>S1-173309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79CB" w:rsidRPr="000D28A8" w:rsidRDefault="00EB79CB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D28A8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79CB" w:rsidRPr="000D28A8" w:rsidRDefault="00EB79CB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D28A8">
              <w:rPr>
                <w:rFonts w:eastAsia="SimSun"/>
                <w:lang w:eastAsia="en-GB"/>
              </w:rPr>
              <w:t>CAV – influencing parameters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79CB" w:rsidRPr="000D28A8" w:rsidRDefault="000D28A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D28A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79CB" w:rsidRPr="000D28A8" w:rsidRDefault="00EB79C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28A8">
              <w:rPr>
                <w:rFonts w:eastAsia="Arial Unicode MS" w:cs="Arial"/>
                <w:i/>
                <w:szCs w:val="18"/>
                <w:lang w:eastAsia="ar-SA"/>
              </w:rPr>
              <w:t>Revision of S1-173171.</w:t>
            </w:r>
          </w:p>
          <w:p w:rsidR="00EB79CB" w:rsidRPr="000D28A8" w:rsidRDefault="00EB79C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28A8">
              <w:rPr>
                <w:rFonts w:eastAsia="Arial Unicode MS" w:cs="Arial"/>
                <w:szCs w:val="18"/>
                <w:lang w:eastAsia="ar-SA"/>
              </w:rPr>
              <w:t>Revision of S1-173281.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4841E8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1E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4841E8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745C94" w:rsidRPr="004841E8">
                <w:rPr>
                  <w:rStyle w:val="Hyperlink"/>
                  <w:rFonts w:cs="Arial"/>
                  <w:color w:val="auto"/>
                </w:rPr>
                <w:t>S1-173021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4841E8" w:rsidRDefault="00745C94" w:rsidP="00745C94">
            <w:pPr>
              <w:snapToGrid w:val="0"/>
              <w:spacing w:after="0" w:line="240" w:lineRule="auto"/>
            </w:pPr>
            <w:r w:rsidRPr="004841E8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4841E8" w:rsidRDefault="00745C94" w:rsidP="00745C94">
            <w:pPr>
              <w:snapToGrid w:val="0"/>
              <w:spacing w:after="0" w:line="240" w:lineRule="auto"/>
            </w:pPr>
            <w:r w:rsidRPr="004841E8">
              <w:rPr>
                <w:rFonts w:eastAsia="SimSun"/>
                <w:lang w:eastAsia="en-GB"/>
              </w:rPr>
              <w:t>CAV – dependable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4841E8" w:rsidRDefault="004841E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41E8">
              <w:rPr>
                <w:rFonts w:eastAsia="Times New Roman" w:cs="Arial"/>
                <w:szCs w:val="18"/>
                <w:lang w:eastAsia="ar-SA"/>
              </w:rPr>
              <w:t>Revised to S1-173310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4841E8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41E8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1E8" w:rsidRPr="00C4359B" w:rsidRDefault="004841E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359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1E8" w:rsidRPr="00C4359B" w:rsidRDefault="00333C3D" w:rsidP="00745C94">
            <w:pPr>
              <w:snapToGrid w:val="0"/>
              <w:spacing w:after="0" w:line="240" w:lineRule="auto"/>
            </w:pPr>
            <w:hyperlink r:id="rId24" w:history="1">
              <w:r w:rsidR="004841E8" w:rsidRPr="00C4359B">
                <w:rPr>
                  <w:rStyle w:val="Hyperlink"/>
                  <w:rFonts w:cs="Arial"/>
                  <w:color w:val="auto"/>
                </w:rPr>
                <w:t>S1-173310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1E8" w:rsidRPr="00C4359B" w:rsidRDefault="004841E8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4359B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1E8" w:rsidRPr="00C4359B" w:rsidRDefault="004841E8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4359B">
              <w:rPr>
                <w:rFonts w:eastAsia="SimSun"/>
                <w:lang w:eastAsia="en-GB"/>
              </w:rPr>
              <w:t>CAV – dependable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841E8" w:rsidRPr="00C4359B" w:rsidRDefault="00C4359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359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359B" w:rsidRDefault="004841E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359B">
              <w:rPr>
                <w:rFonts w:eastAsia="Arial Unicode MS" w:cs="Arial"/>
                <w:szCs w:val="18"/>
                <w:lang w:eastAsia="ar-SA"/>
              </w:rPr>
              <w:t>Revision of S1-173021.</w:t>
            </w:r>
          </w:p>
          <w:p w:rsidR="00C4359B" w:rsidRPr="00C4359B" w:rsidRDefault="00C4359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4359B" w:rsidRDefault="00C4359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841E8" w:rsidRPr="00C4359B" w:rsidRDefault="00C4359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4359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="00745C94" w:rsidRPr="007C4A2E">
                <w:rPr>
                  <w:rStyle w:val="Hyperlink"/>
                  <w:rFonts w:cs="Arial"/>
                  <w:color w:val="auto"/>
                </w:rPr>
                <w:t>S1-173026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Siemens AG, Intel Corporation,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CAV – dependable communication service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Revised to S1-173282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4A2E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474F50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4F5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474F50" w:rsidRDefault="00333C3D" w:rsidP="00745C94">
            <w:pPr>
              <w:snapToGrid w:val="0"/>
              <w:spacing w:after="0" w:line="240" w:lineRule="auto"/>
            </w:pPr>
            <w:hyperlink r:id="rId26" w:history="1">
              <w:r w:rsidR="007C4A2E" w:rsidRPr="00474F50">
                <w:rPr>
                  <w:rStyle w:val="Hyperlink"/>
                  <w:rFonts w:cs="Arial"/>
                  <w:color w:val="auto"/>
                </w:rPr>
                <w:t>S1-173282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474F50" w:rsidRDefault="007C4A2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74F50">
              <w:rPr>
                <w:rFonts w:eastAsia="SimSun"/>
                <w:lang w:eastAsia="en-GB"/>
              </w:rPr>
              <w:t>Siemens AG, Intel Corporation,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474F50" w:rsidRDefault="007C4A2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74F50">
              <w:rPr>
                <w:rFonts w:eastAsia="SimSun"/>
                <w:lang w:eastAsia="en-GB"/>
              </w:rPr>
              <w:t>CAV – dependable communication service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474F50" w:rsidRDefault="00474F5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4F5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4F50" w:rsidRDefault="007C4A2E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4F50">
              <w:rPr>
                <w:rFonts w:eastAsia="Arial Unicode MS" w:cs="Arial"/>
                <w:szCs w:val="18"/>
                <w:lang w:eastAsia="ar-SA"/>
              </w:rPr>
              <w:t>Revision of S1-173026.</w:t>
            </w:r>
          </w:p>
          <w:p w:rsidR="00474F50" w:rsidRPr="00474F50" w:rsidRDefault="00474F5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74F50" w:rsidRDefault="00474F5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C4A2E" w:rsidRPr="00474F50" w:rsidRDefault="00474F5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474F50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6061D1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1D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6061D1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745C94" w:rsidRPr="006061D1">
                <w:rPr>
                  <w:rStyle w:val="Hyperlink"/>
                  <w:rFonts w:cs="Arial"/>
                  <w:color w:val="auto"/>
                </w:rPr>
                <w:t>S1-173083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6061D1" w:rsidRDefault="00745C94" w:rsidP="00745C94">
            <w:pPr>
              <w:snapToGrid w:val="0"/>
              <w:spacing w:after="0" w:line="240" w:lineRule="auto"/>
            </w:pPr>
            <w:r w:rsidRPr="006061D1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6061D1" w:rsidRDefault="00745C94" w:rsidP="00745C94">
            <w:pPr>
              <w:snapToGrid w:val="0"/>
              <w:spacing w:after="0" w:line="240" w:lineRule="auto"/>
            </w:pPr>
            <w:r w:rsidRPr="006061D1">
              <w:rPr>
                <w:rFonts w:eastAsia="SimSun"/>
                <w:lang w:eastAsia="en-GB"/>
              </w:rPr>
              <w:t>CAV – Annex – communication errors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6061D1" w:rsidRDefault="006061D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1D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061D1" w:rsidRDefault="006061D1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45C94" w:rsidRPr="006061D1" w:rsidRDefault="006061D1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061D1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6061D1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1D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6061D1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745C94" w:rsidRPr="006061D1">
                <w:rPr>
                  <w:rStyle w:val="Hyperlink"/>
                  <w:rFonts w:cs="Arial"/>
                  <w:color w:val="auto"/>
                </w:rPr>
                <w:t>S1-173084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6061D1" w:rsidRDefault="00745C94" w:rsidP="00745C94">
            <w:pPr>
              <w:snapToGrid w:val="0"/>
              <w:spacing w:after="0" w:line="240" w:lineRule="auto"/>
            </w:pPr>
            <w:r w:rsidRPr="006061D1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6061D1" w:rsidRDefault="00745C94" w:rsidP="00745C94">
            <w:pPr>
              <w:snapToGrid w:val="0"/>
              <w:spacing w:after="0" w:line="240" w:lineRule="auto"/>
            </w:pPr>
            <w:r w:rsidRPr="006061D1">
              <w:rPr>
                <w:rFonts w:eastAsia="SimSun"/>
                <w:lang w:eastAsia="en-GB"/>
              </w:rPr>
              <w:t>CAV – annex – errors of communication links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6061D1" w:rsidRDefault="006061D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1D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061D1" w:rsidRDefault="006061D1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45C94" w:rsidRPr="006061D1" w:rsidRDefault="006061D1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061D1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6061D1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1D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6061D1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745C94" w:rsidRPr="006061D1">
                <w:rPr>
                  <w:rStyle w:val="Hyperlink"/>
                  <w:rFonts w:cs="Arial"/>
                  <w:color w:val="auto"/>
                </w:rPr>
                <w:t>S1-173030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6061D1" w:rsidRDefault="00745C94" w:rsidP="00745C94">
            <w:pPr>
              <w:snapToGrid w:val="0"/>
              <w:spacing w:after="0" w:line="240" w:lineRule="auto"/>
            </w:pPr>
            <w:r w:rsidRPr="006061D1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6061D1" w:rsidRDefault="00745C94" w:rsidP="00745C94">
            <w:pPr>
              <w:snapToGrid w:val="0"/>
              <w:spacing w:after="0" w:line="240" w:lineRule="auto"/>
            </w:pPr>
            <w:r w:rsidRPr="006061D1">
              <w:t>CAV – annex - model for wireless communication in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6061D1" w:rsidRDefault="006061D1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61D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6061D1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745C94" w:rsidRPr="007C4A2E">
                <w:rPr>
                  <w:rStyle w:val="Hyperlink"/>
                  <w:rFonts w:cs="Arial"/>
                  <w:color w:val="auto"/>
                </w:rPr>
                <w:t>S1-173177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CAV – annex – radio channel in vertical domains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Revised to S1-173283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4A2E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C4A2E" w:rsidRPr="00F20920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92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C4A2E" w:rsidRPr="00F20920" w:rsidRDefault="00333C3D" w:rsidP="00745C94">
            <w:pPr>
              <w:snapToGrid w:val="0"/>
              <w:spacing w:after="0" w:line="240" w:lineRule="auto"/>
            </w:pPr>
            <w:hyperlink r:id="rId31" w:history="1">
              <w:r w:rsidR="007C4A2E" w:rsidRPr="00F20920">
                <w:rPr>
                  <w:rStyle w:val="Hyperlink"/>
                  <w:rFonts w:cs="Arial"/>
                  <w:color w:val="auto"/>
                </w:rPr>
                <w:t>S1-173283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C4A2E" w:rsidRPr="00F20920" w:rsidRDefault="007C4A2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20920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C4A2E" w:rsidRPr="00F20920" w:rsidRDefault="007C4A2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20920">
              <w:rPr>
                <w:rFonts w:eastAsia="SimSun"/>
                <w:lang w:eastAsia="en-GB"/>
              </w:rPr>
              <w:t>CAV – annex – radio channel in vertical domains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C4A2E" w:rsidRPr="00F20920" w:rsidRDefault="00F2092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92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C4A2E" w:rsidRPr="00F20920" w:rsidRDefault="007C4A2E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0920">
              <w:rPr>
                <w:rFonts w:eastAsia="Arial Unicode MS" w:cs="Arial"/>
                <w:szCs w:val="18"/>
                <w:lang w:eastAsia="ar-SA"/>
              </w:rPr>
              <w:t>Revision of S1-173177.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333C3D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2" w:history="1">
              <w:r w:rsidR="00B96337" w:rsidRPr="007C4A2E">
                <w:rPr>
                  <w:rStyle w:val="Hyperlink"/>
                  <w:rFonts w:cs="Arial"/>
                  <w:color w:val="auto"/>
                </w:rPr>
                <w:t>S1-173013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952FB1" w:rsidP="005456BC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952FB1" w:rsidP="005456BC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CAV – update of use cases pertaining to rail-bound mass transit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7C4A2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Revised to S1-173284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4A2E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C4A2E" w:rsidRPr="0034073F" w:rsidRDefault="007C4A2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073F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C4A2E" w:rsidRPr="0034073F" w:rsidRDefault="00333C3D" w:rsidP="005456BC">
            <w:pPr>
              <w:snapToGrid w:val="0"/>
              <w:spacing w:after="0" w:line="240" w:lineRule="auto"/>
            </w:pPr>
            <w:hyperlink r:id="rId33" w:history="1">
              <w:r w:rsidR="007C4A2E" w:rsidRPr="0034073F">
                <w:rPr>
                  <w:rStyle w:val="Hyperlink"/>
                  <w:rFonts w:cs="Arial"/>
                  <w:color w:val="auto"/>
                </w:rPr>
                <w:t>S1-173284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C4A2E" w:rsidRPr="0034073F" w:rsidRDefault="007C4A2E" w:rsidP="005456B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4073F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C4A2E" w:rsidRPr="0034073F" w:rsidRDefault="007C4A2E" w:rsidP="005456B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4073F">
              <w:rPr>
                <w:rFonts w:eastAsia="SimSun"/>
                <w:lang w:eastAsia="en-GB"/>
              </w:rPr>
              <w:t>CAV – update of use cases pertaining to rail-bound mass transit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C4A2E" w:rsidRPr="0034073F" w:rsidRDefault="0034073F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073F">
              <w:rPr>
                <w:rFonts w:eastAsia="Times New Roman" w:cs="Arial"/>
                <w:szCs w:val="18"/>
                <w:lang w:eastAsia="ar-SA"/>
              </w:rPr>
              <w:t>Revised to S1-173322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C4A2E" w:rsidRPr="0034073F" w:rsidRDefault="007C4A2E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4073F">
              <w:rPr>
                <w:rFonts w:eastAsia="Arial Unicode MS" w:cs="Arial"/>
                <w:szCs w:val="18"/>
                <w:lang w:eastAsia="ar-SA"/>
              </w:rPr>
              <w:t>Revision of S1-173013.</w:t>
            </w:r>
          </w:p>
        </w:tc>
      </w:tr>
      <w:tr w:rsidR="0034073F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3F" w:rsidRPr="0034073F" w:rsidRDefault="0034073F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073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3F" w:rsidRPr="0034073F" w:rsidRDefault="00333C3D" w:rsidP="005456BC">
            <w:pPr>
              <w:snapToGrid w:val="0"/>
              <w:spacing w:after="0" w:line="240" w:lineRule="auto"/>
            </w:pPr>
            <w:hyperlink r:id="rId34" w:history="1">
              <w:r w:rsidR="0034073F" w:rsidRPr="0034073F">
                <w:rPr>
                  <w:rStyle w:val="Hyperlink"/>
                  <w:rFonts w:cs="Arial"/>
                  <w:color w:val="auto"/>
                </w:rPr>
                <w:t>S1-173322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3F" w:rsidRPr="0034073F" w:rsidRDefault="0034073F" w:rsidP="005456B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4073F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3F" w:rsidRPr="0034073F" w:rsidRDefault="0034073F" w:rsidP="005456B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4073F">
              <w:rPr>
                <w:rFonts w:eastAsia="SimSun"/>
                <w:lang w:eastAsia="en-GB"/>
              </w:rPr>
              <w:t>CAV – update of use cases pertaining to rail-bound mass transit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3F" w:rsidRPr="0034073F" w:rsidRDefault="0034073F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3F" w:rsidRDefault="0034073F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4073F">
              <w:rPr>
                <w:rFonts w:eastAsia="Arial Unicode MS" w:cs="Arial"/>
                <w:i/>
                <w:szCs w:val="18"/>
                <w:lang w:eastAsia="ar-SA"/>
              </w:rPr>
              <w:t>Revision of S1-173013.</w:t>
            </w:r>
          </w:p>
          <w:p w:rsidR="0034073F" w:rsidRPr="0034073F" w:rsidRDefault="0034073F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4073F">
              <w:rPr>
                <w:rFonts w:eastAsia="Arial Unicode MS" w:cs="Arial"/>
                <w:szCs w:val="18"/>
                <w:lang w:eastAsia="ar-SA"/>
              </w:rPr>
              <w:t>Revision of S1-173284.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53250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325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53250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745C94" w:rsidRPr="00253250">
                <w:rPr>
                  <w:rStyle w:val="Hyperlink"/>
                  <w:rFonts w:cs="Arial"/>
                  <w:color w:val="auto"/>
                </w:rPr>
                <w:t>S1-173077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53250" w:rsidRDefault="00745C94" w:rsidP="00745C94">
            <w:pPr>
              <w:snapToGrid w:val="0"/>
              <w:spacing w:after="0" w:line="240" w:lineRule="auto"/>
            </w:pPr>
            <w:r w:rsidRPr="00253250">
              <w:rPr>
                <w:rFonts w:eastAsia="SimSun"/>
                <w:lang w:eastAsia="en-GB"/>
              </w:rPr>
              <w:t>Teleste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53250" w:rsidRDefault="00745C94" w:rsidP="00745C94">
            <w:pPr>
              <w:snapToGrid w:val="0"/>
              <w:spacing w:after="0" w:line="240" w:lineRule="auto"/>
            </w:pPr>
            <w:r w:rsidRPr="00253250">
              <w:t>FS_CAV – Modification proposal and a new use case for Rail-bound mass transit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53250" w:rsidRDefault="0025325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325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53250" w:rsidRDefault="0025325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45C94" w:rsidRPr="00253250" w:rsidRDefault="0025325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253250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96337" w:rsidRPr="00F7460F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460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96337" w:rsidRPr="00F7460F" w:rsidRDefault="00333C3D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6" w:history="1">
              <w:r w:rsidR="00B96337" w:rsidRPr="00F7460F">
                <w:rPr>
                  <w:rStyle w:val="Hyperlink"/>
                  <w:rFonts w:cs="Arial"/>
                  <w:color w:val="auto"/>
                </w:rPr>
                <w:t>S1-173018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96337" w:rsidRPr="00F7460F" w:rsidRDefault="00693916" w:rsidP="00693916">
            <w:pPr>
              <w:snapToGrid w:val="0"/>
              <w:spacing w:after="0" w:line="240" w:lineRule="auto"/>
            </w:pPr>
            <w:r w:rsidRPr="00F7460F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96337" w:rsidRPr="00F7460F" w:rsidRDefault="00693916" w:rsidP="005456BC">
            <w:pPr>
              <w:snapToGrid w:val="0"/>
              <w:spacing w:after="0" w:line="240" w:lineRule="auto"/>
            </w:pPr>
            <w:r w:rsidRPr="00F7460F">
              <w:rPr>
                <w:rFonts w:eastAsia="SimSun"/>
                <w:lang w:eastAsia="en-GB"/>
              </w:rPr>
              <w:t>CAV – use case pertaining to rail-bound mass transit – coupling of trains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96337" w:rsidRPr="00F7460F" w:rsidRDefault="00F7460F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460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7460F" w:rsidRDefault="00F7460F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96337" w:rsidRPr="00F7460F" w:rsidRDefault="00F7460F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7460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366E9F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9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366E9F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7" w:history="1">
              <w:r w:rsidR="00745C94" w:rsidRPr="00366E9F">
                <w:rPr>
                  <w:rStyle w:val="Hyperlink"/>
                  <w:rFonts w:cs="Arial"/>
                  <w:color w:val="auto"/>
                </w:rPr>
                <w:t>S1-173114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366E9F" w:rsidRDefault="00745C94" w:rsidP="00745C94">
            <w:pPr>
              <w:snapToGrid w:val="0"/>
              <w:spacing w:after="0" w:line="240" w:lineRule="auto"/>
            </w:pPr>
            <w:r w:rsidRPr="00366E9F">
              <w:rPr>
                <w:rFonts w:eastAsia="SimSun"/>
                <w:lang w:eastAsia="en-GB"/>
              </w:rPr>
              <w:t>Korea Railroad Research Institute (KRRI)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366E9F" w:rsidRDefault="00745C94" w:rsidP="00745C94">
            <w:pPr>
              <w:tabs>
                <w:tab w:val="left" w:pos="484"/>
              </w:tabs>
              <w:snapToGrid w:val="0"/>
              <w:spacing w:after="0" w:line="240" w:lineRule="auto"/>
            </w:pPr>
            <w:r w:rsidRPr="00366E9F">
              <w:rPr>
                <w:rFonts w:eastAsia="SimSun"/>
                <w:lang w:eastAsia="en-GB"/>
              </w:rPr>
              <w:t>Virtual Coupling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366E9F" w:rsidRDefault="00366E9F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6E9F">
              <w:rPr>
                <w:rFonts w:eastAsia="Times New Roman" w:cs="Arial"/>
                <w:szCs w:val="18"/>
                <w:lang w:eastAsia="ar-SA"/>
              </w:rPr>
              <w:t>Revised to S1-173318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366E9F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66E9F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6E9F" w:rsidRPr="00CB3CDF" w:rsidRDefault="00366E9F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CD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6E9F" w:rsidRPr="00CB3CDF" w:rsidRDefault="00333C3D" w:rsidP="00745C94">
            <w:pPr>
              <w:snapToGrid w:val="0"/>
              <w:spacing w:after="0" w:line="240" w:lineRule="auto"/>
            </w:pPr>
            <w:hyperlink r:id="rId38" w:history="1">
              <w:r w:rsidR="00366E9F" w:rsidRPr="00CB3CDF">
                <w:rPr>
                  <w:rStyle w:val="Hyperlink"/>
                  <w:rFonts w:cs="Arial"/>
                  <w:color w:val="auto"/>
                </w:rPr>
                <w:t>S1-173318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6E9F" w:rsidRPr="00CB3CDF" w:rsidRDefault="00366E9F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B3CDF">
              <w:rPr>
                <w:rFonts w:eastAsia="SimSun"/>
                <w:lang w:eastAsia="en-GB"/>
              </w:rPr>
              <w:t>Korea Railroad Research Institute (KRRI)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6E9F" w:rsidRPr="00CB3CDF" w:rsidRDefault="00366E9F" w:rsidP="00745C94">
            <w:pPr>
              <w:tabs>
                <w:tab w:val="left" w:pos="484"/>
              </w:tabs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B3CDF">
              <w:rPr>
                <w:rFonts w:eastAsia="SimSun"/>
                <w:lang w:eastAsia="en-GB"/>
              </w:rPr>
              <w:t>Virtual Coupling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6E9F" w:rsidRPr="00CB3CDF" w:rsidRDefault="00CB3CDF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CDF">
              <w:rPr>
                <w:rFonts w:eastAsia="Times New Roman" w:cs="Arial"/>
                <w:szCs w:val="18"/>
                <w:lang w:eastAsia="ar-SA"/>
              </w:rPr>
              <w:t>Revised to S1-173323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66E9F" w:rsidRPr="00CB3CDF" w:rsidRDefault="00366E9F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3CDF">
              <w:rPr>
                <w:rFonts w:eastAsia="Arial Unicode MS" w:cs="Arial"/>
                <w:szCs w:val="18"/>
                <w:lang w:eastAsia="ar-SA"/>
              </w:rPr>
              <w:t>Revision of S1-173114.</w:t>
            </w:r>
          </w:p>
        </w:tc>
      </w:tr>
      <w:tr w:rsidR="00CB3CDF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B3CDF" w:rsidRPr="00CB3CDF" w:rsidRDefault="00CB3CDF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CD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B3CDF" w:rsidRPr="00CB3CDF" w:rsidRDefault="00333C3D" w:rsidP="00745C94">
            <w:pPr>
              <w:snapToGrid w:val="0"/>
              <w:spacing w:after="0" w:line="240" w:lineRule="auto"/>
              <w:rPr>
                <w:rFonts w:cs="Arial"/>
              </w:rPr>
            </w:pPr>
            <w:hyperlink r:id="rId39" w:history="1">
              <w:r w:rsidR="00CB3CDF" w:rsidRPr="00CB3CDF">
                <w:rPr>
                  <w:rStyle w:val="Hyperlink"/>
                  <w:rFonts w:cs="Arial"/>
                  <w:color w:val="auto"/>
                </w:rPr>
                <w:t>S1-173323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B3CDF" w:rsidRPr="00CB3CDF" w:rsidRDefault="00CB3CDF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B3CDF">
              <w:rPr>
                <w:rFonts w:eastAsia="SimSun"/>
                <w:lang w:eastAsia="en-GB"/>
              </w:rPr>
              <w:t>Korea Railroad Research Institute (KRRI)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B3CDF" w:rsidRPr="00CB3CDF" w:rsidRDefault="00CB3CDF" w:rsidP="00745C94">
            <w:pPr>
              <w:tabs>
                <w:tab w:val="left" w:pos="484"/>
              </w:tabs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B3CDF">
              <w:rPr>
                <w:rFonts w:eastAsia="SimSun"/>
                <w:lang w:eastAsia="en-GB"/>
              </w:rPr>
              <w:t>Virtual Coupling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B3CDF" w:rsidRPr="00CB3CDF" w:rsidRDefault="00CB3CDF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CD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B3CDF" w:rsidRPr="00CB3CDF" w:rsidRDefault="00CB3CDF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3CDF">
              <w:rPr>
                <w:rFonts w:eastAsia="Arial Unicode MS" w:cs="Arial"/>
                <w:i/>
                <w:szCs w:val="18"/>
                <w:lang w:eastAsia="ar-SA"/>
              </w:rPr>
              <w:t>Revision of S1-173114.</w:t>
            </w:r>
          </w:p>
          <w:p w:rsidR="00CB3CDF" w:rsidRDefault="00CB3CDF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3CDF">
              <w:rPr>
                <w:rFonts w:eastAsia="Arial Unicode MS" w:cs="Arial"/>
                <w:szCs w:val="18"/>
                <w:lang w:eastAsia="ar-SA"/>
              </w:rPr>
              <w:t>Revision of S1-173318.</w:t>
            </w:r>
          </w:p>
          <w:p w:rsidR="00CB3CDF" w:rsidRPr="00CB3CDF" w:rsidRDefault="00CB3CDF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B3CDF" w:rsidRDefault="00CB3CDF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B3CDF" w:rsidRPr="00CB3CDF" w:rsidRDefault="00CB3CDF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B3CD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F20920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92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F20920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0" w:history="1">
              <w:r w:rsidR="00745C94" w:rsidRPr="00F20920">
                <w:rPr>
                  <w:rStyle w:val="Hyperlink"/>
                  <w:rFonts w:cs="Arial"/>
                  <w:color w:val="auto"/>
                </w:rPr>
                <w:t>S1-173043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F20920" w:rsidRDefault="00745C94" w:rsidP="00745C94">
            <w:pPr>
              <w:snapToGrid w:val="0"/>
              <w:spacing w:after="0" w:line="240" w:lineRule="auto"/>
            </w:pPr>
            <w:r w:rsidRPr="00F20920">
              <w:rPr>
                <w:rFonts w:eastAsia="SimSun"/>
                <w:lang w:eastAsia="zh-CN"/>
              </w:rPr>
              <w:t>Fujitsu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F20920" w:rsidRDefault="00745C94" w:rsidP="00745C94">
            <w:pPr>
              <w:snapToGrid w:val="0"/>
              <w:spacing w:after="0" w:line="240" w:lineRule="auto"/>
            </w:pPr>
            <w:r w:rsidRPr="00F20920">
              <w:rPr>
                <w:rFonts w:eastAsia="SimSun"/>
                <w:lang w:eastAsia="en-GB"/>
              </w:rPr>
              <w:t>Telecare data traffic between home and remote monitoring centre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F20920" w:rsidRDefault="00F2092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92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20920" w:rsidRDefault="00F2092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45C94" w:rsidRPr="00F20920" w:rsidRDefault="00F2092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20920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B4447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444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B4447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1" w:history="1">
              <w:r w:rsidR="00745C94" w:rsidRPr="000B4447">
                <w:rPr>
                  <w:rStyle w:val="Hyperlink"/>
                  <w:rFonts w:cs="Arial"/>
                  <w:color w:val="auto"/>
                </w:rPr>
                <w:t>S1-173182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B4447" w:rsidRDefault="00745C94" w:rsidP="00745C94">
            <w:pPr>
              <w:snapToGrid w:val="0"/>
              <w:spacing w:after="0" w:line="240" w:lineRule="auto"/>
            </w:pPr>
            <w:r w:rsidRPr="000B4447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B4447" w:rsidRDefault="00745C94" w:rsidP="00745C94">
            <w:pPr>
              <w:snapToGrid w:val="0"/>
              <w:spacing w:after="0" w:line="240" w:lineRule="auto"/>
            </w:pPr>
            <w:r w:rsidRPr="000B4447">
              <w:rPr>
                <w:rFonts w:eastAsia="SimSun"/>
                <w:lang w:eastAsia="en-GB"/>
              </w:rPr>
              <w:t>Deployment scenarios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B4447" w:rsidRDefault="000B4447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4447">
              <w:rPr>
                <w:rFonts w:eastAsia="Times New Roman" w:cs="Arial"/>
                <w:szCs w:val="18"/>
                <w:lang w:eastAsia="ar-SA"/>
              </w:rPr>
              <w:t>Revised to S1-173311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B4447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B4447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B4447" w:rsidRPr="003C2AE2" w:rsidRDefault="000B4447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2AE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B4447" w:rsidRPr="003C2AE2" w:rsidRDefault="00333C3D" w:rsidP="00745C94">
            <w:pPr>
              <w:snapToGrid w:val="0"/>
              <w:spacing w:after="0" w:line="240" w:lineRule="auto"/>
            </w:pPr>
            <w:hyperlink r:id="rId42" w:history="1">
              <w:r w:rsidR="000B4447" w:rsidRPr="003C2AE2">
                <w:rPr>
                  <w:rStyle w:val="Hyperlink"/>
                  <w:rFonts w:cs="Arial"/>
                  <w:color w:val="auto"/>
                </w:rPr>
                <w:t>S1-173311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B4447" w:rsidRPr="003C2AE2" w:rsidRDefault="000B4447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C2AE2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B4447" w:rsidRPr="003C2AE2" w:rsidRDefault="000B4447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C2AE2">
              <w:rPr>
                <w:rFonts w:eastAsia="SimSun"/>
                <w:lang w:eastAsia="en-GB"/>
              </w:rPr>
              <w:t>Deployment scenarios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B4447" w:rsidRPr="003C2AE2" w:rsidRDefault="003C2AE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2AE2">
              <w:rPr>
                <w:rFonts w:eastAsia="Times New Roman" w:cs="Arial"/>
                <w:szCs w:val="18"/>
                <w:lang w:eastAsia="ar-SA"/>
              </w:rPr>
              <w:t>Revised to S1-173313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B4447" w:rsidRPr="003C2AE2" w:rsidRDefault="000B4447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C2AE2">
              <w:rPr>
                <w:rFonts w:eastAsia="Arial Unicode MS" w:cs="Arial"/>
                <w:szCs w:val="18"/>
                <w:lang w:eastAsia="ar-SA"/>
              </w:rPr>
              <w:t>Revision of S1-173182.</w:t>
            </w:r>
          </w:p>
        </w:tc>
      </w:tr>
      <w:tr w:rsidR="003C2AE2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2AE2" w:rsidRPr="00C4359B" w:rsidRDefault="003C2AE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359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2AE2" w:rsidRPr="00C4359B" w:rsidRDefault="00333C3D" w:rsidP="00745C94">
            <w:pPr>
              <w:snapToGrid w:val="0"/>
              <w:spacing w:after="0" w:line="240" w:lineRule="auto"/>
            </w:pPr>
            <w:hyperlink r:id="rId43" w:history="1">
              <w:r w:rsidR="003C2AE2" w:rsidRPr="00C4359B">
                <w:rPr>
                  <w:rStyle w:val="Hyperlink"/>
                  <w:rFonts w:cs="Arial"/>
                  <w:color w:val="auto"/>
                </w:rPr>
                <w:t>S1-173313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2AE2" w:rsidRPr="00C4359B" w:rsidRDefault="003C2AE2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4359B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2AE2" w:rsidRPr="00C4359B" w:rsidRDefault="003C2AE2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4359B">
              <w:rPr>
                <w:rFonts w:eastAsia="SimSun"/>
                <w:lang w:eastAsia="en-GB"/>
              </w:rPr>
              <w:t>Deployment scenarios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2AE2" w:rsidRPr="00C4359B" w:rsidRDefault="00C4359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359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C2AE2" w:rsidRPr="00C4359B" w:rsidRDefault="003C2AE2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359B">
              <w:rPr>
                <w:rFonts w:eastAsia="Arial Unicode MS" w:cs="Arial"/>
                <w:i/>
                <w:szCs w:val="18"/>
                <w:lang w:eastAsia="ar-SA"/>
              </w:rPr>
              <w:t>Revision of S1-173182.</w:t>
            </w:r>
          </w:p>
          <w:p w:rsidR="00C4359B" w:rsidRDefault="003C2AE2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359B">
              <w:rPr>
                <w:rFonts w:eastAsia="Arial Unicode MS" w:cs="Arial"/>
                <w:szCs w:val="18"/>
                <w:lang w:eastAsia="ar-SA"/>
              </w:rPr>
              <w:t>Revision of S1-173311.</w:t>
            </w:r>
          </w:p>
          <w:p w:rsidR="00C4359B" w:rsidRPr="00C4359B" w:rsidRDefault="00C4359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4359B" w:rsidRDefault="00C4359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3C2AE2" w:rsidRPr="00C4359B" w:rsidRDefault="00C4359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4359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B4447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444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B4447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4" w:history="1">
              <w:r w:rsidR="00745C94" w:rsidRPr="000B4447">
                <w:rPr>
                  <w:rStyle w:val="Hyperlink"/>
                  <w:rFonts w:cs="Arial"/>
                  <w:color w:val="auto"/>
                </w:rPr>
                <w:t>S1-173183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B4447" w:rsidRDefault="00745C94" w:rsidP="00745C94">
            <w:pPr>
              <w:snapToGrid w:val="0"/>
              <w:spacing w:after="0" w:line="240" w:lineRule="auto"/>
            </w:pPr>
            <w:r w:rsidRPr="000B4447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B4447" w:rsidRDefault="00745C94" w:rsidP="00745C94">
            <w:pPr>
              <w:snapToGrid w:val="0"/>
              <w:spacing w:after="0" w:line="240" w:lineRule="auto"/>
            </w:pPr>
            <w:r w:rsidRPr="000B4447">
              <w:rPr>
                <w:rFonts w:eastAsia="SimSun"/>
                <w:lang w:eastAsia="en-GB"/>
              </w:rPr>
              <w:t>Local Private Network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B4447" w:rsidRDefault="000B4447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4447">
              <w:rPr>
                <w:rFonts w:eastAsia="Times New Roman" w:cs="Arial"/>
                <w:szCs w:val="18"/>
                <w:lang w:eastAsia="ar-SA"/>
              </w:rPr>
              <w:t>Revised to S1-173312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B4447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B4447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B4447" w:rsidRPr="000B184E" w:rsidRDefault="000B4447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184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B4447" w:rsidRPr="000B184E" w:rsidRDefault="00333C3D" w:rsidP="00745C94">
            <w:pPr>
              <w:snapToGrid w:val="0"/>
              <w:spacing w:after="0" w:line="240" w:lineRule="auto"/>
            </w:pPr>
            <w:hyperlink r:id="rId45" w:history="1">
              <w:r w:rsidR="000B4447" w:rsidRPr="000B184E">
                <w:rPr>
                  <w:rStyle w:val="Hyperlink"/>
                  <w:rFonts w:cs="Arial"/>
                  <w:color w:val="auto"/>
                </w:rPr>
                <w:t>S1-173312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B4447" w:rsidRPr="000B184E" w:rsidRDefault="000B4447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B184E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B4447" w:rsidRPr="000B184E" w:rsidRDefault="000B4447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B184E">
              <w:rPr>
                <w:rFonts w:eastAsia="SimSun"/>
                <w:lang w:eastAsia="en-GB"/>
              </w:rPr>
              <w:t>Local Private Network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B4447" w:rsidRPr="000B184E" w:rsidRDefault="000B184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184E">
              <w:rPr>
                <w:rFonts w:eastAsia="Times New Roman" w:cs="Arial"/>
                <w:szCs w:val="18"/>
                <w:lang w:eastAsia="ar-SA"/>
              </w:rPr>
              <w:t>Revised to S1-173314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B4447" w:rsidRPr="000B184E" w:rsidRDefault="000B4447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184E">
              <w:rPr>
                <w:rFonts w:eastAsia="Arial Unicode MS" w:cs="Arial"/>
                <w:szCs w:val="18"/>
                <w:lang w:eastAsia="ar-SA"/>
              </w:rPr>
              <w:t>Revision of S1-173183.</w:t>
            </w:r>
          </w:p>
        </w:tc>
      </w:tr>
      <w:tr w:rsidR="000B184E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84E" w:rsidRPr="000B184E" w:rsidRDefault="000B184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184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84E" w:rsidRPr="000B184E" w:rsidRDefault="00333C3D" w:rsidP="00745C94">
            <w:pPr>
              <w:snapToGrid w:val="0"/>
              <w:spacing w:after="0" w:line="240" w:lineRule="auto"/>
            </w:pPr>
            <w:hyperlink r:id="rId46" w:history="1">
              <w:r w:rsidR="000B184E" w:rsidRPr="000B184E">
                <w:rPr>
                  <w:rStyle w:val="Hyperlink"/>
                  <w:rFonts w:cs="Arial"/>
                  <w:color w:val="auto"/>
                </w:rPr>
                <w:t>S1-173314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84E" w:rsidRPr="000B184E" w:rsidRDefault="000B184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B184E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84E" w:rsidRPr="000B184E" w:rsidRDefault="000B184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B184E">
              <w:rPr>
                <w:rFonts w:eastAsia="SimSun"/>
                <w:lang w:eastAsia="en-GB"/>
              </w:rPr>
              <w:t>Local Private Network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84E" w:rsidRPr="000B184E" w:rsidRDefault="000B184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84E" w:rsidRDefault="000B184E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184E">
              <w:rPr>
                <w:rFonts w:eastAsia="Arial Unicode MS" w:cs="Arial"/>
                <w:i/>
                <w:szCs w:val="18"/>
                <w:lang w:eastAsia="ar-SA"/>
              </w:rPr>
              <w:t>Revision of S1-173183.</w:t>
            </w:r>
          </w:p>
          <w:p w:rsidR="000B184E" w:rsidRPr="000B184E" w:rsidRDefault="000B184E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184E">
              <w:rPr>
                <w:rFonts w:eastAsia="Arial Unicode MS" w:cs="Arial"/>
                <w:szCs w:val="18"/>
                <w:lang w:eastAsia="ar-SA"/>
              </w:rPr>
              <w:t>Revision of S1-173312.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6A2CB7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2CB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6A2CB7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7" w:history="1">
              <w:r w:rsidR="00745C94" w:rsidRPr="006A2CB7">
                <w:rPr>
                  <w:rStyle w:val="Hyperlink"/>
                  <w:rFonts w:cs="Arial"/>
                  <w:color w:val="auto"/>
                </w:rPr>
                <w:t>S1-173184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6A2CB7" w:rsidRDefault="00745C94" w:rsidP="00745C94">
            <w:pPr>
              <w:snapToGrid w:val="0"/>
              <w:spacing w:after="0" w:line="240" w:lineRule="auto"/>
            </w:pPr>
            <w:r w:rsidRPr="006A2CB7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6A2CB7" w:rsidRDefault="00745C94" w:rsidP="00745C94">
            <w:pPr>
              <w:snapToGrid w:val="0"/>
              <w:spacing w:after="0" w:line="240" w:lineRule="auto"/>
            </w:pPr>
            <w:r w:rsidRPr="006A2CB7">
              <w:rPr>
                <w:rFonts w:eastAsia="SimSun"/>
                <w:lang w:eastAsia="en-GB"/>
              </w:rPr>
              <w:t>Mobility between Local Private and Public Networks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6A2CB7" w:rsidRDefault="006A2CB7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2CB7">
              <w:rPr>
                <w:rFonts w:eastAsia="Times New Roman" w:cs="Arial"/>
                <w:szCs w:val="18"/>
                <w:lang w:eastAsia="ar-SA"/>
              </w:rPr>
              <w:t>Revised to S1-173315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6A2CB7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2CB7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CB7" w:rsidRPr="006A2CB7" w:rsidRDefault="006A2CB7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2CB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CB7" w:rsidRPr="006A2CB7" w:rsidRDefault="00333C3D" w:rsidP="00745C94">
            <w:pPr>
              <w:snapToGrid w:val="0"/>
              <w:spacing w:after="0" w:line="240" w:lineRule="auto"/>
            </w:pPr>
            <w:hyperlink r:id="rId48" w:history="1">
              <w:r w:rsidR="006A2CB7" w:rsidRPr="006A2CB7">
                <w:rPr>
                  <w:rStyle w:val="Hyperlink"/>
                  <w:rFonts w:cs="Arial"/>
                  <w:color w:val="auto"/>
                </w:rPr>
                <w:t>S1-173315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CB7" w:rsidRPr="006A2CB7" w:rsidRDefault="006A2CB7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A2CB7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CB7" w:rsidRPr="006A2CB7" w:rsidRDefault="006A2CB7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A2CB7">
              <w:rPr>
                <w:rFonts w:eastAsia="SimSun"/>
                <w:lang w:eastAsia="en-GB"/>
              </w:rPr>
              <w:t>Mobility between Local Private and Public Networks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CB7" w:rsidRPr="006A2CB7" w:rsidRDefault="006A2CB7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CB7" w:rsidRPr="006A2CB7" w:rsidRDefault="006A2CB7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2CB7">
              <w:rPr>
                <w:rFonts w:eastAsia="Arial Unicode MS" w:cs="Arial"/>
                <w:szCs w:val="18"/>
                <w:lang w:eastAsia="ar-SA"/>
              </w:rPr>
              <w:t>Revision of S1-173184.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47F24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47F24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9" w:history="1">
              <w:r w:rsidR="00745C94" w:rsidRPr="00D47F24">
                <w:rPr>
                  <w:rStyle w:val="Hyperlink"/>
                  <w:rFonts w:cs="Arial"/>
                  <w:color w:val="auto"/>
                </w:rPr>
                <w:t>S1-173185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47F24" w:rsidRDefault="00745C94" w:rsidP="00745C94">
            <w:pPr>
              <w:snapToGrid w:val="0"/>
              <w:spacing w:after="0" w:line="240" w:lineRule="auto"/>
            </w:pPr>
            <w:r w:rsidRPr="00D47F24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47F24" w:rsidRDefault="00745C94" w:rsidP="00745C94">
            <w:pPr>
              <w:snapToGrid w:val="0"/>
              <w:spacing w:after="0" w:line="240" w:lineRule="auto"/>
            </w:pPr>
            <w:r w:rsidRPr="00D47F24">
              <w:rPr>
                <w:rFonts w:eastAsia="SimSun"/>
                <w:lang w:eastAsia="en-GB"/>
              </w:rPr>
              <w:t>Public Wide-area Network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47F24" w:rsidRDefault="00D47F2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24">
              <w:rPr>
                <w:rFonts w:eastAsia="Times New Roman" w:cs="Arial"/>
                <w:szCs w:val="18"/>
                <w:lang w:eastAsia="ar-SA"/>
              </w:rPr>
              <w:t>Revised to S1-173316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D47F24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47F24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F24" w:rsidRPr="00D47F24" w:rsidRDefault="00D47F2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F24" w:rsidRPr="00D47F24" w:rsidRDefault="00333C3D" w:rsidP="00745C94">
            <w:pPr>
              <w:snapToGrid w:val="0"/>
              <w:spacing w:after="0" w:line="240" w:lineRule="auto"/>
            </w:pPr>
            <w:hyperlink r:id="rId50" w:history="1">
              <w:r w:rsidR="00D47F24" w:rsidRPr="00D47F24">
                <w:rPr>
                  <w:rStyle w:val="Hyperlink"/>
                  <w:rFonts w:cs="Arial"/>
                  <w:color w:val="auto"/>
                </w:rPr>
                <w:t>S1-173316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F24" w:rsidRPr="00D47F24" w:rsidRDefault="00D47F24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47F24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F24" w:rsidRPr="00D47F24" w:rsidRDefault="00D47F24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47F24">
              <w:rPr>
                <w:rFonts w:eastAsia="SimSun"/>
                <w:lang w:eastAsia="en-GB"/>
              </w:rPr>
              <w:t>Public Wide-area Network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F24" w:rsidRPr="00D47F24" w:rsidRDefault="00D47F2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F24" w:rsidRPr="00D47F24" w:rsidRDefault="00D47F2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7F24">
              <w:rPr>
                <w:rFonts w:eastAsia="Arial Unicode MS" w:cs="Arial"/>
                <w:szCs w:val="18"/>
                <w:lang w:eastAsia="ar-SA"/>
              </w:rPr>
              <w:t>Revision of S1-173185.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9747BD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47B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9747BD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1" w:history="1">
              <w:r w:rsidR="00745C94" w:rsidRPr="009747BD">
                <w:rPr>
                  <w:rStyle w:val="Hyperlink"/>
                  <w:rFonts w:cs="Arial"/>
                  <w:color w:val="auto"/>
                </w:rPr>
                <w:t>S1-173186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9747BD" w:rsidRDefault="00745C94" w:rsidP="00745C94">
            <w:pPr>
              <w:snapToGrid w:val="0"/>
              <w:spacing w:after="0" w:line="240" w:lineRule="auto"/>
            </w:pPr>
            <w:r w:rsidRPr="009747BD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9747BD" w:rsidRDefault="00745C94" w:rsidP="00745C94">
            <w:pPr>
              <w:snapToGrid w:val="0"/>
              <w:spacing w:after="0" w:line="240" w:lineRule="auto"/>
            </w:pPr>
            <w:r w:rsidRPr="009747BD">
              <w:rPr>
                <w:rFonts w:eastAsia="SimSun"/>
                <w:lang w:eastAsia="en-GB"/>
              </w:rPr>
              <w:t>Virtual Private Network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9747BD" w:rsidRDefault="009747BD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47BD">
              <w:rPr>
                <w:rFonts w:eastAsia="Times New Roman" w:cs="Arial"/>
                <w:szCs w:val="18"/>
                <w:lang w:eastAsia="ar-SA"/>
              </w:rPr>
              <w:t>Revised to S1-173317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9747BD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47BD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BD" w:rsidRPr="009747BD" w:rsidRDefault="009747BD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47B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BD" w:rsidRPr="009747BD" w:rsidRDefault="00333C3D" w:rsidP="00745C94">
            <w:pPr>
              <w:snapToGrid w:val="0"/>
              <w:spacing w:after="0" w:line="240" w:lineRule="auto"/>
            </w:pPr>
            <w:hyperlink r:id="rId52" w:history="1">
              <w:r w:rsidR="009747BD" w:rsidRPr="009747BD">
                <w:rPr>
                  <w:rStyle w:val="Hyperlink"/>
                  <w:rFonts w:cs="Arial"/>
                  <w:color w:val="auto"/>
                </w:rPr>
                <w:t>S1-173317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BD" w:rsidRPr="009747BD" w:rsidRDefault="009747BD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747BD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BD" w:rsidRPr="009747BD" w:rsidRDefault="009747BD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747BD">
              <w:rPr>
                <w:rFonts w:eastAsia="SimSun"/>
                <w:lang w:eastAsia="en-GB"/>
              </w:rPr>
              <w:t>Virtual Private Network for Industrial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BD" w:rsidRPr="009747BD" w:rsidRDefault="009747BD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7BD" w:rsidRPr="009747BD" w:rsidRDefault="009747BD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747BD">
              <w:rPr>
                <w:rFonts w:eastAsia="Arial Unicode MS" w:cs="Arial"/>
                <w:szCs w:val="18"/>
                <w:lang w:eastAsia="ar-SA"/>
              </w:rPr>
              <w:t>Revision of S1-173186.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B0582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8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B0582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3" w:history="1">
              <w:r w:rsidR="00745C94" w:rsidRPr="002B0582">
                <w:rPr>
                  <w:rStyle w:val="Hyperlink"/>
                  <w:rFonts w:cs="Arial"/>
                  <w:color w:val="auto"/>
                </w:rPr>
                <w:t>S1-173067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B0582" w:rsidRDefault="00745C94" w:rsidP="00745C94">
            <w:pPr>
              <w:snapToGrid w:val="0"/>
              <w:spacing w:after="0" w:line="240" w:lineRule="auto"/>
              <w:rPr>
                <w:lang w:val="nl-NL"/>
              </w:rPr>
            </w:pPr>
            <w:r w:rsidRPr="002B0582">
              <w:rPr>
                <w:lang w:val="nl-NL"/>
              </w:rPr>
              <w:t xml:space="preserve">Robert Bosch GmbH, Siemens AG, Huawei, </w:t>
            </w:r>
            <w:r w:rsidRPr="002B0582">
              <w:lastRenderedPageBreak/>
              <w:t>Nokia, Fraunhofer Heinrich-Hertz-Institute</w:t>
            </w:r>
            <w:r w:rsidRPr="002B0582">
              <w:rPr>
                <w:lang w:val="nl-NL"/>
              </w:rPr>
              <w:t xml:space="preserve">, </w:t>
            </w:r>
            <w:r w:rsidRPr="002B0582">
              <w:t>Fraunhofer Institute for Integrated Circuits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B0582" w:rsidRDefault="00745C94" w:rsidP="00745C94">
            <w:pPr>
              <w:snapToGrid w:val="0"/>
              <w:spacing w:after="0" w:line="240" w:lineRule="auto"/>
            </w:pPr>
            <w:r w:rsidRPr="002B0582">
              <w:lastRenderedPageBreak/>
              <w:t>CAV – Use Cases Pertaining to the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B0582" w:rsidRDefault="002B058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8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B0582" w:rsidRDefault="002B0582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45C94" w:rsidRPr="002B0582" w:rsidRDefault="002B0582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2B0582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2574A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574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2574A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4" w:history="1">
              <w:r w:rsidR="00745C94" w:rsidRPr="00E2574A">
                <w:rPr>
                  <w:rStyle w:val="Hyperlink"/>
                  <w:rFonts w:cs="Arial"/>
                  <w:color w:val="auto"/>
                </w:rPr>
                <w:t>S1-173070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2574A" w:rsidRDefault="00745C94" w:rsidP="00745C94">
            <w:pPr>
              <w:snapToGrid w:val="0"/>
              <w:spacing w:after="0" w:line="240" w:lineRule="auto"/>
            </w:pPr>
            <w:r w:rsidRPr="00E2574A">
              <w:rPr>
                <w:lang w:val="nl-NL"/>
              </w:rPr>
              <w:t xml:space="preserve">Robert Bosch GmbH, Nokia, Siemens AG, Huawei, </w:t>
            </w:r>
            <w:r w:rsidRPr="00E2574A">
              <w:t>Fraunhofer Heinrich-Hertz-Institute</w:t>
            </w:r>
            <w:r w:rsidRPr="00E2574A">
              <w:rPr>
                <w:lang w:val="nl-NL"/>
              </w:rPr>
              <w:t xml:space="preserve">, </w:t>
            </w:r>
            <w:r w:rsidRPr="00E2574A">
              <w:t>Fraunhofer Institute for Integrated Circuits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2574A" w:rsidRDefault="00745C94" w:rsidP="00745C94">
            <w:pPr>
              <w:snapToGrid w:val="0"/>
              <w:spacing w:after="0" w:line="240" w:lineRule="auto"/>
            </w:pPr>
            <w:r w:rsidRPr="00E2574A">
              <w:t>Use Cases for Motion Control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2574A" w:rsidRDefault="00E2574A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574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2574A" w:rsidRDefault="00E2574A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45C94" w:rsidRPr="00E2574A" w:rsidRDefault="00E2574A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E2574A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C2834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283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C2834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5" w:history="1">
              <w:r w:rsidR="00745C94" w:rsidRPr="002C2834">
                <w:rPr>
                  <w:rStyle w:val="Hyperlink"/>
                  <w:rFonts w:cs="Arial"/>
                  <w:color w:val="auto"/>
                </w:rPr>
                <w:t>S1-173069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C2834" w:rsidRDefault="00745C94" w:rsidP="00745C94">
            <w:pPr>
              <w:snapToGrid w:val="0"/>
              <w:spacing w:after="0" w:line="240" w:lineRule="auto"/>
            </w:pPr>
            <w:r w:rsidRPr="002C2834">
              <w:t>Robert Bosch GmbH, Huawei, Nokia, Siemens AG, Fraunhofer Heinrich-Hertz-Institute, Fraunhofer Institute for Integrated Circuits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C2834" w:rsidRDefault="00745C94" w:rsidP="00745C94">
            <w:pPr>
              <w:snapToGrid w:val="0"/>
              <w:spacing w:after="0" w:line="240" w:lineRule="auto"/>
            </w:pPr>
            <w:r w:rsidRPr="002C2834">
              <w:t>Use Case for Control-to-Control Communication (Motion Subsystems) | Factories of the Future</w:t>
            </w:r>
          </w:p>
          <w:p w:rsidR="00745C94" w:rsidRPr="002C2834" w:rsidRDefault="00745C94" w:rsidP="00745C94">
            <w:pPr>
              <w:snapToGrid w:val="0"/>
              <w:spacing w:after="0" w:line="240" w:lineRule="auto"/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2C2834" w:rsidRDefault="002C283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283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C2834" w:rsidRDefault="002C283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45C94" w:rsidRPr="002C2834" w:rsidRDefault="002C283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2C2834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9A5078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507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9A5078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6" w:history="1">
              <w:r w:rsidR="00745C94" w:rsidRPr="009A5078">
                <w:rPr>
                  <w:rStyle w:val="Hyperlink"/>
                  <w:rFonts w:cs="Arial"/>
                  <w:color w:val="auto"/>
                </w:rPr>
                <w:t>S1-173071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9A5078" w:rsidRDefault="00745C94" w:rsidP="00745C94">
            <w:pPr>
              <w:snapToGrid w:val="0"/>
              <w:spacing w:after="0" w:line="240" w:lineRule="auto"/>
            </w:pPr>
            <w:r w:rsidRPr="009A5078">
              <w:t>Robert Bosch GmbH, Siemens AG, Nokia, Fraunhofer Heinrich-Hertz-Institute, Fraunhofer Institute for Integrated Circuits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9A5078" w:rsidRDefault="00745C94" w:rsidP="00745C94">
            <w:pPr>
              <w:snapToGrid w:val="0"/>
              <w:spacing w:after="0" w:line="240" w:lineRule="auto"/>
            </w:pPr>
            <w:r w:rsidRPr="009A5078">
              <w:t>Use Case for Motion Control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9A5078" w:rsidRDefault="009A507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507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A5078" w:rsidRDefault="009A507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45C94" w:rsidRPr="009A5078" w:rsidRDefault="009A507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9A5078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B15E5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15E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B15E5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7" w:history="1">
              <w:r w:rsidR="00745C94" w:rsidRPr="00EB15E5">
                <w:rPr>
                  <w:rStyle w:val="Hyperlink"/>
                  <w:rFonts w:cs="Arial"/>
                  <w:color w:val="auto"/>
                </w:rPr>
                <w:t>S1-173068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B15E5" w:rsidRDefault="00745C94" w:rsidP="00745C94">
            <w:pPr>
              <w:snapToGrid w:val="0"/>
              <w:spacing w:after="0" w:line="240" w:lineRule="auto"/>
              <w:rPr>
                <w:lang w:val="nl-NL"/>
              </w:rPr>
            </w:pPr>
            <w:r w:rsidRPr="00EB15E5">
              <w:rPr>
                <w:lang w:val="nl-NL"/>
              </w:rPr>
              <w:t>Robert Bosch GmbH, Intel, Nokia, Huawei, Siemens AG, Fraunhofer Heinrich-Hertz-Institute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B15E5" w:rsidRDefault="00745C94" w:rsidP="00745C94">
            <w:pPr>
              <w:snapToGrid w:val="0"/>
              <w:spacing w:after="0" w:line="240" w:lineRule="auto"/>
            </w:pPr>
            <w:r w:rsidRPr="00EB15E5">
              <w:t>Use Case for Augmented Reality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B15E5" w:rsidRDefault="00EB15E5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15E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C3546" w:rsidRPr="00EB15E5" w:rsidRDefault="00EC3546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B15E5" w:rsidRDefault="00EC3546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15E5">
              <w:rPr>
                <w:rFonts w:eastAsia="Arial Unicode MS" w:cs="Arial"/>
                <w:szCs w:val="18"/>
                <w:lang w:eastAsia="ar-SA"/>
              </w:rPr>
              <w:t>No presentation</w:t>
            </w:r>
          </w:p>
          <w:p w:rsidR="00EB15E5" w:rsidRPr="00EB15E5" w:rsidRDefault="00EB15E5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B15E5" w:rsidRDefault="00EB15E5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45C94" w:rsidRPr="00EB15E5" w:rsidRDefault="00EB15E5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EB15E5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B15E5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15E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B15E5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8" w:history="1">
              <w:r w:rsidR="00745C94" w:rsidRPr="00EB15E5">
                <w:rPr>
                  <w:rStyle w:val="Hyperlink"/>
                  <w:rFonts w:cs="Arial"/>
                  <w:color w:val="auto"/>
                </w:rPr>
                <w:t>S1-173073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B15E5" w:rsidRDefault="00745C94" w:rsidP="00745C94">
            <w:pPr>
              <w:snapToGrid w:val="0"/>
              <w:spacing w:after="0" w:line="240" w:lineRule="auto"/>
            </w:pPr>
            <w:r w:rsidRPr="00EB15E5">
              <w:rPr>
                <w:lang w:val="nl-NL"/>
              </w:rPr>
              <w:t xml:space="preserve">Robert Bosch GmbH, Siemens AG, Huawei, Deutsche Telekom, Nokia, Fraunhofer Heinrich-Hertz-Institute, </w:t>
            </w:r>
            <w:r w:rsidRPr="00EB15E5">
              <w:t>Fraunhofer Institute for Integrated Circuits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B15E5" w:rsidRDefault="00745C94" w:rsidP="00745C94">
            <w:pPr>
              <w:snapToGrid w:val="0"/>
              <w:spacing w:after="0" w:line="240" w:lineRule="auto"/>
            </w:pPr>
            <w:r w:rsidRPr="00EB15E5">
              <w:t>Use Case for Mobile Control Panels with Safety Functions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B15E5" w:rsidRDefault="00EB15E5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15E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B15E5" w:rsidRDefault="00EB15E5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45C94" w:rsidRPr="00EB15E5" w:rsidRDefault="00EB15E5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EB15E5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5810" w:rsidRPr="005546AC" w:rsidRDefault="006B5810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46A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5810" w:rsidRPr="005546AC" w:rsidRDefault="00333C3D" w:rsidP="0051022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9" w:history="1">
              <w:r w:rsidR="006B5810" w:rsidRPr="005546AC">
                <w:rPr>
                  <w:rStyle w:val="Hyperlink"/>
                  <w:rFonts w:cs="Arial"/>
                  <w:color w:val="auto"/>
                </w:rPr>
                <w:t>S1-173122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5810" w:rsidRPr="005546AC" w:rsidRDefault="006B5810" w:rsidP="0051022C">
            <w:pPr>
              <w:snapToGrid w:val="0"/>
              <w:spacing w:after="0" w:line="240" w:lineRule="auto"/>
            </w:pPr>
            <w:r w:rsidRPr="005546AC">
              <w:t>Fraunhofer Heinrich-Hertz-Institute, Fraunhofer Institute for Integrated Circuits, Robert Bosch GmbH, Siemens AG, Nokia, Deutsche Telekom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5810" w:rsidRPr="005546AC" w:rsidRDefault="006B5810" w:rsidP="0051022C">
            <w:pPr>
              <w:snapToGrid w:val="0"/>
              <w:spacing w:after="0" w:line="240" w:lineRule="auto"/>
            </w:pPr>
            <w:r w:rsidRPr="005546AC">
              <w:t>Use Case for Massive Wireless Sensor Networks Description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5810" w:rsidRPr="005546AC" w:rsidRDefault="005546AC" w:rsidP="005102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46A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55D9E" w:rsidRPr="005546AC" w:rsidRDefault="00855D9E" w:rsidP="005102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546AC" w:rsidRDefault="00855D9E" w:rsidP="005102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546AC">
              <w:rPr>
                <w:rFonts w:eastAsia="Arial Unicode MS" w:cs="Arial"/>
                <w:szCs w:val="18"/>
                <w:lang w:eastAsia="ar-SA"/>
              </w:rPr>
              <w:t>No presentation</w:t>
            </w:r>
          </w:p>
          <w:p w:rsidR="005546AC" w:rsidRPr="005546AC" w:rsidRDefault="005546AC" w:rsidP="005102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546AC" w:rsidRDefault="005546AC" w:rsidP="005102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B5810" w:rsidRPr="005546AC" w:rsidRDefault="005546AC" w:rsidP="005102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5546A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5546AC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46A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5546AC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0" w:history="1">
              <w:r w:rsidR="00745C94" w:rsidRPr="005546AC">
                <w:rPr>
                  <w:rStyle w:val="Hyperlink"/>
                  <w:rFonts w:cs="Arial"/>
                  <w:color w:val="auto"/>
                </w:rPr>
                <w:t>S1-173124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5546AC" w:rsidRDefault="00745C94" w:rsidP="00745C94">
            <w:pPr>
              <w:snapToGrid w:val="0"/>
              <w:spacing w:after="0" w:line="240" w:lineRule="auto"/>
            </w:pPr>
            <w:r w:rsidRPr="005546AC">
              <w:t xml:space="preserve">Fraunhofer Heinrich-Hertz-Institute, Fraunhofer Institute for Integrated </w:t>
            </w:r>
            <w:r w:rsidRPr="005546AC">
              <w:lastRenderedPageBreak/>
              <w:t>Circuits, Robert Bosch GmbH, Siemens AG, Nokia, Deutsche Telekom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5546AC" w:rsidRDefault="00745C94" w:rsidP="00745C94">
            <w:pPr>
              <w:snapToGrid w:val="0"/>
              <w:spacing w:after="0" w:line="240" w:lineRule="auto"/>
            </w:pPr>
            <w:r w:rsidRPr="005546AC">
              <w:lastRenderedPageBreak/>
              <w:t>Use Case for Massive Wireless Sensor Networks Requirements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5546AC" w:rsidRDefault="005546AC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46AC">
              <w:rPr>
                <w:rFonts w:eastAsia="Times New Roman" w:cs="Arial"/>
                <w:szCs w:val="18"/>
                <w:lang w:eastAsia="ar-SA"/>
              </w:rPr>
              <w:t>Revised to S1-173319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5546AC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546AC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546AC" w:rsidRPr="00B35AC0" w:rsidRDefault="005546AC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5AC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546AC" w:rsidRPr="00B35AC0" w:rsidRDefault="00333C3D" w:rsidP="00745C94">
            <w:pPr>
              <w:snapToGrid w:val="0"/>
              <w:spacing w:after="0" w:line="240" w:lineRule="auto"/>
            </w:pPr>
            <w:hyperlink r:id="rId61" w:history="1">
              <w:r w:rsidR="005546AC" w:rsidRPr="00B35AC0">
                <w:rPr>
                  <w:rStyle w:val="Hyperlink"/>
                  <w:rFonts w:cs="Arial"/>
                  <w:color w:val="auto"/>
                </w:rPr>
                <w:t>S1-173319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546AC" w:rsidRPr="00B35AC0" w:rsidRDefault="005546AC" w:rsidP="00745C94">
            <w:pPr>
              <w:snapToGrid w:val="0"/>
              <w:spacing w:after="0" w:line="240" w:lineRule="auto"/>
            </w:pPr>
            <w:r w:rsidRPr="00B35AC0">
              <w:t>Fraunhofer Heinrich-Hertz-Institute, Fraunhofer Institute for Integrated Circuits, Robert Bosch GmbH, Siemens AG, Nokia, Deutsche Telekom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546AC" w:rsidRPr="00B35AC0" w:rsidRDefault="005546AC" w:rsidP="00745C94">
            <w:pPr>
              <w:snapToGrid w:val="0"/>
              <w:spacing w:after="0" w:line="240" w:lineRule="auto"/>
            </w:pPr>
            <w:r w:rsidRPr="00B35AC0">
              <w:t>Use Case for Massive Wireless Sensor Networks Requirements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546AC" w:rsidRPr="00B35AC0" w:rsidRDefault="00B35AC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5AC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35AC0" w:rsidRDefault="005546AC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35AC0">
              <w:rPr>
                <w:rFonts w:eastAsia="Arial Unicode MS" w:cs="Arial"/>
                <w:szCs w:val="18"/>
                <w:lang w:eastAsia="ar-SA"/>
              </w:rPr>
              <w:t>Revision of S1-173124.</w:t>
            </w:r>
          </w:p>
          <w:p w:rsidR="00B35AC0" w:rsidRPr="00B35AC0" w:rsidRDefault="00B35AC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35AC0" w:rsidRDefault="00B35AC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546AC" w:rsidRPr="00B35AC0" w:rsidRDefault="00B35AC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B35AC0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B35AC0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5AC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B35AC0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2" w:history="1">
              <w:r w:rsidR="00745C94" w:rsidRPr="00B35AC0">
                <w:rPr>
                  <w:rStyle w:val="Hyperlink"/>
                  <w:rFonts w:cs="Arial"/>
                  <w:color w:val="auto"/>
                </w:rPr>
                <w:t>S1-173072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B35AC0" w:rsidRDefault="00745C94" w:rsidP="00745C94">
            <w:pPr>
              <w:snapToGrid w:val="0"/>
              <w:spacing w:after="0" w:line="240" w:lineRule="auto"/>
            </w:pPr>
            <w:r w:rsidRPr="00B35AC0">
              <w:rPr>
                <w:lang w:val="nl-NL"/>
              </w:rPr>
              <w:t xml:space="preserve">Robert Bosch GmbH, Huawei, Siemens AG, </w:t>
            </w:r>
            <w:r w:rsidRPr="00B35AC0">
              <w:t>Nokia</w:t>
            </w:r>
            <w:r w:rsidRPr="00B35AC0">
              <w:rPr>
                <w:lang w:val="nl-NL"/>
              </w:rPr>
              <w:t xml:space="preserve">, </w:t>
            </w:r>
            <w:r w:rsidRPr="00B35AC0">
              <w:t>Fraunhofer Heinrich-Hertz-Institute</w:t>
            </w:r>
            <w:r w:rsidRPr="00B35AC0">
              <w:rPr>
                <w:lang w:val="nl-NL"/>
              </w:rPr>
              <w:t xml:space="preserve">, </w:t>
            </w:r>
            <w:r w:rsidRPr="00B35AC0">
              <w:t>Fraunhofer Institute for Integrated Circuits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B35AC0" w:rsidRDefault="00745C94" w:rsidP="00745C94">
            <w:pPr>
              <w:snapToGrid w:val="0"/>
              <w:spacing w:after="0" w:line="240" w:lineRule="auto"/>
            </w:pPr>
            <w:r w:rsidRPr="00B35AC0">
              <w:t>Use Case for Mobile Robots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B35AC0" w:rsidRDefault="00B35AC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5AC0">
              <w:rPr>
                <w:rFonts w:eastAsia="Times New Roman" w:cs="Arial"/>
                <w:szCs w:val="18"/>
                <w:lang w:eastAsia="ar-SA"/>
              </w:rPr>
              <w:t>Revised to S1-173320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B35AC0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35AC0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35AC0" w:rsidRPr="007C7460" w:rsidRDefault="00B35AC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746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35AC0" w:rsidRPr="007C7460" w:rsidRDefault="00333C3D" w:rsidP="00745C94">
            <w:pPr>
              <w:snapToGrid w:val="0"/>
              <w:spacing w:after="0" w:line="240" w:lineRule="auto"/>
            </w:pPr>
            <w:hyperlink r:id="rId63" w:history="1">
              <w:r w:rsidR="00B35AC0" w:rsidRPr="007C7460">
                <w:rPr>
                  <w:rStyle w:val="Hyperlink"/>
                  <w:rFonts w:cs="Arial"/>
                  <w:color w:val="auto"/>
                </w:rPr>
                <w:t>S1-173320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35AC0" w:rsidRPr="007C7460" w:rsidRDefault="00B35AC0" w:rsidP="00745C94">
            <w:pPr>
              <w:snapToGrid w:val="0"/>
              <w:spacing w:after="0" w:line="240" w:lineRule="auto"/>
              <w:rPr>
                <w:lang w:val="nl-NL"/>
              </w:rPr>
            </w:pPr>
            <w:r w:rsidRPr="007C7460">
              <w:rPr>
                <w:lang w:val="nl-NL"/>
              </w:rPr>
              <w:t>Robert Bosch GmbH, Huawei, Siemens AG, Nokia, Fraunhofer Heinrich-Hertz-Institute, Fraunhofer Institute for Integrated Circuits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35AC0" w:rsidRPr="007C7460" w:rsidRDefault="00B35AC0" w:rsidP="00745C94">
            <w:pPr>
              <w:snapToGrid w:val="0"/>
              <w:spacing w:after="0" w:line="240" w:lineRule="auto"/>
            </w:pPr>
            <w:r w:rsidRPr="007C7460">
              <w:t>Use Case for Mobile Robots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35AC0" w:rsidRPr="007C7460" w:rsidRDefault="007C746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7460">
              <w:rPr>
                <w:rFonts w:eastAsia="Times New Roman" w:cs="Arial"/>
                <w:szCs w:val="18"/>
                <w:lang w:eastAsia="ar-SA"/>
              </w:rPr>
              <w:t>Revised to S1-173324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35AC0" w:rsidRPr="007C7460" w:rsidRDefault="00B35AC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7460">
              <w:rPr>
                <w:rFonts w:eastAsia="Arial Unicode MS" w:cs="Arial"/>
                <w:szCs w:val="18"/>
                <w:lang w:eastAsia="ar-SA"/>
              </w:rPr>
              <w:t>Revision of S1-173072.</w:t>
            </w:r>
          </w:p>
          <w:p w:rsidR="00B35AC0" w:rsidRPr="007C7460" w:rsidRDefault="00B35AC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35AC0" w:rsidRPr="007C7460" w:rsidRDefault="00B35AC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35AC0" w:rsidRPr="007C7460" w:rsidRDefault="00B35AC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7460">
              <w:rPr>
                <w:rFonts w:eastAsia="Arial Unicode MS" w:cs="Arial"/>
                <w:szCs w:val="18"/>
                <w:lang w:eastAsia="ar-SA"/>
              </w:rPr>
              <w:t>No presentation</w:t>
            </w:r>
          </w:p>
        </w:tc>
      </w:tr>
      <w:tr w:rsidR="007C7460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7460" w:rsidRPr="007C7460" w:rsidRDefault="007C746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746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7460" w:rsidRPr="007C7460" w:rsidRDefault="00333C3D" w:rsidP="00745C94">
            <w:pPr>
              <w:snapToGrid w:val="0"/>
              <w:spacing w:after="0" w:line="240" w:lineRule="auto"/>
            </w:pPr>
            <w:hyperlink r:id="rId64" w:history="1">
              <w:r w:rsidR="007C7460" w:rsidRPr="007C7460">
                <w:rPr>
                  <w:rStyle w:val="Hyperlink"/>
                  <w:rFonts w:cs="Arial"/>
                  <w:color w:val="auto"/>
                </w:rPr>
                <w:t>S1-173324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7460" w:rsidRPr="007C7460" w:rsidRDefault="007C7460" w:rsidP="00745C94">
            <w:pPr>
              <w:snapToGrid w:val="0"/>
              <w:spacing w:after="0" w:line="240" w:lineRule="auto"/>
              <w:rPr>
                <w:lang w:val="nl-NL"/>
              </w:rPr>
            </w:pPr>
            <w:r w:rsidRPr="007C7460">
              <w:rPr>
                <w:lang w:val="nl-NL"/>
              </w:rPr>
              <w:t>Robert Bosch GmbH, Huawei, Siemens AG, Nokia, Fraunhofer Heinrich-Hertz-Institute, Fraunhofer Institute for Integrated Circuits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7460" w:rsidRPr="007C7460" w:rsidRDefault="007C7460" w:rsidP="00745C94">
            <w:pPr>
              <w:snapToGrid w:val="0"/>
              <w:spacing w:after="0" w:line="240" w:lineRule="auto"/>
            </w:pPr>
            <w:r w:rsidRPr="007C7460">
              <w:t>Use Case for Mobile Robots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7460" w:rsidRPr="007C7460" w:rsidRDefault="007C7460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746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7460" w:rsidRPr="007C7460" w:rsidRDefault="007C7460" w:rsidP="007C746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C7460">
              <w:rPr>
                <w:rFonts w:eastAsia="Arial Unicode MS" w:cs="Arial"/>
                <w:i/>
                <w:szCs w:val="18"/>
                <w:lang w:eastAsia="ar-SA"/>
              </w:rPr>
              <w:t>Revision of S1-173072.</w:t>
            </w:r>
          </w:p>
          <w:p w:rsidR="007C7460" w:rsidRPr="007C7460" w:rsidRDefault="007C7460" w:rsidP="007C746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:rsidR="007C7460" w:rsidRPr="007C7460" w:rsidRDefault="007C7460" w:rsidP="007C746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:rsidR="007C7460" w:rsidRPr="007C7460" w:rsidRDefault="007C7460" w:rsidP="007C746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7460">
              <w:rPr>
                <w:rFonts w:eastAsia="Arial Unicode MS" w:cs="Arial"/>
                <w:i/>
                <w:szCs w:val="18"/>
                <w:lang w:eastAsia="ar-SA"/>
              </w:rPr>
              <w:t>No presentation</w:t>
            </w:r>
          </w:p>
          <w:p w:rsidR="007C7460" w:rsidRDefault="007C746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7460">
              <w:rPr>
                <w:rFonts w:eastAsia="Arial Unicode MS" w:cs="Arial"/>
                <w:szCs w:val="18"/>
                <w:lang w:eastAsia="ar-SA"/>
              </w:rPr>
              <w:t>Revision of S1-173320.</w:t>
            </w:r>
          </w:p>
          <w:p w:rsidR="007C7460" w:rsidRPr="007C7460" w:rsidRDefault="007C746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C7460" w:rsidRDefault="007C746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C7460" w:rsidRPr="007C7460" w:rsidRDefault="007C7460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7C7460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3138A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138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3138A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5" w:history="1">
              <w:r w:rsidR="00745C94" w:rsidRPr="00E3138A">
                <w:rPr>
                  <w:rStyle w:val="Hyperlink"/>
                  <w:rFonts w:cs="Arial"/>
                  <w:color w:val="auto"/>
                </w:rPr>
                <w:t>S1-173074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3138A" w:rsidRDefault="00745C94" w:rsidP="00745C94">
            <w:pPr>
              <w:snapToGrid w:val="0"/>
              <w:spacing w:after="0" w:line="240" w:lineRule="auto"/>
              <w:rPr>
                <w:lang w:val="nl-NL"/>
              </w:rPr>
            </w:pPr>
            <w:r w:rsidRPr="00E3138A">
              <w:rPr>
                <w:lang w:val="nl-NL"/>
              </w:rPr>
              <w:t>Robert Bosch GmbH, Huawei, Siemens AG, Nokia, Deutsche Telekom, Fraunhofer Heinrich-Hertz-Institute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3138A" w:rsidRDefault="00745C94" w:rsidP="00745C94">
            <w:pPr>
              <w:snapToGrid w:val="0"/>
              <w:spacing w:after="0" w:line="240" w:lineRule="auto"/>
            </w:pPr>
            <w:r w:rsidRPr="00E3138A">
              <w:t>Use Case for Process Automation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E3138A" w:rsidRDefault="00E3138A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138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3138A" w:rsidRDefault="00E3138A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45C94" w:rsidRPr="00E3138A" w:rsidRDefault="00E3138A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E3138A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97259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72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97259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6" w:history="1">
              <w:r w:rsidR="00745C94" w:rsidRPr="00097259">
                <w:rPr>
                  <w:rStyle w:val="Hyperlink"/>
                  <w:rFonts w:cs="Arial"/>
                  <w:color w:val="auto"/>
                </w:rPr>
                <w:t>S1-173075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97259" w:rsidRDefault="00745C94" w:rsidP="00745C94">
            <w:pPr>
              <w:snapToGrid w:val="0"/>
              <w:spacing w:after="0" w:line="240" w:lineRule="auto"/>
              <w:rPr>
                <w:lang w:val="nl-NL"/>
              </w:rPr>
            </w:pPr>
            <w:r w:rsidRPr="00097259">
              <w:rPr>
                <w:lang w:val="nl-NL"/>
              </w:rPr>
              <w:t>Robert Bosch GmbH, Siemens AG, Nokia, Deutsche Telekom</w:t>
            </w:r>
          </w:p>
          <w:p w:rsidR="00745C94" w:rsidRPr="00097259" w:rsidRDefault="00745C94" w:rsidP="00745C94">
            <w:pPr>
              <w:snapToGrid w:val="0"/>
              <w:spacing w:after="0" w:line="240" w:lineRule="auto"/>
              <w:rPr>
                <w:lang w:val="nl-NL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97259" w:rsidRDefault="00745C94" w:rsidP="00745C94">
            <w:pPr>
              <w:snapToGrid w:val="0"/>
              <w:spacing w:after="0" w:line="240" w:lineRule="auto"/>
            </w:pPr>
            <w:r w:rsidRPr="00097259">
              <w:t>Use Case for Remote Access and Maintenance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97259" w:rsidRDefault="0009725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7259">
              <w:rPr>
                <w:rFonts w:eastAsia="Times New Roman" w:cs="Arial"/>
                <w:szCs w:val="18"/>
                <w:lang w:eastAsia="ar-SA"/>
              </w:rPr>
              <w:t>Revised to S1-173321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097259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97259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7259" w:rsidRPr="00C4359B" w:rsidRDefault="00097259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359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7259" w:rsidRPr="00C4359B" w:rsidRDefault="00333C3D" w:rsidP="00745C94">
            <w:pPr>
              <w:snapToGrid w:val="0"/>
              <w:spacing w:after="0" w:line="240" w:lineRule="auto"/>
            </w:pPr>
            <w:hyperlink r:id="rId67" w:history="1">
              <w:r w:rsidR="00097259" w:rsidRPr="00C4359B">
                <w:rPr>
                  <w:rStyle w:val="Hyperlink"/>
                  <w:rFonts w:cs="Arial"/>
                  <w:color w:val="auto"/>
                </w:rPr>
                <w:t>S1-173321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7259" w:rsidRPr="00C4359B" w:rsidRDefault="00097259" w:rsidP="00745C94">
            <w:pPr>
              <w:snapToGrid w:val="0"/>
              <w:spacing w:after="0" w:line="240" w:lineRule="auto"/>
              <w:rPr>
                <w:lang w:val="nl-NL"/>
              </w:rPr>
            </w:pPr>
            <w:r w:rsidRPr="00C4359B">
              <w:rPr>
                <w:lang w:val="nl-NL"/>
              </w:rPr>
              <w:t>Robert Bosch GmbH, Siemens AG, Nokia, Deutsche Telekom</w:t>
            </w:r>
          </w:p>
          <w:p w:rsidR="00097259" w:rsidRPr="00C4359B" w:rsidRDefault="00097259" w:rsidP="00745C94">
            <w:pPr>
              <w:snapToGrid w:val="0"/>
              <w:spacing w:after="0" w:line="240" w:lineRule="auto"/>
              <w:rPr>
                <w:lang w:val="nl-NL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7259" w:rsidRPr="00C4359B" w:rsidRDefault="00097259" w:rsidP="00745C94">
            <w:pPr>
              <w:snapToGrid w:val="0"/>
              <w:spacing w:after="0" w:line="240" w:lineRule="auto"/>
            </w:pPr>
            <w:r w:rsidRPr="00C4359B">
              <w:t>Use Case for Remote Access and Maintenance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7259" w:rsidRPr="00C4359B" w:rsidRDefault="00C4359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359B">
              <w:rPr>
                <w:rFonts w:eastAsia="Times New Roman" w:cs="Arial"/>
                <w:szCs w:val="18"/>
                <w:lang w:eastAsia="ar-SA"/>
              </w:rPr>
              <w:t>Revised to S1-173340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7259" w:rsidRPr="00C4359B" w:rsidRDefault="00097259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359B">
              <w:rPr>
                <w:rFonts w:eastAsia="Arial Unicode MS" w:cs="Arial"/>
                <w:szCs w:val="18"/>
                <w:lang w:eastAsia="ar-SA"/>
              </w:rPr>
              <w:t>Revision of S1-173075.</w:t>
            </w:r>
          </w:p>
        </w:tc>
      </w:tr>
      <w:tr w:rsidR="00C4359B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359B" w:rsidRPr="00C4359B" w:rsidRDefault="00C4359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359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359B" w:rsidRPr="00C4359B" w:rsidRDefault="00333C3D" w:rsidP="00745C94">
            <w:pPr>
              <w:snapToGrid w:val="0"/>
              <w:spacing w:after="0" w:line="240" w:lineRule="auto"/>
            </w:pPr>
            <w:hyperlink r:id="rId68" w:history="1">
              <w:r w:rsidR="00C4359B" w:rsidRPr="00C4359B">
                <w:rPr>
                  <w:rStyle w:val="Hyperlink"/>
                  <w:rFonts w:cs="Arial"/>
                  <w:color w:val="auto"/>
                </w:rPr>
                <w:t>S1-173340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359B" w:rsidRPr="00C4359B" w:rsidRDefault="00C4359B" w:rsidP="00745C94">
            <w:pPr>
              <w:snapToGrid w:val="0"/>
              <w:spacing w:after="0" w:line="240" w:lineRule="auto"/>
              <w:rPr>
                <w:lang w:val="nl-NL"/>
              </w:rPr>
            </w:pPr>
            <w:r w:rsidRPr="00C4359B">
              <w:rPr>
                <w:lang w:val="nl-NL"/>
              </w:rPr>
              <w:t>Robert Bosch GmbH, Siemens AG, Nokia, Deutsche Telekom</w:t>
            </w:r>
          </w:p>
          <w:p w:rsidR="00C4359B" w:rsidRPr="00C4359B" w:rsidRDefault="00C4359B" w:rsidP="00745C94">
            <w:pPr>
              <w:snapToGrid w:val="0"/>
              <w:spacing w:after="0" w:line="240" w:lineRule="auto"/>
              <w:rPr>
                <w:lang w:val="nl-NL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359B" w:rsidRPr="00C4359B" w:rsidRDefault="00C4359B" w:rsidP="00745C94">
            <w:pPr>
              <w:snapToGrid w:val="0"/>
              <w:spacing w:after="0" w:line="240" w:lineRule="auto"/>
            </w:pPr>
            <w:r w:rsidRPr="00C4359B">
              <w:t>Use Case for Remote Access and Maintenance | Factories of the Future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359B" w:rsidRPr="00C4359B" w:rsidRDefault="00C4359B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359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4359B" w:rsidRPr="00C4359B" w:rsidRDefault="00C4359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359B">
              <w:rPr>
                <w:rFonts w:eastAsia="Arial Unicode MS" w:cs="Arial"/>
                <w:i/>
                <w:szCs w:val="18"/>
                <w:lang w:eastAsia="ar-SA"/>
              </w:rPr>
              <w:t>Revision of S1-173075.</w:t>
            </w:r>
          </w:p>
          <w:p w:rsidR="00C4359B" w:rsidRDefault="00C4359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359B">
              <w:rPr>
                <w:rFonts w:eastAsia="Arial Unicode MS" w:cs="Arial"/>
                <w:szCs w:val="18"/>
                <w:lang w:eastAsia="ar-SA"/>
              </w:rPr>
              <w:t>Revision of S1-173321.</w:t>
            </w:r>
          </w:p>
          <w:p w:rsidR="00C4359B" w:rsidRPr="00C4359B" w:rsidRDefault="00C4359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4359B" w:rsidRDefault="00C4359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4359B" w:rsidRPr="00C4359B" w:rsidRDefault="00C4359B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4359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9" w:history="1">
              <w:r w:rsidR="00745C94" w:rsidRPr="007C4A2E">
                <w:rPr>
                  <w:rStyle w:val="Hyperlink"/>
                  <w:rFonts w:cs="Arial"/>
                  <w:color w:val="auto"/>
                </w:rPr>
                <w:t>S1-173025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CAV – particularities of security for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Revised to S1-173285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45C94" w:rsidRPr="007C4A2E" w:rsidRDefault="00745C94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4A2E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CB3CDF" w:rsidRDefault="007C4A2E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CD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CB3CDF" w:rsidRDefault="00333C3D" w:rsidP="00745C94">
            <w:pPr>
              <w:snapToGrid w:val="0"/>
              <w:spacing w:after="0" w:line="240" w:lineRule="auto"/>
            </w:pPr>
            <w:hyperlink r:id="rId70" w:history="1">
              <w:r w:rsidR="007C4A2E" w:rsidRPr="00CB3CDF">
                <w:rPr>
                  <w:rStyle w:val="Hyperlink"/>
                  <w:rFonts w:cs="Arial"/>
                  <w:color w:val="auto"/>
                </w:rPr>
                <w:t>S1-173285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CB3CDF" w:rsidRDefault="007C4A2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B3CDF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CB3CDF" w:rsidRDefault="007C4A2E" w:rsidP="00745C9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B3CDF">
              <w:rPr>
                <w:rFonts w:eastAsia="SimSun"/>
                <w:lang w:eastAsia="en-GB"/>
              </w:rPr>
              <w:t>CAV – particularities of security for automation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CB3CDF" w:rsidRDefault="00CB3CDF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3CD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B3CDF" w:rsidRDefault="007C4A2E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3CDF">
              <w:rPr>
                <w:rFonts w:eastAsia="Arial Unicode MS" w:cs="Arial"/>
                <w:szCs w:val="18"/>
                <w:lang w:eastAsia="ar-SA"/>
              </w:rPr>
              <w:t>Revision of S1-173025.</w:t>
            </w:r>
          </w:p>
          <w:p w:rsidR="00CB3CDF" w:rsidRPr="00CB3CDF" w:rsidRDefault="00CB3CDF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B3CDF" w:rsidRDefault="00CB3CDF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C4A2E" w:rsidRPr="00CB3CDF" w:rsidRDefault="00CB3CDF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B3CD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186EB5" w:rsidRDefault="00745C94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6EB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186EB5" w:rsidRDefault="00333C3D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1" w:history="1">
              <w:r w:rsidR="00745C94" w:rsidRPr="00186EB5">
                <w:rPr>
                  <w:rStyle w:val="Hyperlink"/>
                  <w:rFonts w:cs="Arial"/>
                  <w:color w:val="auto"/>
                </w:rPr>
                <w:t>S1-173020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186EB5" w:rsidRDefault="00745C94" w:rsidP="00745C94">
            <w:pPr>
              <w:snapToGrid w:val="0"/>
              <w:spacing w:after="0" w:line="240" w:lineRule="auto"/>
            </w:pPr>
            <w:r w:rsidRPr="00186EB5"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186EB5" w:rsidRDefault="00745C94" w:rsidP="00745C94">
            <w:pPr>
              <w:snapToGrid w:val="0"/>
              <w:spacing w:after="0" w:line="240" w:lineRule="auto"/>
            </w:pPr>
            <w:r w:rsidRPr="00186EB5">
              <w:rPr>
                <w:rFonts w:eastAsia="SimSun"/>
                <w:lang w:val="en-US" w:eastAsia="en-GB"/>
              </w:rPr>
              <w:t>CAV - security standard IEC 62443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45C94" w:rsidRPr="00186EB5" w:rsidRDefault="00186EB5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6EB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86EB5" w:rsidRDefault="00186EB5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45C94" w:rsidRPr="00186EB5" w:rsidRDefault="00186EB5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186EB5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5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333C3D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2" w:history="1">
              <w:r w:rsidR="00B96337" w:rsidRPr="007C4A2E">
                <w:rPr>
                  <w:rStyle w:val="Hyperlink"/>
                  <w:rFonts w:cs="Arial"/>
                  <w:color w:val="auto"/>
                </w:rPr>
                <w:t>S1-173019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693916" w:rsidP="005456BC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693916" w:rsidP="005456BC">
            <w:pPr>
              <w:snapToGrid w:val="0"/>
              <w:spacing w:after="0" w:line="240" w:lineRule="auto"/>
            </w:pPr>
            <w:r w:rsidRPr="007C4A2E">
              <w:rPr>
                <w:rFonts w:eastAsia="SimSun"/>
                <w:lang w:val="en-US" w:eastAsia="en-GB"/>
              </w:rPr>
              <w:t xml:space="preserve">CAV </w:t>
            </w:r>
            <w:r w:rsidRPr="007C4A2E">
              <w:rPr>
                <w:rFonts w:eastAsia="SimSun" w:cs="Arial"/>
                <w:lang w:val="en-US" w:eastAsia="en-GB"/>
              </w:rPr>
              <w:t>–</w:t>
            </w:r>
            <w:r w:rsidRPr="007C4A2E">
              <w:rPr>
                <w:rFonts w:eastAsia="SimSun"/>
                <w:lang w:val="en-US" w:eastAsia="en-GB"/>
              </w:rPr>
              <w:t xml:space="preserve"> security requirements for automation in vertical domains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7C4A2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2E">
              <w:rPr>
                <w:rFonts w:eastAsia="Times New Roman" w:cs="Arial"/>
                <w:szCs w:val="18"/>
                <w:lang w:eastAsia="ar-SA"/>
              </w:rPr>
              <w:t>Revised to S1-173286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96337" w:rsidRPr="007C4A2E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C4A2E" w:rsidRPr="00A75C05" w:rsidTr="00333C3D">
        <w:trPr>
          <w:trHeight w:val="50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186EB5" w:rsidRDefault="007C4A2E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6EB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186EB5" w:rsidRDefault="00333C3D" w:rsidP="005456BC">
            <w:pPr>
              <w:snapToGrid w:val="0"/>
              <w:spacing w:after="0" w:line="240" w:lineRule="auto"/>
            </w:pPr>
            <w:hyperlink r:id="rId73" w:history="1">
              <w:r w:rsidR="007C4A2E" w:rsidRPr="00186EB5">
                <w:rPr>
                  <w:rStyle w:val="Hyperlink"/>
                  <w:rFonts w:cs="Arial"/>
                  <w:color w:val="auto"/>
                </w:rPr>
                <w:t>S1-173286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186EB5" w:rsidRDefault="007C4A2E" w:rsidP="005456B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186EB5">
              <w:rPr>
                <w:rFonts w:eastAsia="SimSun"/>
                <w:lang w:eastAsia="en-GB"/>
              </w:rPr>
              <w:t>Siemens AG, Robert Bosch GmbH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186EB5" w:rsidRDefault="007C4A2E" w:rsidP="005456BC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186EB5">
              <w:rPr>
                <w:rFonts w:eastAsia="SimSun"/>
                <w:lang w:val="en-US" w:eastAsia="en-GB"/>
              </w:rPr>
              <w:t>CAV – security requirements for automation in vertical domains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C4A2E" w:rsidRPr="00186EB5" w:rsidRDefault="00186EB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6EB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86EB5" w:rsidRDefault="007C4A2E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86EB5">
              <w:rPr>
                <w:rFonts w:eastAsia="Arial Unicode MS" w:cs="Arial"/>
                <w:szCs w:val="18"/>
                <w:lang w:eastAsia="ar-SA"/>
              </w:rPr>
              <w:t>Revision of S1-173019.</w:t>
            </w:r>
          </w:p>
          <w:p w:rsidR="00186EB5" w:rsidRPr="00186EB5" w:rsidRDefault="00186EB5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86EB5" w:rsidRDefault="00186EB5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C4A2E" w:rsidRPr="00186EB5" w:rsidRDefault="00186EB5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186EB5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FE6155" w:rsidRDefault="00B96337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615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FE6155" w:rsidRDefault="00333C3D" w:rsidP="005456BC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4" w:history="1">
              <w:r w:rsidR="00B96337" w:rsidRPr="00FE6155">
                <w:rPr>
                  <w:rStyle w:val="Hyperlink"/>
                  <w:rFonts w:cs="Arial"/>
                  <w:color w:val="auto"/>
                </w:rPr>
                <w:t>S1-173044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FE6155" w:rsidRDefault="007F7715" w:rsidP="007F7715">
            <w:pPr>
              <w:tabs>
                <w:tab w:val="left" w:pos="520"/>
              </w:tabs>
              <w:snapToGrid w:val="0"/>
              <w:spacing w:after="0" w:line="240" w:lineRule="auto"/>
            </w:pPr>
            <w:r w:rsidRPr="00FE6155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FE6155" w:rsidRDefault="007F7715" w:rsidP="005456BC">
            <w:pPr>
              <w:snapToGrid w:val="0"/>
              <w:spacing w:after="0" w:line="240" w:lineRule="auto"/>
            </w:pPr>
            <w:r w:rsidRPr="00FE6155">
              <w:rPr>
                <w:rFonts w:eastAsia="SimSun"/>
                <w:lang w:eastAsia="en-GB"/>
              </w:rPr>
              <w:t>CAV – Annex – communication errors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FE6155" w:rsidRDefault="00FE6155" w:rsidP="005456B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6155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FE6155" w:rsidRDefault="00B96337" w:rsidP="005456B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56B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333C3D" w:rsidP="00B96337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75" w:history="1">
              <w:r w:rsidR="00B96337" w:rsidRPr="005456BC">
                <w:rPr>
                  <w:rStyle w:val="Hyperlink"/>
                  <w:rFonts w:cs="Arial"/>
                </w:rPr>
                <w:t>S1-173031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</w:pPr>
            <w:r w:rsidRPr="005456BC">
              <w:t>Siemens AG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</w:pPr>
            <w:r w:rsidRPr="005456BC">
              <w:t>CAV – Clause 6 – dependability and security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56BC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96337" w:rsidRPr="005456BC" w:rsidRDefault="00B96337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320C" w:rsidRPr="00B81C05" w:rsidTr="00113CF5">
        <w:trPr>
          <w:trHeight w:val="141"/>
        </w:trPr>
        <w:tc>
          <w:tcPr>
            <w:tcW w:w="14494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9F320C" w:rsidRPr="00B81C05" w:rsidRDefault="009F320C" w:rsidP="003367F8">
            <w:pPr>
              <w:pStyle w:val="Heading3"/>
            </w:pPr>
            <w:r w:rsidRPr="00B81C05">
              <w:t>FS_</w:t>
            </w:r>
            <w:r>
              <w:t>CAV</w:t>
            </w:r>
            <w:r w:rsidRPr="00B81C05">
              <w:t xml:space="preserve"> </w:t>
            </w:r>
            <w:r>
              <w:t>output and CAV drafting information</w:t>
            </w: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0271">
              <w:rPr>
                <w:rFonts w:eastAsia="Times New Roman" w:cs="Arial"/>
                <w:szCs w:val="18"/>
                <w:lang w:val="en-US" w:eastAsia="ar-SA"/>
              </w:rPr>
              <w:t>TR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2B0545" w:rsidRDefault="00333C3D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6" w:history="1">
              <w:r w:rsidR="009F320C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S1-173</w:t>
              </w:r>
              <w:r w:rsidR="002B0545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236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2B0545" w:rsidRDefault="009F320C" w:rsidP="003367F8">
            <w:pPr>
              <w:snapToGrid w:val="0"/>
              <w:spacing w:after="0" w:line="240" w:lineRule="auto"/>
              <w:rPr>
                <w:noProof/>
              </w:rPr>
            </w:pPr>
            <w:r w:rsidRPr="002B0545">
              <w:rPr>
                <w:rFonts w:eastAsia="Times New Roman" w:cs="Arial"/>
                <w:szCs w:val="18"/>
                <w:lang w:val="en-US" w:eastAsia="ar-SA"/>
              </w:rPr>
              <w:t>Rapporteur (Siemens)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noProof/>
              </w:rPr>
            </w:pPr>
            <w:r>
              <w:t>TR22.804</w:t>
            </w:r>
            <w:r w:rsidRPr="003F0271">
              <w:t>v</w:t>
            </w:r>
            <w:r>
              <w:t>0</w:t>
            </w:r>
            <w:r w:rsidRPr="003F0271">
              <w:t>.</w:t>
            </w:r>
            <w:r>
              <w:t>2</w:t>
            </w:r>
            <w:r w:rsidRPr="003F0271">
              <w:t>.0 to include agreements at this meeting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9F320C" w:rsidRPr="003F0271" w:rsidRDefault="009F320C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1D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333C3D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7" w:history="1">
              <w:r w:rsidR="009F320C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S1-173</w:t>
              </w:r>
              <w:r w:rsidR="002B0545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237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45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</w:t>
            </w:r>
            <w:r w:rsidRPr="005D041D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13CF5" w:rsidRPr="00A75C05" w:rsidTr="00333C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1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333C3D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8" w:history="1">
              <w:r w:rsidR="009F320C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S1-173</w:t>
              </w:r>
              <w:r w:rsidR="002B0545" w:rsidRPr="002B05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238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2B0545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45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</w:t>
            </w:r>
            <w:r w:rsidRPr="005D041D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20C" w:rsidRPr="005D041D" w:rsidRDefault="009F320C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3C3D" w:rsidRPr="00B04844" w:rsidTr="00395843">
        <w:trPr>
          <w:trHeight w:val="141"/>
        </w:trPr>
        <w:tc>
          <w:tcPr>
            <w:tcW w:w="14494" w:type="dxa"/>
            <w:gridSpan w:val="10"/>
            <w:shd w:val="clear" w:color="auto" w:fill="F2F2F2"/>
          </w:tcPr>
          <w:p w:rsidR="00333C3D" w:rsidRPr="00F45489" w:rsidRDefault="00333C3D" w:rsidP="00395843">
            <w:p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Documents allocated </w:t>
            </w:r>
          </w:p>
        </w:tc>
      </w:tr>
      <w:tr w:rsidR="00333C3D" w:rsidTr="00395843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C3D" w:rsidRPr="00CE532F" w:rsidRDefault="00333C3D" w:rsidP="00395843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 w:rsidRPr="00514872">
              <w:rPr>
                <w:rFonts w:eastAsia="Arial Unicode MS" w:cs="Arial"/>
                <w:color w:val="00B050"/>
                <w:sz w:val="20"/>
                <w:szCs w:val="20"/>
                <w:lang w:eastAsia="ar-SA"/>
              </w:rPr>
              <w:tab/>
            </w:r>
            <w:r>
              <w:rPr>
                <w:rFonts w:cs="Arial"/>
                <w:b/>
                <w:color w:val="1F497D"/>
                <w:sz w:val="24"/>
              </w:rPr>
              <w:t>2.</w:t>
            </w:r>
            <w:r w:rsidRPr="00CE532F">
              <w:rPr>
                <w:rFonts w:cs="Arial"/>
                <w:b/>
                <w:color w:val="1F497D"/>
                <w:sz w:val="24"/>
              </w:rPr>
              <w:t>Tdoc numbers for allocation during drafting session (admin purposes only)</w:t>
            </w:r>
          </w:p>
        </w:tc>
      </w:tr>
      <w:tr w:rsidR="00333C3D" w:rsidRPr="00E01737" w:rsidTr="003958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A75C05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S1-173306-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E01737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E01737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A75C05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E01737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33C3D" w:rsidRPr="00E01737" w:rsidTr="003958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A75C05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</w:rPr>
              <w:t>S1-173324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E01737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E01737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A75C05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E01737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33C3D" w:rsidRPr="00E01737" w:rsidTr="003958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A75C05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9073C7" w:rsidRDefault="00333C3D" w:rsidP="00395843">
            <w:pPr>
              <w:snapToGri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S1-173339-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E01737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E01737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A75C05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E01737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33C3D" w:rsidRPr="00E01737" w:rsidTr="003958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A75C05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Default="00333C3D" w:rsidP="00395843">
            <w:pPr>
              <w:snapToGri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S1-173340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E01737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E01737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A75C05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Pr="00E01737" w:rsidRDefault="00333C3D" w:rsidP="0039584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33C3D" w:rsidRPr="0016543A" w:rsidTr="00395843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C3D" w:rsidRPr="00CE532F" w:rsidRDefault="00333C3D" w:rsidP="00395843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3. </w:t>
            </w:r>
            <w:r w:rsidRPr="00CE532F">
              <w:rPr>
                <w:rFonts w:cs="Arial"/>
                <w:b/>
                <w:color w:val="1F497D"/>
                <w:sz w:val="24"/>
              </w:rPr>
              <w:t>Tdoc numbers NOT allocated during drafting session (admin purposes only)</w:t>
            </w:r>
          </w:p>
        </w:tc>
      </w:tr>
      <w:tr w:rsidR="00333C3D" w:rsidRPr="0016543A" w:rsidTr="00333C3D">
        <w:tblPrEx>
          <w:shd w:val="clear" w:color="auto" w:fill="auto"/>
        </w:tblPrEx>
        <w:trPr>
          <w:trHeight w:val="141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S1-173325-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3C3D" w:rsidRPr="0016543A" w:rsidTr="00333C3D">
        <w:tblPrEx>
          <w:shd w:val="clear" w:color="auto" w:fill="auto"/>
        </w:tblPrEx>
        <w:trPr>
          <w:trHeight w:val="141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S1-173338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3C3D" w:rsidRPr="0016543A" w:rsidTr="00333C3D">
        <w:tblPrEx>
          <w:shd w:val="clear" w:color="auto" w:fill="auto"/>
        </w:tblPrEx>
        <w:trPr>
          <w:trHeight w:val="141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cs="Arial"/>
              </w:rPr>
              <w:t>S1-173341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3C3D" w:rsidRPr="0016543A" w:rsidTr="00333C3D">
        <w:tblPrEx>
          <w:shd w:val="clear" w:color="auto" w:fill="auto"/>
        </w:tblPrEx>
        <w:trPr>
          <w:trHeight w:val="141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cs="Arial"/>
              </w:rPr>
              <w:t>S1-173349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C3D" w:rsidRPr="0016543A" w:rsidRDefault="00333C3D" w:rsidP="0039584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3C3D" w:rsidRPr="0016543A" w:rsidTr="00395843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C3D" w:rsidRPr="00CE532F" w:rsidRDefault="00333C3D" w:rsidP="00395843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lastRenderedPageBreak/>
              <w:t xml:space="preserve">4. </w:t>
            </w:r>
            <w:r w:rsidRPr="00CE532F">
              <w:rPr>
                <w:rFonts w:cs="Arial"/>
                <w:b/>
                <w:color w:val="1F497D"/>
                <w:sz w:val="24"/>
              </w:rPr>
              <w:t>Summary of drafting session</w:t>
            </w:r>
          </w:p>
        </w:tc>
      </w:tr>
      <w:tr w:rsidR="00333C3D" w:rsidRPr="0016543A" w:rsidTr="00395843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C3D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65 </w:t>
            </w:r>
            <w:r>
              <w:rPr>
                <w:rFonts w:eastAsia="Arial Unicode MS" w:cs="Arial"/>
                <w:szCs w:val="18"/>
              </w:rPr>
              <w:t>Documents treated</w:t>
            </w:r>
          </w:p>
          <w:p w:rsidR="00333C3D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30 </w:t>
            </w:r>
            <w:r>
              <w:rPr>
                <w:rFonts w:eastAsia="Arial Unicode MS" w:cs="Arial"/>
                <w:szCs w:val="18"/>
              </w:rPr>
              <w:t>Revisions</w:t>
            </w:r>
          </w:p>
          <w:p w:rsidR="00333C3D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26 </w:t>
            </w:r>
            <w:r>
              <w:rPr>
                <w:rFonts w:eastAsia="Arial Unicode MS" w:cs="Arial"/>
                <w:szCs w:val="18"/>
              </w:rPr>
              <w:t>Agreed</w:t>
            </w:r>
          </w:p>
          <w:p w:rsidR="00333C3D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4 </w:t>
            </w:r>
            <w:r>
              <w:rPr>
                <w:rFonts w:eastAsia="Arial Unicode MS" w:cs="Arial"/>
                <w:szCs w:val="18"/>
              </w:rPr>
              <w:t>Noted</w:t>
            </w:r>
          </w:p>
          <w:p w:rsidR="00333C3D" w:rsidRPr="00563D68" w:rsidRDefault="00333C3D" w:rsidP="00395843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5 Carried over to Plenary</w:t>
            </w:r>
          </w:p>
        </w:tc>
      </w:tr>
      <w:tr w:rsidR="00333C3D" w:rsidRPr="0016543A" w:rsidTr="00395843">
        <w:tblPrEx>
          <w:shd w:val="clear" w:color="auto" w:fill="auto"/>
        </w:tblPrEx>
        <w:trPr>
          <w:trHeight w:val="141"/>
        </w:trPr>
        <w:tc>
          <w:tcPr>
            <w:tcW w:w="144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C3D" w:rsidRPr="00BC29A2" w:rsidRDefault="00333C3D" w:rsidP="00395843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5. </w:t>
            </w:r>
            <w:r w:rsidRPr="00BC29A2">
              <w:rPr>
                <w:rFonts w:cs="Arial"/>
                <w:b/>
                <w:color w:val="1F497D"/>
                <w:sz w:val="24"/>
              </w:rPr>
              <w:t>Close</w:t>
            </w: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8A8" w:rsidRDefault="000D28A8" w:rsidP="002E015E">
      <w:pPr>
        <w:spacing w:after="0" w:line="240" w:lineRule="auto"/>
      </w:pPr>
      <w:r>
        <w:separator/>
      </w:r>
    </w:p>
  </w:endnote>
  <w:endnote w:type="continuationSeparator" w:id="0">
    <w:p w:rsidR="000D28A8" w:rsidRDefault="000D28A8" w:rsidP="002E015E">
      <w:pPr>
        <w:spacing w:after="0" w:line="240" w:lineRule="auto"/>
      </w:pPr>
      <w:r>
        <w:continuationSeparator/>
      </w:r>
    </w:p>
  </w:endnote>
  <w:endnote w:type="continuationNotice" w:id="1">
    <w:p w:rsidR="000D28A8" w:rsidRDefault="000D28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8A8" w:rsidRDefault="000D28A8" w:rsidP="002E015E">
      <w:pPr>
        <w:spacing w:after="0" w:line="240" w:lineRule="auto"/>
      </w:pPr>
      <w:r>
        <w:separator/>
      </w:r>
    </w:p>
  </w:footnote>
  <w:footnote w:type="continuationSeparator" w:id="0">
    <w:p w:rsidR="000D28A8" w:rsidRDefault="000D28A8" w:rsidP="002E015E">
      <w:pPr>
        <w:spacing w:after="0" w:line="240" w:lineRule="auto"/>
      </w:pPr>
      <w:r>
        <w:continuationSeparator/>
      </w:r>
    </w:p>
  </w:footnote>
  <w:footnote w:type="continuationNotice" w:id="1">
    <w:p w:rsidR="000D28A8" w:rsidRDefault="000D28A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0AED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7F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54A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259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84E"/>
    <w:rsid w:val="000B1C8C"/>
    <w:rsid w:val="000B2ABF"/>
    <w:rsid w:val="000B3063"/>
    <w:rsid w:val="000B3677"/>
    <w:rsid w:val="000B4353"/>
    <w:rsid w:val="000B4447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5F2"/>
    <w:rsid w:val="000C6AF0"/>
    <w:rsid w:val="000C7493"/>
    <w:rsid w:val="000C7FB5"/>
    <w:rsid w:val="000D031C"/>
    <w:rsid w:val="000D0837"/>
    <w:rsid w:val="000D0AB8"/>
    <w:rsid w:val="000D141C"/>
    <w:rsid w:val="000D1D9F"/>
    <w:rsid w:val="000D2677"/>
    <w:rsid w:val="000D27DE"/>
    <w:rsid w:val="000D28A8"/>
    <w:rsid w:val="000D2CFF"/>
    <w:rsid w:val="000D3F78"/>
    <w:rsid w:val="000D4052"/>
    <w:rsid w:val="000D47D0"/>
    <w:rsid w:val="000D50C0"/>
    <w:rsid w:val="000D5307"/>
    <w:rsid w:val="000D535D"/>
    <w:rsid w:val="000D5DD1"/>
    <w:rsid w:val="000D62C8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6EED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0B96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1C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480"/>
    <w:rsid w:val="0018673A"/>
    <w:rsid w:val="00186EB5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4D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07F50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5231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250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35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5E9C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9E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D3A"/>
    <w:rsid w:val="002A544D"/>
    <w:rsid w:val="002A55E3"/>
    <w:rsid w:val="002A5EE5"/>
    <w:rsid w:val="002A63FB"/>
    <w:rsid w:val="002A7773"/>
    <w:rsid w:val="002B0545"/>
    <w:rsid w:val="002B0582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2834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CA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3C3D"/>
    <w:rsid w:val="00334E6E"/>
    <w:rsid w:val="003352AE"/>
    <w:rsid w:val="003358EF"/>
    <w:rsid w:val="003367F8"/>
    <w:rsid w:val="0033684C"/>
    <w:rsid w:val="00337548"/>
    <w:rsid w:val="003378C8"/>
    <w:rsid w:val="00337D0A"/>
    <w:rsid w:val="0034073F"/>
    <w:rsid w:val="00341096"/>
    <w:rsid w:val="00341C02"/>
    <w:rsid w:val="00341EB5"/>
    <w:rsid w:val="003426B2"/>
    <w:rsid w:val="0034271A"/>
    <w:rsid w:val="00343766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0FE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6E9F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083C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6D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2AE2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5F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BCE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566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78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1EE"/>
    <w:rsid w:val="004554B0"/>
    <w:rsid w:val="004557BB"/>
    <w:rsid w:val="004560FB"/>
    <w:rsid w:val="00456C6F"/>
    <w:rsid w:val="00456D3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4F50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1E8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40F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371D"/>
    <w:rsid w:val="00553FC6"/>
    <w:rsid w:val="00554452"/>
    <w:rsid w:val="005546AC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777B9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1D1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367"/>
    <w:rsid w:val="006A0B4D"/>
    <w:rsid w:val="006A1012"/>
    <w:rsid w:val="006A10CD"/>
    <w:rsid w:val="006A1110"/>
    <w:rsid w:val="006A13F3"/>
    <w:rsid w:val="006A1C6F"/>
    <w:rsid w:val="006A1E66"/>
    <w:rsid w:val="006A2330"/>
    <w:rsid w:val="006A2CB7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0A2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EB4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6A4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950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2E"/>
    <w:rsid w:val="007C4A9D"/>
    <w:rsid w:val="007C4E1D"/>
    <w:rsid w:val="007C5AD4"/>
    <w:rsid w:val="007C65D0"/>
    <w:rsid w:val="007C6CDD"/>
    <w:rsid w:val="007C7460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02A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317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54E"/>
    <w:rsid w:val="00836ABB"/>
    <w:rsid w:val="00836D4A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88A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5D9E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13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A4E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E93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3F1B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7BD"/>
    <w:rsid w:val="009749BD"/>
    <w:rsid w:val="009749E9"/>
    <w:rsid w:val="00974BA4"/>
    <w:rsid w:val="0097510E"/>
    <w:rsid w:val="0097511B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078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3B92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35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B93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431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43E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3F83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C32"/>
    <w:rsid w:val="00AD3227"/>
    <w:rsid w:val="00AD3333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5AC0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5E86"/>
    <w:rsid w:val="00C0611F"/>
    <w:rsid w:val="00C07680"/>
    <w:rsid w:val="00C104D1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59B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35B"/>
    <w:rsid w:val="00C64B72"/>
    <w:rsid w:val="00C6538A"/>
    <w:rsid w:val="00C65F79"/>
    <w:rsid w:val="00C661AB"/>
    <w:rsid w:val="00C6635C"/>
    <w:rsid w:val="00C66F10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CDF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6FC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47F24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1DF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98B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816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100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76B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4A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38A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6BF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5C1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3AC"/>
    <w:rsid w:val="00EA7686"/>
    <w:rsid w:val="00EA7D39"/>
    <w:rsid w:val="00EA7F94"/>
    <w:rsid w:val="00EB11D1"/>
    <w:rsid w:val="00EB15E5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B79CB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546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583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65B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357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20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73F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460F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6AD9B473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2B054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\SA1%20Guilin%202017\Docs\S1-173028.zip" TargetMode="External"/><Relationship Id="rId18" Type="http://schemas.openxmlformats.org/officeDocument/2006/relationships/hyperlink" Target="file:///C:\Users\myounge\Documents\SA1\TSGS1_79_Guilin\CAV\docs\S1-173269.zip" TargetMode="External"/><Relationship Id="rId26" Type="http://schemas.openxmlformats.org/officeDocument/2006/relationships/hyperlink" Target="file:///C:\Users\myounge\AppData\Local\Microsoft\Windows\INetCache\Content.Outlook\W2I71R1Y\docs\S1-173282.zip" TargetMode="External"/><Relationship Id="rId39" Type="http://schemas.openxmlformats.org/officeDocument/2006/relationships/hyperlink" Target="file:///C:\Users\myounge\Documents\SA1\TSGS1_79_Guilin\CAV\docs\S1-173323.zip" TargetMode="External"/><Relationship Id="rId21" Type="http://schemas.openxmlformats.org/officeDocument/2006/relationships/hyperlink" Target="file:///C:\Users\myounge\AppData\Local\Microsoft\Windows\INetCache\Content.Outlook\W2I71R1Y\docs\S1-173281.zip" TargetMode="External"/><Relationship Id="rId34" Type="http://schemas.openxmlformats.org/officeDocument/2006/relationships/hyperlink" Target="file:///C:\Users\myounge\Documents\SA1\TSGS1_79_Guilin\CAV\docs\S1-173322.zip" TargetMode="External"/><Relationship Id="rId42" Type="http://schemas.openxmlformats.org/officeDocument/2006/relationships/hyperlink" Target="file:///C:\Users\myounge\Documents\SA1\TSGS1_79_Guilin\CAV\docs\S1-173311.zip" TargetMode="External"/><Relationship Id="rId47" Type="http://schemas.openxmlformats.org/officeDocument/2006/relationships/hyperlink" Target="file:///D:\3GPP\SA1%20Guilin%202017\Docs\S1-173184.zip" TargetMode="External"/><Relationship Id="rId50" Type="http://schemas.openxmlformats.org/officeDocument/2006/relationships/hyperlink" Target="file:///C:\Users\myounge\Documents\SA1\TSGS1_79_Guilin\CAV\docs\S1-173316.zip" TargetMode="External"/><Relationship Id="rId55" Type="http://schemas.openxmlformats.org/officeDocument/2006/relationships/hyperlink" Target="file:///D:\3GPP\SA1%20Guilin%202017\Docs\S1-173069.zip" TargetMode="External"/><Relationship Id="rId63" Type="http://schemas.openxmlformats.org/officeDocument/2006/relationships/hyperlink" Target="file:///C:\Users\myounge\Documents\SA1\TSGS1_79_Guilin\CAV\docs\S1-173320.zip" TargetMode="External"/><Relationship Id="rId68" Type="http://schemas.openxmlformats.org/officeDocument/2006/relationships/hyperlink" Target="file:///C:\Users\myounge\Documents\SA1\TSGS1_79_Guilin\CAV\docs\S1-173340.zip" TargetMode="External"/><Relationship Id="rId76" Type="http://schemas.openxmlformats.org/officeDocument/2006/relationships/hyperlink" Target="file:///D:\3GPP\SA1%20Porto%202017\docs\S1-172066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D:\3GPP\SA1%20Guilin%202017\Docs\S1-17302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myounge\Documents\SA1\TSGS1_79_Guilin\CAV\docs\S1-173339.zip" TargetMode="External"/><Relationship Id="rId29" Type="http://schemas.openxmlformats.org/officeDocument/2006/relationships/hyperlink" Target="file:///D:\3GPP\SA1%20Guilin%202017\Docs\S1-173030.zip" TargetMode="External"/><Relationship Id="rId11" Type="http://schemas.openxmlformats.org/officeDocument/2006/relationships/hyperlink" Target="file:///C:\Users\myounge\AppData\Local\Microsoft\Windows\INetCache\Content.Outlook\W2I71R1Y\docs\S1-173279.zip" TargetMode="External"/><Relationship Id="rId24" Type="http://schemas.openxmlformats.org/officeDocument/2006/relationships/hyperlink" Target="file:///C:\Users\myounge\Documents\SA1\TSGS1_79_Guilin\CAV\docs\S1-173310.zip" TargetMode="External"/><Relationship Id="rId32" Type="http://schemas.openxmlformats.org/officeDocument/2006/relationships/hyperlink" Target="file:///D:\3GPP\SA1%20Guilin%202017\Docs\S1-173013.zip" TargetMode="External"/><Relationship Id="rId37" Type="http://schemas.openxmlformats.org/officeDocument/2006/relationships/hyperlink" Target="file:///D:\3GPP\SA1%20Guilin%202017\Docs\S1-173114.zip" TargetMode="External"/><Relationship Id="rId40" Type="http://schemas.openxmlformats.org/officeDocument/2006/relationships/hyperlink" Target="file:///D:\3GPP\SA1%20Guilin%202017\Docs\S1-173043.zip" TargetMode="External"/><Relationship Id="rId45" Type="http://schemas.openxmlformats.org/officeDocument/2006/relationships/hyperlink" Target="file:///C:\Users\myounge\Documents\SA1\TSGS1_79_Guilin\CAV\docs\S1-173312.zip" TargetMode="External"/><Relationship Id="rId53" Type="http://schemas.openxmlformats.org/officeDocument/2006/relationships/hyperlink" Target="file:///D:\3GPP\SA1%20Guilin%202017\Docs\S1-173067.zip" TargetMode="External"/><Relationship Id="rId58" Type="http://schemas.openxmlformats.org/officeDocument/2006/relationships/hyperlink" Target="file:///D:\3GPP\SA1%20Guilin%202017\Docs\S1-173073.zip" TargetMode="External"/><Relationship Id="rId66" Type="http://schemas.openxmlformats.org/officeDocument/2006/relationships/hyperlink" Target="file:///D:\3GPP\SA1%20Guilin%202017\Docs\S1-173075.zip" TargetMode="External"/><Relationship Id="rId74" Type="http://schemas.openxmlformats.org/officeDocument/2006/relationships/hyperlink" Target="file:///D:\3GPP\SA1%20Guilin%202017\Docs\S1-173044.zip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file:///C:\Users\myounge\Documents\SA1\TSGS1_79_Guilin\CAV\docs\S1-173319.zip" TargetMode="External"/><Relationship Id="rId10" Type="http://schemas.openxmlformats.org/officeDocument/2006/relationships/hyperlink" Target="file:///D:\3GPP\SA1%20Guilin%202017\Docs\S1-173017.zip" TargetMode="External"/><Relationship Id="rId19" Type="http://schemas.openxmlformats.org/officeDocument/2006/relationships/hyperlink" Target="file:///C:\Users\myounge\Documents\SA1\TSGS1_79_Guilin\CAV\docs\S1-173308.zip" TargetMode="External"/><Relationship Id="rId31" Type="http://schemas.openxmlformats.org/officeDocument/2006/relationships/hyperlink" Target="file:///C:\Users\myounge\AppData\Local\Microsoft\Windows\INetCache\Content.Outlook\W2I71R1Y\docs\S1-173283.zip" TargetMode="External"/><Relationship Id="rId44" Type="http://schemas.openxmlformats.org/officeDocument/2006/relationships/hyperlink" Target="file:///D:\3GPP\SA1%20Guilin%202017\Docs\S1-173183.zip" TargetMode="External"/><Relationship Id="rId52" Type="http://schemas.openxmlformats.org/officeDocument/2006/relationships/hyperlink" Target="file:///C:\Users\myounge\Documents\SA1\TSGS1_79_Guilin\CAV\docs\S1-173317.zip" TargetMode="External"/><Relationship Id="rId60" Type="http://schemas.openxmlformats.org/officeDocument/2006/relationships/hyperlink" Target="file:///D:\3GPP\SA1%20Guilin%202017\Docs\S1-173124.zip" TargetMode="External"/><Relationship Id="rId65" Type="http://schemas.openxmlformats.org/officeDocument/2006/relationships/hyperlink" Target="file:///D:\3GPP\SA1%20Guilin%202017\Docs\S1-173074.zip" TargetMode="External"/><Relationship Id="rId73" Type="http://schemas.openxmlformats.org/officeDocument/2006/relationships/hyperlink" Target="file:///C:\Users\myounge\AppData\Local\Microsoft\Windows\INetCache\Content.Outlook\W2I71R1Y\docs\S1-173286.zip" TargetMode="External"/><Relationship Id="rId78" Type="http://schemas.openxmlformats.org/officeDocument/2006/relationships/hyperlink" Target="file:///D:\3GPP\SA1%20Porto%202017\docs\S1-17215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\SA1%20Guilin%202017\Docs\S1-173092.zip" TargetMode="External"/><Relationship Id="rId14" Type="http://schemas.openxmlformats.org/officeDocument/2006/relationships/hyperlink" Target="file:///C:\Users\myounge\AppData\Local\Microsoft\Windows\INetCache\Content.Outlook\W2I71R1Y\docs\S1-173280.zip" TargetMode="External"/><Relationship Id="rId22" Type="http://schemas.openxmlformats.org/officeDocument/2006/relationships/hyperlink" Target="file:///C:\Users\myounge\Documents\SA1\TSGS1_79_Guilin\CAV\docs\S1-173309.zip" TargetMode="External"/><Relationship Id="rId27" Type="http://schemas.openxmlformats.org/officeDocument/2006/relationships/hyperlink" Target="file:///D:\3GPP\SA1%20Guilin%202017\Docs\S1-173083.zip" TargetMode="External"/><Relationship Id="rId30" Type="http://schemas.openxmlformats.org/officeDocument/2006/relationships/hyperlink" Target="file:///D:\3GPP\SA1%20Guilin%202017\Docs\S1-173177.zip" TargetMode="External"/><Relationship Id="rId35" Type="http://schemas.openxmlformats.org/officeDocument/2006/relationships/hyperlink" Target="file:///D:\3GPP\SA1%20Guilin%202017\Docs\S1-173077.zip" TargetMode="External"/><Relationship Id="rId43" Type="http://schemas.openxmlformats.org/officeDocument/2006/relationships/hyperlink" Target="file:///C:\Users\myounge\Documents\SA1\TSGS1_79_Guilin\CAV\docs\S1-173313.zip" TargetMode="External"/><Relationship Id="rId48" Type="http://schemas.openxmlformats.org/officeDocument/2006/relationships/hyperlink" Target="file:///C:\Users\myounge\Documents\SA1\TSGS1_79_Guilin\CAV\docs\S1-173315.zip" TargetMode="External"/><Relationship Id="rId56" Type="http://schemas.openxmlformats.org/officeDocument/2006/relationships/hyperlink" Target="file:///D:\3GPP\SA1%20Guilin%202017\Docs\S1-173071.zip" TargetMode="External"/><Relationship Id="rId64" Type="http://schemas.openxmlformats.org/officeDocument/2006/relationships/hyperlink" Target="file:///C:\Users\myounge\Documents\SA1\TSGS1_79_Guilin\CAV\docs\S1-173324.zip" TargetMode="External"/><Relationship Id="rId69" Type="http://schemas.openxmlformats.org/officeDocument/2006/relationships/hyperlink" Target="file:///D:\3GPP\SA1%20Guilin%202017\Docs\S1-173025.zip" TargetMode="External"/><Relationship Id="rId77" Type="http://schemas.openxmlformats.org/officeDocument/2006/relationships/hyperlink" Target="file:///D:\3GPP\SA1%20Porto%202017\docs\S1-172150.zip" TargetMode="External"/><Relationship Id="rId8" Type="http://schemas.openxmlformats.org/officeDocument/2006/relationships/hyperlink" Target="file:///D:\3GPP\SA1%20Guilin%202017\Docs\S1-173016.zip" TargetMode="External"/><Relationship Id="rId51" Type="http://schemas.openxmlformats.org/officeDocument/2006/relationships/hyperlink" Target="file:///D:\3GPP\SA1%20Guilin%202017\Docs\S1-173186.zip" TargetMode="External"/><Relationship Id="rId72" Type="http://schemas.openxmlformats.org/officeDocument/2006/relationships/hyperlink" Target="file:///D:\3GPP\SA1%20Guilin%202017\Docs\S1-173019.zip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file:///C:\Users\myounge\Documents\SA1\TSGS1_79_Guilin\CAV\docs\S1-173306.zip" TargetMode="External"/><Relationship Id="rId17" Type="http://schemas.openxmlformats.org/officeDocument/2006/relationships/hyperlink" Target="file:///D:\3GPP\SA1%20Guilin%202017\Docs\S1-173029.zip" TargetMode="External"/><Relationship Id="rId25" Type="http://schemas.openxmlformats.org/officeDocument/2006/relationships/hyperlink" Target="file:///D:\3GPP\SA1%20Guilin%202017\Docs\S1-173026.zip" TargetMode="External"/><Relationship Id="rId33" Type="http://schemas.openxmlformats.org/officeDocument/2006/relationships/hyperlink" Target="file:///C:\Users\myounge\AppData\Local\Microsoft\Windows\INetCache\Content.Outlook\W2I71R1Y\docs\S1-173284.zip" TargetMode="External"/><Relationship Id="rId38" Type="http://schemas.openxmlformats.org/officeDocument/2006/relationships/hyperlink" Target="file:///C:\Users\myounge\Documents\SA1\TSGS1_79_Guilin\CAV\docs\S1-173318.zip" TargetMode="External"/><Relationship Id="rId46" Type="http://schemas.openxmlformats.org/officeDocument/2006/relationships/hyperlink" Target="file:///C:\Users\myounge\Documents\SA1\TSGS1_79_Guilin\CAV\docs\S1-173314.zip" TargetMode="External"/><Relationship Id="rId59" Type="http://schemas.openxmlformats.org/officeDocument/2006/relationships/hyperlink" Target="file:///D:\3GPP\SA1%20Guilin%202017\Docs\S1-173122.zip" TargetMode="External"/><Relationship Id="rId67" Type="http://schemas.openxmlformats.org/officeDocument/2006/relationships/hyperlink" Target="file:///C:\Users\myounge\Documents\SA1\TSGS1_79_Guilin\CAV\docs\S1-173321.zip" TargetMode="External"/><Relationship Id="rId20" Type="http://schemas.openxmlformats.org/officeDocument/2006/relationships/hyperlink" Target="file:///D:\3GPP\SA1%20Guilin%202017\Docs\S1-173171.zip" TargetMode="External"/><Relationship Id="rId41" Type="http://schemas.openxmlformats.org/officeDocument/2006/relationships/hyperlink" Target="file:///D:\3GPP\SA1%20Guilin%202017\Docs\S1-173182.zip" TargetMode="External"/><Relationship Id="rId54" Type="http://schemas.openxmlformats.org/officeDocument/2006/relationships/hyperlink" Target="file:///D:\3GPP\SA1%20Guilin%202017\Docs\S1-173070.zip" TargetMode="External"/><Relationship Id="rId62" Type="http://schemas.openxmlformats.org/officeDocument/2006/relationships/hyperlink" Target="file:///D:\3GPP\SA1%20Guilin%202017\Docs\S1-173072.zip" TargetMode="External"/><Relationship Id="rId70" Type="http://schemas.openxmlformats.org/officeDocument/2006/relationships/hyperlink" Target="file:///C:\Users\myounge\AppData\Local\Microsoft\Windows\INetCache\Content.Outlook\W2I71R1Y\docs\S1-173285.zip" TargetMode="External"/><Relationship Id="rId75" Type="http://schemas.openxmlformats.org/officeDocument/2006/relationships/hyperlink" Target="file:///D:\3GPP\SA1%20Guilin%202017\Docs\S1-17303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myounge\Documents\SA1\TSGS1_79_Guilin\CAV\docs\S1-173307.zip" TargetMode="External"/><Relationship Id="rId23" Type="http://schemas.openxmlformats.org/officeDocument/2006/relationships/hyperlink" Target="file:///D:\3GPP\SA1%20Guilin%202017\Docs\S1-173021.zip" TargetMode="External"/><Relationship Id="rId28" Type="http://schemas.openxmlformats.org/officeDocument/2006/relationships/hyperlink" Target="file:///D:\3GPP\SA1%20Guilin%202017\Docs\S1-173084.zip" TargetMode="External"/><Relationship Id="rId36" Type="http://schemas.openxmlformats.org/officeDocument/2006/relationships/hyperlink" Target="file:///D:\3GPP\SA1%20Guilin%202017\Docs\S1-173018.zip" TargetMode="External"/><Relationship Id="rId49" Type="http://schemas.openxmlformats.org/officeDocument/2006/relationships/hyperlink" Target="file:///D:\3GPP\SA1%20Guilin%202017\Docs\S1-173185.zip" TargetMode="External"/><Relationship Id="rId57" Type="http://schemas.openxmlformats.org/officeDocument/2006/relationships/hyperlink" Target="file:///D:\3GPP\SA1%20Guilin%202017\Docs\S1-17306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1D116-E9CA-4A6B-A015-D3EBD33F8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0</TotalTime>
  <Pages>8</Pages>
  <Words>2688</Words>
  <Characters>15328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17981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Younge, Mark</cp:lastModifiedBy>
  <cp:revision>2</cp:revision>
  <dcterms:created xsi:type="dcterms:W3CDTF">2017-08-24T01:29:00Z</dcterms:created>
  <dcterms:modified xsi:type="dcterms:W3CDTF">2017-08-24T01:29:00Z</dcterms:modified>
</cp:coreProperties>
</file>