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A85" w:rsidRPr="00C92A85" w:rsidRDefault="00B60F52" w:rsidP="00C92A85">
      <w:pPr>
        <w:tabs>
          <w:tab w:val="left" w:pos="13041"/>
        </w:tabs>
        <w:suppressAutoHyphens/>
        <w:spacing w:after="0" w:line="240" w:lineRule="auto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0"/>
          <w:lang w:eastAsia="ar-SA"/>
        </w:rPr>
        <w:t>3GPP TSG-SA WG1 Meeting #78</w:t>
      </w:r>
      <w:r w:rsidR="00C92A85" w:rsidRPr="00C92A85">
        <w:rPr>
          <w:rFonts w:eastAsia="Times New Roman" w:cs="Arial"/>
          <w:b/>
          <w:sz w:val="24"/>
          <w:szCs w:val="20"/>
          <w:lang w:eastAsia="ar-SA"/>
        </w:rPr>
        <w:tab/>
        <w:t>S1</w:t>
      </w:r>
      <w:r w:rsidR="00A34A98">
        <w:rPr>
          <w:rFonts w:cs="Arial"/>
          <w:b/>
          <w:sz w:val="24"/>
          <w:szCs w:val="24"/>
        </w:rPr>
        <w:t>-172151</w:t>
      </w:r>
    </w:p>
    <w:p w:rsidR="00CE532F" w:rsidRPr="00C92A85" w:rsidRDefault="00B60F52" w:rsidP="00C92A85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</w:rPr>
      </w:pPr>
      <w:r>
        <w:rPr>
          <w:rFonts w:eastAsia="Times New Roman" w:cs="Arial"/>
          <w:b/>
          <w:sz w:val="24"/>
          <w:szCs w:val="20"/>
          <w:lang w:eastAsia="ar-SA"/>
        </w:rPr>
        <w:t>Porto, Portugal, 8-13 May,</w:t>
      </w:r>
      <w:r w:rsidR="00C92A85" w:rsidRPr="00C92A85">
        <w:rPr>
          <w:rFonts w:eastAsia="Times New Roman" w:cs="Arial"/>
          <w:b/>
          <w:sz w:val="24"/>
          <w:szCs w:val="20"/>
          <w:lang w:eastAsia="ar-SA"/>
        </w:rPr>
        <w:t xml:space="preserve"> 2017</w:t>
      </w:r>
    </w:p>
    <w:p w:rsidR="00514872" w:rsidRPr="00514872" w:rsidRDefault="00514872" w:rsidP="00514872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 w:rsidRPr="00514872">
        <w:rPr>
          <w:rFonts w:eastAsia="Times New Roman"/>
          <w:b/>
          <w:sz w:val="22"/>
          <w:szCs w:val="20"/>
        </w:rPr>
        <w:t>Title:</w:t>
      </w:r>
      <w:r w:rsidRPr="00514872">
        <w:rPr>
          <w:rFonts w:eastAsia="Times New Roman"/>
          <w:b/>
          <w:sz w:val="22"/>
          <w:szCs w:val="20"/>
        </w:rPr>
        <w:tab/>
      </w:r>
      <w:bookmarkStart w:id="0" w:name="Title"/>
      <w:bookmarkEnd w:id="0"/>
      <w:r w:rsidR="00974ADB">
        <w:rPr>
          <w:rFonts w:eastAsia="Times New Roman"/>
          <w:b/>
          <w:sz w:val="22"/>
          <w:szCs w:val="20"/>
        </w:rPr>
        <w:t>Report</w:t>
      </w:r>
      <w:r>
        <w:rPr>
          <w:rFonts w:eastAsia="Times New Roman"/>
          <w:b/>
          <w:sz w:val="22"/>
          <w:szCs w:val="20"/>
        </w:rPr>
        <w:t xml:space="preserve"> for the SMARTER</w:t>
      </w:r>
      <w:r w:rsidRPr="00514872">
        <w:rPr>
          <w:rFonts w:eastAsia="Times New Roman"/>
          <w:b/>
          <w:sz w:val="22"/>
          <w:szCs w:val="20"/>
        </w:rPr>
        <w:t xml:space="preserve"> Drafting Session</w:t>
      </w:r>
    </w:p>
    <w:p w:rsidR="00514872" w:rsidRPr="00514872" w:rsidRDefault="0088659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  <w:lang w:val="de-DE"/>
        </w:rPr>
      </w:pPr>
      <w:r>
        <w:rPr>
          <w:rFonts w:eastAsia="Times New Roman"/>
          <w:b/>
          <w:sz w:val="22"/>
          <w:szCs w:val="20"/>
          <w:lang w:val="de-DE"/>
        </w:rPr>
        <w:t>Ag. item:</w:t>
      </w:r>
      <w:r>
        <w:rPr>
          <w:rFonts w:eastAsia="Times New Roman"/>
          <w:b/>
          <w:sz w:val="22"/>
          <w:szCs w:val="20"/>
          <w:lang w:val="de-DE"/>
        </w:rPr>
        <w:tab/>
      </w:r>
      <w:r w:rsidR="00C92A85">
        <w:rPr>
          <w:rFonts w:eastAsia="Times New Roman"/>
          <w:b/>
          <w:sz w:val="22"/>
          <w:szCs w:val="20"/>
          <w:lang w:val="de-DE"/>
        </w:rPr>
        <w:t>7</w:t>
      </w:r>
      <w:r w:rsidR="00514872">
        <w:rPr>
          <w:rFonts w:eastAsia="Times New Roman"/>
          <w:b/>
          <w:sz w:val="22"/>
          <w:szCs w:val="20"/>
          <w:lang w:val="de-DE"/>
        </w:rPr>
        <w:t>.1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>
        <w:rPr>
          <w:rFonts w:eastAsia="Times New Roman"/>
          <w:b/>
          <w:sz w:val="22"/>
          <w:szCs w:val="20"/>
        </w:rPr>
        <w:t>Source:</w:t>
      </w:r>
      <w:r>
        <w:rPr>
          <w:rFonts w:eastAsia="Times New Roman"/>
          <w:b/>
          <w:sz w:val="22"/>
          <w:szCs w:val="20"/>
        </w:rPr>
        <w:tab/>
        <w:t>SMARTER Drafting Group Chair.</w:t>
      </w:r>
    </w:p>
    <w:p w:rsidR="00514872" w:rsidRPr="00514872" w:rsidRDefault="00514872" w:rsidP="00514872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514872" w:rsidRPr="00514872" w:rsidRDefault="00514872" w:rsidP="00514872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eastAsia="Times New Roman"/>
          <w:b/>
          <w:sz w:val="20"/>
          <w:szCs w:val="20"/>
          <w:lang w:eastAsia="ja-JP"/>
        </w:rPr>
        <w:t>SMARTER</w:t>
      </w:r>
      <w:r w:rsidRPr="00514872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514872" w:rsidRP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</w:p>
    <w:p w:rsidR="00723F03" w:rsidRPr="00514872" w:rsidRDefault="00723F03" w:rsidP="00514872">
      <w:pPr>
        <w:keepNext/>
        <w:suppressAutoHyphens/>
        <w:spacing w:after="120" w:line="240" w:lineRule="auto"/>
        <w:rPr>
          <w:rFonts w:eastAsia="MS Mincho" w:cs="Arial"/>
          <w:iCs/>
          <w:sz w:val="20"/>
          <w:szCs w:val="20"/>
          <w:lang w:eastAsia="ar-SA"/>
        </w:rPr>
      </w:pPr>
    </w:p>
    <w:p w:rsidR="00723F03" w:rsidRPr="00015298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tbl>
      <w:tblPr>
        <w:tblW w:w="634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2195"/>
        <w:gridCol w:w="2430"/>
      </w:tblGrid>
      <w:tr w:rsidR="00C92A85" w:rsidRPr="00015298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9350A" w:rsidRPr="00AB0F3E" w:rsidTr="00996780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9350A" w:rsidRPr="00AB0F3E" w:rsidRDefault="0009350A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AB0F3E" w:rsidRDefault="0009350A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9350A" w:rsidRPr="00AB0F3E" w:rsidRDefault="0009350A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9350A" w:rsidRPr="00F12488" w:rsidRDefault="0009350A" w:rsidP="00962A4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9350A" w:rsidRPr="00AB0F3E" w:rsidRDefault="0009350A" w:rsidP="00962A4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</w:tr>
      <w:tr w:rsidR="0009350A" w:rsidRPr="00AB0F3E" w:rsidTr="00996780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C92A85" w:rsidRDefault="0009350A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9350A" w:rsidRPr="00AB0F3E" w:rsidRDefault="0009350A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09350A" w:rsidRPr="00415AA2" w:rsidTr="00996780">
        <w:trPr>
          <w:trHeight w:val="246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9350A" w:rsidRPr="00415AA2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350A" w:rsidRPr="00AB0F3E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9350A" w:rsidRPr="00415AA2" w:rsidRDefault="0009350A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09350A" w:rsidRPr="00AB0F3E" w:rsidTr="00996780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AB0F3E" w:rsidRDefault="0009350A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C92A85" w:rsidRDefault="0009350A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9350A" w:rsidRPr="00AB0F3E" w:rsidRDefault="0009350A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</w:tbl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514872" w:rsidRP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514872">
        <w:rPr>
          <w:rFonts w:eastAsia="Arial Unicode MS" w:cs="Arial"/>
          <w:b/>
          <w:sz w:val="20"/>
          <w:szCs w:val="20"/>
          <w:u w:val="single"/>
          <w:lang w:eastAsia="ar-SA"/>
        </w:rPr>
        <w:t>MEETING ROOMS:</w:t>
      </w:r>
    </w:p>
    <w:p w:rsidR="008F5BA3" w:rsidRDefault="0051487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>Room A: Plenary/Drafting</w:t>
      </w:r>
    </w:p>
    <w:p w:rsidR="00C25A99" w:rsidRDefault="00C25A99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</w:p>
    <w:tbl>
      <w:tblPr>
        <w:tblW w:w="149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87"/>
        <w:gridCol w:w="26"/>
        <w:gridCol w:w="1257"/>
        <w:gridCol w:w="635"/>
        <w:gridCol w:w="667"/>
        <w:gridCol w:w="1124"/>
        <w:gridCol w:w="621"/>
        <w:gridCol w:w="2647"/>
        <w:gridCol w:w="961"/>
        <w:gridCol w:w="373"/>
        <w:gridCol w:w="1703"/>
        <w:gridCol w:w="80"/>
        <w:gridCol w:w="191"/>
        <w:gridCol w:w="3832"/>
      </w:tblGrid>
      <w:tr w:rsidR="00C25A99" w:rsidRPr="00B04844" w:rsidTr="00A440F2">
        <w:trPr>
          <w:trHeight w:val="141"/>
        </w:trPr>
        <w:tc>
          <w:tcPr>
            <w:tcW w:w="149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25A99" w:rsidRDefault="00C25A99" w:rsidP="00996780">
            <w:pPr>
              <w:pStyle w:val="Heading2"/>
            </w:pPr>
            <w:r>
              <w:t>SMARTER: New Services and Markets Technology Enablers [</w:t>
            </w:r>
            <w:r w:rsidRPr="004070E3">
              <w:t>SP-160486</w:t>
            </w:r>
            <w:r>
              <w:t>]</w:t>
            </w:r>
          </w:p>
        </w:tc>
      </w:tr>
      <w:tr w:rsidR="00C25A99" w:rsidRPr="00411066" w:rsidTr="00A440F2">
        <w:trPr>
          <w:trHeight w:val="141"/>
        </w:trPr>
        <w:tc>
          <w:tcPr>
            <w:tcW w:w="14904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C25A99" w:rsidRDefault="00C25A99" w:rsidP="0099678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25A99" w:rsidRPr="00BC469F" w:rsidRDefault="00C25A99" w:rsidP="0099678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C25A99" w:rsidRDefault="00C25A99" w:rsidP="0099678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261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15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</w:t>
            </w:r>
            <w:r>
              <w:rPr>
                <w:rFonts w:eastAsia="Arial Unicode MS" w:cs="Arial"/>
                <w:szCs w:val="18"/>
                <w:lang w:val="fr-FR" w:eastAsia="ar-SA"/>
              </w:rPr>
              <w:t>0.0</w:t>
            </w:r>
          </w:p>
          <w:p w:rsidR="00C25A99" w:rsidRPr="00BE20C8" w:rsidRDefault="00C25A99" w:rsidP="0099678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:rsidR="00C25A99" w:rsidRPr="009E5DB8" w:rsidRDefault="00C25A99" w:rsidP="0099678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lastRenderedPageBreak/>
              <w:t xml:space="preserve">Percentage </w:t>
            </w:r>
            <w:r w:rsidRPr="009E5DB8">
              <w:rPr>
                <w:rFonts w:eastAsia="Arial Unicode MS" w:cs="Arial"/>
                <w:szCs w:val="18"/>
                <w:lang w:val="fr-FR" w:eastAsia="ar-SA"/>
              </w:rPr>
              <w:t xml:space="preserve">completion: </w:t>
            </w:r>
            <w:r>
              <w:rPr>
                <w:rFonts w:eastAsia="Arial Unicode MS" w:cs="Arial"/>
                <w:i/>
                <w:szCs w:val="18"/>
                <w:lang w:val="fr-FR" w:eastAsia="ar-SA"/>
              </w:rPr>
              <w:t>90</w:t>
            </w:r>
            <w:r w:rsidRPr="009E5DB8">
              <w:rPr>
                <w:rFonts w:eastAsia="Arial Unicode MS" w:cs="Arial"/>
                <w:i/>
                <w:szCs w:val="18"/>
                <w:lang w:val="fr-FR" w:eastAsia="ar-SA"/>
              </w:rPr>
              <w:t>%</w:t>
            </w:r>
          </w:p>
          <w:p w:rsidR="00C25A99" w:rsidRPr="00BE20C8" w:rsidRDefault="00C25A99" w:rsidP="0099678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val="en-US" w:eastAsia="ar-SA"/>
              </w:rPr>
              <w:lastRenderedPageBreak/>
              <w:t>Cont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8" w:history="1">
              <w:r w:rsidR="00C25A99" w:rsidRPr="00B70FE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S1-172098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SimSun"/>
                <w:lang w:eastAsia="en-GB"/>
              </w:rPr>
              <w:t>5G work in Rel-16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B70FE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25A99" w:rsidRPr="00B70FE5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" w:history="1">
              <w:r w:rsidR="00C25A99" w:rsidRPr="00B70FE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S1-172012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B70FE5">
              <w:rPr>
                <w:rFonts w:hint="eastAsia"/>
                <w:noProof/>
                <w:lang w:eastAsia="ko-KR"/>
              </w:rPr>
              <w:t xml:space="preserve">Correction of </w:t>
            </w:r>
            <w:r w:rsidRPr="00B70FE5">
              <w:rPr>
                <w:noProof/>
                <w:lang w:eastAsia="ko-KR"/>
              </w:rPr>
              <w:t>the references for eV2X TS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25A99" w:rsidRPr="00B70FE5" w:rsidRDefault="00B70FE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val="en-US" w:eastAsia="ar-SA"/>
              </w:rPr>
              <w:t>WI code SMARTER Rel-15 CR0001R- Cat F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" w:history="1">
              <w:r w:rsidR="00C25A99" w:rsidRPr="00F96FF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S1-172013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F96FF7">
              <w:rPr>
                <w:noProof/>
                <w:lang w:eastAsia="ko-KR"/>
              </w:rPr>
              <w:t>Replacement of 5G-RAN with NG-RAN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lang w:eastAsia="ar-SA"/>
              </w:rPr>
              <w:t>Revised to S1-172216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96FF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6FF7">
              <w:rPr>
                <w:rFonts w:eastAsia="Times New Roman" w:cs="Arial"/>
                <w:szCs w:val="18"/>
                <w:lang w:val="en-US" w:eastAsia="ar-SA"/>
              </w:rPr>
              <w:t>WI code SMARTER Rel-15 CR0002R- Cat F</w:t>
            </w:r>
          </w:p>
          <w:p w:rsidR="00C25A99" w:rsidRPr="00F96FF7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6FF7">
              <w:rPr>
                <w:rFonts w:eastAsia="Times New Roman" w:cs="Arial"/>
                <w:szCs w:val="18"/>
                <w:highlight w:val="yellow"/>
                <w:lang w:val="en-US" w:eastAsia="ar-SA"/>
              </w:rPr>
              <w:t>Update Clauses affected</w:t>
            </w:r>
          </w:p>
        </w:tc>
      </w:tr>
      <w:tr w:rsidR="00C25A99" w:rsidRPr="00A75C05" w:rsidTr="00335383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0FE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A34A98" w:rsidP="00996780">
            <w:pPr>
              <w:snapToGrid w:val="0"/>
              <w:spacing w:after="0" w:line="240" w:lineRule="auto"/>
            </w:pPr>
            <w:hyperlink r:id="rId11" w:history="1">
              <w:r w:rsidR="00C25A99" w:rsidRPr="00B70FE5">
                <w:rPr>
                  <w:rStyle w:val="Hyperlink"/>
                  <w:rFonts w:cs="Arial"/>
                  <w:color w:val="auto"/>
                </w:rPr>
                <w:t>S1-172216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eastAsia="ar-SA"/>
              </w:rPr>
              <w:t>CR22.261v15.0.0: Replacement of 5G-RAN with NG-RAN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B70FE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eastAsia="ar-SA"/>
              </w:rPr>
              <w:t>Revised to S1-172249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B70FE5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CR0002R- Cat F</w:t>
            </w:r>
          </w:p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0FE5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Update Clauses affected</w:t>
            </w:r>
          </w:p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0FE5">
              <w:rPr>
                <w:rFonts w:eastAsia="Times New Roman" w:cs="Arial"/>
                <w:szCs w:val="18"/>
                <w:lang w:val="en-US" w:eastAsia="ar-SA"/>
              </w:rPr>
              <w:t>Revision of S1-172013.</w:t>
            </w:r>
          </w:p>
        </w:tc>
      </w:tr>
      <w:tr w:rsidR="00B70FE5" w:rsidRPr="00A75C05" w:rsidTr="00335383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70FE5" w:rsidRPr="00335383" w:rsidRDefault="00B70FE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35383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70FE5" w:rsidRPr="00335383" w:rsidRDefault="00A34A98" w:rsidP="00996780">
            <w:pPr>
              <w:snapToGrid w:val="0"/>
              <w:spacing w:after="0" w:line="240" w:lineRule="auto"/>
            </w:pPr>
            <w:hyperlink r:id="rId12" w:history="1">
              <w:r w:rsidR="00B70FE5" w:rsidRPr="00335383">
                <w:rPr>
                  <w:rStyle w:val="Hyperlink"/>
                  <w:rFonts w:cs="Arial"/>
                  <w:color w:val="auto"/>
                </w:rPr>
                <w:t>S1-172249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70FE5" w:rsidRPr="00335383" w:rsidRDefault="00B70FE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383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70FE5" w:rsidRPr="00335383" w:rsidRDefault="00B70FE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383">
              <w:rPr>
                <w:rFonts w:eastAsia="Times New Roman" w:cs="Arial"/>
                <w:szCs w:val="18"/>
                <w:lang w:eastAsia="ar-SA"/>
              </w:rPr>
              <w:t>CR22.261v15.0.0: Replacement of 5G-RAN with NG-RAN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70FE5" w:rsidRPr="00335383" w:rsidRDefault="0033538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38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70FE5" w:rsidRPr="00335383" w:rsidRDefault="00B70FE5" w:rsidP="00B70FE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335383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CR0002R- Cat F</w:t>
            </w:r>
          </w:p>
          <w:p w:rsidR="00B70FE5" w:rsidRPr="00335383" w:rsidRDefault="00B70FE5" w:rsidP="00B70FE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335383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Update Clauses affected</w:t>
            </w:r>
          </w:p>
          <w:p w:rsidR="00B70FE5" w:rsidRPr="00335383" w:rsidRDefault="00B70FE5" w:rsidP="00B70FE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35383">
              <w:rPr>
                <w:rFonts w:eastAsia="Times New Roman" w:cs="Arial"/>
                <w:i/>
                <w:szCs w:val="18"/>
                <w:lang w:val="en-US" w:eastAsia="ar-SA"/>
              </w:rPr>
              <w:t>Revision of S1-172013.</w:t>
            </w:r>
          </w:p>
          <w:p w:rsidR="00335383" w:rsidRDefault="00B70FE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35383">
              <w:rPr>
                <w:rFonts w:eastAsia="Times New Roman" w:cs="Arial"/>
                <w:szCs w:val="18"/>
                <w:lang w:val="en-US" w:eastAsia="ar-SA"/>
              </w:rPr>
              <w:t>Revision of S1-172216.</w:t>
            </w:r>
          </w:p>
          <w:p w:rsidR="00335383" w:rsidRPr="00335383" w:rsidRDefault="0033538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335383" w:rsidRDefault="0033538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B70FE5" w:rsidRPr="00335383" w:rsidRDefault="0033538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335383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3" w:history="1">
              <w:r w:rsidR="00C25A99" w:rsidRPr="00B70FE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S1-172128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B70FE5">
              <w:rPr>
                <w:noProof/>
              </w:rPr>
              <w:t>Correction based on SA/RAN decisions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B70FE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70FE5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70FE5">
              <w:rPr>
                <w:rFonts w:eastAsia="Times New Roman" w:cs="Arial"/>
                <w:szCs w:val="18"/>
                <w:lang w:val="en-US" w:eastAsia="ar-SA"/>
              </w:rPr>
              <w:t>WI code SMARTER Rel-15 CR0028R- Cat F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58693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6937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586937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4" w:history="1">
              <w:r w:rsidR="00C25A99" w:rsidRPr="0058693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S1-172026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58693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6937">
              <w:rPr>
                <w:noProof/>
                <w:lang w:eastAsia="ko-KR"/>
              </w:rPr>
              <w:t>Huawei, HiSilicon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58693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6937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586937">
              <w:rPr>
                <w:noProof/>
                <w:lang w:eastAsia="ko-KR"/>
              </w:rPr>
              <w:t>Update service continuity definition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586937" w:rsidRDefault="005869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6937">
              <w:rPr>
                <w:rFonts w:eastAsia="Times New Roman" w:cs="Arial"/>
                <w:szCs w:val="18"/>
                <w:lang w:eastAsia="ar-SA"/>
              </w:rPr>
              <w:t>Revised to S1-172250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586937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86937">
              <w:rPr>
                <w:rFonts w:eastAsia="Times New Roman" w:cs="Arial"/>
                <w:szCs w:val="18"/>
                <w:lang w:val="en-US" w:eastAsia="ar-SA"/>
              </w:rPr>
              <w:t>WI code SMARTER Rel-15 CR0006R- Cat F</w:t>
            </w:r>
          </w:p>
        </w:tc>
      </w:tr>
      <w:tr w:rsidR="00586937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86937" w:rsidRPr="00586937" w:rsidRDefault="005869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86937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86937" w:rsidRPr="00586937" w:rsidRDefault="00A34A98" w:rsidP="00996780">
            <w:pPr>
              <w:snapToGrid w:val="0"/>
              <w:spacing w:after="0" w:line="240" w:lineRule="auto"/>
            </w:pPr>
            <w:hyperlink r:id="rId15" w:history="1">
              <w:r w:rsidR="00586937" w:rsidRPr="00586937">
                <w:rPr>
                  <w:rStyle w:val="Hyperlink"/>
                  <w:rFonts w:cs="Arial"/>
                  <w:color w:val="auto"/>
                </w:rPr>
                <w:t>S1-172250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86937" w:rsidRPr="00586937" w:rsidRDefault="00586937" w:rsidP="00996780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586937">
              <w:rPr>
                <w:noProof/>
                <w:lang w:eastAsia="ko-KR"/>
              </w:rPr>
              <w:t>Huawei, HiSilicon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86937" w:rsidRPr="00586937" w:rsidRDefault="005869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6937">
              <w:rPr>
                <w:rFonts w:eastAsia="Times New Roman" w:cs="Arial"/>
                <w:szCs w:val="18"/>
                <w:lang w:eastAsia="ar-SA"/>
              </w:rPr>
              <w:t>CR22.261v15.0.0: Update service continuity definition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86937" w:rsidRPr="00586937" w:rsidRDefault="005869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693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86937" w:rsidRPr="00586937" w:rsidRDefault="005869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86937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CR0006R- Cat F</w:t>
            </w:r>
          </w:p>
          <w:p w:rsidR="00586937" w:rsidRDefault="005869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86937">
              <w:rPr>
                <w:rFonts w:eastAsia="Times New Roman" w:cs="Arial"/>
                <w:szCs w:val="18"/>
                <w:lang w:val="en-US" w:eastAsia="ar-SA"/>
              </w:rPr>
              <w:t>Revision of S1-172026.</w:t>
            </w:r>
          </w:p>
          <w:p w:rsidR="00586937" w:rsidRPr="00586937" w:rsidRDefault="005869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586937" w:rsidRDefault="005869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586937" w:rsidRPr="00586937" w:rsidRDefault="005869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586937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25A99" w:rsidRPr="00A75C05" w:rsidTr="00300E56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30E8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0E8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30E8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6" w:history="1">
              <w:r w:rsidR="00C25A99" w:rsidRPr="003230E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S1-172014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30E8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0E8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30E8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0E8">
              <w:rPr>
                <w:rFonts w:eastAsia="Times New Roman" w:cs="Arial"/>
                <w:szCs w:val="18"/>
                <w:lang w:eastAsia="ar-SA"/>
              </w:rPr>
              <w:t>CR22.261v</w:t>
            </w:r>
            <w:r w:rsidRPr="003230E8">
              <w:rPr>
                <w:rFonts w:eastAsia="Times New Roman" w:cs="Arial"/>
                <w:szCs w:val="18"/>
                <w:highlight w:val="yellow"/>
                <w:lang w:eastAsia="ar-SA"/>
              </w:rPr>
              <w:t>15</w:t>
            </w:r>
            <w:r w:rsidRPr="003230E8">
              <w:rPr>
                <w:rFonts w:eastAsia="Times New Roman" w:cs="Arial"/>
                <w:szCs w:val="18"/>
                <w:lang w:eastAsia="ar-SA"/>
              </w:rPr>
              <w:t>.0.0: Updates to Definitions 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30E8" w:rsidRDefault="003230E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0E8">
              <w:rPr>
                <w:rFonts w:eastAsia="Times New Roman" w:cs="Arial"/>
                <w:szCs w:val="18"/>
                <w:lang w:eastAsia="ar-SA"/>
              </w:rPr>
              <w:t>Revised to S1-172248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30E8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30E8">
              <w:rPr>
                <w:rFonts w:eastAsia="Times New Roman" w:cs="Arial"/>
                <w:szCs w:val="18"/>
                <w:lang w:val="en-US" w:eastAsia="ar-SA"/>
              </w:rPr>
              <w:t>WI code SMARTER Rel-15 CR0003R- Cat D</w:t>
            </w:r>
          </w:p>
          <w:p w:rsidR="00C25A99" w:rsidRPr="003230E8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30E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3230E8" w:rsidRPr="00A75C05" w:rsidTr="00300E56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30E8" w:rsidRPr="00300E56" w:rsidRDefault="003230E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00E56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30E8" w:rsidRPr="00300E56" w:rsidRDefault="00A34A98" w:rsidP="00996780">
            <w:pPr>
              <w:snapToGrid w:val="0"/>
              <w:spacing w:after="0" w:line="240" w:lineRule="auto"/>
            </w:pPr>
            <w:hyperlink r:id="rId17" w:history="1">
              <w:r w:rsidR="003230E8" w:rsidRPr="00300E56">
                <w:rPr>
                  <w:rStyle w:val="Hyperlink"/>
                  <w:rFonts w:cs="Arial"/>
                  <w:color w:val="auto"/>
                </w:rPr>
                <w:t>S1-172248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30E8" w:rsidRPr="00300E56" w:rsidRDefault="003230E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0E56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30E8" w:rsidRPr="00300E56" w:rsidRDefault="003230E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0E56">
              <w:rPr>
                <w:rFonts w:eastAsia="Times New Roman" w:cs="Arial"/>
                <w:szCs w:val="18"/>
                <w:lang w:eastAsia="ar-SA"/>
              </w:rPr>
              <w:t>CR22.261v15.0.0: Updates to Definitions 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30E8" w:rsidRPr="00300E56" w:rsidRDefault="00300E5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0E5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30E8" w:rsidRPr="00300E56" w:rsidRDefault="003230E8" w:rsidP="003230E8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300E56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CR0003R- Cat D</w:t>
            </w:r>
          </w:p>
          <w:p w:rsidR="003230E8" w:rsidRPr="00300E56" w:rsidRDefault="003230E8" w:rsidP="003230E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00E56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LATE DOCUMENT</w:t>
            </w:r>
          </w:p>
          <w:p w:rsidR="003230E8" w:rsidRPr="00300E56" w:rsidRDefault="003230E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00E56">
              <w:rPr>
                <w:rFonts w:eastAsia="Times New Roman" w:cs="Arial"/>
                <w:szCs w:val="18"/>
                <w:lang w:val="en-US" w:eastAsia="ar-SA"/>
              </w:rPr>
              <w:t>Revision of S1-172014.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D5A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8" w:history="1">
              <w:r w:rsidR="00C25A99" w:rsidRPr="00844D5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S1-172141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D5A">
              <w:rPr>
                <w:rFonts w:eastAsia="Times New Roman" w:cs="Arial"/>
                <w:szCs w:val="18"/>
                <w:lang w:eastAsia="ar-SA"/>
              </w:rPr>
              <w:t>Qualcomm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D5A">
              <w:rPr>
                <w:rFonts w:eastAsia="Times New Roman" w:cs="Arial"/>
                <w:szCs w:val="18"/>
                <w:lang w:eastAsia="ar-SA"/>
              </w:rPr>
              <w:t>Discussion of Closed Subscriber Group (CSG) in 5G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844D5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D5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A75C05" w:rsidTr="00F9316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D5A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9" w:history="1">
              <w:r w:rsidR="00C25A99" w:rsidRPr="00844D5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S1-172035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D5A">
              <w:rPr>
                <w:noProof/>
                <w:lang w:eastAsia="ko-KR"/>
              </w:rPr>
              <w:t>Huawei, HiSilicon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D5A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844D5A">
              <w:rPr>
                <w:rFonts w:hint="eastAsia"/>
                <w:noProof/>
                <w:lang w:eastAsia="zh-CN"/>
              </w:rPr>
              <w:t>Editori</w:t>
            </w:r>
            <w:r w:rsidRPr="00844D5A">
              <w:rPr>
                <w:noProof/>
                <w:lang w:eastAsia="zh-CN"/>
              </w:rPr>
              <w:t>a</w:t>
            </w:r>
            <w:r w:rsidRPr="00844D5A">
              <w:rPr>
                <w:rFonts w:hint="eastAsia"/>
                <w:noProof/>
                <w:lang w:eastAsia="zh-CN"/>
              </w:rPr>
              <w:t xml:space="preserve">l modification </w:t>
            </w:r>
            <w:r w:rsidRPr="00844D5A">
              <w:rPr>
                <w:noProof/>
                <w:lang w:eastAsia="zh-CN"/>
              </w:rPr>
              <w:t>for clarification on removal of network function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844D5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D5A">
              <w:rPr>
                <w:rFonts w:eastAsia="Times New Roman" w:cs="Arial"/>
                <w:szCs w:val="18"/>
                <w:lang w:eastAsia="ar-SA"/>
              </w:rPr>
              <w:t>Revised to S1-172252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44D5A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44D5A">
              <w:rPr>
                <w:rFonts w:eastAsia="Times New Roman" w:cs="Arial"/>
                <w:szCs w:val="18"/>
                <w:lang w:val="en-US" w:eastAsia="ar-SA"/>
              </w:rPr>
              <w:t>WI code SMARTER Rel-15 CR0011R- Cat D</w:t>
            </w:r>
          </w:p>
        </w:tc>
      </w:tr>
      <w:tr w:rsidR="00844D5A" w:rsidRPr="00A75C05" w:rsidTr="00F9316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4D5A" w:rsidRPr="00F93162" w:rsidRDefault="00844D5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3162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4D5A" w:rsidRPr="00F93162" w:rsidRDefault="00A34A98" w:rsidP="00996780">
            <w:pPr>
              <w:snapToGrid w:val="0"/>
              <w:spacing w:after="0" w:line="240" w:lineRule="auto"/>
            </w:pPr>
            <w:hyperlink r:id="rId20" w:history="1">
              <w:r w:rsidR="00844D5A" w:rsidRPr="00F93162">
                <w:rPr>
                  <w:rStyle w:val="Hyperlink"/>
                  <w:rFonts w:cs="Arial"/>
                  <w:color w:val="auto"/>
                </w:rPr>
                <w:t>S1-172252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4D5A" w:rsidRPr="00F93162" w:rsidRDefault="00844D5A" w:rsidP="00996780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F93162">
              <w:rPr>
                <w:noProof/>
                <w:lang w:eastAsia="ko-KR"/>
              </w:rPr>
              <w:t>Huawei, HiSilicon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4D5A" w:rsidRPr="00F93162" w:rsidRDefault="00844D5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3162">
              <w:rPr>
                <w:rFonts w:eastAsia="Times New Roman" w:cs="Arial"/>
                <w:szCs w:val="18"/>
                <w:lang w:eastAsia="ar-SA"/>
              </w:rPr>
              <w:t>CR22.261v15.0.0: Editorial modification for clarification on removal of network function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4D5A" w:rsidRPr="00F93162" w:rsidRDefault="00F93162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3162">
              <w:rPr>
                <w:rFonts w:eastAsia="Times New Roman" w:cs="Arial"/>
                <w:szCs w:val="18"/>
                <w:lang w:eastAsia="ar-SA"/>
              </w:rPr>
              <w:t>Revised to S1-172266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4D5A" w:rsidRPr="00F93162" w:rsidRDefault="00844D5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3162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CR0011R- Cat D</w:t>
            </w:r>
          </w:p>
          <w:p w:rsidR="00844D5A" w:rsidRPr="00F93162" w:rsidRDefault="00844D5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3162">
              <w:rPr>
                <w:rFonts w:eastAsia="Times New Roman" w:cs="Arial"/>
                <w:szCs w:val="18"/>
                <w:lang w:val="en-US" w:eastAsia="ar-SA"/>
              </w:rPr>
              <w:t>Revision of S1-172035.</w:t>
            </w:r>
          </w:p>
        </w:tc>
      </w:tr>
      <w:tr w:rsidR="00F93162" w:rsidRPr="00A75C05" w:rsidTr="00F9316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162" w:rsidRPr="00F93162" w:rsidRDefault="00F93162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3162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162" w:rsidRPr="00F93162" w:rsidRDefault="00A34A98" w:rsidP="00996780">
            <w:pPr>
              <w:snapToGrid w:val="0"/>
              <w:spacing w:after="0" w:line="240" w:lineRule="auto"/>
            </w:pPr>
            <w:hyperlink r:id="rId21" w:history="1">
              <w:r w:rsidR="00F93162" w:rsidRPr="00F93162">
                <w:rPr>
                  <w:rStyle w:val="Hyperlink"/>
                  <w:rFonts w:cs="Arial"/>
                  <w:color w:val="auto"/>
                </w:rPr>
                <w:t>S1-172266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162" w:rsidRPr="00F93162" w:rsidRDefault="00F93162" w:rsidP="00996780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F93162">
              <w:rPr>
                <w:noProof/>
                <w:lang w:eastAsia="ko-KR"/>
              </w:rPr>
              <w:t>Huawei, HiSilicon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162" w:rsidRPr="00F93162" w:rsidRDefault="00F93162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3162">
              <w:rPr>
                <w:rFonts w:eastAsia="Times New Roman" w:cs="Arial"/>
                <w:szCs w:val="18"/>
                <w:lang w:eastAsia="ar-SA"/>
              </w:rPr>
              <w:t>CR22.261v15.0.0: Editorial modification for clarification on removal of network function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162" w:rsidRPr="00F93162" w:rsidRDefault="00F93162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162" w:rsidRPr="00F93162" w:rsidRDefault="00F93162" w:rsidP="00F93162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93162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CR0011R- Cat D</w:t>
            </w:r>
          </w:p>
          <w:p w:rsidR="00F93162" w:rsidRDefault="00F93162" w:rsidP="00F9316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3162">
              <w:rPr>
                <w:rFonts w:eastAsia="Times New Roman" w:cs="Arial"/>
                <w:i/>
                <w:szCs w:val="18"/>
                <w:lang w:val="en-US" w:eastAsia="ar-SA"/>
              </w:rPr>
              <w:t>Revision of S1-172035.</w:t>
            </w:r>
          </w:p>
          <w:p w:rsidR="00F93162" w:rsidRPr="00F93162" w:rsidRDefault="00F93162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93162">
              <w:rPr>
                <w:rFonts w:eastAsia="Times New Roman" w:cs="Arial"/>
                <w:szCs w:val="18"/>
                <w:lang w:val="en-US" w:eastAsia="ar-SA"/>
              </w:rPr>
              <w:t>Revision of S1-172252.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2935F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35F7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2935F7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2" w:history="1">
              <w:r w:rsidR="00C25A99" w:rsidRPr="002935F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S1-172136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2935F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35F7">
              <w:rPr>
                <w:rFonts w:eastAsia="Times New Roman" w:cs="Arial"/>
                <w:szCs w:val="18"/>
                <w:lang w:eastAsia="ar-SA"/>
              </w:rPr>
              <w:t>Thales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2935F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35F7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2935F7">
              <w:rPr>
                <w:noProof/>
              </w:rPr>
              <w:t>Satellite and aerial access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2935F7" w:rsidRDefault="002935F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35F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2935F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935F7">
              <w:rPr>
                <w:rFonts w:eastAsia="Times New Roman" w:cs="Arial"/>
                <w:szCs w:val="18"/>
                <w:lang w:val="en-US" w:eastAsia="ar-SA"/>
              </w:rPr>
              <w:t>WI code SMARTER Rel-15 CR</w:t>
            </w:r>
            <w:r w:rsidRPr="002935F7">
              <w:rPr>
                <w:rFonts w:eastAsia="Times New Roman" w:cs="Arial"/>
                <w:szCs w:val="18"/>
                <w:highlight w:val="yellow"/>
                <w:lang w:val="en-US" w:eastAsia="ar-SA"/>
              </w:rPr>
              <w:t>0030</w:t>
            </w:r>
            <w:r w:rsidRPr="002935F7">
              <w:rPr>
                <w:rFonts w:eastAsia="Times New Roman" w:cs="Arial"/>
                <w:szCs w:val="18"/>
                <w:lang w:val="en-US" w:eastAsia="ar-SA"/>
              </w:rPr>
              <w:t>R- Cat F</w:t>
            </w:r>
          </w:p>
          <w:p w:rsidR="00C25A99" w:rsidRPr="002935F7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935F7">
              <w:rPr>
                <w:rFonts w:eastAsia="Times New Roman" w:cs="Arial"/>
                <w:szCs w:val="18"/>
                <w:highlight w:val="yellow"/>
                <w:lang w:val="en-US" w:eastAsia="ar-SA"/>
              </w:rPr>
              <w:lastRenderedPageBreak/>
              <w:t>Update Clauses affected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636AEE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6AEE">
              <w:rPr>
                <w:rFonts w:eastAsia="Times New Roman" w:cs="Arial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636AEE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3" w:history="1">
              <w:r w:rsidR="00C25A99" w:rsidRPr="00636AE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S1-172084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636AEE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6AEE">
              <w:rPr>
                <w:noProof/>
              </w:rPr>
              <w:t>Intel Corporation, Sony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636AEE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6AE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636AEE">
              <w:rPr>
                <w:noProof/>
              </w:rPr>
              <w:t>Efficient User Plane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636AEE" w:rsidRDefault="00636AEE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6AEE">
              <w:rPr>
                <w:rFonts w:eastAsia="Times New Roman" w:cs="Arial"/>
                <w:szCs w:val="18"/>
                <w:lang w:eastAsia="ar-SA"/>
              </w:rPr>
              <w:t>Revised to S1-172253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636AEE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6AEE">
              <w:rPr>
                <w:rFonts w:eastAsia="Times New Roman" w:cs="Arial"/>
                <w:szCs w:val="18"/>
                <w:lang w:val="en-US" w:eastAsia="ar-SA"/>
              </w:rPr>
              <w:t>WI code SMARTER Rel-15 CR0015R- Cat F</w:t>
            </w:r>
          </w:p>
        </w:tc>
      </w:tr>
      <w:tr w:rsidR="00636AEE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EE" w:rsidRPr="00636AEE" w:rsidRDefault="00636AEE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36AE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EE" w:rsidRPr="00636AEE" w:rsidRDefault="00A34A98" w:rsidP="00996780">
            <w:pPr>
              <w:snapToGrid w:val="0"/>
              <w:spacing w:after="0" w:line="240" w:lineRule="auto"/>
            </w:pPr>
            <w:hyperlink r:id="rId24" w:history="1">
              <w:r w:rsidR="00636AEE" w:rsidRPr="00636AEE">
                <w:rPr>
                  <w:rStyle w:val="Hyperlink"/>
                  <w:rFonts w:cs="Arial"/>
                  <w:color w:val="auto"/>
                </w:rPr>
                <w:t>S1-172253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EE" w:rsidRPr="00636AEE" w:rsidRDefault="00636AEE" w:rsidP="00996780">
            <w:pPr>
              <w:snapToGrid w:val="0"/>
              <w:spacing w:after="0" w:line="240" w:lineRule="auto"/>
              <w:rPr>
                <w:noProof/>
              </w:rPr>
            </w:pPr>
            <w:r w:rsidRPr="00636AEE">
              <w:rPr>
                <w:noProof/>
              </w:rPr>
              <w:t>Intel Corporation, Sony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EE" w:rsidRPr="00636AEE" w:rsidRDefault="00636AEE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6AEE">
              <w:rPr>
                <w:rFonts w:eastAsia="Times New Roman" w:cs="Arial"/>
                <w:szCs w:val="18"/>
                <w:lang w:eastAsia="ar-SA"/>
              </w:rPr>
              <w:t>CR22.261v15.0.0: Efficient User Plane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EE" w:rsidRPr="00636AEE" w:rsidRDefault="00636AEE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EE" w:rsidRDefault="00636AEE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36AEE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CR0015R- Cat F</w:t>
            </w:r>
          </w:p>
          <w:p w:rsidR="00636AEE" w:rsidRPr="00636AEE" w:rsidRDefault="00636AEE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36AEE">
              <w:rPr>
                <w:rFonts w:eastAsia="Times New Roman" w:cs="Arial"/>
                <w:szCs w:val="18"/>
                <w:lang w:val="en-US" w:eastAsia="ar-SA"/>
              </w:rPr>
              <w:t>Revision of S1-172084.</w:t>
            </w:r>
          </w:p>
        </w:tc>
      </w:tr>
      <w:tr w:rsidR="00C25A99" w:rsidRPr="00A75C05" w:rsidTr="003750C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0D2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0D2A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0D2A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C25A99" w:rsidRPr="00320D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S1-172090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0D2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0D2A">
              <w:rPr>
                <w:noProof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0D2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0D2A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320D2A">
              <w:rPr>
                <w:lang w:eastAsia="en-GB"/>
              </w:rPr>
              <w:t>Addition of requirement on maintaining user experience when UE performs handover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0D2A" w:rsidRDefault="00320D2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0D2A">
              <w:rPr>
                <w:rFonts w:eastAsia="Times New Roman" w:cs="Arial"/>
                <w:szCs w:val="18"/>
                <w:lang w:eastAsia="ar-SA"/>
              </w:rPr>
              <w:t>Revised to S1-172254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20D2A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0D2A">
              <w:rPr>
                <w:rFonts w:eastAsia="Times New Roman" w:cs="Arial"/>
                <w:szCs w:val="18"/>
                <w:lang w:val="en-US" w:eastAsia="ar-SA"/>
              </w:rPr>
              <w:t>WI code SMARTER Rel-15 CR0016R- Cat B</w:t>
            </w:r>
          </w:p>
        </w:tc>
      </w:tr>
      <w:tr w:rsidR="00320D2A" w:rsidRPr="00A75C05" w:rsidTr="003750C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0D2A" w:rsidRPr="003750C5" w:rsidRDefault="00320D2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0D2A" w:rsidRPr="003750C5" w:rsidRDefault="00A34A98" w:rsidP="00996780">
            <w:pPr>
              <w:snapToGrid w:val="0"/>
              <w:spacing w:after="0" w:line="240" w:lineRule="auto"/>
            </w:pPr>
            <w:hyperlink r:id="rId26" w:history="1">
              <w:r w:rsidR="00320D2A" w:rsidRPr="003750C5">
                <w:rPr>
                  <w:rStyle w:val="Hyperlink"/>
                  <w:rFonts w:cs="Arial"/>
                  <w:color w:val="auto"/>
                </w:rPr>
                <w:t>S1-172254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0D2A" w:rsidRPr="003750C5" w:rsidRDefault="00320D2A" w:rsidP="00996780">
            <w:pPr>
              <w:snapToGrid w:val="0"/>
              <w:spacing w:after="0" w:line="240" w:lineRule="auto"/>
              <w:rPr>
                <w:noProof/>
              </w:rPr>
            </w:pPr>
            <w:r w:rsidRPr="003750C5">
              <w:rPr>
                <w:noProof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0D2A" w:rsidRPr="003750C5" w:rsidRDefault="00320D2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CR22.261v15.0.0: Addition of requirement on maintaining user experience when UE performs handover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0D2A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Revised to S1-172268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0D2A" w:rsidRPr="003750C5" w:rsidRDefault="00320D2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CR0016R- Cat B</w:t>
            </w:r>
          </w:p>
          <w:p w:rsidR="00320D2A" w:rsidRPr="003750C5" w:rsidRDefault="00320D2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Revision of S1-172090.</w:t>
            </w:r>
          </w:p>
        </w:tc>
      </w:tr>
      <w:tr w:rsidR="003750C5" w:rsidRPr="00A75C05" w:rsidTr="003750C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0C5" w:rsidRPr="003750C5" w:rsidRDefault="00A34A98" w:rsidP="00996780">
            <w:pPr>
              <w:snapToGrid w:val="0"/>
              <w:spacing w:after="0" w:line="240" w:lineRule="auto"/>
            </w:pPr>
            <w:hyperlink r:id="rId27" w:history="1">
              <w:r w:rsidR="003750C5" w:rsidRPr="003750C5">
                <w:rPr>
                  <w:rStyle w:val="Hyperlink"/>
                  <w:rFonts w:cs="Arial"/>
                  <w:color w:val="auto"/>
                </w:rPr>
                <w:t>S1-172268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noProof/>
              </w:rPr>
            </w:pPr>
            <w:r w:rsidRPr="003750C5">
              <w:rPr>
                <w:noProof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CR22.261v15.0.0: Addition of requirement on maintaining user experience when UE performs handover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0C5" w:rsidRPr="003750C5" w:rsidRDefault="003750C5" w:rsidP="003750C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CR0016R- Cat B</w:t>
            </w:r>
          </w:p>
          <w:p w:rsidR="003750C5" w:rsidRDefault="003750C5" w:rsidP="003750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i/>
                <w:szCs w:val="18"/>
                <w:lang w:val="en-US" w:eastAsia="ar-SA"/>
              </w:rPr>
              <w:t>Revision of S1-172090.</w:t>
            </w:r>
          </w:p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Revision of S1-172254.</w:t>
            </w:r>
          </w:p>
        </w:tc>
      </w:tr>
      <w:tr w:rsidR="00C25A99" w:rsidRPr="00A75C05" w:rsidTr="003750C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7C6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C25A99" w:rsidRPr="001517C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S1-172109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7C6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7C6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1517C6">
              <w:rPr>
                <w:rFonts w:hint="eastAsia"/>
                <w:noProof/>
                <w:lang w:eastAsia="zh-CN"/>
              </w:rPr>
              <w:t>E</w:t>
            </w:r>
            <w:r w:rsidRPr="001517C6">
              <w:rPr>
                <w:noProof/>
                <w:lang w:eastAsia="zh-CN"/>
              </w:rPr>
              <w:t>ditorial modification</w:t>
            </w:r>
            <w:r w:rsidRPr="001517C6">
              <w:rPr>
                <w:rFonts w:hint="eastAsia"/>
                <w:noProof/>
                <w:lang w:eastAsia="zh-CN"/>
              </w:rPr>
              <w:t xml:space="preserve"> on 6.7 and </w:t>
            </w:r>
            <w:r w:rsidRPr="001517C6">
              <w:rPr>
                <w:noProof/>
                <w:lang w:eastAsia="zh-CN"/>
              </w:rPr>
              <w:t>6</w:t>
            </w:r>
            <w:r w:rsidRPr="001517C6">
              <w:rPr>
                <w:rFonts w:hint="eastAsia"/>
                <w:noProof/>
                <w:lang w:eastAsia="zh-CN"/>
              </w:rPr>
              <w:t>.8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1517C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7C6">
              <w:rPr>
                <w:rFonts w:eastAsia="Times New Roman" w:cs="Arial"/>
                <w:szCs w:val="18"/>
                <w:lang w:eastAsia="ar-SA"/>
              </w:rPr>
              <w:t>Revised to S1-172255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517C6">
              <w:rPr>
                <w:rFonts w:eastAsia="Times New Roman" w:cs="Arial"/>
                <w:szCs w:val="18"/>
                <w:lang w:val="en-US" w:eastAsia="ar-SA"/>
              </w:rPr>
              <w:t>WI code SMARTER Rel-15 CR0024R- Cat D</w:t>
            </w:r>
          </w:p>
        </w:tc>
      </w:tr>
      <w:tr w:rsidR="001517C6" w:rsidRPr="00A75C05" w:rsidTr="003750C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517C6" w:rsidRPr="003750C5" w:rsidRDefault="001517C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517C6" w:rsidRPr="003750C5" w:rsidRDefault="00A34A98" w:rsidP="00996780">
            <w:pPr>
              <w:snapToGrid w:val="0"/>
              <w:spacing w:after="0" w:line="240" w:lineRule="auto"/>
            </w:pPr>
            <w:hyperlink r:id="rId29" w:history="1">
              <w:r w:rsidR="001517C6" w:rsidRPr="003750C5">
                <w:rPr>
                  <w:rStyle w:val="Hyperlink"/>
                  <w:rFonts w:cs="Arial"/>
                  <w:color w:val="auto"/>
                </w:rPr>
                <w:t>S1-172255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517C6" w:rsidRPr="003750C5" w:rsidRDefault="001517C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517C6" w:rsidRPr="003750C5" w:rsidRDefault="001517C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CR22.261v15.0.0: Editorial modification on 6.7 and 6.8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517C6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517C6" w:rsidRPr="003750C5" w:rsidRDefault="001517C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CR0024R- Cat D</w:t>
            </w:r>
          </w:p>
          <w:p w:rsidR="001517C6" w:rsidRPr="003750C5" w:rsidRDefault="001517C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Revision of S1-172109.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7C6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0" w:history="1">
              <w:r w:rsidR="00C25A99" w:rsidRPr="001517C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S1-172108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7C6"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7C6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1517C6">
              <w:rPr>
                <w:noProof/>
              </w:rPr>
              <w:t>Maintaining a session whose priority changes in real time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1517C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7C6">
              <w:rPr>
                <w:rFonts w:eastAsia="Times New Roman" w:cs="Arial"/>
                <w:szCs w:val="18"/>
                <w:lang w:eastAsia="ar-SA"/>
              </w:rPr>
              <w:t>Revised to S1-172256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1517C6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517C6">
              <w:rPr>
                <w:rFonts w:eastAsia="Times New Roman" w:cs="Arial"/>
                <w:szCs w:val="18"/>
                <w:lang w:val="en-US" w:eastAsia="ar-SA"/>
              </w:rPr>
              <w:t>WI code SMARTER Rel-15 CR0023R- Cat C</w:t>
            </w:r>
          </w:p>
        </w:tc>
      </w:tr>
      <w:tr w:rsidR="001517C6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7C6" w:rsidRPr="00996780" w:rsidRDefault="001517C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96780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7C6" w:rsidRPr="00996780" w:rsidRDefault="00A34A98" w:rsidP="00996780">
            <w:pPr>
              <w:snapToGrid w:val="0"/>
              <w:spacing w:after="0" w:line="240" w:lineRule="auto"/>
            </w:pPr>
            <w:hyperlink r:id="rId31" w:history="1">
              <w:r w:rsidR="001517C6" w:rsidRPr="00996780">
                <w:rPr>
                  <w:rStyle w:val="Hyperlink"/>
                  <w:rFonts w:cs="Arial"/>
                  <w:color w:val="auto"/>
                </w:rPr>
                <w:t>S1-172256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7C6" w:rsidRPr="00996780" w:rsidRDefault="001517C6" w:rsidP="00996780">
            <w:pPr>
              <w:snapToGrid w:val="0"/>
              <w:spacing w:after="0" w:line="240" w:lineRule="auto"/>
              <w:rPr>
                <w:noProof/>
              </w:rPr>
            </w:pPr>
            <w:r w:rsidRPr="00996780"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7C6" w:rsidRPr="00996780" w:rsidRDefault="001517C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eastAsia="ar-SA"/>
              </w:rPr>
              <w:t>CR22.261v15.0.0: Maintaining a session whose priority changes in real time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7C6" w:rsidRP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17C6" w:rsidRPr="00996780" w:rsidRDefault="001517C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96780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CR0023R- Cat C</w:t>
            </w:r>
          </w:p>
          <w:p w:rsidR="00996780" w:rsidRDefault="001517C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96780">
              <w:rPr>
                <w:rFonts w:eastAsia="Times New Roman" w:cs="Arial"/>
                <w:szCs w:val="18"/>
                <w:lang w:val="en-US" w:eastAsia="ar-SA"/>
              </w:rPr>
              <w:t>Revision of S1-172108.</w:t>
            </w:r>
          </w:p>
          <w:p w:rsidR="00996780" w:rsidRP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1517C6" w:rsidRP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996780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2" w:history="1">
              <w:r w:rsidR="00C25A99" w:rsidRPr="0099678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S1-172105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996780">
              <w:rPr>
                <w:noProof/>
              </w:rPr>
              <w:t>Clean-up of requirements on network slice scaling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eastAsia="ar-SA"/>
              </w:rPr>
              <w:t>Revised to S1-172257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val="en-US" w:eastAsia="ar-SA"/>
              </w:rPr>
              <w:t>WI code SMARTER Rel-15 CR0020R- Cat F</w:t>
            </w:r>
          </w:p>
        </w:tc>
      </w:tr>
      <w:tr w:rsidR="00996780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96780" w:rsidRP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96780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96780" w:rsidRPr="00996780" w:rsidRDefault="00A34A98" w:rsidP="00996780">
            <w:pPr>
              <w:snapToGrid w:val="0"/>
              <w:spacing w:after="0" w:line="240" w:lineRule="auto"/>
            </w:pPr>
            <w:hyperlink r:id="rId33" w:history="1">
              <w:r w:rsidR="00996780" w:rsidRPr="00996780">
                <w:rPr>
                  <w:rStyle w:val="Hyperlink"/>
                  <w:rFonts w:cs="Arial"/>
                  <w:color w:val="auto"/>
                </w:rPr>
                <w:t>S1-172257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96780" w:rsidRPr="00996780" w:rsidRDefault="00996780" w:rsidP="00996780">
            <w:pPr>
              <w:snapToGrid w:val="0"/>
              <w:spacing w:after="0" w:line="240" w:lineRule="auto"/>
              <w:rPr>
                <w:noProof/>
              </w:rPr>
            </w:pPr>
            <w:r w:rsidRPr="00996780"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96780" w:rsidRP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eastAsia="ar-SA"/>
              </w:rPr>
              <w:t>CR22.261v15.0.0: Clean-up of requirements on network slice scaling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96780" w:rsidRP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96780" w:rsidRP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96780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CR0020R- Cat F</w:t>
            </w:r>
          </w:p>
          <w:p w:rsid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96780">
              <w:rPr>
                <w:rFonts w:eastAsia="Times New Roman" w:cs="Arial"/>
                <w:szCs w:val="18"/>
                <w:lang w:val="en-US" w:eastAsia="ar-SA"/>
              </w:rPr>
              <w:t>Revision of S1-172105.</w:t>
            </w:r>
          </w:p>
          <w:p w:rsidR="00996780" w:rsidRP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996780" w:rsidRP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996780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25A99" w:rsidRPr="00A75C05" w:rsidTr="003750C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47070D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70D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47070D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4" w:history="1">
              <w:r w:rsidR="00C25A99" w:rsidRPr="0047070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S1-172106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47070D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70D"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47070D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70D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47070D">
              <w:rPr>
                <w:noProof/>
              </w:rPr>
              <w:t>Clarifications on network slicing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47070D" w:rsidRDefault="0047070D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70D">
              <w:rPr>
                <w:rFonts w:eastAsia="Times New Roman" w:cs="Arial"/>
                <w:szCs w:val="18"/>
                <w:lang w:eastAsia="ar-SA"/>
              </w:rPr>
              <w:t>Revised to S1-172258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47070D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070D">
              <w:rPr>
                <w:rFonts w:eastAsia="Times New Roman" w:cs="Arial"/>
                <w:szCs w:val="18"/>
                <w:lang w:val="en-US" w:eastAsia="ar-SA"/>
              </w:rPr>
              <w:t>WI code SMARTER Rel-15 CR0021R- Cat F</w:t>
            </w:r>
          </w:p>
        </w:tc>
      </w:tr>
      <w:tr w:rsidR="0047070D" w:rsidRPr="00A75C05" w:rsidTr="003750C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070D" w:rsidRPr="003750C5" w:rsidRDefault="0047070D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070D" w:rsidRPr="003750C5" w:rsidRDefault="00A34A98" w:rsidP="00996780">
            <w:pPr>
              <w:snapToGrid w:val="0"/>
              <w:spacing w:after="0" w:line="240" w:lineRule="auto"/>
            </w:pPr>
            <w:hyperlink r:id="rId35" w:history="1">
              <w:r w:rsidR="0047070D" w:rsidRPr="003750C5">
                <w:rPr>
                  <w:rStyle w:val="Hyperlink"/>
                  <w:rFonts w:cs="Arial"/>
                  <w:color w:val="auto"/>
                </w:rPr>
                <w:t>S1-172258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070D" w:rsidRPr="003750C5" w:rsidRDefault="0047070D" w:rsidP="00996780">
            <w:pPr>
              <w:snapToGrid w:val="0"/>
              <w:spacing w:after="0" w:line="240" w:lineRule="auto"/>
              <w:rPr>
                <w:noProof/>
              </w:rPr>
            </w:pPr>
            <w:r w:rsidRPr="003750C5"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070D" w:rsidRPr="003750C5" w:rsidRDefault="0047070D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CR22.261v15.0.0: Clarifications on network slicing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070D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Revised to S1-172269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070D" w:rsidRPr="003750C5" w:rsidRDefault="0047070D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CR0021R- Cat F</w:t>
            </w:r>
          </w:p>
          <w:p w:rsidR="0047070D" w:rsidRPr="003750C5" w:rsidRDefault="0047070D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Revision of S1-172106.</w:t>
            </w:r>
          </w:p>
        </w:tc>
      </w:tr>
      <w:tr w:rsidR="003750C5" w:rsidRPr="00A75C05" w:rsidTr="003750C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A34A98" w:rsidP="00996780">
            <w:pPr>
              <w:snapToGrid w:val="0"/>
              <w:spacing w:after="0" w:line="240" w:lineRule="auto"/>
            </w:pPr>
            <w:hyperlink r:id="rId36" w:history="1">
              <w:r w:rsidR="003750C5" w:rsidRPr="003750C5">
                <w:rPr>
                  <w:rStyle w:val="Hyperlink"/>
                  <w:rFonts w:cs="Arial"/>
                  <w:color w:val="auto"/>
                </w:rPr>
                <w:t>S1-172269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noProof/>
              </w:rPr>
            </w:pPr>
            <w:r w:rsidRPr="003750C5"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CR22.261v15.0.0: Clarifications on network slicing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3750C5" w:rsidP="003750C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CR0021R- Cat F</w:t>
            </w:r>
          </w:p>
          <w:p w:rsidR="003750C5" w:rsidRPr="003750C5" w:rsidRDefault="003750C5" w:rsidP="003750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i/>
                <w:szCs w:val="18"/>
                <w:lang w:val="en-US" w:eastAsia="ar-SA"/>
              </w:rPr>
              <w:t>Revision of S1-172106.</w:t>
            </w:r>
          </w:p>
          <w:p w:rsid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Revision of S1-172258.</w:t>
            </w:r>
          </w:p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3750C5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7" w:history="1">
              <w:r w:rsidR="00C25A99" w:rsidRPr="0099678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S1-172104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996780">
              <w:rPr>
                <w:noProof/>
              </w:rPr>
              <w:t>APIs for network slicing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996780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996780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6780">
              <w:rPr>
                <w:rFonts w:eastAsia="Times New Roman" w:cs="Arial"/>
                <w:szCs w:val="18"/>
                <w:lang w:val="en-US" w:eastAsia="ar-SA"/>
              </w:rPr>
              <w:t>WI code SMARTER Rel-15 CR0019R- Cat C</w:t>
            </w:r>
          </w:p>
        </w:tc>
      </w:tr>
      <w:tr w:rsidR="00C25A99" w:rsidRPr="00A75C05" w:rsidTr="003750C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A1C0F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1C0F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A1C0F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8" w:history="1">
              <w:r w:rsidR="00C25A99" w:rsidRPr="008A1C0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S1-172107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A1C0F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1C0F"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A1C0F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1C0F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8A1C0F">
              <w:rPr>
                <w:noProof/>
              </w:rPr>
              <w:t>Alignment of network slicing requirements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A1C0F" w:rsidRDefault="008A1C0F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1C0F">
              <w:rPr>
                <w:rFonts w:eastAsia="Times New Roman" w:cs="Arial"/>
                <w:szCs w:val="18"/>
                <w:lang w:eastAsia="ar-SA"/>
              </w:rPr>
              <w:t>Revised to S1-172259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8A1C0F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A1C0F">
              <w:rPr>
                <w:rFonts w:eastAsia="Times New Roman" w:cs="Arial"/>
                <w:szCs w:val="18"/>
                <w:lang w:val="en-US" w:eastAsia="ar-SA"/>
              </w:rPr>
              <w:t>WI code SMARTER Rel-15 CR0022R- Cat F</w:t>
            </w:r>
          </w:p>
        </w:tc>
      </w:tr>
      <w:tr w:rsidR="008A1C0F" w:rsidRPr="00A75C05" w:rsidTr="003750C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1C0F" w:rsidRPr="003750C5" w:rsidRDefault="008A1C0F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1C0F" w:rsidRPr="003750C5" w:rsidRDefault="00A34A98" w:rsidP="00996780">
            <w:pPr>
              <w:snapToGrid w:val="0"/>
              <w:spacing w:after="0" w:line="240" w:lineRule="auto"/>
            </w:pPr>
            <w:hyperlink r:id="rId39" w:history="1">
              <w:r w:rsidR="008A1C0F" w:rsidRPr="003750C5">
                <w:rPr>
                  <w:rStyle w:val="Hyperlink"/>
                  <w:rFonts w:cs="Arial"/>
                  <w:color w:val="auto"/>
                </w:rPr>
                <w:t>S1-172259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1C0F" w:rsidRPr="003750C5" w:rsidRDefault="008A1C0F" w:rsidP="00996780">
            <w:pPr>
              <w:snapToGrid w:val="0"/>
              <w:spacing w:after="0" w:line="240" w:lineRule="auto"/>
              <w:rPr>
                <w:noProof/>
              </w:rPr>
            </w:pPr>
            <w:r w:rsidRPr="003750C5"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1C0F" w:rsidRPr="003750C5" w:rsidRDefault="008A1C0F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CR22.261v15.0.0: Alignment of network slicing requirements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1C0F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Revised to S1-172270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1C0F" w:rsidRPr="003750C5" w:rsidRDefault="008A1C0F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CR0022R- Cat F</w:t>
            </w:r>
          </w:p>
          <w:p w:rsidR="008A1C0F" w:rsidRPr="003750C5" w:rsidRDefault="008A1C0F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Revision of S1-172107.</w:t>
            </w:r>
          </w:p>
        </w:tc>
      </w:tr>
      <w:tr w:rsidR="003750C5" w:rsidRPr="00A75C05" w:rsidTr="003750C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A34A98" w:rsidP="00996780">
            <w:pPr>
              <w:snapToGrid w:val="0"/>
              <w:spacing w:after="0" w:line="240" w:lineRule="auto"/>
            </w:pPr>
            <w:hyperlink r:id="rId40" w:history="1">
              <w:r w:rsidR="003750C5" w:rsidRPr="003750C5">
                <w:rPr>
                  <w:rStyle w:val="Hyperlink"/>
                  <w:rFonts w:cs="Arial"/>
                  <w:color w:val="auto"/>
                </w:rPr>
                <w:t>S1-172270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noProof/>
              </w:rPr>
            </w:pPr>
            <w:r w:rsidRPr="003750C5">
              <w:rPr>
                <w:noProof/>
              </w:rPr>
              <w:t>Nokia, Alcatel-Lucent Shanghai 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CR22.261v15.0.0: Alignment of network slicing requirements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0C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750C5" w:rsidRPr="003750C5" w:rsidRDefault="003750C5" w:rsidP="003750C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CR0022R- Cat F</w:t>
            </w:r>
          </w:p>
          <w:p w:rsidR="003750C5" w:rsidRPr="003750C5" w:rsidRDefault="003750C5" w:rsidP="003750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i/>
                <w:szCs w:val="18"/>
                <w:lang w:val="en-US" w:eastAsia="ar-SA"/>
              </w:rPr>
              <w:t>Revision of S1-172107.</w:t>
            </w:r>
          </w:p>
          <w:p w:rsid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750C5">
              <w:rPr>
                <w:rFonts w:eastAsia="Times New Roman" w:cs="Arial"/>
                <w:szCs w:val="18"/>
                <w:lang w:val="en-US" w:eastAsia="ar-SA"/>
              </w:rPr>
              <w:t>Revision of S1-172259.</w:t>
            </w:r>
          </w:p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3750C5" w:rsidRPr="003750C5" w:rsidRDefault="003750C5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3750C5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25A99" w:rsidRPr="00A75C05" w:rsidTr="00593C96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4AE7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1" w:history="1">
              <w:r w:rsidR="00C25A99" w:rsidRPr="00CF4AE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S1-172046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4AE7">
              <w:rPr>
                <w:noProof/>
              </w:rPr>
              <w:t>Nokia, Alcatel-Lucent Shanghai-Bell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4AE7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CF4AE7">
              <w:rPr>
                <w:noProof/>
              </w:rPr>
              <w:t>Exposure of multi-access capability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CF4AE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4AE7">
              <w:rPr>
                <w:rFonts w:eastAsia="Times New Roman" w:cs="Arial"/>
                <w:szCs w:val="18"/>
                <w:lang w:eastAsia="ar-SA"/>
              </w:rPr>
              <w:t>Revised to S1-172260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F4AE7">
              <w:rPr>
                <w:rFonts w:eastAsia="Times New Roman" w:cs="Arial"/>
                <w:szCs w:val="18"/>
                <w:lang w:val="en-US" w:eastAsia="ar-SA"/>
              </w:rPr>
              <w:t>WI code SMARTER Rel-15 CR0012R- Cat C</w:t>
            </w:r>
          </w:p>
        </w:tc>
      </w:tr>
      <w:tr w:rsidR="00CF4AE7" w:rsidRPr="00A75C05" w:rsidTr="00593C96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F4AE7" w:rsidRPr="00593C96" w:rsidRDefault="00CF4AE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C96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F4AE7" w:rsidRPr="00593C96" w:rsidRDefault="00A34A98" w:rsidP="00996780">
            <w:pPr>
              <w:snapToGrid w:val="0"/>
              <w:spacing w:after="0" w:line="240" w:lineRule="auto"/>
            </w:pPr>
            <w:hyperlink r:id="rId42" w:history="1">
              <w:r w:rsidR="00CF4AE7" w:rsidRPr="00593C96">
                <w:rPr>
                  <w:rStyle w:val="Hyperlink"/>
                  <w:rFonts w:cs="Arial"/>
                  <w:color w:val="auto"/>
                </w:rPr>
                <w:t>S1-172260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F4AE7" w:rsidRPr="00593C96" w:rsidRDefault="00CF4AE7" w:rsidP="00996780">
            <w:pPr>
              <w:snapToGrid w:val="0"/>
              <w:spacing w:after="0" w:line="240" w:lineRule="auto"/>
              <w:rPr>
                <w:noProof/>
              </w:rPr>
            </w:pPr>
            <w:r w:rsidRPr="00593C96">
              <w:rPr>
                <w:noProof/>
              </w:rPr>
              <w:t>Nokia, Alcatel-Lucent Shanghai-Bell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F4AE7" w:rsidRPr="00593C96" w:rsidRDefault="00CF4AE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C96">
              <w:rPr>
                <w:rFonts w:eastAsia="Times New Roman" w:cs="Arial"/>
                <w:szCs w:val="18"/>
                <w:lang w:eastAsia="ar-SA"/>
              </w:rPr>
              <w:t>CR22.261v15.0.0: Exposure of multi-access capability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F4AE7" w:rsidRP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C96">
              <w:rPr>
                <w:rFonts w:eastAsia="Times New Roman" w:cs="Arial"/>
                <w:szCs w:val="18"/>
                <w:lang w:eastAsia="ar-SA"/>
              </w:rPr>
              <w:t>Revised to S1-172271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F4AE7" w:rsidRPr="00593C96" w:rsidRDefault="00CF4AE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C96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CR0012R- Cat C</w:t>
            </w:r>
          </w:p>
          <w:p w:rsidR="00CF4AE7" w:rsidRPr="00593C96" w:rsidRDefault="00CF4AE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C96">
              <w:rPr>
                <w:rFonts w:eastAsia="Times New Roman" w:cs="Arial"/>
                <w:szCs w:val="18"/>
                <w:lang w:val="en-US" w:eastAsia="ar-SA"/>
              </w:rPr>
              <w:t>Revision of S1-172046.</w:t>
            </w:r>
          </w:p>
        </w:tc>
      </w:tr>
      <w:tr w:rsidR="00593C96" w:rsidRPr="00A75C05" w:rsidTr="00593C96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3C96" w:rsidRP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C96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3C96" w:rsidRPr="00593C96" w:rsidRDefault="00A34A98" w:rsidP="00996780">
            <w:pPr>
              <w:snapToGrid w:val="0"/>
              <w:spacing w:after="0" w:line="240" w:lineRule="auto"/>
            </w:pPr>
            <w:hyperlink r:id="rId43" w:history="1">
              <w:r w:rsidR="00593C96" w:rsidRPr="00593C96">
                <w:rPr>
                  <w:rStyle w:val="Hyperlink"/>
                  <w:rFonts w:cs="Arial"/>
                  <w:color w:val="auto"/>
                </w:rPr>
                <w:t>S1-172271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3C96" w:rsidRPr="00593C96" w:rsidRDefault="00593C96" w:rsidP="00996780">
            <w:pPr>
              <w:snapToGrid w:val="0"/>
              <w:spacing w:after="0" w:line="240" w:lineRule="auto"/>
              <w:rPr>
                <w:noProof/>
              </w:rPr>
            </w:pPr>
            <w:r w:rsidRPr="00593C96">
              <w:rPr>
                <w:noProof/>
              </w:rPr>
              <w:t>Nokia, Alcatel-Lucent Shanghai-Bell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3C96" w:rsidRP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C96">
              <w:rPr>
                <w:rFonts w:eastAsia="Times New Roman" w:cs="Arial"/>
                <w:szCs w:val="18"/>
                <w:lang w:eastAsia="ar-SA"/>
              </w:rPr>
              <w:t>CR22.261v15.0.0: Exposure of multi-access capability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3C96" w:rsidRP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C9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3C96" w:rsidRPr="00593C96" w:rsidRDefault="00593C96" w:rsidP="00593C96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593C96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CR0012R- Cat C</w:t>
            </w:r>
          </w:p>
          <w:p w:rsidR="00593C96" w:rsidRPr="00593C96" w:rsidRDefault="00593C96" w:rsidP="00593C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C96">
              <w:rPr>
                <w:rFonts w:eastAsia="Times New Roman" w:cs="Arial"/>
                <w:i/>
                <w:szCs w:val="18"/>
                <w:lang w:val="en-US" w:eastAsia="ar-SA"/>
              </w:rPr>
              <w:t>Revision of S1-172046.</w:t>
            </w:r>
          </w:p>
          <w:p w:rsid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C96">
              <w:rPr>
                <w:rFonts w:eastAsia="Times New Roman" w:cs="Arial"/>
                <w:szCs w:val="18"/>
                <w:lang w:val="en-US" w:eastAsia="ar-SA"/>
              </w:rPr>
              <w:t>Revision of S1-172260.</w:t>
            </w:r>
          </w:p>
          <w:p w:rsidR="00593C96" w:rsidRP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593C96" w:rsidRP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593C96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25A99" w:rsidRPr="00A75C05" w:rsidTr="00593C96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4AE7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C25A99" w:rsidRPr="00CF4AE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S1-172123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4AE7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4AE7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CF4AE7">
              <w:t>parallel transfer of</w:t>
            </w:r>
            <w:r w:rsidRPr="00CF4AE7">
              <w:rPr>
                <w:lang w:eastAsia="zh-CN"/>
              </w:rPr>
              <w:t xml:space="preserve"> multiple</w:t>
            </w:r>
            <w:r w:rsidRPr="00CF4AE7">
              <w:rPr>
                <w:rFonts w:hint="eastAsia"/>
                <w:lang w:eastAsia="zh-CN"/>
              </w:rPr>
              <w:t xml:space="preserve"> </w:t>
            </w:r>
            <w:r w:rsidRPr="00CF4AE7">
              <w:rPr>
                <w:lang w:eastAsia="zh-CN"/>
              </w:rPr>
              <w:t>multicast/broadcast</w:t>
            </w:r>
            <w:r w:rsidRPr="00CF4AE7">
              <w:rPr>
                <w:rFonts w:hint="eastAsia"/>
                <w:lang w:eastAsia="zh-CN"/>
              </w:rPr>
              <w:t xml:space="preserve"> services to a UE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CF4AE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4AE7">
              <w:rPr>
                <w:rFonts w:eastAsia="Times New Roman" w:cs="Arial"/>
                <w:szCs w:val="18"/>
                <w:lang w:eastAsia="ar-SA"/>
              </w:rPr>
              <w:t>Revised to S1-172261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CF4AE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F4AE7">
              <w:rPr>
                <w:rFonts w:eastAsia="Times New Roman" w:cs="Arial"/>
                <w:szCs w:val="18"/>
                <w:lang w:val="en-US" w:eastAsia="ar-SA"/>
              </w:rPr>
              <w:t>WI code SMARTER Rel-15 CR0027R- Cat B</w:t>
            </w:r>
          </w:p>
          <w:p w:rsidR="00C25A99" w:rsidRPr="00CF4AE7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F4AE7">
              <w:rPr>
                <w:rFonts w:eastAsia="Times New Roman" w:cs="Arial"/>
                <w:szCs w:val="18"/>
                <w:lang w:val="en-US" w:eastAsia="ar-SA"/>
              </w:rPr>
              <w:t xml:space="preserve">Clauses affected </w:t>
            </w:r>
            <w:r w:rsidRPr="00CF4AE7">
              <w:rPr>
                <w:rFonts w:eastAsia="Times New Roman" w:cs="Arial"/>
                <w:szCs w:val="18"/>
                <w:highlight w:val="yellow"/>
                <w:lang w:val="en-US" w:eastAsia="ar-SA"/>
              </w:rPr>
              <w:t>6.13.2</w:t>
            </w:r>
          </w:p>
        </w:tc>
      </w:tr>
      <w:tr w:rsidR="00CF4AE7" w:rsidRPr="00A75C05" w:rsidTr="00593C96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4AE7" w:rsidRPr="00593C96" w:rsidRDefault="00CF4AE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C96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4AE7" w:rsidRPr="00593C96" w:rsidRDefault="00A34A98" w:rsidP="00996780">
            <w:pPr>
              <w:snapToGrid w:val="0"/>
              <w:spacing w:after="0" w:line="240" w:lineRule="auto"/>
            </w:pPr>
            <w:hyperlink r:id="rId45" w:history="1">
              <w:r w:rsidR="00CF4AE7" w:rsidRPr="00593C96">
                <w:rPr>
                  <w:rStyle w:val="Hyperlink"/>
                  <w:rFonts w:cs="Arial"/>
                  <w:color w:val="auto"/>
                </w:rPr>
                <w:t>S1-172261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4AE7" w:rsidRPr="00593C96" w:rsidRDefault="00CF4AE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C96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4AE7" w:rsidRPr="00593C96" w:rsidRDefault="00CF4AE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C96">
              <w:rPr>
                <w:rFonts w:eastAsia="Times New Roman" w:cs="Arial"/>
                <w:szCs w:val="18"/>
                <w:lang w:eastAsia="ar-SA"/>
              </w:rPr>
              <w:t>CR22.261v15.0.0: parallel transfer of multiple multicast/broadcast services to a UE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4AE7" w:rsidRP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C9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4AE7" w:rsidRPr="00593C96" w:rsidRDefault="00CF4AE7" w:rsidP="00CF4AE7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593C96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CR0027R- Cat B</w:t>
            </w:r>
          </w:p>
          <w:p w:rsidR="00CF4AE7" w:rsidRPr="00593C96" w:rsidRDefault="00CF4AE7" w:rsidP="00CF4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C96">
              <w:rPr>
                <w:rFonts w:eastAsia="Times New Roman" w:cs="Arial"/>
                <w:i/>
                <w:szCs w:val="18"/>
                <w:lang w:val="en-US" w:eastAsia="ar-SA"/>
              </w:rPr>
              <w:t xml:space="preserve">Clauses affected </w:t>
            </w:r>
            <w:r w:rsidRPr="00593C96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6.13.2</w:t>
            </w:r>
          </w:p>
          <w:p w:rsidR="00593C96" w:rsidRDefault="00CF4AE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93C96">
              <w:rPr>
                <w:rFonts w:eastAsia="Times New Roman" w:cs="Arial"/>
                <w:szCs w:val="18"/>
                <w:lang w:val="en-US" w:eastAsia="ar-SA"/>
              </w:rPr>
              <w:t>Revision of S1-172123.</w:t>
            </w:r>
          </w:p>
          <w:p w:rsidR="00593C96" w:rsidRP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CF4AE7" w:rsidRPr="00593C96" w:rsidRDefault="00593C96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593C96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25A99" w:rsidRPr="00A75C05" w:rsidTr="007C6598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35383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383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35383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6" w:history="1">
              <w:r w:rsidR="00C25A99" w:rsidRPr="0033538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S1-172129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35383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383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35383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383">
              <w:rPr>
                <w:rFonts w:eastAsia="SimSun"/>
                <w:lang w:eastAsia="en-GB"/>
              </w:rPr>
              <w:t>Discussion on UE definition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35383" w:rsidRDefault="0033538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383">
              <w:rPr>
                <w:rFonts w:eastAsia="Times New Roman" w:cs="Arial"/>
                <w:szCs w:val="18"/>
                <w:lang w:eastAsia="ar-SA"/>
              </w:rPr>
              <w:t>Revised to S1-172267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335383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5383" w:rsidRPr="00A75C05" w:rsidTr="007C6598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35383" w:rsidRPr="007C6598" w:rsidRDefault="0033538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C6598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35383" w:rsidRPr="007C6598" w:rsidRDefault="00A34A98" w:rsidP="00996780">
            <w:pPr>
              <w:snapToGrid w:val="0"/>
              <w:spacing w:after="0" w:line="240" w:lineRule="auto"/>
            </w:pPr>
            <w:hyperlink r:id="rId47" w:history="1">
              <w:r w:rsidR="00335383" w:rsidRPr="007C6598">
                <w:rPr>
                  <w:rStyle w:val="Hyperlink"/>
                  <w:rFonts w:cs="Arial"/>
                  <w:color w:val="auto"/>
                </w:rPr>
                <w:t>S1-172267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35383" w:rsidRPr="007C6598" w:rsidRDefault="0033538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6598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35383" w:rsidRPr="007C6598" w:rsidRDefault="00335383" w:rsidP="00996780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C6598">
              <w:rPr>
                <w:rFonts w:eastAsia="SimSun"/>
                <w:lang w:eastAsia="en-GB"/>
              </w:rPr>
              <w:t>Discussion on UE definition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35383" w:rsidRPr="007C6598" w:rsidRDefault="007C659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6598">
              <w:rPr>
                <w:rFonts w:eastAsia="Times New Roman" w:cs="Arial"/>
                <w:szCs w:val="18"/>
                <w:lang w:eastAsia="ar-SA"/>
              </w:rPr>
              <w:t>Revised to S1-172274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35383" w:rsidRPr="007C6598" w:rsidRDefault="00335383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6598">
              <w:rPr>
                <w:rFonts w:eastAsia="Arial Unicode MS" w:cs="Arial"/>
                <w:szCs w:val="18"/>
                <w:lang w:eastAsia="ar-SA"/>
              </w:rPr>
              <w:t>Revision of S1-172129.</w:t>
            </w:r>
          </w:p>
        </w:tc>
      </w:tr>
      <w:tr w:rsidR="007C6598" w:rsidRPr="00A75C05" w:rsidTr="007C6598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98" w:rsidRPr="007C6598" w:rsidRDefault="007C659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C6598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98" w:rsidRPr="007C6598" w:rsidRDefault="00A34A98" w:rsidP="00996780">
            <w:pPr>
              <w:snapToGrid w:val="0"/>
              <w:spacing w:after="0" w:line="240" w:lineRule="auto"/>
              <w:rPr>
                <w:rFonts w:cs="Arial"/>
              </w:rPr>
            </w:pPr>
            <w:hyperlink r:id="rId48" w:history="1">
              <w:r w:rsidR="007C6598" w:rsidRPr="007C6598">
                <w:rPr>
                  <w:rStyle w:val="Hyperlink"/>
                  <w:rFonts w:cs="Arial"/>
                  <w:color w:val="auto"/>
                </w:rPr>
                <w:t>S1-172274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98" w:rsidRPr="007C6598" w:rsidRDefault="007C659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6598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98" w:rsidRPr="007C6598" w:rsidRDefault="007C6598" w:rsidP="00996780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C6598">
              <w:rPr>
                <w:rFonts w:eastAsia="SimSun"/>
                <w:lang w:eastAsia="en-GB"/>
              </w:rPr>
              <w:t>Discussion on UE definition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98" w:rsidRPr="007C6598" w:rsidRDefault="007C659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98" w:rsidRDefault="007C6598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6598">
              <w:rPr>
                <w:rFonts w:eastAsia="Arial Unicode MS" w:cs="Arial"/>
                <w:i/>
                <w:szCs w:val="18"/>
                <w:lang w:eastAsia="ar-SA"/>
              </w:rPr>
              <w:t>Revision of S1-172129.</w:t>
            </w:r>
          </w:p>
          <w:p w:rsidR="007C6598" w:rsidRPr="007C6598" w:rsidRDefault="007C6598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6598">
              <w:rPr>
                <w:rFonts w:eastAsia="Arial Unicode MS" w:cs="Arial"/>
                <w:szCs w:val="18"/>
                <w:lang w:eastAsia="ar-SA"/>
              </w:rPr>
              <w:t>Revision of S1-172267.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4316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316A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4316A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9" w:history="1">
              <w:r w:rsidR="00C25A99" w:rsidRPr="00F4316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S1-172092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4316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316A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4316A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316A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F4316A">
              <w:rPr>
                <w:lang w:eastAsia="en-GB"/>
              </w:rPr>
              <w:t>Addition of requirement on access control for network slice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4316A" w:rsidRDefault="00F4316A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316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F4316A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316A">
              <w:rPr>
                <w:rFonts w:eastAsia="Times New Roman" w:cs="Arial"/>
                <w:szCs w:val="18"/>
                <w:lang w:val="en-US" w:eastAsia="ar-SA"/>
              </w:rPr>
              <w:t>WI code SMARTER Rel-15 CR0018R- Cat B</w:t>
            </w:r>
          </w:p>
        </w:tc>
      </w:tr>
      <w:tr w:rsidR="00C25A99" w:rsidRPr="00A75C05" w:rsidTr="002B4A37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3B74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0" w:history="1">
              <w:r w:rsidR="00C25A99" w:rsidRPr="00B43B7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S1-172110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3B74">
              <w:rPr>
                <w:rFonts w:hint="eastAsia"/>
                <w:noProof/>
                <w:lang w:eastAsia="zh-CN"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3B74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B43B74">
              <w:rPr>
                <w:noProof/>
                <w:lang w:eastAsia="zh-CN"/>
              </w:rPr>
              <w:t>Editorial modification on 8 securtiy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B43B74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3B74">
              <w:rPr>
                <w:rFonts w:eastAsia="Times New Roman" w:cs="Arial"/>
                <w:szCs w:val="18"/>
                <w:lang w:eastAsia="ar-SA"/>
              </w:rPr>
              <w:t>Revised to S1-172262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43B74">
              <w:rPr>
                <w:rFonts w:eastAsia="Times New Roman" w:cs="Arial"/>
                <w:szCs w:val="18"/>
                <w:lang w:val="en-US" w:eastAsia="ar-SA"/>
              </w:rPr>
              <w:t>WI code SMARTER Rel-15 CR0025R- Cat D</w:t>
            </w:r>
          </w:p>
          <w:p w:rsidR="00C25A99" w:rsidRPr="00B43B74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3B74">
              <w:rPr>
                <w:rFonts w:eastAsia="Times New Roman" w:cs="Arial"/>
                <w:szCs w:val="18"/>
                <w:highlight w:val="yellow"/>
                <w:lang w:val="en-US" w:eastAsia="ar-SA"/>
              </w:rPr>
              <w:t>Update clauses affected</w:t>
            </w:r>
          </w:p>
        </w:tc>
      </w:tr>
      <w:tr w:rsidR="00B43B74" w:rsidRPr="00A75C05" w:rsidTr="002B4A37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43B74" w:rsidRPr="002B4A37" w:rsidRDefault="00B43B74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B4A37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43B74" w:rsidRPr="002B4A37" w:rsidRDefault="00A34A98" w:rsidP="00996780">
            <w:pPr>
              <w:snapToGrid w:val="0"/>
              <w:spacing w:after="0" w:line="240" w:lineRule="auto"/>
            </w:pPr>
            <w:hyperlink r:id="rId51" w:history="1">
              <w:r w:rsidR="00B43B74" w:rsidRPr="002B4A37">
                <w:rPr>
                  <w:rStyle w:val="Hyperlink"/>
                  <w:rFonts w:cs="Arial"/>
                  <w:color w:val="auto"/>
                </w:rPr>
                <w:t>S1-172262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43B74" w:rsidRPr="002B4A37" w:rsidRDefault="00B43B74" w:rsidP="00996780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2B4A37">
              <w:rPr>
                <w:noProof/>
                <w:lang w:eastAsia="zh-CN"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43B74" w:rsidRPr="002B4A37" w:rsidRDefault="00B43B74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4A37">
              <w:rPr>
                <w:rFonts w:eastAsia="Times New Roman" w:cs="Arial"/>
                <w:szCs w:val="18"/>
                <w:lang w:eastAsia="ar-SA"/>
              </w:rPr>
              <w:t>CR22.261v15.0.0: Editorial modification on 8 securtiy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43B74" w:rsidRPr="002B4A37" w:rsidRDefault="002B4A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4A3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43B74" w:rsidRPr="002B4A37" w:rsidRDefault="00B43B74" w:rsidP="00B43B7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2B4A37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CR0025R- Cat D</w:t>
            </w:r>
          </w:p>
          <w:p w:rsidR="00B43B74" w:rsidRPr="002B4A37" w:rsidRDefault="00B43B74" w:rsidP="00B43B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B4A37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Update clauses affected</w:t>
            </w:r>
          </w:p>
          <w:p w:rsidR="002B4A37" w:rsidRDefault="00B43B74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B4A37">
              <w:rPr>
                <w:rFonts w:eastAsia="Times New Roman" w:cs="Arial"/>
                <w:szCs w:val="18"/>
                <w:lang w:val="en-US" w:eastAsia="ar-SA"/>
              </w:rPr>
              <w:t>Revision of S1-172110.</w:t>
            </w:r>
          </w:p>
          <w:p w:rsidR="002B4A37" w:rsidRPr="002B4A37" w:rsidRDefault="002B4A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2B4A37" w:rsidRDefault="002B4A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B43B74" w:rsidRPr="002B4A37" w:rsidRDefault="002B4A37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2B4A37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25A99" w:rsidRPr="00A75C05" w:rsidTr="00694C03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3B74">
              <w:rPr>
                <w:rFonts w:eastAsia="Times New Roman" w:cs="Arial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2" w:history="1">
              <w:r w:rsidR="00C25A99" w:rsidRPr="00B43B7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S1-172091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3B74">
              <w:rPr>
                <w:noProof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3B74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B43B74">
              <w:rPr>
                <w:lang w:eastAsia="en-GB"/>
              </w:rPr>
              <w:t>Addition of requirement on charging for the tenant of the slice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B43B74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3B74">
              <w:rPr>
                <w:rFonts w:eastAsia="Times New Roman" w:cs="Arial"/>
                <w:szCs w:val="18"/>
                <w:lang w:eastAsia="ar-SA"/>
              </w:rPr>
              <w:t>Revised to S1-172263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3B74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3B74">
              <w:rPr>
                <w:rFonts w:eastAsia="Times New Roman" w:cs="Arial"/>
                <w:szCs w:val="18"/>
                <w:lang w:val="en-US" w:eastAsia="ar-SA"/>
              </w:rPr>
              <w:t>WI code SMARTER Rel-15 CR0017R- Cat B</w:t>
            </w:r>
          </w:p>
        </w:tc>
      </w:tr>
      <w:tr w:rsidR="00B43B74" w:rsidRPr="00A75C05" w:rsidTr="00694C03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43B74" w:rsidRPr="00694C03" w:rsidRDefault="00B43B74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94C03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43B74" w:rsidRPr="00694C03" w:rsidRDefault="00A34A98" w:rsidP="00996780">
            <w:pPr>
              <w:snapToGrid w:val="0"/>
              <w:spacing w:after="0" w:line="240" w:lineRule="auto"/>
            </w:pPr>
            <w:hyperlink r:id="rId53" w:history="1">
              <w:r w:rsidR="00B43B74" w:rsidRPr="00694C03">
                <w:rPr>
                  <w:rStyle w:val="Hyperlink"/>
                  <w:rFonts w:cs="Arial"/>
                  <w:color w:val="auto"/>
                </w:rPr>
                <w:t>S1-172263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43B74" w:rsidRPr="00694C03" w:rsidRDefault="00B43B74" w:rsidP="00996780">
            <w:pPr>
              <w:snapToGrid w:val="0"/>
              <w:spacing w:after="0" w:line="240" w:lineRule="auto"/>
              <w:rPr>
                <w:noProof/>
              </w:rPr>
            </w:pPr>
            <w:r w:rsidRPr="00694C03">
              <w:rPr>
                <w:noProof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43B74" w:rsidRPr="00694C03" w:rsidRDefault="00B43B74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4C03">
              <w:rPr>
                <w:rFonts w:eastAsia="Times New Roman" w:cs="Arial"/>
                <w:szCs w:val="18"/>
                <w:lang w:eastAsia="ar-SA"/>
              </w:rPr>
              <w:t>CR22.261v15.0.0: Addition of requirement on charging for the tenant of the slice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43B74" w:rsidRPr="00694C03" w:rsidRDefault="00694C0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4C03">
              <w:rPr>
                <w:rFonts w:eastAsia="Times New Roman" w:cs="Arial"/>
                <w:szCs w:val="18"/>
                <w:lang w:eastAsia="ar-SA"/>
              </w:rPr>
              <w:t>Revised to S1-172272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43B74" w:rsidRPr="00694C03" w:rsidRDefault="00B43B74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94C03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CR0017R- Cat B</w:t>
            </w:r>
          </w:p>
          <w:p w:rsidR="00B43B74" w:rsidRPr="00694C03" w:rsidRDefault="00B43B74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94C03">
              <w:rPr>
                <w:rFonts w:eastAsia="Times New Roman" w:cs="Arial"/>
                <w:szCs w:val="18"/>
                <w:lang w:val="en-US" w:eastAsia="ar-SA"/>
              </w:rPr>
              <w:t>Revision of S1-172091.</w:t>
            </w:r>
          </w:p>
        </w:tc>
      </w:tr>
      <w:tr w:rsidR="00694C03" w:rsidRPr="00A75C05" w:rsidTr="00694C03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C03" w:rsidRPr="00694C03" w:rsidRDefault="00694C0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94C03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C03" w:rsidRPr="00694C03" w:rsidRDefault="00A34A98" w:rsidP="00996780">
            <w:pPr>
              <w:snapToGrid w:val="0"/>
              <w:spacing w:after="0" w:line="240" w:lineRule="auto"/>
            </w:pPr>
            <w:hyperlink r:id="rId54" w:history="1">
              <w:r w:rsidR="00694C03" w:rsidRPr="00694C03">
                <w:rPr>
                  <w:rStyle w:val="Hyperlink"/>
                  <w:rFonts w:cs="Arial"/>
                  <w:color w:val="auto"/>
                </w:rPr>
                <w:t>S1-172272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C03" w:rsidRPr="00694C03" w:rsidRDefault="00694C03" w:rsidP="00996780">
            <w:pPr>
              <w:snapToGrid w:val="0"/>
              <w:spacing w:after="0" w:line="240" w:lineRule="auto"/>
              <w:rPr>
                <w:noProof/>
              </w:rPr>
            </w:pPr>
            <w:r w:rsidRPr="00694C03">
              <w:rPr>
                <w:noProof/>
              </w:rPr>
              <w:t>China Mobile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C03" w:rsidRPr="00694C03" w:rsidRDefault="00694C0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4C03">
              <w:rPr>
                <w:rFonts w:eastAsia="Times New Roman" w:cs="Arial"/>
                <w:szCs w:val="18"/>
                <w:lang w:eastAsia="ar-SA"/>
              </w:rPr>
              <w:t>CR22.261v15.0.0: Addition of requirement on charging for the tenant of the slice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C03" w:rsidRPr="00694C03" w:rsidRDefault="00694C0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C03" w:rsidRPr="00694C03" w:rsidRDefault="00694C03" w:rsidP="00694C0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694C03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CR0017R- Cat B</w:t>
            </w:r>
          </w:p>
          <w:p w:rsidR="00694C03" w:rsidRDefault="00694C03" w:rsidP="00694C0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94C03">
              <w:rPr>
                <w:rFonts w:eastAsia="Times New Roman" w:cs="Arial"/>
                <w:i/>
                <w:szCs w:val="18"/>
                <w:lang w:val="en-US" w:eastAsia="ar-SA"/>
              </w:rPr>
              <w:t>Revision of S1-172091.</w:t>
            </w:r>
          </w:p>
          <w:p w:rsidR="00694C03" w:rsidRPr="00694C03" w:rsidRDefault="00694C03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94C03">
              <w:rPr>
                <w:rFonts w:eastAsia="Times New Roman" w:cs="Arial"/>
                <w:szCs w:val="18"/>
                <w:lang w:val="en-US" w:eastAsia="ar-SA"/>
              </w:rPr>
              <w:t>Revision of S1-172263.</w:t>
            </w:r>
          </w:p>
        </w:tc>
      </w:tr>
      <w:tr w:rsidR="00C25A99" w:rsidRPr="00A75C05" w:rsidTr="002F6DC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D04878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4878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D04878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5" w:history="1">
              <w:r w:rsidR="00C25A99" w:rsidRPr="00D0487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S1-172031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D04878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4878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D04878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4878">
              <w:rPr>
                <w:rFonts w:eastAsia="Times New Roman" w:cs="Arial"/>
                <w:szCs w:val="18"/>
                <w:lang w:eastAsia="ar-SA"/>
              </w:rPr>
              <w:t>CR22.261v</w:t>
            </w:r>
            <w:r w:rsidRPr="00D04878">
              <w:rPr>
                <w:rFonts w:eastAsia="Times New Roman" w:cs="Arial"/>
                <w:szCs w:val="18"/>
                <w:highlight w:val="yellow"/>
                <w:lang w:eastAsia="ar-SA"/>
              </w:rPr>
              <w:t>15</w:t>
            </w:r>
            <w:r w:rsidRPr="00D04878">
              <w:rPr>
                <w:rFonts w:eastAsia="Times New Roman" w:cs="Arial"/>
                <w:szCs w:val="18"/>
                <w:lang w:eastAsia="ar-SA"/>
              </w:rPr>
              <w:t>.0.0: Updates to Multiple access technologies 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D04878" w:rsidRDefault="00D0487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4878">
              <w:rPr>
                <w:rFonts w:eastAsia="Times New Roman" w:cs="Arial"/>
                <w:szCs w:val="18"/>
                <w:lang w:eastAsia="ar-SA"/>
              </w:rPr>
              <w:t>Revised to S1-172264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D04878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04878">
              <w:rPr>
                <w:rFonts w:eastAsia="Times New Roman" w:cs="Arial"/>
                <w:szCs w:val="18"/>
                <w:lang w:val="en-US" w:eastAsia="ar-SA"/>
              </w:rPr>
              <w:t xml:space="preserve">WI code SMARTER Rel-15 CR0007R- Cat C </w:t>
            </w:r>
          </w:p>
          <w:p w:rsidR="00C25A99" w:rsidRPr="00D04878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04878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D04878" w:rsidRPr="00A75C05" w:rsidTr="002F6DC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4878" w:rsidRPr="002F6DC1" w:rsidRDefault="00D0487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F6DC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4878" w:rsidRPr="002F6DC1" w:rsidRDefault="00A34A98" w:rsidP="00996780">
            <w:pPr>
              <w:snapToGrid w:val="0"/>
              <w:spacing w:after="0" w:line="240" w:lineRule="auto"/>
            </w:pPr>
            <w:hyperlink r:id="rId56" w:history="1">
              <w:r w:rsidR="00D04878" w:rsidRPr="002F6DC1">
                <w:rPr>
                  <w:rStyle w:val="Hyperlink"/>
                  <w:rFonts w:cs="Arial"/>
                  <w:color w:val="auto"/>
                </w:rPr>
                <w:t>S1-172264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4878" w:rsidRPr="002F6DC1" w:rsidRDefault="00D0487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DC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4878" w:rsidRPr="002F6DC1" w:rsidRDefault="00D0487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DC1">
              <w:rPr>
                <w:rFonts w:eastAsia="Times New Roman" w:cs="Arial"/>
                <w:szCs w:val="18"/>
                <w:lang w:eastAsia="ar-SA"/>
              </w:rPr>
              <w:t>CR22.261v15.0.0: Updates to Multiple access technologies 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4878" w:rsidRPr="002F6DC1" w:rsidRDefault="002F6DC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DC1">
              <w:rPr>
                <w:rFonts w:eastAsia="Times New Roman" w:cs="Arial"/>
                <w:szCs w:val="18"/>
                <w:lang w:eastAsia="ar-SA"/>
              </w:rPr>
              <w:t>Revised to S1-172273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04878" w:rsidRPr="002F6DC1" w:rsidRDefault="00D04878" w:rsidP="00D04878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2F6DC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SMARTER Rel-15 CR0007R- Cat C </w:t>
            </w:r>
          </w:p>
          <w:p w:rsidR="00D04878" w:rsidRPr="002F6DC1" w:rsidRDefault="00D04878" w:rsidP="00D048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F6DC1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LATE DOCUMENT</w:t>
            </w:r>
          </w:p>
          <w:p w:rsidR="00D04878" w:rsidRPr="002F6DC1" w:rsidRDefault="00D0487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F6DC1">
              <w:rPr>
                <w:rFonts w:eastAsia="Times New Roman" w:cs="Arial"/>
                <w:szCs w:val="18"/>
                <w:lang w:val="en-US" w:eastAsia="ar-SA"/>
              </w:rPr>
              <w:t>Revision of S1-172031.</w:t>
            </w:r>
          </w:p>
        </w:tc>
      </w:tr>
      <w:tr w:rsidR="002F6DC1" w:rsidRPr="00A75C05" w:rsidTr="002F6DC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DC1" w:rsidRPr="002F6DC1" w:rsidRDefault="002F6DC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F6DC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DC1" w:rsidRPr="002F6DC1" w:rsidRDefault="00A34A98" w:rsidP="00996780">
            <w:pPr>
              <w:snapToGrid w:val="0"/>
              <w:spacing w:after="0" w:line="240" w:lineRule="auto"/>
            </w:pPr>
            <w:hyperlink r:id="rId57" w:history="1">
              <w:r w:rsidR="002F6DC1" w:rsidRPr="002F6DC1">
                <w:rPr>
                  <w:rStyle w:val="Hyperlink"/>
                  <w:rFonts w:cs="Arial"/>
                  <w:color w:val="auto"/>
                </w:rPr>
                <w:t>S1-172273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DC1" w:rsidRPr="002F6DC1" w:rsidRDefault="002F6DC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DC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DC1" w:rsidRPr="002F6DC1" w:rsidRDefault="002F6DC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DC1">
              <w:rPr>
                <w:rFonts w:eastAsia="Times New Roman" w:cs="Arial"/>
                <w:szCs w:val="18"/>
                <w:lang w:eastAsia="ar-SA"/>
              </w:rPr>
              <w:t>CR22.261v15.0.0: Updates to Multiple access technologies 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DC1" w:rsidRPr="002F6DC1" w:rsidRDefault="002F6DC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DC1" w:rsidRPr="002F6DC1" w:rsidRDefault="002F6DC1" w:rsidP="002F6DC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2F6DC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SMARTER Rel-15 CR0007R- Cat C </w:t>
            </w:r>
          </w:p>
          <w:p w:rsidR="002F6DC1" w:rsidRPr="002F6DC1" w:rsidRDefault="002F6DC1" w:rsidP="002F6DC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2F6DC1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LATE DOCUMENT</w:t>
            </w:r>
          </w:p>
          <w:p w:rsidR="002F6DC1" w:rsidRDefault="002F6DC1" w:rsidP="002F6D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F6DC1">
              <w:rPr>
                <w:rFonts w:eastAsia="Times New Roman" w:cs="Arial"/>
                <w:i/>
                <w:szCs w:val="18"/>
                <w:lang w:val="en-US" w:eastAsia="ar-SA"/>
              </w:rPr>
              <w:t>Revision of S1-172031.</w:t>
            </w:r>
          </w:p>
          <w:p w:rsidR="002F6DC1" w:rsidRPr="002F6DC1" w:rsidRDefault="002F6DC1" w:rsidP="00D048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F6DC1">
              <w:rPr>
                <w:rFonts w:eastAsia="Times New Roman" w:cs="Arial"/>
                <w:szCs w:val="18"/>
                <w:lang w:val="en-US" w:eastAsia="ar-SA"/>
              </w:rPr>
              <w:t>Revision of S1-172264.</w:t>
            </w:r>
          </w:p>
        </w:tc>
      </w:tr>
      <w:tr w:rsidR="00C25A99" w:rsidRPr="00A75C05" w:rsidTr="007454F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21ED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21ED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21ED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8" w:history="1">
              <w:r w:rsidR="00C25A99" w:rsidRPr="00B421E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S1-172032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21ED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21ED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21ED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21ED">
              <w:rPr>
                <w:rFonts w:eastAsia="Times New Roman" w:cs="Arial"/>
                <w:szCs w:val="18"/>
                <w:lang w:eastAsia="ar-SA"/>
              </w:rPr>
              <w:t>CR22.261v</w:t>
            </w:r>
            <w:r w:rsidRPr="00B421ED">
              <w:rPr>
                <w:rFonts w:eastAsia="Times New Roman" w:cs="Arial"/>
                <w:szCs w:val="18"/>
                <w:highlight w:val="yellow"/>
                <w:lang w:eastAsia="ar-SA"/>
              </w:rPr>
              <w:t>15</w:t>
            </w:r>
            <w:r w:rsidRPr="00B421ED">
              <w:rPr>
                <w:rFonts w:eastAsia="Times New Roman" w:cs="Arial"/>
                <w:szCs w:val="18"/>
                <w:lang w:eastAsia="ar-SA"/>
              </w:rPr>
              <w:t>.0.0: Updates to Identity management  in TS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21ED" w:rsidRDefault="00B421ED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21E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B421ED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421ED">
              <w:rPr>
                <w:rFonts w:eastAsia="Times New Roman" w:cs="Arial"/>
                <w:szCs w:val="18"/>
                <w:lang w:val="en-US" w:eastAsia="ar-SA"/>
              </w:rPr>
              <w:t xml:space="preserve">WI code SMARTER Rel-15 CR0008R- Cat B </w:t>
            </w:r>
          </w:p>
          <w:p w:rsidR="00C25A99" w:rsidRPr="00B421ED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21ED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C25A99" w:rsidRPr="00A75C05" w:rsidTr="007454F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9" w:history="1">
              <w:r w:rsidR="00C25A99" w:rsidRPr="007454F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S1-172033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>CR22.261v</w:t>
            </w:r>
            <w:r w:rsidRPr="007454F1">
              <w:rPr>
                <w:rFonts w:eastAsia="Times New Roman" w:cs="Arial"/>
                <w:szCs w:val="18"/>
                <w:highlight w:val="yellow"/>
                <w:lang w:eastAsia="ar-SA"/>
              </w:rPr>
              <w:t>15</w:t>
            </w:r>
            <w:r w:rsidRPr="007454F1">
              <w:rPr>
                <w:rFonts w:eastAsia="Times New Roman" w:cs="Arial"/>
                <w:szCs w:val="18"/>
                <w:lang w:eastAsia="ar-SA"/>
              </w:rPr>
              <w:t>.0.0: Clarification of POTS and H.248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54F1">
              <w:rPr>
                <w:rFonts w:eastAsia="Times New Roman" w:cs="Arial"/>
                <w:szCs w:val="18"/>
                <w:lang w:val="en-US" w:eastAsia="ar-SA"/>
              </w:rPr>
              <w:t xml:space="preserve">WI code SMARTER Rel-15 CR0009R- Cat C </w:t>
            </w:r>
          </w:p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C25A99" w:rsidRPr="00A75C05" w:rsidTr="007454F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0" w:history="1">
              <w:r w:rsidR="00C25A99" w:rsidRPr="007454F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S1-172034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>CR22.261v</w:t>
            </w:r>
            <w:r w:rsidRPr="007454F1">
              <w:rPr>
                <w:rFonts w:eastAsia="Times New Roman" w:cs="Arial"/>
                <w:szCs w:val="18"/>
                <w:highlight w:val="yellow"/>
                <w:lang w:eastAsia="ar-SA"/>
              </w:rPr>
              <w:t>15</w:t>
            </w:r>
            <w:r w:rsidRPr="007454F1">
              <w:rPr>
                <w:rFonts w:eastAsia="Times New Roman" w:cs="Arial"/>
                <w:szCs w:val="18"/>
                <w:lang w:eastAsia="ar-SA"/>
              </w:rPr>
              <w:t>.0.0: Update of charging aspects in 22.261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54F1">
              <w:rPr>
                <w:rFonts w:eastAsia="Times New Roman" w:cs="Arial"/>
                <w:szCs w:val="18"/>
                <w:lang w:val="en-US" w:eastAsia="ar-SA"/>
              </w:rPr>
              <w:t xml:space="preserve">WI code SMARTER Rel-15 CR0010R- Cat B </w:t>
            </w:r>
          </w:p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C25A99" w:rsidRPr="00A75C05" w:rsidTr="007454F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A440F2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40F2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A440F2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1" w:history="1">
              <w:r w:rsidR="00C25A99" w:rsidRPr="00A440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S1-172015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A440F2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40F2">
              <w:rPr>
                <w:noProof/>
              </w:rPr>
              <w:t>NEC, InterDigital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A440F2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40F2">
              <w:rPr>
                <w:rFonts w:eastAsia="Times New Roman" w:cs="Arial"/>
                <w:szCs w:val="18"/>
                <w:lang w:eastAsia="ar-SA"/>
              </w:rPr>
              <w:t xml:space="preserve">CR22.011v15.0.0: </w:t>
            </w:r>
            <w:r w:rsidRPr="00A440F2">
              <w:t>Alignment of types of mobility support for 5G with EPS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A440F2" w:rsidRDefault="00A440F2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40F2">
              <w:rPr>
                <w:rFonts w:eastAsia="Times New Roman" w:cs="Arial"/>
                <w:szCs w:val="18"/>
                <w:lang w:eastAsia="ar-SA"/>
              </w:rPr>
              <w:t>Revised to S1-172251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A440F2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40F2">
              <w:rPr>
                <w:rFonts w:eastAsia="Times New Roman" w:cs="Arial"/>
                <w:szCs w:val="18"/>
                <w:lang w:val="en-US" w:eastAsia="ar-SA"/>
              </w:rPr>
              <w:t>WI code SMARTER Rel-15 CR0252R- Cat B</w:t>
            </w:r>
          </w:p>
        </w:tc>
      </w:tr>
      <w:tr w:rsidR="00A440F2" w:rsidRPr="00A75C05" w:rsidTr="007454F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40F2" w:rsidRPr="007454F1" w:rsidRDefault="00A440F2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54F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40F2" w:rsidRPr="007454F1" w:rsidRDefault="00A34A98" w:rsidP="00996780">
            <w:pPr>
              <w:snapToGrid w:val="0"/>
              <w:spacing w:after="0" w:line="240" w:lineRule="auto"/>
            </w:pPr>
            <w:hyperlink r:id="rId62" w:history="1">
              <w:r w:rsidR="00A440F2" w:rsidRPr="007454F1">
                <w:rPr>
                  <w:rStyle w:val="Hyperlink"/>
                  <w:rFonts w:cs="Arial"/>
                  <w:color w:val="auto"/>
                </w:rPr>
                <w:t>S1-172251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40F2" w:rsidRPr="007454F1" w:rsidRDefault="00A440F2" w:rsidP="00996780">
            <w:pPr>
              <w:snapToGrid w:val="0"/>
              <w:spacing w:after="0" w:line="240" w:lineRule="auto"/>
              <w:rPr>
                <w:noProof/>
              </w:rPr>
            </w:pPr>
            <w:r w:rsidRPr="007454F1">
              <w:rPr>
                <w:noProof/>
              </w:rPr>
              <w:t>NEC, InterDigital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40F2" w:rsidRPr="007454F1" w:rsidRDefault="00A440F2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>CR22.011v15.0.0: Alignment of types of mobility support for 5G with EPS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40F2" w:rsidRP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40F2" w:rsidRPr="007454F1" w:rsidRDefault="00A440F2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54F1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CR0252R- Cat B</w:t>
            </w:r>
          </w:p>
          <w:p w:rsidR="00A440F2" w:rsidRPr="007454F1" w:rsidRDefault="00A440F2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54F1">
              <w:rPr>
                <w:rFonts w:eastAsia="Times New Roman" w:cs="Arial"/>
                <w:szCs w:val="18"/>
                <w:lang w:val="en-US" w:eastAsia="ar-SA"/>
              </w:rPr>
              <w:t>Revision of S1-172015.</w:t>
            </w:r>
          </w:p>
        </w:tc>
      </w:tr>
      <w:tr w:rsidR="00C25A99" w:rsidRPr="00A75C05" w:rsidTr="007454F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3" w:history="1">
              <w:r w:rsidR="00C25A99" w:rsidRPr="007454F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S1-172071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hint="eastAsia"/>
                <w:noProof/>
                <w:lang w:eastAsia="ko-KR"/>
              </w:rPr>
              <w:t>ETRI</w:t>
            </w:r>
            <w:r w:rsidRPr="007454F1">
              <w:rPr>
                <w:noProof/>
                <w:lang w:eastAsia="ko-KR"/>
              </w:rPr>
              <w:t>, Bell, KPN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 xml:space="preserve">CR22.101v15.0.0: </w:t>
            </w:r>
            <w:r w:rsidRPr="007454F1">
              <w:rPr>
                <w:rFonts w:hint="eastAsia"/>
                <w:noProof/>
                <w:lang w:eastAsia="ko-KR"/>
              </w:rPr>
              <w:t>Correction of 5G</w:t>
            </w:r>
            <w:r w:rsidRPr="007454F1">
              <w:rPr>
                <w:noProof/>
                <w:lang w:eastAsia="ko-KR"/>
              </w:rPr>
              <w:t>-</w:t>
            </w:r>
            <w:r w:rsidRPr="007454F1">
              <w:rPr>
                <w:rFonts w:hint="eastAsia"/>
                <w:noProof/>
                <w:lang w:eastAsia="ko-KR"/>
              </w:rPr>
              <w:t>RAN sharing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>Revised to S1-172265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25A99" w:rsidRPr="007454F1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val="en-US" w:eastAsia="ar-SA"/>
              </w:rPr>
              <w:t>WI code SMARTER Rel-15 CR0532R- Cat F</w:t>
            </w:r>
          </w:p>
        </w:tc>
      </w:tr>
      <w:tr w:rsidR="007454F1" w:rsidRPr="00A75C05" w:rsidTr="007454F1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4F1" w:rsidRP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54F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4F1" w:rsidRPr="007454F1" w:rsidRDefault="00A34A98" w:rsidP="00996780">
            <w:pPr>
              <w:snapToGrid w:val="0"/>
              <w:spacing w:after="0" w:line="240" w:lineRule="auto"/>
            </w:pPr>
            <w:hyperlink r:id="rId64" w:history="1">
              <w:r w:rsidR="007454F1" w:rsidRPr="007454F1">
                <w:rPr>
                  <w:rStyle w:val="Hyperlink"/>
                  <w:rFonts w:cs="Arial"/>
                  <w:color w:val="auto"/>
                </w:rPr>
                <w:t>S1-172265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4F1" w:rsidRPr="007454F1" w:rsidRDefault="007454F1" w:rsidP="00996780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7454F1">
              <w:rPr>
                <w:noProof/>
                <w:lang w:eastAsia="ko-KR"/>
              </w:rPr>
              <w:t>ETRI, Bell, KPN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4F1" w:rsidRP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>CR22.101v15.0.0: Correction of 5G-RAN sharing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4F1" w:rsidRP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4F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4F1" w:rsidRP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54F1">
              <w:rPr>
                <w:rFonts w:eastAsia="Times New Roman" w:cs="Arial"/>
                <w:i/>
                <w:szCs w:val="18"/>
                <w:lang w:val="en-US" w:eastAsia="ar-SA"/>
              </w:rPr>
              <w:t>WI code SMARTER Rel-15 CR0532R- Cat F</w:t>
            </w:r>
          </w:p>
          <w:p w:rsid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54F1">
              <w:rPr>
                <w:rFonts w:eastAsia="Times New Roman" w:cs="Arial"/>
                <w:szCs w:val="18"/>
                <w:lang w:val="en-US" w:eastAsia="ar-SA"/>
              </w:rPr>
              <w:t>Revision of S1-172071.</w:t>
            </w:r>
          </w:p>
          <w:p w:rsidR="007454F1" w:rsidRP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7454F1" w:rsidRPr="007454F1" w:rsidRDefault="007454F1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7454F1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F3">
              <w:rPr>
                <w:rFonts w:eastAsia="Times New Roman" w:cs="Arial"/>
                <w:szCs w:val="18"/>
                <w:lang w:val="en-US" w:eastAsia="ar-SA"/>
              </w:rPr>
              <w:t>Cont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5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S1-172022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F3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F3">
              <w:rPr>
                <w:rFonts w:eastAsia="Times New Roman" w:cs="Arial"/>
                <w:szCs w:val="18"/>
                <w:lang w:eastAsia="ar-SA"/>
              </w:rPr>
              <w:t>5G network Selection and network slicing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F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C3B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6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S1-172023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C3B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C3B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D86C3B">
              <w:rPr>
                <w:noProof/>
                <w:lang w:eastAsia="ko-KR"/>
              </w:rPr>
              <w:t>Clarification on Multiple Network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C3B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D86C3B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86C3B">
              <w:rPr>
                <w:rFonts w:eastAsia="Times New Roman" w:cs="Arial"/>
                <w:szCs w:val="18"/>
                <w:lang w:val="en-US" w:eastAsia="ar-SA"/>
              </w:rPr>
              <w:t>WI code SMARTER Rel-15 CR0004R- Cat F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Cont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7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S1-172024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996780">
            <w:pPr>
              <w:snapToGrid w:val="0"/>
              <w:spacing w:after="0" w:line="240" w:lineRule="auto"/>
              <w:rPr>
                <w:noProof/>
              </w:rPr>
            </w:pPr>
            <w:r w:rsidRPr="005E6CF3">
              <w:rPr>
                <w:noProof/>
              </w:rPr>
              <w:t>LG Electronics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996780">
            <w:pPr>
              <w:snapToGrid w:val="0"/>
              <w:spacing w:after="0" w:line="240" w:lineRule="auto"/>
              <w:rPr>
                <w:noProof/>
              </w:rPr>
            </w:pPr>
            <w:r w:rsidRPr="005E6CF3">
              <w:rPr>
                <w:noProof/>
              </w:rPr>
              <w:t>5G unified access control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F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E6CF3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D2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8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D2E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D2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503D2E">
              <w:rPr>
                <w:noProof/>
                <w:lang w:eastAsia="ko-KR"/>
              </w:rPr>
              <w:t>Requirements on Access Control in 5G system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D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5A99" w:rsidRPr="00503D2E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03D2E">
              <w:rPr>
                <w:rFonts w:eastAsia="Times New Roman" w:cs="Arial"/>
                <w:szCs w:val="18"/>
                <w:lang w:val="en-US" w:eastAsia="ar-SA"/>
              </w:rPr>
              <w:t>WI code SMARTER Rel-15 CR0005R- Cat F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9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S1-172030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>ETRI, Bell, KPN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CR22.10</w:t>
            </w:r>
            <w:r w:rsidRPr="00F86E10">
              <w:rPr>
                <w:rFonts w:eastAsia="Times New Roman" w:cs="Arial"/>
                <w:szCs w:val="18"/>
                <w:lang w:eastAsia="ar-SA"/>
              </w:rPr>
              <w:t>1v15.0.0: Correction of 5G-RAN sharing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SMARTER Rel-15 CR0531</w:t>
            </w:r>
            <w:r w:rsidRPr="00F86E10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0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S1-172059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61">
              <w:rPr>
                <w:rFonts w:eastAsia="Times New Roman" w:cs="Arial"/>
                <w:szCs w:val="18"/>
                <w:lang w:eastAsia="ar-SA"/>
              </w:rPr>
              <w:t>ETRI, Bell, KPN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700961">
              <w:rPr>
                <w:rFonts w:eastAsia="Times New Roman" w:cs="Arial"/>
                <w:szCs w:val="18"/>
                <w:lang w:eastAsia="ar-SA"/>
              </w:rPr>
              <w:t>Correction of 5G-RAN sharing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13</w:t>
            </w:r>
            <w:r w:rsidRPr="00F86E10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D6D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1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S1-172115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D6D">
              <w:rPr>
                <w:rFonts w:eastAsia="Times New Roman" w:cs="Arial"/>
                <w:szCs w:val="18"/>
                <w:lang w:eastAsia="ar-SA"/>
              </w:rPr>
              <w:t>Thales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D6D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2B6D6D">
              <w:rPr>
                <w:noProof/>
              </w:rPr>
              <w:t>Satellite and aerial access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D6D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2B6D6D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6D6D">
              <w:rPr>
                <w:rFonts w:eastAsia="Times New Roman" w:cs="Arial"/>
                <w:szCs w:val="18"/>
                <w:lang w:val="en-US" w:eastAsia="ar-SA"/>
              </w:rPr>
              <w:t xml:space="preserve">WI code SMARTER Rel-15 CR0026R- Cat C 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2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S1-172135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61">
              <w:rPr>
                <w:rFonts w:eastAsia="Times New Roman" w:cs="Arial"/>
                <w:szCs w:val="18"/>
                <w:lang w:eastAsia="ar-SA"/>
              </w:rPr>
              <w:t>THALES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700961">
              <w:rPr>
                <w:rFonts w:eastAsia="Times New Roman" w:cs="Arial"/>
                <w:szCs w:val="18"/>
                <w:lang w:eastAsia="ar-SA"/>
              </w:rPr>
              <w:t>Satellite and aerial access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C25A99" w:rsidRPr="00F86E10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86E10">
              <w:rPr>
                <w:rFonts w:eastAsia="Times New Roman" w:cs="Arial"/>
                <w:szCs w:val="18"/>
                <w:lang w:val="en-US" w:eastAsia="ar-SA"/>
              </w:rPr>
              <w:t>WI code SMARTER Rel-15 CR00</w:t>
            </w:r>
            <w:r>
              <w:rPr>
                <w:rFonts w:eastAsia="Times New Roman" w:cs="Arial"/>
                <w:szCs w:val="18"/>
                <w:lang w:val="en-US" w:eastAsia="ar-SA"/>
              </w:rPr>
              <w:t>29</w:t>
            </w:r>
            <w:r w:rsidRPr="00F86E10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25A99" w:rsidRPr="00B81C05" w:rsidTr="00A440F2">
        <w:trPr>
          <w:trHeight w:val="141"/>
        </w:trPr>
        <w:tc>
          <w:tcPr>
            <w:tcW w:w="14904" w:type="dxa"/>
            <w:gridSpan w:val="14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C25A99" w:rsidRPr="00B81C05" w:rsidRDefault="00C25A99" w:rsidP="00996780">
            <w:pPr>
              <w:pStyle w:val="Heading3"/>
            </w:pPr>
            <w:r>
              <w:t>SMARTER</w:t>
            </w:r>
            <w:r w:rsidRPr="00B81C05">
              <w:t xml:space="preserve"> drafting sessio</w:t>
            </w:r>
            <w:r>
              <w:t>n information</w:t>
            </w: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0043C6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73" w:history="1">
              <w:r w:rsidR="00C25A99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S1-172150</w:t>
              </w:r>
            </w:hyperlink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2D0F5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2D0F5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SMARTER drafting agenda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A75C0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A75C05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A75C05" w:rsidTr="00A440F2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bookmarkStart w:id="1" w:name="_GoBack"/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0043C6" w:rsidRDefault="00A34A98" w:rsidP="0099678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r>
              <w:fldChar w:fldCharType="begin"/>
            </w:r>
            <w:r>
              <w:instrText xml:space="preserve"> HYPERLINK "file:///D:\\3GPP\\SA1%20Porto%202017\\docs\\S1-172151.zip" </w:instrText>
            </w:r>
            <w:r>
              <w:fldChar w:fldCharType="separate"/>
            </w:r>
            <w:r w:rsidR="00C25A99" w:rsidRPr="00FD7E15">
              <w:rPr>
                <w:rStyle w:val="Hyperlink"/>
                <w:rFonts w:eastAsia="Times New Roman" w:cs="Arial"/>
                <w:szCs w:val="18"/>
                <w:lang w:eastAsia="ar-SA"/>
              </w:rPr>
              <w:t>S1-172151</w:t>
            </w:r>
            <w:r>
              <w:rPr>
                <w:rStyle w:val="Hyperlink"/>
                <w:rFonts w:eastAsia="Times New Roman" w:cs="Arial"/>
                <w:szCs w:val="18"/>
                <w:lang w:eastAsia="ar-SA"/>
              </w:rPr>
              <w:fldChar w:fldCharType="end"/>
            </w:r>
            <w:bookmarkEnd w:id="1"/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2D0F5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2D0F57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487D">
              <w:rPr>
                <w:rFonts w:eastAsia="Times New Roman" w:cs="Arial"/>
                <w:szCs w:val="18"/>
                <w:lang w:eastAsia="ar-SA"/>
              </w:rPr>
              <w:t>SMARTER drafting report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A75C05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A75C05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Tr="00A34A98">
        <w:tblPrEx>
          <w:shd w:val="clear" w:color="auto" w:fill="auto"/>
        </w:tblPrEx>
        <w:trPr>
          <w:trHeight w:val="141"/>
        </w:trPr>
        <w:tc>
          <w:tcPr>
            <w:tcW w:w="149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A99" w:rsidRPr="00CE532F" w:rsidRDefault="00C25A99" w:rsidP="00996780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514872">
              <w:rPr>
                <w:rFonts w:eastAsia="Arial Unicode MS" w:cs="Arial"/>
                <w:color w:val="00B050"/>
                <w:sz w:val="20"/>
                <w:szCs w:val="20"/>
                <w:lang w:eastAsia="ar-SA"/>
              </w:rPr>
              <w:tab/>
            </w:r>
            <w:r>
              <w:rPr>
                <w:rFonts w:cs="Arial"/>
                <w:b/>
                <w:color w:val="1F497D"/>
                <w:sz w:val="24"/>
              </w:rPr>
              <w:t>2.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C25A99" w:rsidRPr="00C42DE7" w:rsidTr="00A34A98">
        <w:trPr>
          <w:trHeight w:val="141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</w:t>
            </w:r>
            <w:r w:rsidR="003230E8">
              <w:t>2248</w:t>
            </w:r>
            <w:r w:rsidR="00A34A98">
              <w:t>-</w:t>
            </w: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A99" w:rsidRPr="00665671" w:rsidRDefault="00C25A99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230E8" w:rsidRPr="00C42DE7" w:rsidTr="00A34A98">
        <w:trPr>
          <w:trHeight w:val="141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0E8" w:rsidRPr="00665671" w:rsidRDefault="003230E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0E8" w:rsidRDefault="00A34A98" w:rsidP="00996780">
            <w:pPr>
              <w:snapToGrid w:val="0"/>
              <w:spacing w:after="0" w:line="240" w:lineRule="auto"/>
            </w:pPr>
            <w:r>
              <w:t>S1-172297</w:t>
            </w: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0E8" w:rsidRPr="00665671" w:rsidRDefault="003230E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0E8" w:rsidRDefault="003230E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0E8" w:rsidRPr="00665671" w:rsidRDefault="003230E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0E8" w:rsidRPr="00665671" w:rsidRDefault="003230E8" w:rsidP="0099678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25A99" w:rsidRPr="0016543A" w:rsidTr="00A34A98">
        <w:tblPrEx>
          <w:shd w:val="clear" w:color="auto" w:fill="auto"/>
        </w:tblPrEx>
        <w:trPr>
          <w:trHeight w:val="141"/>
        </w:trPr>
        <w:tc>
          <w:tcPr>
            <w:tcW w:w="149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A99" w:rsidRPr="00CE532F" w:rsidRDefault="00C25A99" w:rsidP="00996780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3. 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C25A99" w:rsidRPr="0016543A" w:rsidTr="00A34A98">
        <w:tblPrEx>
          <w:shd w:val="clear" w:color="auto" w:fill="auto"/>
        </w:tblPrEx>
        <w:trPr>
          <w:trHeight w:val="141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A34A98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S1-172275-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996780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16543A" w:rsidTr="00A34A98">
        <w:tblPrEx>
          <w:shd w:val="clear" w:color="auto" w:fill="auto"/>
        </w:tblPrEx>
        <w:trPr>
          <w:trHeight w:val="141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A34A98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S1-172297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996780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99" w:rsidRPr="0016543A" w:rsidRDefault="00C25A99" w:rsidP="0099678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5A99" w:rsidRPr="0016543A" w:rsidTr="00A34A98">
        <w:tblPrEx>
          <w:shd w:val="clear" w:color="auto" w:fill="auto"/>
        </w:tblPrEx>
        <w:trPr>
          <w:trHeight w:val="141"/>
        </w:trPr>
        <w:tc>
          <w:tcPr>
            <w:tcW w:w="149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69C" w:rsidRPr="00CE532F" w:rsidRDefault="00C25A99" w:rsidP="00996780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4. </w:t>
            </w:r>
            <w:r w:rsidRPr="00CE532F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C25A99" w:rsidRPr="0016543A" w:rsidTr="00A34A98">
        <w:tblPrEx>
          <w:shd w:val="clear" w:color="auto" w:fill="auto"/>
        </w:tblPrEx>
        <w:trPr>
          <w:trHeight w:val="141"/>
        </w:trPr>
        <w:tc>
          <w:tcPr>
            <w:tcW w:w="149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69C" w:rsidRDefault="0090269C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29 Documents treated</w:t>
            </w:r>
          </w:p>
          <w:p w:rsidR="0090269C" w:rsidRDefault="0090269C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28 </w:t>
            </w:r>
            <w:r w:rsidR="00C927D8">
              <w:rPr>
                <w:rFonts w:eastAsia="Arial Unicode MS" w:cs="Arial"/>
                <w:szCs w:val="18"/>
              </w:rPr>
              <w:t>R</w:t>
            </w:r>
            <w:r>
              <w:rPr>
                <w:rFonts w:eastAsia="Arial Unicode MS" w:cs="Arial"/>
                <w:szCs w:val="18"/>
              </w:rPr>
              <w:t>evisions</w:t>
            </w:r>
          </w:p>
          <w:p w:rsidR="00C25A99" w:rsidRDefault="0090269C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11 Agreed</w:t>
            </w:r>
          </w:p>
          <w:p w:rsidR="0090269C" w:rsidRDefault="0090269C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11 Noted</w:t>
            </w:r>
          </w:p>
          <w:p w:rsidR="0090269C" w:rsidRPr="00563D68" w:rsidRDefault="0090269C" w:rsidP="00996780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6 Carried over to Plenary</w:t>
            </w:r>
          </w:p>
        </w:tc>
      </w:tr>
      <w:tr w:rsidR="00C25A99" w:rsidRPr="0016543A" w:rsidTr="00A34A98">
        <w:tblPrEx>
          <w:shd w:val="clear" w:color="auto" w:fill="auto"/>
        </w:tblPrEx>
        <w:trPr>
          <w:trHeight w:val="141"/>
        </w:trPr>
        <w:tc>
          <w:tcPr>
            <w:tcW w:w="149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A99" w:rsidRPr="00BC29A2" w:rsidRDefault="00C25A99" w:rsidP="00996780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5. </w:t>
            </w:r>
            <w:r w:rsidRPr="00BC29A2">
              <w:rPr>
                <w:rFonts w:cs="Arial"/>
                <w:b/>
                <w:color w:val="1F497D"/>
                <w:sz w:val="24"/>
              </w:rPr>
              <w:t>Close</w:t>
            </w:r>
          </w:p>
        </w:tc>
      </w:tr>
    </w:tbl>
    <w:p w:rsidR="00C25A99" w:rsidRDefault="00C25A99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</w:p>
    <w:p w:rsidR="00B60F52" w:rsidRDefault="00B60F5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</w:p>
    <w:p w:rsidR="0016543A" w:rsidRPr="00D13E1F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16543A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6543A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F07EB" w:rsidRDefault="007F07EB" w:rsidP="008F5BA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3A6" w:rsidRDefault="000B73A6" w:rsidP="002E015E">
      <w:pPr>
        <w:spacing w:after="0" w:line="240" w:lineRule="auto"/>
      </w:pPr>
      <w:r>
        <w:separator/>
      </w:r>
    </w:p>
  </w:endnote>
  <w:endnote w:type="continuationSeparator" w:id="0">
    <w:p w:rsidR="000B73A6" w:rsidRDefault="000B73A6" w:rsidP="002E015E">
      <w:pPr>
        <w:spacing w:after="0" w:line="240" w:lineRule="auto"/>
      </w:pPr>
      <w:r>
        <w:continuationSeparator/>
      </w:r>
    </w:p>
  </w:endnote>
  <w:endnote w:type="continuationNotice" w:id="1">
    <w:p w:rsidR="000B73A6" w:rsidRDefault="000B73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3A6" w:rsidRDefault="000B73A6" w:rsidP="002E015E">
      <w:pPr>
        <w:spacing w:after="0" w:line="240" w:lineRule="auto"/>
      </w:pPr>
      <w:r>
        <w:separator/>
      </w:r>
    </w:p>
  </w:footnote>
  <w:footnote w:type="continuationSeparator" w:id="0">
    <w:p w:rsidR="000B73A6" w:rsidRDefault="000B73A6" w:rsidP="002E015E">
      <w:pPr>
        <w:spacing w:after="0" w:line="240" w:lineRule="auto"/>
      </w:pPr>
      <w:r>
        <w:continuationSeparator/>
      </w:r>
    </w:p>
  </w:footnote>
  <w:footnote w:type="continuationNotice" w:id="1">
    <w:p w:rsidR="000B73A6" w:rsidRDefault="000B73A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A9BC247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1"/>
  </w:num>
  <w:num w:numId="10">
    <w:abstractNumId w:val="10"/>
  </w:num>
  <w:num w:numId="11">
    <w:abstractNumId w:val="8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2F1C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29D"/>
    <w:rsid w:val="0000757F"/>
    <w:rsid w:val="00010483"/>
    <w:rsid w:val="000109E4"/>
    <w:rsid w:val="00011475"/>
    <w:rsid w:val="00011A30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277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1762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C8D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4D44"/>
    <w:rsid w:val="00085677"/>
    <w:rsid w:val="00086175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350A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6D5A"/>
    <w:rsid w:val="00097B41"/>
    <w:rsid w:val="00097E76"/>
    <w:rsid w:val="000A135B"/>
    <w:rsid w:val="000A14D4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5A22"/>
    <w:rsid w:val="000B6999"/>
    <w:rsid w:val="000B6F76"/>
    <w:rsid w:val="000B73A6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54A"/>
    <w:rsid w:val="000C7E67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28D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512"/>
    <w:rsid w:val="001276EC"/>
    <w:rsid w:val="00127901"/>
    <w:rsid w:val="00130E6A"/>
    <w:rsid w:val="00130EDE"/>
    <w:rsid w:val="00132467"/>
    <w:rsid w:val="00134744"/>
    <w:rsid w:val="00134F08"/>
    <w:rsid w:val="00135CF0"/>
    <w:rsid w:val="00136C27"/>
    <w:rsid w:val="00137177"/>
    <w:rsid w:val="00137865"/>
    <w:rsid w:val="00140106"/>
    <w:rsid w:val="001409B8"/>
    <w:rsid w:val="0014216B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17C6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AD4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43A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57EB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377"/>
    <w:rsid w:val="001E39A5"/>
    <w:rsid w:val="001E3E0F"/>
    <w:rsid w:val="001E4D38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11"/>
    <w:rsid w:val="00216121"/>
    <w:rsid w:val="002164F7"/>
    <w:rsid w:val="00217E05"/>
    <w:rsid w:val="00220C8D"/>
    <w:rsid w:val="00220E13"/>
    <w:rsid w:val="00220E17"/>
    <w:rsid w:val="00221A12"/>
    <w:rsid w:val="00221CBC"/>
    <w:rsid w:val="002230A2"/>
    <w:rsid w:val="00223B7D"/>
    <w:rsid w:val="00226C8C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038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6981"/>
    <w:rsid w:val="00247C0E"/>
    <w:rsid w:val="0025155F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35F7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4A37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65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47A3"/>
    <w:rsid w:val="002E5A2A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1E3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2F6DC1"/>
    <w:rsid w:val="00300A16"/>
    <w:rsid w:val="00300C8D"/>
    <w:rsid w:val="00300E56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BA4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0D2A"/>
    <w:rsid w:val="00321133"/>
    <w:rsid w:val="00321A59"/>
    <w:rsid w:val="00321D47"/>
    <w:rsid w:val="00322D5A"/>
    <w:rsid w:val="003230E8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765"/>
    <w:rsid w:val="00331C02"/>
    <w:rsid w:val="003326FF"/>
    <w:rsid w:val="003329A3"/>
    <w:rsid w:val="003334C8"/>
    <w:rsid w:val="003339A0"/>
    <w:rsid w:val="00334E6E"/>
    <w:rsid w:val="003352AE"/>
    <w:rsid w:val="00335383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38FB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0C5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E8B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4D28"/>
    <w:rsid w:val="00396218"/>
    <w:rsid w:val="003962DA"/>
    <w:rsid w:val="0039641D"/>
    <w:rsid w:val="0039685B"/>
    <w:rsid w:val="00396A48"/>
    <w:rsid w:val="00397583"/>
    <w:rsid w:val="003977F9"/>
    <w:rsid w:val="00397F95"/>
    <w:rsid w:val="003A005E"/>
    <w:rsid w:val="003A0331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157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0756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CDF"/>
    <w:rsid w:val="00420E68"/>
    <w:rsid w:val="0042180B"/>
    <w:rsid w:val="00421974"/>
    <w:rsid w:val="00421A25"/>
    <w:rsid w:val="00421D7C"/>
    <w:rsid w:val="00421D8D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2B1"/>
    <w:rsid w:val="00440C18"/>
    <w:rsid w:val="00441A0B"/>
    <w:rsid w:val="00441E21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70D"/>
    <w:rsid w:val="004708CA"/>
    <w:rsid w:val="00470BE0"/>
    <w:rsid w:val="004715AE"/>
    <w:rsid w:val="00471B05"/>
    <w:rsid w:val="00471D76"/>
    <w:rsid w:val="00471F6C"/>
    <w:rsid w:val="00472464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3AAD"/>
    <w:rsid w:val="00483C7B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45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9C4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3AA9"/>
    <w:rsid w:val="00514715"/>
    <w:rsid w:val="00514872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0078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0996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2175"/>
    <w:rsid w:val="0055371D"/>
    <w:rsid w:val="00553FC6"/>
    <w:rsid w:val="00554452"/>
    <w:rsid w:val="00554A69"/>
    <w:rsid w:val="00554A8C"/>
    <w:rsid w:val="00554B6E"/>
    <w:rsid w:val="00555366"/>
    <w:rsid w:val="005554C2"/>
    <w:rsid w:val="005554D7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3D68"/>
    <w:rsid w:val="00564095"/>
    <w:rsid w:val="00565CBE"/>
    <w:rsid w:val="005668E1"/>
    <w:rsid w:val="00567DB4"/>
    <w:rsid w:val="0057053F"/>
    <w:rsid w:val="00570A2C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937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3C96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412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4AB7"/>
    <w:rsid w:val="005C685E"/>
    <w:rsid w:val="005C70AC"/>
    <w:rsid w:val="005C7CFA"/>
    <w:rsid w:val="005D00E0"/>
    <w:rsid w:val="005D04FF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328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C84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49B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23E0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E90"/>
    <w:rsid w:val="00634FAB"/>
    <w:rsid w:val="006357A6"/>
    <w:rsid w:val="00636194"/>
    <w:rsid w:val="0063636C"/>
    <w:rsid w:val="00636AEE"/>
    <w:rsid w:val="006375C8"/>
    <w:rsid w:val="00637728"/>
    <w:rsid w:val="00637940"/>
    <w:rsid w:val="00637E3B"/>
    <w:rsid w:val="00640FB1"/>
    <w:rsid w:val="006410FB"/>
    <w:rsid w:val="00641800"/>
    <w:rsid w:val="00641D04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381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4E9"/>
    <w:rsid w:val="006926EF"/>
    <w:rsid w:val="0069376B"/>
    <w:rsid w:val="00694085"/>
    <w:rsid w:val="00694C03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C7FB1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4BF2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567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1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5FA2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B59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268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63B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98"/>
    <w:rsid w:val="007C65D0"/>
    <w:rsid w:val="007C6CDD"/>
    <w:rsid w:val="007D00EB"/>
    <w:rsid w:val="007D0292"/>
    <w:rsid w:val="007D1518"/>
    <w:rsid w:val="007D168D"/>
    <w:rsid w:val="007D1986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A1B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C04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B8C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4D5A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F40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1E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592"/>
    <w:rsid w:val="0088684D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1C0F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4CB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A3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69C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AB8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720"/>
    <w:rsid w:val="00935C64"/>
    <w:rsid w:val="00936C0F"/>
    <w:rsid w:val="00936FB4"/>
    <w:rsid w:val="009377A0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4B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ADB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5971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80"/>
    <w:rsid w:val="009967B2"/>
    <w:rsid w:val="00996C4B"/>
    <w:rsid w:val="0099704B"/>
    <w:rsid w:val="00997240"/>
    <w:rsid w:val="009977BD"/>
    <w:rsid w:val="00997EAB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92A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3CE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6C72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A98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0F2"/>
    <w:rsid w:val="00A442AD"/>
    <w:rsid w:val="00A4486A"/>
    <w:rsid w:val="00A458E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091"/>
    <w:rsid w:val="00A53176"/>
    <w:rsid w:val="00A5351A"/>
    <w:rsid w:val="00A54943"/>
    <w:rsid w:val="00A556CE"/>
    <w:rsid w:val="00A57206"/>
    <w:rsid w:val="00A57DF7"/>
    <w:rsid w:val="00A57F93"/>
    <w:rsid w:val="00A60811"/>
    <w:rsid w:val="00A60E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181"/>
    <w:rsid w:val="00AA13EF"/>
    <w:rsid w:val="00AA1AB0"/>
    <w:rsid w:val="00AA1BFD"/>
    <w:rsid w:val="00AA2F6B"/>
    <w:rsid w:val="00AA3020"/>
    <w:rsid w:val="00AA3204"/>
    <w:rsid w:val="00AA35A6"/>
    <w:rsid w:val="00AA3629"/>
    <w:rsid w:val="00AA3928"/>
    <w:rsid w:val="00AA3A0C"/>
    <w:rsid w:val="00AA3A3C"/>
    <w:rsid w:val="00AA3DBB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20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C7F89"/>
    <w:rsid w:val="00AD03EC"/>
    <w:rsid w:val="00AD066A"/>
    <w:rsid w:val="00AD085E"/>
    <w:rsid w:val="00AD0C55"/>
    <w:rsid w:val="00AD19C5"/>
    <w:rsid w:val="00AD1BFE"/>
    <w:rsid w:val="00AD27AE"/>
    <w:rsid w:val="00AD3227"/>
    <w:rsid w:val="00AD3DD7"/>
    <w:rsid w:val="00AD43F3"/>
    <w:rsid w:val="00AD454A"/>
    <w:rsid w:val="00AD454B"/>
    <w:rsid w:val="00AD561E"/>
    <w:rsid w:val="00AD58FD"/>
    <w:rsid w:val="00AD60E9"/>
    <w:rsid w:val="00AD68F0"/>
    <w:rsid w:val="00AD6E75"/>
    <w:rsid w:val="00AD6FFF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59CF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20B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B5B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1ED"/>
    <w:rsid w:val="00B429C9"/>
    <w:rsid w:val="00B42C76"/>
    <w:rsid w:val="00B4354A"/>
    <w:rsid w:val="00B43B74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0F52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0FE5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5BC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2CD7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9A2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03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621B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5A99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4DD4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D1B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22E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7D8"/>
    <w:rsid w:val="00C92A19"/>
    <w:rsid w:val="00C92A85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71E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32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4AE7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878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08B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648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B02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AC9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0F01"/>
    <w:rsid w:val="00DD14BA"/>
    <w:rsid w:val="00DD14FC"/>
    <w:rsid w:val="00DD28C8"/>
    <w:rsid w:val="00DD2CF5"/>
    <w:rsid w:val="00DD31C1"/>
    <w:rsid w:val="00DD3B73"/>
    <w:rsid w:val="00DD3E59"/>
    <w:rsid w:val="00DD3F65"/>
    <w:rsid w:val="00DD41EF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2C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798"/>
    <w:rsid w:val="00E039C6"/>
    <w:rsid w:val="00E03C01"/>
    <w:rsid w:val="00E041D7"/>
    <w:rsid w:val="00E04385"/>
    <w:rsid w:val="00E04CD3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598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1C34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54A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267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EF7BF6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07ED6"/>
    <w:rsid w:val="00F100A8"/>
    <w:rsid w:val="00F1033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A93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B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16A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E4B"/>
    <w:rsid w:val="00F52FB1"/>
    <w:rsid w:val="00F5355B"/>
    <w:rsid w:val="00F53B24"/>
    <w:rsid w:val="00F53E79"/>
    <w:rsid w:val="00F54443"/>
    <w:rsid w:val="00F5447D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415B"/>
    <w:rsid w:val="00F64389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162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4F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0DBA"/>
    <w:rsid w:val="00FC11B5"/>
    <w:rsid w:val="00FC271D"/>
    <w:rsid w:val="00FC2A79"/>
    <w:rsid w:val="00FC3021"/>
    <w:rsid w:val="00FC3877"/>
    <w:rsid w:val="00FC4B31"/>
    <w:rsid w:val="00FC52A1"/>
    <w:rsid w:val="00FC5D20"/>
    <w:rsid w:val="00FC6699"/>
    <w:rsid w:val="00FC6B0D"/>
    <w:rsid w:val="00FC7A8A"/>
    <w:rsid w:val="00FD17E7"/>
    <w:rsid w:val="00FD21BD"/>
    <w:rsid w:val="00FD24D0"/>
    <w:rsid w:val="00FD2C9A"/>
    <w:rsid w:val="00FD2E8E"/>
    <w:rsid w:val="00FD3679"/>
    <w:rsid w:val="00FD36B1"/>
    <w:rsid w:val="00FD3C1D"/>
    <w:rsid w:val="00FD3CA0"/>
    <w:rsid w:val="00FD3ED5"/>
    <w:rsid w:val="00FD5C1E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664"/>
    <w:rsid w:val="00FE39FE"/>
    <w:rsid w:val="00FE58C9"/>
    <w:rsid w:val="00FE5FB7"/>
    <w:rsid w:val="00FE7086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479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8C2EF2"/>
  <w15:docId w15:val="{BF355903-57C0-4144-830F-B9BF62A9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11A30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11A3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\SA1%20Porto%202017\docs\S1-172128.zip" TargetMode="External"/><Relationship Id="rId18" Type="http://schemas.openxmlformats.org/officeDocument/2006/relationships/hyperlink" Target="file:///D:\3GPP\SA1%20Porto%202017\docs\S1-172141.zip" TargetMode="External"/><Relationship Id="rId26" Type="http://schemas.openxmlformats.org/officeDocument/2006/relationships/hyperlink" Target="file:///C:\Users\myounge\Documents\3GPP\SA1\TSGS1_78_Porto\docs\S1-172254.zip" TargetMode="External"/><Relationship Id="rId39" Type="http://schemas.openxmlformats.org/officeDocument/2006/relationships/hyperlink" Target="file:///C:\Users\myounge\Documents\3GPP\SA1\TSGS1_78_Porto\docs\S1-172259.zip" TargetMode="External"/><Relationship Id="rId21" Type="http://schemas.openxmlformats.org/officeDocument/2006/relationships/hyperlink" Target="file:///C:\Users\myounge\Documents\3GPP\SA1\TSGS1_78_Porto\docs\S1-172266.zip" TargetMode="External"/><Relationship Id="rId34" Type="http://schemas.openxmlformats.org/officeDocument/2006/relationships/hyperlink" Target="file:///D:\3GPP\SA1%20Porto%202017\docs\S1-172106.zip" TargetMode="External"/><Relationship Id="rId42" Type="http://schemas.openxmlformats.org/officeDocument/2006/relationships/hyperlink" Target="file:///C:\Users\myounge\Documents\3GPP\SA1\TSGS1_78_Porto\docs\S1-172260.zip" TargetMode="External"/><Relationship Id="rId47" Type="http://schemas.openxmlformats.org/officeDocument/2006/relationships/hyperlink" Target="file:///C:\Users\myounge\Documents\3GPP\SA1\TSGS1_78_Porto\docs\S1-172267.zip" TargetMode="External"/><Relationship Id="rId50" Type="http://schemas.openxmlformats.org/officeDocument/2006/relationships/hyperlink" Target="file:///D:\3GPP\SA1%20Porto%202017\docs\S1-172110.zip" TargetMode="External"/><Relationship Id="rId55" Type="http://schemas.openxmlformats.org/officeDocument/2006/relationships/hyperlink" Target="file:///D:\3GPP\SA1%20Porto%202017\docs\S1-172031.zip" TargetMode="External"/><Relationship Id="rId63" Type="http://schemas.openxmlformats.org/officeDocument/2006/relationships/hyperlink" Target="file:///D:\3GPP\SA1%20Porto%202017\docs\S1-172071.zip" TargetMode="External"/><Relationship Id="rId68" Type="http://schemas.openxmlformats.org/officeDocument/2006/relationships/hyperlink" Target="file:///D:\3GPP\SA1%20Porto%202017\docs\S1-172025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D:\3GPP\SA1%20Porto%202017\docs\S1-17211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3GPP\SA1%20Porto%202017\docs\S1-172014.zip" TargetMode="External"/><Relationship Id="rId29" Type="http://schemas.openxmlformats.org/officeDocument/2006/relationships/hyperlink" Target="file:///C:\Users\myounge\Documents\3GPP\SA1\TSGS1_78_Porto\docs\S1-172255.zip" TargetMode="External"/><Relationship Id="rId11" Type="http://schemas.openxmlformats.org/officeDocument/2006/relationships/hyperlink" Target="file:///D:\3GPP\SA1%20Porto%202017\docs\S1-172216.zip" TargetMode="External"/><Relationship Id="rId24" Type="http://schemas.openxmlformats.org/officeDocument/2006/relationships/hyperlink" Target="file:///C:\Users\myounge\Documents\3GPP\SA1\TSGS1_78_Porto\docs\S1-172253.zip" TargetMode="External"/><Relationship Id="rId32" Type="http://schemas.openxmlformats.org/officeDocument/2006/relationships/hyperlink" Target="file:///D:\3GPP\SA1%20Porto%202017\docs\S1-172105.zip" TargetMode="External"/><Relationship Id="rId37" Type="http://schemas.openxmlformats.org/officeDocument/2006/relationships/hyperlink" Target="file:///D:\3GPP\SA1%20Porto%202017\docs\S1-172104.zip" TargetMode="External"/><Relationship Id="rId40" Type="http://schemas.openxmlformats.org/officeDocument/2006/relationships/hyperlink" Target="file:///C:\Users\myounge\Documents\3GPP\SA1\TSGS1_78_Porto\docs\S1-172270.zip" TargetMode="External"/><Relationship Id="rId45" Type="http://schemas.openxmlformats.org/officeDocument/2006/relationships/hyperlink" Target="file:///C:\Users\myounge\Documents\3GPP\SA1\TSGS1_78_Porto\docs\S1-172261.zip" TargetMode="External"/><Relationship Id="rId53" Type="http://schemas.openxmlformats.org/officeDocument/2006/relationships/hyperlink" Target="file:///C:\Users\myounge\Documents\3GPP\SA1\TSGS1_78_Porto\docs\S1-172263.zip" TargetMode="External"/><Relationship Id="rId58" Type="http://schemas.openxmlformats.org/officeDocument/2006/relationships/hyperlink" Target="file:///D:\3GPP\SA1%20Porto%202017\docs\S1-172032.zip" TargetMode="External"/><Relationship Id="rId66" Type="http://schemas.openxmlformats.org/officeDocument/2006/relationships/hyperlink" Target="file:///D:\3GPP\SA1%20Porto%202017\docs\S1-172023.zip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younge\Documents\3GPP\SA1\TSGS1_78_Porto\docs\S1-172250.zip" TargetMode="External"/><Relationship Id="rId23" Type="http://schemas.openxmlformats.org/officeDocument/2006/relationships/hyperlink" Target="file:///D:\3GPP\SA1%20Porto%202017\docs\S1-172084.zip" TargetMode="External"/><Relationship Id="rId28" Type="http://schemas.openxmlformats.org/officeDocument/2006/relationships/hyperlink" Target="file:///D:\3GPP\SA1%20Porto%202017\docs\S1-172109.zip" TargetMode="External"/><Relationship Id="rId36" Type="http://schemas.openxmlformats.org/officeDocument/2006/relationships/hyperlink" Target="file:///C:\Users\myounge\Documents\3GPP\SA1\TSGS1_78_Porto\docs\S1-172269.zip" TargetMode="External"/><Relationship Id="rId49" Type="http://schemas.openxmlformats.org/officeDocument/2006/relationships/hyperlink" Target="file:///D:\3GPP\SA1%20Porto%202017\docs\S1-172092.zip" TargetMode="External"/><Relationship Id="rId57" Type="http://schemas.openxmlformats.org/officeDocument/2006/relationships/hyperlink" Target="file:///C:\Users\myounge\Documents\3GPP\SA1\TSGS1_78_Porto\docs\S1-172273.zip" TargetMode="External"/><Relationship Id="rId61" Type="http://schemas.openxmlformats.org/officeDocument/2006/relationships/hyperlink" Target="file:///D:\3GPP\SA1%20Porto%202017\docs\S1-172015.zip" TargetMode="External"/><Relationship Id="rId10" Type="http://schemas.openxmlformats.org/officeDocument/2006/relationships/hyperlink" Target="file:///D:\3GPP\SA1%20Porto%202017\docs\S1-172013.zip" TargetMode="External"/><Relationship Id="rId19" Type="http://schemas.openxmlformats.org/officeDocument/2006/relationships/hyperlink" Target="file:///D:\3GPP\SA1%20Porto%202017\docs\S1-172035.zip" TargetMode="External"/><Relationship Id="rId31" Type="http://schemas.openxmlformats.org/officeDocument/2006/relationships/hyperlink" Target="file:///C:\Users\myounge\Documents\3GPP\SA1\TSGS1_78_Porto\docs\S1-172256.zip" TargetMode="External"/><Relationship Id="rId44" Type="http://schemas.openxmlformats.org/officeDocument/2006/relationships/hyperlink" Target="file:///D:\3GPP\SA1%20Porto%202017\docs\S1-172123.zip" TargetMode="External"/><Relationship Id="rId52" Type="http://schemas.openxmlformats.org/officeDocument/2006/relationships/hyperlink" Target="file:///D:\3GPP\SA1%20Porto%202017\docs\S1-172091.zip" TargetMode="External"/><Relationship Id="rId60" Type="http://schemas.openxmlformats.org/officeDocument/2006/relationships/hyperlink" Target="file:///D:\3GPP\SA1%20Porto%202017\docs\S1-172034.zip" TargetMode="External"/><Relationship Id="rId65" Type="http://schemas.openxmlformats.org/officeDocument/2006/relationships/hyperlink" Target="file:///D:\3GPP\SA1%20Porto%202017\docs\S1-172022.zip" TargetMode="External"/><Relationship Id="rId73" Type="http://schemas.openxmlformats.org/officeDocument/2006/relationships/hyperlink" Target="file:///D:\3GPP\SA1%20Porto%202017\docs\S1-17215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\SA1%20Porto%202017\docs\S1-172012.zip" TargetMode="External"/><Relationship Id="rId14" Type="http://schemas.openxmlformats.org/officeDocument/2006/relationships/hyperlink" Target="file:///D:\3GPP\SA1%20Porto%202017\docs\S1-172026.zip" TargetMode="External"/><Relationship Id="rId22" Type="http://schemas.openxmlformats.org/officeDocument/2006/relationships/hyperlink" Target="file:///D:\3GPP\SA1%20Porto%202017\docs\S1-172136.zip" TargetMode="External"/><Relationship Id="rId27" Type="http://schemas.openxmlformats.org/officeDocument/2006/relationships/hyperlink" Target="file:///C:\Users\myounge\Documents\3GPP\SA1\TSGS1_78_Porto\docs\S1-172268.zip" TargetMode="External"/><Relationship Id="rId30" Type="http://schemas.openxmlformats.org/officeDocument/2006/relationships/hyperlink" Target="file:///D:\3GPP\SA1%20Porto%202017\docs\S1-172108.zip" TargetMode="External"/><Relationship Id="rId35" Type="http://schemas.openxmlformats.org/officeDocument/2006/relationships/hyperlink" Target="file:///C:\Users\myounge\Documents\3GPP\SA1\TSGS1_78_Porto\docs\S1-172258.zip" TargetMode="External"/><Relationship Id="rId43" Type="http://schemas.openxmlformats.org/officeDocument/2006/relationships/hyperlink" Target="file:///C:\Users\myounge\Documents\3GPP\SA1\TSGS1_78_Porto\docs\S1-172271.zip" TargetMode="External"/><Relationship Id="rId48" Type="http://schemas.openxmlformats.org/officeDocument/2006/relationships/hyperlink" Target="file:///C:\Users\myounge\Documents\3GPP\SA1\TSGS1_78_Porto\docs\S1-172274.zip" TargetMode="External"/><Relationship Id="rId56" Type="http://schemas.openxmlformats.org/officeDocument/2006/relationships/hyperlink" Target="file:///C:\Users\myounge\Documents\3GPP\SA1\TSGS1_78_Porto\docs\S1-172264.zip" TargetMode="External"/><Relationship Id="rId64" Type="http://schemas.openxmlformats.org/officeDocument/2006/relationships/hyperlink" Target="file:///C:\Users\myounge\Documents\3GPP\SA1\TSGS1_78_Porto\docs\S1-172265.zip" TargetMode="External"/><Relationship Id="rId69" Type="http://schemas.openxmlformats.org/officeDocument/2006/relationships/hyperlink" Target="file:///D:\3GPP\SA1%20Porto%202017\docs\S1-172030.zip" TargetMode="External"/><Relationship Id="rId8" Type="http://schemas.openxmlformats.org/officeDocument/2006/relationships/hyperlink" Target="file:///D:\3GPP\SA1%20Porto%202017\docs\S1-172098.zip" TargetMode="External"/><Relationship Id="rId51" Type="http://schemas.openxmlformats.org/officeDocument/2006/relationships/hyperlink" Target="file:///C:\Users\myounge\Documents\3GPP\SA1\TSGS1_78_Porto\docs\S1-172262.zip" TargetMode="External"/><Relationship Id="rId72" Type="http://schemas.openxmlformats.org/officeDocument/2006/relationships/hyperlink" Target="file:///D:\3GPP\SA1%20Porto%202017\docs\S1-172135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myounge\Documents\3GPP\SA1\TSGS1_78_Porto\docs\S1-172249.zip" TargetMode="External"/><Relationship Id="rId17" Type="http://schemas.openxmlformats.org/officeDocument/2006/relationships/hyperlink" Target="file:///C:\Users\myounge\Documents\3GPP\SA1\TSGS1_78_Porto\docs\S1-172248.zip" TargetMode="External"/><Relationship Id="rId25" Type="http://schemas.openxmlformats.org/officeDocument/2006/relationships/hyperlink" Target="file:///D:\3GPP\SA1%20Porto%202017\docs\S1-172090.zip" TargetMode="External"/><Relationship Id="rId33" Type="http://schemas.openxmlformats.org/officeDocument/2006/relationships/hyperlink" Target="file:///C:\Users\myounge\Documents\3GPP\SA1\TSGS1_78_Porto\docs\S1-172257.zip" TargetMode="External"/><Relationship Id="rId38" Type="http://schemas.openxmlformats.org/officeDocument/2006/relationships/hyperlink" Target="file:///D:\3GPP\SA1%20Porto%202017\docs\S1-172107.zip" TargetMode="External"/><Relationship Id="rId46" Type="http://schemas.openxmlformats.org/officeDocument/2006/relationships/hyperlink" Target="file:///D:\3GPP\SA1%20Porto%202017\docs\S1-172129.zip" TargetMode="External"/><Relationship Id="rId59" Type="http://schemas.openxmlformats.org/officeDocument/2006/relationships/hyperlink" Target="file:///D:\3GPP\SA1%20Porto%202017\docs\S1-172033.zip" TargetMode="External"/><Relationship Id="rId67" Type="http://schemas.openxmlformats.org/officeDocument/2006/relationships/hyperlink" Target="file:///D:\3GPP\SA1%20Porto%202017\docs\S1-172024.zip" TargetMode="External"/><Relationship Id="rId20" Type="http://schemas.openxmlformats.org/officeDocument/2006/relationships/hyperlink" Target="file:///C:\Users\myounge\Documents\3GPP\SA1\TSGS1_78_Porto\docs\S1-172252.zip" TargetMode="External"/><Relationship Id="rId41" Type="http://schemas.openxmlformats.org/officeDocument/2006/relationships/hyperlink" Target="file:///D:\3GPP\SA1%20Porto%202017\docs\S1-172046.zip" TargetMode="External"/><Relationship Id="rId54" Type="http://schemas.openxmlformats.org/officeDocument/2006/relationships/hyperlink" Target="file:///C:\Users\myounge\Documents\3GPP\SA1\TSGS1_78_Porto\docs\S1-172272.zip" TargetMode="External"/><Relationship Id="rId62" Type="http://schemas.openxmlformats.org/officeDocument/2006/relationships/hyperlink" Target="file:///C:\Users\myounge\Documents\3GPP\SA1\TSGS1_78_Porto\docs\S1-172251.zip" TargetMode="External"/><Relationship Id="rId70" Type="http://schemas.openxmlformats.org/officeDocument/2006/relationships/hyperlink" Target="file:///D:\3GPP\SA1%20Porto%202017\docs\S1-172059.zip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B62B4-808A-458F-AF7C-7FD007C8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7</Pages>
  <Words>2679</Words>
  <Characters>15273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17917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Mark Younge</cp:lastModifiedBy>
  <cp:revision>2</cp:revision>
  <dcterms:created xsi:type="dcterms:W3CDTF">2017-05-10T16:46:00Z</dcterms:created>
  <dcterms:modified xsi:type="dcterms:W3CDTF">2017-05-10T16:46:00Z</dcterms:modified>
</cp:coreProperties>
</file>