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72" w:rsidRPr="00514872" w:rsidRDefault="00514872" w:rsidP="00514872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514872">
        <w:rPr>
          <w:rFonts w:eastAsia="Times New Roman" w:cs="Arial"/>
          <w:b/>
          <w:sz w:val="24"/>
          <w:szCs w:val="20"/>
          <w:lang w:eastAsia="ar-SA"/>
        </w:rPr>
        <w:t xml:space="preserve">3GPP TSG-SA </w:t>
      </w:r>
      <w:r w:rsidR="007A43E7">
        <w:rPr>
          <w:rFonts w:eastAsia="Times New Roman" w:cs="Arial"/>
          <w:b/>
          <w:sz w:val="24"/>
          <w:szCs w:val="20"/>
          <w:lang w:eastAsia="ar-SA"/>
        </w:rPr>
        <w:t>WG1 Meeting #76</w:t>
      </w:r>
      <w:r w:rsidR="007A43E7">
        <w:rPr>
          <w:rFonts w:eastAsia="Times New Roman" w:cs="Arial"/>
          <w:b/>
          <w:sz w:val="24"/>
          <w:szCs w:val="20"/>
          <w:lang w:eastAsia="ar-SA"/>
        </w:rPr>
        <w:tab/>
        <w:t>S1-163182</w:t>
      </w:r>
    </w:p>
    <w:p w:rsidR="00514872" w:rsidRPr="00514872" w:rsidRDefault="00886592" w:rsidP="00514872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Santa Cruz, Tenerife, Spain, 8</w:t>
      </w:r>
      <w:r w:rsidR="00514872">
        <w:rPr>
          <w:rFonts w:eastAsia="Times New Roman" w:cs="Arial"/>
          <w:b/>
          <w:sz w:val="24"/>
          <w:szCs w:val="20"/>
          <w:lang w:eastAsia="ar-SA"/>
        </w:rPr>
        <w:t>-</w:t>
      </w:r>
      <w:r>
        <w:rPr>
          <w:rFonts w:eastAsia="Times New Roman" w:cs="Arial"/>
          <w:b/>
          <w:sz w:val="24"/>
          <w:szCs w:val="20"/>
          <w:lang w:eastAsia="ar-SA"/>
        </w:rPr>
        <w:t xml:space="preserve"> 9 November</w:t>
      </w:r>
      <w:r w:rsidR="00514872">
        <w:rPr>
          <w:rFonts w:eastAsia="Times New Roman" w:cs="Arial"/>
          <w:b/>
          <w:sz w:val="24"/>
          <w:szCs w:val="20"/>
          <w:lang w:eastAsia="ar-SA"/>
        </w:rPr>
        <w:t xml:space="preserve"> 2016</w:t>
      </w:r>
    </w:p>
    <w:p w:rsidR="00514872" w:rsidRPr="00514872" w:rsidRDefault="00514872" w:rsidP="00514872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0" w:name="Title"/>
      <w:bookmarkEnd w:id="0"/>
      <w:r w:rsidR="007A43E7">
        <w:rPr>
          <w:rFonts w:eastAsia="Times New Roman"/>
          <w:b/>
          <w:sz w:val="22"/>
          <w:szCs w:val="20"/>
        </w:rPr>
        <w:t>Report</w:t>
      </w:r>
      <w:r>
        <w:rPr>
          <w:rFonts w:eastAsia="Times New Roman"/>
          <w:b/>
          <w:sz w:val="22"/>
          <w:szCs w:val="20"/>
        </w:rPr>
        <w:t xml:space="preserve">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220E13">
        <w:rPr>
          <w:rFonts w:eastAsia="Times New Roman"/>
          <w:b/>
          <w:sz w:val="22"/>
          <w:szCs w:val="20"/>
          <w:lang w:val="de-DE"/>
        </w:rPr>
        <w:t>7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  <w:r w:rsidRPr="00514872">
        <w:rPr>
          <w:rFonts w:eastAsia="MS Mincho" w:cs="Arial"/>
          <w:iCs/>
          <w:sz w:val="20"/>
          <w:szCs w:val="20"/>
          <w:lang w:eastAsia="ar-SA"/>
        </w:rPr>
        <w:t>The meeting will sta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>rt at 09:00 local time on Tuesday and will close by 17</w:t>
      </w:r>
      <w:r w:rsidRPr="00514872">
        <w:rPr>
          <w:rFonts w:eastAsia="MS Mincho" w:cs="Arial"/>
          <w:iCs/>
          <w:sz w:val="20"/>
          <w:szCs w:val="20"/>
          <w:lang w:eastAsia="ar-SA"/>
        </w:rPr>
        <w:t>:</w:t>
      </w:r>
      <w:r w:rsidR="00FA54FD" w:rsidRPr="00514872">
        <w:rPr>
          <w:rFonts w:eastAsia="MS Mincho" w:cs="Arial"/>
          <w:iCs/>
          <w:sz w:val="20"/>
          <w:szCs w:val="20"/>
          <w:lang w:eastAsia="ar-SA"/>
        </w:rPr>
        <w:t>30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 xml:space="preserve"> local time on Wednesday</w:t>
      </w:r>
      <w:r w:rsidR="00514872">
        <w:rPr>
          <w:rFonts w:eastAsia="MS Mincho" w:cs="Arial"/>
          <w:iCs/>
          <w:sz w:val="20"/>
          <w:szCs w:val="20"/>
          <w:lang w:eastAsia="ar-SA"/>
        </w:rPr>
        <w:t>, at the latest.</w:t>
      </w: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877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3666"/>
        <w:gridCol w:w="3389"/>
      </w:tblGrid>
      <w:tr w:rsidR="00886592" w:rsidRPr="00015298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88659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Proposed Joint meeting with SA3 on SMARTER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097001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097001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BC29A2" w:rsidRPr="009F392A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</w:p>
    <w:p w:rsidR="00BC29A2" w:rsidRDefault="00BC29A2" w:rsidP="00291CC5">
      <w:pPr>
        <w:suppressAutoHyphens/>
        <w:spacing w:after="0" w:line="240" w:lineRule="auto"/>
        <w:rPr>
          <w:rFonts w:eastAsia="Arial Unicode MS" w:cs="Arial"/>
          <w:color w:val="00B050"/>
          <w:sz w:val="20"/>
          <w:szCs w:val="20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1408"/>
        <w:gridCol w:w="1124"/>
        <w:gridCol w:w="3268"/>
        <w:gridCol w:w="961"/>
        <w:gridCol w:w="2076"/>
        <w:gridCol w:w="80"/>
        <w:gridCol w:w="4023"/>
      </w:tblGrid>
      <w:tr w:rsidR="00BC29A2" w:rsidRPr="00B04844" w:rsidTr="000A56C4">
        <w:trPr>
          <w:trHeight w:val="141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C29A2" w:rsidRDefault="00BC29A2" w:rsidP="00BC29A2">
            <w:pPr>
              <w:pStyle w:val="Heading2"/>
              <w:numPr>
                <w:ilvl w:val="0"/>
                <w:numId w:val="18"/>
              </w:numPr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BC29A2" w:rsidRPr="00411066" w:rsidTr="000A56C4">
        <w:trPr>
          <w:trHeight w:val="141"/>
        </w:trPr>
        <w:tc>
          <w:tcPr>
            <w:tcW w:w="1489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BC29A2" w:rsidRDefault="00BC29A2" w:rsidP="000A56C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C29A2" w:rsidRPr="00BC469F" w:rsidRDefault="00BC29A2" w:rsidP="000A56C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BC29A2" w:rsidRDefault="00BC29A2" w:rsidP="000A56C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1.1</w:t>
            </w:r>
          </w:p>
          <w:p w:rsidR="00BC29A2" w:rsidRPr="00BE20C8" w:rsidRDefault="00BC29A2" w:rsidP="000A56C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BC29A2" w:rsidRPr="00BE20C8" w:rsidRDefault="00BC29A2" w:rsidP="000A56C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b/>
                <w:i/>
                <w:szCs w:val="18"/>
                <w:lang w:val="fr-FR" w:eastAsia="ar-SA"/>
              </w:rPr>
              <w:t>55</w:t>
            </w:r>
            <w:r w:rsidRPr="004070E3">
              <w:rPr>
                <w:rFonts w:eastAsia="Arial Unicode MS" w:cs="Arial"/>
                <w:b/>
                <w:i/>
                <w:szCs w:val="18"/>
                <w:lang w:val="fr-FR" w:eastAsia="ar-SA"/>
              </w:rPr>
              <w:t>%</w:t>
            </w:r>
          </w:p>
          <w:p w:rsidR="00BC29A2" w:rsidRPr="00BE20C8" w:rsidRDefault="00BC29A2" w:rsidP="000A56C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1C8D" w:rsidRPr="00BB41A6" w:rsidTr="002C018C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1C8D" w:rsidRPr="00BB41A6" w:rsidRDefault="00081C8D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Joint Meeting with SA3</w:t>
            </w:r>
          </w:p>
        </w:tc>
      </w:tr>
      <w:tr w:rsidR="00081C8D" w:rsidRPr="007E578D" w:rsidTr="0097550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1C8D" w:rsidRPr="002C018C" w:rsidRDefault="00081C8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1C8D" w:rsidRPr="002C018C" w:rsidRDefault="00081C8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cs="Arial"/>
                <w:szCs w:val="18"/>
                <w:lang w:eastAsia="ar-SA"/>
              </w:rPr>
              <w:t>S1-163226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1C8D" w:rsidRPr="002C018C" w:rsidRDefault="00081C8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eastAsia="Times New Roman" w:cs="Arial"/>
                <w:szCs w:val="18"/>
                <w:lang w:eastAsia="ar-SA"/>
              </w:rPr>
              <w:t>Nokia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1C8D" w:rsidRPr="002C018C" w:rsidRDefault="00081C8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eastAsia="Times New Roman" w:cs="Arial"/>
                <w:szCs w:val="18"/>
                <w:lang w:eastAsia="ar-SA"/>
              </w:rPr>
              <w:t>Agenda for joint meeting with SA3 on SMARTER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1C8D" w:rsidRPr="002C018C" w:rsidRDefault="00D469B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S1-163</w:t>
            </w:r>
            <w:r w:rsidR="002C018C" w:rsidRPr="002C018C">
              <w:rPr>
                <w:rFonts w:eastAsia="Times New Roman" w:cs="Arial"/>
                <w:szCs w:val="18"/>
                <w:lang w:eastAsia="ar-SA"/>
              </w:rPr>
              <w:t>252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1C8D" w:rsidRPr="002C018C" w:rsidRDefault="00081C8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C018C" w:rsidRPr="007E578D" w:rsidTr="0097550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975503" w:rsidRDefault="002C018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975503" w:rsidRDefault="002C24A0" w:rsidP="000A56C4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8" w:history="1">
              <w:r w:rsidR="003E3F16" w:rsidRPr="0097550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</w:t>
              </w:r>
              <w:r w:rsidR="002C018C" w:rsidRPr="0097550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252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975503" w:rsidRDefault="002C018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Nokia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975503" w:rsidRDefault="002C018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Agenda for joint meeting with SA3 on SMARTER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975503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975503" w:rsidRDefault="002C018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Revision of S1-163226.</w:t>
            </w:r>
          </w:p>
        </w:tc>
      </w:tr>
      <w:tr w:rsidR="00081C8D" w:rsidRPr="00BB41A6" w:rsidTr="000A56C4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1C8D" w:rsidRPr="00BB41A6" w:rsidRDefault="00081C8D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General Terminology</w:t>
            </w:r>
          </w:p>
        </w:tc>
      </w:tr>
      <w:tr w:rsidR="00BC29A2" w:rsidRPr="007E578D" w:rsidTr="0057710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A56C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6C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A56C4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C29A2" w:rsidRPr="000A56C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S1-163028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A56C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6C4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A56C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6C4">
              <w:rPr>
                <w:rFonts w:eastAsia="Times New Roman" w:cs="Arial"/>
                <w:szCs w:val="18"/>
                <w:lang w:eastAsia="ar-SA"/>
              </w:rPr>
              <w:t>Considerations on UE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A56C4" w:rsidRDefault="000A56C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56C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A56C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AA0E7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7710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10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77104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BC29A2" w:rsidRPr="0057710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S1-163074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7710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10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7710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104">
              <w:rPr>
                <w:rFonts w:eastAsia="Times New Roman" w:cs="Arial"/>
                <w:szCs w:val="18"/>
                <w:lang w:eastAsia="ar-SA"/>
              </w:rPr>
              <w:t>SMARTER – considerations on IoT devices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77104" w:rsidRDefault="0057710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10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7710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AA0E7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0E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0E7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BC29A2" w:rsidRPr="00AA0E7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0E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0E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0E71" w:rsidRDefault="00D469B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S1-163</w:t>
            </w:r>
            <w:r w:rsidR="00AA0E71" w:rsidRPr="00AA0E71">
              <w:rPr>
                <w:rFonts w:eastAsia="Times New Roman" w:cs="Arial"/>
                <w:szCs w:val="18"/>
                <w:lang w:eastAsia="ar-SA"/>
              </w:rPr>
              <w:t>250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0E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</w:p>
        </w:tc>
      </w:tr>
      <w:tr w:rsidR="00AA0E71" w:rsidRPr="007E578D" w:rsidTr="002C018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E71" w:rsidRPr="00AA0E71" w:rsidRDefault="00AA0E7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E71" w:rsidRPr="00AA0E71" w:rsidRDefault="002C24A0" w:rsidP="000A56C4">
            <w:pPr>
              <w:snapToGrid w:val="0"/>
              <w:spacing w:after="0" w:line="240" w:lineRule="auto"/>
            </w:pPr>
            <w:hyperlink r:id="rId12" w:history="1">
              <w:r w:rsidR="003E3F16">
                <w:rPr>
                  <w:rStyle w:val="Hyperlink"/>
                  <w:rFonts w:cs="Arial"/>
                  <w:color w:val="auto"/>
                </w:rPr>
                <w:t>S1-163</w:t>
              </w:r>
              <w:r w:rsidR="00AA0E71" w:rsidRPr="00AA0E71">
                <w:rPr>
                  <w:rStyle w:val="Hyperlink"/>
                  <w:rFonts w:cs="Arial"/>
                  <w:color w:val="auto"/>
                </w:rPr>
                <w:t>250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E71" w:rsidRPr="00AA0E71" w:rsidRDefault="00AA0E7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E71" w:rsidRPr="00AA0E71" w:rsidRDefault="00AA0E7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E71" w:rsidRPr="00AA0E71" w:rsidRDefault="00AA0E7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E71" w:rsidRPr="00AA0E71" w:rsidRDefault="00AA0E7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0E71">
              <w:rPr>
                <w:rFonts w:eastAsia="Times New Roman" w:cs="Arial"/>
                <w:szCs w:val="18"/>
                <w:lang w:eastAsia="ar-SA"/>
              </w:rPr>
              <w:t>Revision of S1-163063.</w:t>
            </w:r>
          </w:p>
        </w:tc>
      </w:tr>
      <w:tr w:rsidR="00BC29A2" w:rsidRPr="007E578D" w:rsidTr="0077244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2C018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2C018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BC29A2" w:rsidRPr="002C018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2C018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2C018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018C">
              <w:rPr>
                <w:rFonts w:eastAsia="SimSun"/>
                <w:lang w:eastAsia="en-GB"/>
              </w:rPr>
              <w:t>SMARTER – 5G terminology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2C018C" w:rsidRDefault="00D469B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S1-163</w:t>
            </w:r>
            <w:r w:rsidR="002C018C" w:rsidRPr="002C018C">
              <w:rPr>
                <w:rFonts w:eastAsia="Times New Roman" w:cs="Arial"/>
                <w:szCs w:val="18"/>
                <w:lang w:eastAsia="ar-SA"/>
              </w:rPr>
              <w:t>251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2C018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C018C" w:rsidRPr="007E578D" w:rsidTr="0077244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772445" w:rsidRDefault="002C018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24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772445" w:rsidRDefault="002C24A0" w:rsidP="000A56C4">
            <w:pPr>
              <w:snapToGrid w:val="0"/>
              <w:spacing w:after="0" w:line="240" w:lineRule="auto"/>
            </w:pPr>
            <w:hyperlink r:id="rId14" w:history="1">
              <w:r w:rsidR="003E3F16" w:rsidRPr="00772445">
                <w:rPr>
                  <w:rStyle w:val="Hyperlink"/>
                  <w:rFonts w:cs="Arial"/>
                  <w:color w:val="auto"/>
                </w:rPr>
                <w:t>S1-163</w:t>
              </w:r>
              <w:r w:rsidR="002C018C" w:rsidRPr="00772445">
                <w:rPr>
                  <w:rStyle w:val="Hyperlink"/>
                  <w:rFonts w:cs="Arial"/>
                  <w:color w:val="auto"/>
                </w:rPr>
                <w:t>251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772445" w:rsidRDefault="002C018C" w:rsidP="000A56C4">
            <w:pPr>
              <w:snapToGrid w:val="0"/>
              <w:spacing w:after="0" w:line="240" w:lineRule="auto"/>
              <w:rPr>
                <w:rFonts w:eastAsia="SimSun"/>
                <w:lang w:val="de-AT" w:eastAsia="en-GB"/>
              </w:rPr>
            </w:pPr>
            <w:r w:rsidRPr="00772445"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772445" w:rsidRDefault="002C018C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72445">
              <w:rPr>
                <w:rFonts w:eastAsia="SimSun"/>
                <w:lang w:eastAsia="en-GB"/>
              </w:rPr>
              <w:t>SMARTER – 5G terminology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772445" w:rsidRDefault="007724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2445">
              <w:rPr>
                <w:rFonts w:eastAsia="Times New Roman" w:cs="Arial"/>
                <w:szCs w:val="18"/>
                <w:lang w:eastAsia="ar-SA"/>
              </w:rPr>
              <w:t>Revised to S1-163290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C018C" w:rsidRPr="00772445" w:rsidRDefault="002C018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2445">
              <w:rPr>
                <w:rFonts w:eastAsia="Times New Roman" w:cs="Arial"/>
                <w:szCs w:val="18"/>
                <w:lang w:eastAsia="ar-SA"/>
              </w:rPr>
              <w:t>Revision of S1-163151.</w:t>
            </w:r>
          </w:p>
        </w:tc>
      </w:tr>
      <w:tr w:rsidR="00772445" w:rsidRPr="007E578D" w:rsidTr="0077244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45" w:rsidRPr="00772445" w:rsidRDefault="007724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24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45" w:rsidRPr="00772445" w:rsidRDefault="002C24A0" w:rsidP="000A56C4">
            <w:pPr>
              <w:snapToGrid w:val="0"/>
              <w:spacing w:after="0" w:line="240" w:lineRule="auto"/>
            </w:pPr>
            <w:hyperlink r:id="rId15" w:history="1">
              <w:r w:rsidR="00772445" w:rsidRPr="00772445">
                <w:rPr>
                  <w:rStyle w:val="Hyperlink"/>
                  <w:rFonts w:cs="Arial"/>
                  <w:color w:val="auto"/>
                </w:rPr>
                <w:t>S1-163290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45" w:rsidRPr="00772445" w:rsidRDefault="00772445" w:rsidP="000A56C4">
            <w:pPr>
              <w:snapToGrid w:val="0"/>
              <w:spacing w:after="0" w:line="240" w:lineRule="auto"/>
              <w:rPr>
                <w:rFonts w:eastAsia="SimSun"/>
                <w:lang w:val="de-AT" w:eastAsia="en-GB"/>
              </w:rPr>
            </w:pPr>
            <w:r w:rsidRPr="00772445"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45" w:rsidRPr="00772445" w:rsidRDefault="00772445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72445">
              <w:rPr>
                <w:rFonts w:eastAsia="SimSun"/>
                <w:lang w:eastAsia="en-GB"/>
              </w:rPr>
              <w:t>SMARTER – 5G terminology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45" w:rsidRPr="00772445" w:rsidRDefault="007724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45" w:rsidRDefault="007724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2445">
              <w:rPr>
                <w:rFonts w:eastAsia="Times New Roman" w:cs="Arial"/>
                <w:i/>
                <w:szCs w:val="18"/>
                <w:lang w:eastAsia="ar-SA"/>
              </w:rPr>
              <w:t>Revision of S1-163151.</w:t>
            </w:r>
          </w:p>
          <w:p w:rsidR="00772445" w:rsidRPr="00772445" w:rsidRDefault="007724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2445">
              <w:rPr>
                <w:rFonts w:eastAsia="Times New Roman" w:cs="Arial"/>
                <w:szCs w:val="18"/>
                <w:lang w:eastAsia="ar-SA"/>
              </w:rPr>
              <w:t>Revision of S1-163251.</w:t>
            </w:r>
          </w:p>
        </w:tc>
      </w:tr>
      <w:tr w:rsidR="00BC29A2" w:rsidRPr="007E578D" w:rsidTr="00C803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570B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0B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570B7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BC29A2" w:rsidRPr="000570B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S1-163113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570B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0B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570B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70B7">
              <w:rPr>
                <w:rFonts w:eastAsia="SimSun"/>
                <w:lang w:eastAsia="en-GB"/>
              </w:rPr>
              <w:t>Definitions in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570B7" w:rsidRDefault="00D469B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S1-163</w:t>
            </w:r>
            <w:r w:rsidR="000570B7" w:rsidRPr="000570B7">
              <w:rPr>
                <w:rFonts w:eastAsia="Times New Roman" w:cs="Arial"/>
                <w:szCs w:val="18"/>
                <w:lang w:eastAsia="ar-SA"/>
              </w:rPr>
              <w:t>253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570B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570B7" w:rsidRPr="007E578D" w:rsidTr="00C803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70B7" w:rsidRPr="00C803E3" w:rsidRDefault="000570B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70B7" w:rsidRPr="00C803E3" w:rsidRDefault="002C24A0" w:rsidP="000A56C4">
            <w:pPr>
              <w:snapToGrid w:val="0"/>
              <w:spacing w:after="0" w:line="240" w:lineRule="auto"/>
            </w:pPr>
            <w:hyperlink r:id="rId17" w:history="1">
              <w:r w:rsidR="003E3F16" w:rsidRPr="00C803E3">
                <w:rPr>
                  <w:rStyle w:val="Hyperlink"/>
                  <w:rFonts w:cs="Arial"/>
                  <w:color w:val="auto"/>
                </w:rPr>
                <w:t>S1-163</w:t>
              </w:r>
              <w:r w:rsidR="000570B7" w:rsidRPr="00C803E3">
                <w:rPr>
                  <w:rStyle w:val="Hyperlink"/>
                  <w:rFonts w:cs="Arial"/>
                  <w:color w:val="auto"/>
                </w:rPr>
                <w:t>253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70B7" w:rsidRPr="00C803E3" w:rsidRDefault="000570B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70B7" w:rsidRPr="00C803E3" w:rsidRDefault="000570B7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803E3">
              <w:rPr>
                <w:rFonts w:eastAsia="SimSun"/>
                <w:lang w:eastAsia="en-GB"/>
              </w:rPr>
              <w:t>Definitions in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70B7" w:rsidRPr="00C803E3" w:rsidRDefault="00C803E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Revised to S1-163291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570B7" w:rsidRPr="00C803E3" w:rsidRDefault="000570B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Revision of S1-163113.</w:t>
            </w:r>
          </w:p>
        </w:tc>
      </w:tr>
      <w:tr w:rsidR="00C803E3" w:rsidRPr="007E578D" w:rsidTr="00C803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3E3" w:rsidRPr="00C803E3" w:rsidRDefault="00C803E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3E3" w:rsidRPr="00C803E3" w:rsidRDefault="002C24A0" w:rsidP="000A56C4">
            <w:pPr>
              <w:snapToGrid w:val="0"/>
              <w:spacing w:after="0" w:line="240" w:lineRule="auto"/>
            </w:pPr>
            <w:hyperlink r:id="rId18" w:history="1">
              <w:r w:rsidR="00C803E3" w:rsidRPr="00C803E3">
                <w:rPr>
                  <w:rStyle w:val="Hyperlink"/>
                  <w:rFonts w:cs="Arial"/>
                  <w:color w:val="auto"/>
                </w:rPr>
                <w:t>S1-163291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3E3" w:rsidRPr="00C803E3" w:rsidRDefault="00C803E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3E3" w:rsidRPr="00C803E3" w:rsidRDefault="00C803E3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803E3">
              <w:rPr>
                <w:rFonts w:eastAsia="SimSun"/>
                <w:lang w:eastAsia="en-GB"/>
              </w:rPr>
              <w:t>Definitions in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3E3" w:rsidRPr="00C803E3" w:rsidRDefault="00C803E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3E3" w:rsidRDefault="00C803E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i/>
                <w:szCs w:val="18"/>
                <w:lang w:eastAsia="ar-SA"/>
              </w:rPr>
              <w:t>Revision of S1-163113.</w:t>
            </w:r>
          </w:p>
          <w:p w:rsidR="00C803E3" w:rsidRPr="00C803E3" w:rsidRDefault="00C803E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3E3">
              <w:rPr>
                <w:rFonts w:eastAsia="Times New Roman" w:cs="Arial"/>
                <w:szCs w:val="18"/>
                <w:lang w:eastAsia="ar-SA"/>
              </w:rPr>
              <w:t>Revision of S1-163253.</w:t>
            </w:r>
          </w:p>
        </w:tc>
      </w:tr>
      <w:tr w:rsidR="00BC29A2" w:rsidRPr="00BB41A6" w:rsidTr="00C54F6C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Provisioning &amp; security</w:t>
            </w:r>
          </w:p>
        </w:tc>
      </w:tr>
      <w:tr w:rsidR="00BC29A2" w:rsidRPr="007E578D" w:rsidTr="00C54F6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BC29A2" w:rsidRPr="00C54F6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S1-163073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SMARTER – subscription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C54F6C">
              <w:rPr>
                <w:rFonts w:eastAsia="Times New Roman" w:cs="Arial"/>
                <w:szCs w:val="18"/>
                <w:lang w:eastAsia="ar-SA"/>
              </w:rPr>
              <w:t xml:space="preserve"> to S1-163254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F447B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BC29A2" w:rsidRPr="00C54F6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S1-163092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SMARTER - Subscription Provisioning and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DE25D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</w:t>
            </w:r>
            <w:r w:rsidR="00C54F6C" w:rsidRPr="00C54F6C">
              <w:rPr>
                <w:rFonts w:eastAsia="Times New Roman" w:cs="Arial"/>
                <w:szCs w:val="18"/>
                <w:lang w:eastAsia="ar-SA"/>
              </w:rPr>
              <w:t xml:space="preserve"> to S1-163254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54F6C" w:rsidRPr="007E578D" w:rsidTr="00F447B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54F6C" w:rsidRPr="00F447B6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54F6C" w:rsidRPr="00F447B6" w:rsidRDefault="002C24A0" w:rsidP="000A56C4">
            <w:pPr>
              <w:snapToGrid w:val="0"/>
              <w:spacing w:after="0" w:line="240" w:lineRule="auto"/>
            </w:pPr>
            <w:hyperlink r:id="rId21" w:history="1">
              <w:r w:rsidR="00C54F6C" w:rsidRPr="00F447B6">
                <w:rPr>
                  <w:rStyle w:val="Hyperlink"/>
                  <w:rFonts w:cs="Arial"/>
                  <w:color w:val="auto"/>
                </w:rPr>
                <w:t>S1-163254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54F6C" w:rsidRPr="00F447B6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54F6C" w:rsidRPr="00F447B6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SMARTER - Subscription Provisioning and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54F6C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Revised to S1-163294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54F6C" w:rsidRPr="00F447B6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Revision of S1-163092.</w:t>
            </w:r>
          </w:p>
        </w:tc>
      </w:tr>
      <w:tr w:rsidR="00F447B6" w:rsidRPr="007E578D" w:rsidTr="00F447B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6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6" w:rsidRPr="00F447B6" w:rsidRDefault="002C24A0" w:rsidP="000A56C4">
            <w:pPr>
              <w:snapToGrid w:val="0"/>
              <w:spacing w:after="0" w:line="240" w:lineRule="auto"/>
            </w:pPr>
            <w:hyperlink r:id="rId22" w:history="1">
              <w:r w:rsidR="00F447B6" w:rsidRPr="00F447B6">
                <w:rPr>
                  <w:rStyle w:val="Hyperlink"/>
                  <w:rFonts w:cs="Arial"/>
                  <w:color w:val="auto"/>
                </w:rPr>
                <w:t>S1-163294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6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6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SMARTER - Subscription Provisioning and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6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i/>
                <w:szCs w:val="18"/>
                <w:lang w:eastAsia="ar-SA"/>
              </w:rPr>
              <w:t>Revision of S1-163092.</w:t>
            </w:r>
          </w:p>
          <w:p w:rsidR="00F447B6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Revision of S1-163254.</w:t>
            </w:r>
          </w:p>
        </w:tc>
      </w:tr>
      <w:tr w:rsidR="00BC29A2" w:rsidRPr="007E578D" w:rsidTr="00C54F6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C29A2" w:rsidRPr="00C54F6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Qualcomm, 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SMARTER - Subscription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C54F6C">
              <w:rPr>
                <w:rFonts w:eastAsia="Times New Roman" w:cs="Arial"/>
                <w:szCs w:val="18"/>
                <w:lang w:eastAsia="ar-SA"/>
              </w:rPr>
              <w:t xml:space="preserve"> to S1-163254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6B6B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6B6BCD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6B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6B6BCD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BC29A2" w:rsidRPr="006B6BC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6B6BCD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6BCD">
              <w:rPr>
                <w:rFonts w:eastAsia="Times New Roman" w:cs="Arial"/>
                <w:szCs w:val="18"/>
                <w:lang w:eastAsia="ar-SA"/>
              </w:rPr>
              <w:t>Qualcomm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6B6BCD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6BCD">
              <w:rPr>
                <w:rFonts w:eastAsia="Times New Roman" w:cs="Arial"/>
                <w:szCs w:val="18"/>
                <w:lang w:eastAsia="ar-SA"/>
              </w:rPr>
              <w:t>SMARTER - Dynamic Subscription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6B6BCD" w:rsidRDefault="006B6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6B6BCD">
              <w:rPr>
                <w:rFonts w:eastAsia="Times New Roman" w:cs="Arial"/>
                <w:szCs w:val="18"/>
                <w:lang w:eastAsia="ar-SA"/>
              </w:rPr>
              <w:t xml:space="preserve"> to S1-163254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6B6BCD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3A564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BC29A2" w:rsidRPr="00C54F6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Qualcomm, Ericsson, Sony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SMARTER - Provisioning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C54F6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4F6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54F6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3A564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A564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A5645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C29A2" w:rsidRPr="003A564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A564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Qualcomm, Nokia, NEC, Ericsson, Sony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A564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SMARTER -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A5645" w:rsidRDefault="003A56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Revised to S1-163255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A564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5645" w:rsidRPr="007E578D" w:rsidTr="00F96CD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45" w:rsidRPr="003A5645" w:rsidRDefault="003A56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45" w:rsidRPr="003A5645" w:rsidRDefault="002C24A0" w:rsidP="000A56C4">
            <w:pPr>
              <w:snapToGrid w:val="0"/>
              <w:spacing w:after="0" w:line="240" w:lineRule="auto"/>
            </w:pPr>
            <w:hyperlink r:id="rId27" w:history="1">
              <w:r w:rsidR="003A5645" w:rsidRPr="003A5645">
                <w:rPr>
                  <w:rStyle w:val="Hyperlink"/>
                  <w:rFonts w:cs="Arial"/>
                  <w:color w:val="auto"/>
                </w:rPr>
                <w:t>S1-163255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45" w:rsidRPr="003A5645" w:rsidRDefault="003A56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Qualcomm, Nokia, NEC, Ericsson, Sony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45" w:rsidRPr="003A5645" w:rsidRDefault="003A56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SMARTER -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45" w:rsidRPr="003A5645" w:rsidRDefault="003A56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645" w:rsidRPr="003A5645" w:rsidRDefault="003A564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5645">
              <w:rPr>
                <w:rFonts w:eastAsia="Times New Roman" w:cs="Arial"/>
                <w:szCs w:val="18"/>
                <w:lang w:eastAsia="ar-SA"/>
              </w:rPr>
              <w:t>Revision of S1-163143.</w:t>
            </w:r>
          </w:p>
        </w:tc>
      </w:tr>
      <w:tr w:rsidR="00BC29A2" w:rsidRPr="007E578D" w:rsidTr="00824F0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C29A2" w:rsidRPr="00F96CD6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Security aspect updates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Revised to S1-163256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96CD6" w:rsidRPr="007E578D" w:rsidTr="00824F0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6CD6" w:rsidRPr="00824F0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4F0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6CD6" w:rsidRPr="00824F06" w:rsidRDefault="002C24A0" w:rsidP="000A56C4">
            <w:pPr>
              <w:snapToGrid w:val="0"/>
              <w:spacing w:after="0" w:line="240" w:lineRule="auto"/>
            </w:pPr>
            <w:hyperlink r:id="rId29" w:history="1">
              <w:r w:rsidR="00F96CD6" w:rsidRPr="00824F06">
                <w:rPr>
                  <w:rStyle w:val="Hyperlink"/>
                  <w:rFonts w:cs="Arial"/>
                  <w:color w:val="auto"/>
                </w:rPr>
                <w:t>S1-163256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6CD6" w:rsidRPr="00824F0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4F06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6CD6" w:rsidRPr="00824F0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4F06">
              <w:rPr>
                <w:rFonts w:eastAsia="Times New Roman" w:cs="Arial"/>
                <w:szCs w:val="18"/>
                <w:lang w:eastAsia="ar-SA"/>
              </w:rPr>
              <w:t>Security aspect updates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6CD6" w:rsidRPr="00824F06" w:rsidRDefault="00824F0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4F0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24F0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4F06">
              <w:rPr>
                <w:rFonts w:eastAsia="Times New Roman" w:cs="Arial"/>
                <w:szCs w:val="18"/>
                <w:lang w:eastAsia="ar-SA"/>
              </w:rPr>
              <w:t>Revision of S1-163056.</w:t>
            </w:r>
          </w:p>
          <w:p w:rsidR="00824F06" w:rsidRPr="00824F06" w:rsidRDefault="00824F0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24F06" w:rsidRDefault="00824F0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96CD6" w:rsidRPr="00824F06" w:rsidRDefault="00824F0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824F0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F96CD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BC29A2" w:rsidRPr="00F96CD6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SMARTER – self backhaul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F637A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F96CD6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BC29A2" w:rsidRPr="00F96CD6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S1-163070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F96CD6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SMARTER – prioritized access clarification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F96CD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6CD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6CD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C29A2" w:rsidRPr="00F96CD6" w:rsidRDefault="00F96CD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96CD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EF20E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BC29A2" w:rsidRPr="00F637A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Malgun Gothic" w:hint="eastAsia"/>
                <w:lang w:eastAsia="ko-KR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Times New Roman" w:cs="Arial"/>
                <w:szCs w:val="18"/>
                <w:lang w:eastAsia="ar-SA"/>
              </w:rPr>
              <w:t>Revised to S1-163257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37A7" w:rsidRPr="007E578D" w:rsidTr="00EF20E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7A7" w:rsidRPr="00EF20E8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7A7" w:rsidRPr="00EF20E8" w:rsidRDefault="002C24A0" w:rsidP="000A56C4">
            <w:pPr>
              <w:snapToGrid w:val="0"/>
              <w:spacing w:after="0" w:line="240" w:lineRule="auto"/>
            </w:pPr>
            <w:hyperlink r:id="rId33" w:history="1">
              <w:r w:rsidR="00F637A7" w:rsidRPr="00EF20E8">
                <w:rPr>
                  <w:rStyle w:val="Hyperlink"/>
                  <w:rFonts w:cs="Arial"/>
                  <w:color w:val="auto"/>
                </w:rPr>
                <w:t>S1-163257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7A7" w:rsidRPr="00EF20E8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7A7" w:rsidRPr="00EF20E8" w:rsidRDefault="00F637A7" w:rsidP="000A56C4">
            <w:pPr>
              <w:snapToGrid w:val="0"/>
              <w:spacing w:after="0" w:line="240" w:lineRule="auto"/>
              <w:rPr>
                <w:rFonts w:eastAsia="Malgun Gothic"/>
                <w:lang w:eastAsia="ko-KR"/>
              </w:rPr>
            </w:pPr>
            <w:r w:rsidRPr="00EF20E8">
              <w:rPr>
                <w:rFonts w:eastAsia="Malgun Gothic"/>
                <w:lang w:eastAsia="ko-KR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7A7" w:rsidRPr="00EF20E8" w:rsidRDefault="00EF20E8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Revised to S1-163292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7A7" w:rsidRPr="00EF20E8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Revision of S1-163109.</w:t>
            </w:r>
          </w:p>
        </w:tc>
      </w:tr>
      <w:tr w:rsidR="00EF20E8" w:rsidRPr="007E578D" w:rsidTr="00EF20E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E8" w:rsidRPr="00EF20E8" w:rsidRDefault="00EF20E8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E8" w:rsidRPr="00EF20E8" w:rsidRDefault="002C24A0" w:rsidP="000A56C4">
            <w:pPr>
              <w:snapToGrid w:val="0"/>
              <w:spacing w:after="0" w:line="240" w:lineRule="auto"/>
            </w:pPr>
            <w:hyperlink r:id="rId34" w:history="1">
              <w:r w:rsidR="00EF20E8" w:rsidRPr="00EF20E8">
                <w:rPr>
                  <w:rStyle w:val="Hyperlink"/>
                  <w:rFonts w:cs="Arial"/>
                  <w:color w:val="auto"/>
                </w:rPr>
                <w:t>S1-163292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E8" w:rsidRPr="00EF20E8" w:rsidRDefault="00EF20E8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E8" w:rsidRPr="00EF20E8" w:rsidRDefault="00EF20E8" w:rsidP="000A56C4">
            <w:pPr>
              <w:snapToGrid w:val="0"/>
              <w:spacing w:after="0" w:line="240" w:lineRule="auto"/>
              <w:rPr>
                <w:rFonts w:eastAsia="Malgun Gothic"/>
                <w:lang w:eastAsia="ko-KR"/>
              </w:rPr>
            </w:pPr>
            <w:r w:rsidRPr="00EF20E8">
              <w:rPr>
                <w:rFonts w:eastAsia="Malgun Gothic"/>
                <w:lang w:eastAsia="ko-KR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E8" w:rsidRPr="00EF20E8" w:rsidRDefault="00EF20E8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E8" w:rsidRDefault="00EF20E8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i/>
                <w:szCs w:val="18"/>
                <w:lang w:eastAsia="ar-SA"/>
              </w:rPr>
              <w:t>Revision of S1-163109.</w:t>
            </w:r>
          </w:p>
          <w:p w:rsidR="00EF20E8" w:rsidRPr="00EF20E8" w:rsidRDefault="00EF20E8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20E8">
              <w:rPr>
                <w:rFonts w:eastAsia="Times New Roman" w:cs="Arial"/>
                <w:szCs w:val="18"/>
                <w:lang w:eastAsia="ar-SA"/>
              </w:rPr>
              <w:t>Revision of S1-163257.</w:t>
            </w:r>
          </w:p>
        </w:tc>
      </w:tr>
      <w:tr w:rsidR="00BC29A2" w:rsidRPr="00BB41A6" w:rsidTr="00F637A7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Slicing</w:t>
            </w:r>
          </w:p>
        </w:tc>
      </w:tr>
      <w:tr w:rsidR="00BC29A2" w:rsidRPr="007E578D" w:rsidTr="003F281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BC29A2" w:rsidRPr="00F637A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SimSun" w:hint="eastAsia"/>
                <w:lang w:eastAsia="zh-CN"/>
              </w:rPr>
              <w:t>SMARTER: additional requirements to network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7A7">
              <w:rPr>
                <w:rFonts w:eastAsia="Times New Roman" w:cs="Arial"/>
                <w:szCs w:val="18"/>
                <w:lang w:eastAsia="ar-SA"/>
              </w:rPr>
              <w:t>Revised to S1-163258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637A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37A7" w:rsidRPr="007E578D" w:rsidTr="003F281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7A7" w:rsidRPr="003F2811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7A7" w:rsidRPr="003F2811" w:rsidRDefault="002C24A0" w:rsidP="000A56C4">
            <w:pPr>
              <w:snapToGrid w:val="0"/>
              <w:spacing w:after="0" w:line="240" w:lineRule="auto"/>
            </w:pPr>
            <w:hyperlink r:id="rId36" w:history="1">
              <w:r w:rsidR="00F637A7" w:rsidRPr="003F2811">
                <w:rPr>
                  <w:rStyle w:val="Hyperlink"/>
                  <w:rFonts w:cs="Arial"/>
                  <w:color w:val="auto"/>
                </w:rPr>
                <w:t>S1-163258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7A7" w:rsidRPr="003F2811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7A7" w:rsidRPr="003F2811" w:rsidRDefault="00F637A7" w:rsidP="000A56C4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r w:rsidRPr="003F2811">
              <w:rPr>
                <w:rFonts w:eastAsia="SimSun"/>
                <w:lang w:eastAsia="zh-CN"/>
              </w:rPr>
              <w:t>SMARTER: additional requirements to network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7A7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Default="00F637A7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Revision of S1-163129.</w:t>
            </w:r>
          </w:p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637A7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F281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3F281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68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680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6803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BC29A2" w:rsidRPr="0047680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68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6803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68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6803">
              <w:rPr>
                <w:rFonts w:eastAsia="SimSun"/>
                <w:lang w:eastAsia="en-GB"/>
              </w:rPr>
              <w:t>Proposed clean-up on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6803" w:rsidRDefault="004768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6803">
              <w:rPr>
                <w:rFonts w:eastAsia="Times New Roman" w:cs="Arial"/>
                <w:szCs w:val="18"/>
                <w:lang w:eastAsia="ar-SA"/>
              </w:rPr>
              <w:t>Revised to S1-163259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68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6803" w:rsidRPr="007E578D" w:rsidTr="003F281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6803" w:rsidRPr="003F2811" w:rsidRDefault="004768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6803" w:rsidRPr="003F2811" w:rsidRDefault="002C24A0" w:rsidP="000A56C4">
            <w:pPr>
              <w:snapToGrid w:val="0"/>
              <w:spacing w:after="0" w:line="240" w:lineRule="auto"/>
            </w:pPr>
            <w:hyperlink r:id="rId38" w:history="1">
              <w:r w:rsidR="00476803" w:rsidRPr="003F2811">
                <w:rPr>
                  <w:rStyle w:val="Hyperlink"/>
                  <w:rFonts w:cs="Arial"/>
                  <w:color w:val="auto"/>
                </w:rPr>
                <w:t>S1-163259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6803" w:rsidRPr="003F2811" w:rsidRDefault="00476803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F2811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6803" w:rsidRPr="003F2811" w:rsidRDefault="00476803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F2811">
              <w:rPr>
                <w:rFonts w:eastAsia="SimSun"/>
                <w:lang w:eastAsia="en-GB"/>
              </w:rPr>
              <w:t>Proposed clean-up on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6803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Revised to S1-163293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6803" w:rsidRPr="003F2811" w:rsidRDefault="004768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Revision of S1-163133.</w:t>
            </w:r>
          </w:p>
        </w:tc>
      </w:tr>
      <w:tr w:rsidR="003F2811" w:rsidRPr="007E578D" w:rsidTr="003F281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Pr="003F2811" w:rsidRDefault="002C24A0" w:rsidP="000A56C4">
            <w:pPr>
              <w:snapToGrid w:val="0"/>
              <w:spacing w:after="0" w:line="240" w:lineRule="auto"/>
            </w:pPr>
            <w:hyperlink r:id="rId39" w:history="1">
              <w:r w:rsidR="003F2811" w:rsidRPr="003F2811">
                <w:rPr>
                  <w:rStyle w:val="Hyperlink"/>
                  <w:rFonts w:cs="Arial"/>
                  <w:color w:val="auto"/>
                </w:rPr>
                <w:t>S1-163293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F2811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F2811">
              <w:rPr>
                <w:rFonts w:eastAsia="SimSun"/>
                <w:lang w:eastAsia="en-GB"/>
              </w:rPr>
              <w:t>Proposed clean-up on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i/>
                <w:szCs w:val="18"/>
                <w:lang w:eastAsia="ar-SA"/>
              </w:rPr>
              <w:t>Revision of S1-163133.</w:t>
            </w:r>
          </w:p>
          <w:p w:rsid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811">
              <w:rPr>
                <w:rFonts w:eastAsia="Times New Roman" w:cs="Arial"/>
                <w:szCs w:val="18"/>
                <w:lang w:eastAsia="ar-SA"/>
              </w:rPr>
              <w:t>Revision of S1-163259.</w:t>
            </w:r>
          </w:p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F2811" w:rsidRPr="003F2811" w:rsidRDefault="003F281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F281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F447B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701D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01D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701D4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BC29A2" w:rsidRPr="00F701D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701D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01D4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701D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01D4">
              <w:rPr>
                <w:rFonts w:eastAsia="SimSun"/>
                <w:lang w:eastAsia="en-GB"/>
              </w:rPr>
              <w:t>Proposed simplification on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701D4" w:rsidRDefault="00F701D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01D4">
              <w:rPr>
                <w:rFonts w:eastAsia="Times New Roman" w:cs="Arial"/>
                <w:szCs w:val="18"/>
                <w:lang w:eastAsia="ar-SA"/>
              </w:rPr>
              <w:t>Revised to S1-163260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701D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701D4" w:rsidRPr="007E578D" w:rsidTr="00F447B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701D4" w:rsidRPr="00F447B6" w:rsidRDefault="00F701D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701D4" w:rsidRPr="00F447B6" w:rsidRDefault="002C24A0" w:rsidP="000A56C4">
            <w:pPr>
              <w:snapToGrid w:val="0"/>
              <w:spacing w:after="0" w:line="240" w:lineRule="auto"/>
            </w:pPr>
            <w:hyperlink r:id="rId41" w:history="1">
              <w:r w:rsidR="00F701D4" w:rsidRPr="00F447B6">
                <w:rPr>
                  <w:rStyle w:val="Hyperlink"/>
                  <w:rFonts w:cs="Arial"/>
                  <w:color w:val="auto"/>
                </w:rPr>
                <w:t>S1-163260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701D4" w:rsidRPr="00F447B6" w:rsidRDefault="00F701D4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447B6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701D4" w:rsidRPr="00F447B6" w:rsidRDefault="00F701D4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447B6">
              <w:rPr>
                <w:rFonts w:eastAsia="SimSun"/>
                <w:lang w:eastAsia="en-GB"/>
              </w:rPr>
              <w:t>Proposed simplification on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701D4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7B6" w:rsidRDefault="00F701D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7B6">
              <w:rPr>
                <w:rFonts w:eastAsia="Times New Roman" w:cs="Arial"/>
                <w:szCs w:val="18"/>
                <w:lang w:eastAsia="ar-SA"/>
              </w:rPr>
              <w:t>Revision of S1-163131.</w:t>
            </w:r>
          </w:p>
          <w:p w:rsidR="00F447B6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701D4" w:rsidRPr="00F447B6" w:rsidRDefault="00F447B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447B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BB41A6" w:rsidTr="004C2F22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Mobility management &amp; access</w:t>
            </w:r>
          </w:p>
        </w:tc>
      </w:tr>
      <w:tr w:rsidR="00BC29A2" w:rsidRPr="007E578D" w:rsidTr="00027B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BC29A2" w:rsidRPr="004C2F2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S1-163072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SMARTER –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Revised to S1-163261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C2F22" w:rsidRPr="007E578D" w:rsidTr="00027B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027BCD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027BCD" w:rsidRDefault="002C24A0" w:rsidP="000A56C4">
            <w:pPr>
              <w:snapToGrid w:val="0"/>
              <w:spacing w:after="0" w:line="240" w:lineRule="auto"/>
            </w:pPr>
            <w:hyperlink r:id="rId43" w:history="1">
              <w:r w:rsidR="004C2F22" w:rsidRPr="00027BCD">
                <w:rPr>
                  <w:rStyle w:val="Hyperlink"/>
                  <w:rFonts w:cs="Arial"/>
                  <w:color w:val="auto"/>
                </w:rPr>
                <w:t>S1-163261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027BCD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027BCD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SMARTER –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Revised to S1-163295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027BCD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Revision of S1-163072.</w:t>
            </w:r>
          </w:p>
        </w:tc>
      </w:tr>
      <w:tr w:rsidR="00027BCD" w:rsidRPr="007E578D" w:rsidTr="00027B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CD" w:rsidRP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CD" w:rsidRPr="00027BCD" w:rsidRDefault="002C24A0" w:rsidP="000A56C4">
            <w:pPr>
              <w:snapToGrid w:val="0"/>
              <w:spacing w:after="0" w:line="240" w:lineRule="auto"/>
            </w:pPr>
            <w:hyperlink r:id="rId44" w:history="1">
              <w:r w:rsidR="00027BCD" w:rsidRPr="00027BCD">
                <w:rPr>
                  <w:rStyle w:val="Hyperlink"/>
                  <w:rFonts w:cs="Arial"/>
                  <w:color w:val="auto"/>
                </w:rPr>
                <w:t>S1-163295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CD" w:rsidRP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CD" w:rsidRP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SMARTER –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CD" w:rsidRP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i/>
                <w:szCs w:val="18"/>
                <w:lang w:eastAsia="ar-SA"/>
              </w:rPr>
              <w:t>Revision of S1-163072.</w:t>
            </w:r>
          </w:p>
          <w:p w:rsidR="00027BCD" w:rsidRPr="00027BCD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BCD">
              <w:rPr>
                <w:rFonts w:eastAsia="Times New Roman" w:cs="Arial"/>
                <w:szCs w:val="18"/>
                <w:lang w:eastAsia="ar-SA"/>
              </w:rPr>
              <w:t>Revision of S1-163261.</w:t>
            </w:r>
          </w:p>
        </w:tc>
      </w:tr>
      <w:tr w:rsidR="00BC29A2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BC29A2" w:rsidRPr="004C2F2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SMARTER – RAN/T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2F22">
              <w:rPr>
                <w:rFonts w:eastAsia="Times New Roman" w:cs="Arial"/>
                <w:szCs w:val="18"/>
                <w:lang w:eastAsia="ar-SA"/>
              </w:rPr>
              <w:t>Revised to S1-163262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C2F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C2F22" w:rsidRPr="007E578D" w:rsidTr="005C794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484BCE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484BCE" w:rsidRDefault="002C24A0" w:rsidP="000A56C4">
            <w:pPr>
              <w:snapToGrid w:val="0"/>
              <w:spacing w:after="0" w:line="240" w:lineRule="auto"/>
            </w:pPr>
            <w:hyperlink r:id="rId46" w:history="1">
              <w:r w:rsidR="004C2F22" w:rsidRPr="00484BCE">
                <w:rPr>
                  <w:rStyle w:val="Hyperlink"/>
                  <w:rFonts w:cs="Arial"/>
                  <w:color w:val="auto"/>
                </w:rPr>
                <w:t>S1-163262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484BCE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484BCE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SMARTER – RAN/T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C2F22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Revised to S1-163296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7BCD" w:rsidRPr="00484BCE" w:rsidRDefault="004C2F2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Revision of S1-163067.</w:t>
            </w:r>
          </w:p>
          <w:p w:rsidR="00027BCD" w:rsidRPr="00484BCE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27BCD" w:rsidRPr="00484BCE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C2F22" w:rsidRPr="00484BCE" w:rsidRDefault="00027BCD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No presentation</w:t>
            </w:r>
          </w:p>
        </w:tc>
      </w:tr>
      <w:tr w:rsidR="00484BCE" w:rsidRPr="007E578D" w:rsidTr="005C794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Pr="005C7940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Pr="005C7940" w:rsidRDefault="002C24A0" w:rsidP="000A56C4">
            <w:pPr>
              <w:snapToGrid w:val="0"/>
              <w:spacing w:after="0" w:line="240" w:lineRule="auto"/>
            </w:pPr>
            <w:hyperlink r:id="rId47" w:history="1">
              <w:r w:rsidR="00484BCE" w:rsidRPr="005C7940">
                <w:rPr>
                  <w:rStyle w:val="Hyperlink"/>
                  <w:rFonts w:cs="Arial"/>
                  <w:color w:val="auto"/>
                </w:rPr>
                <w:t>S1-163296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Pr="005C7940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Pr="005C7940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SMARTER – RAN/T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P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Pr="005C7940" w:rsidRDefault="00484BCE" w:rsidP="00484BC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5C7940">
              <w:rPr>
                <w:rFonts w:eastAsia="Times New Roman" w:cs="Arial"/>
                <w:i/>
                <w:szCs w:val="18"/>
                <w:lang w:eastAsia="ar-SA"/>
              </w:rPr>
              <w:t>Revision of S1-163067.</w:t>
            </w:r>
          </w:p>
          <w:p w:rsidR="00484BCE" w:rsidRPr="005C7940" w:rsidRDefault="00484BCE" w:rsidP="00484BC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484BCE" w:rsidRPr="005C7940" w:rsidRDefault="00484BCE" w:rsidP="00484BC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484BCE" w:rsidRPr="005C7940" w:rsidRDefault="00484BCE" w:rsidP="00484B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i/>
                <w:szCs w:val="18"/>
                <w:lang w:eastAsia="ar-SA"/>
              </w:rPr>
              <w:t>No presentation</w:t>
            </w:r>
          </w:p>
          <w:p w:rsidR="005C7940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Revision of S1-163262.</w:t>
            </w:r>
          </w:p>
          <w:p w:rsidR="005C7940" w:rsidRP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84BCE" w:rsidRP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5C794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E834D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4D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E834D3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BC29A2" w:rsidRPr="00E834D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E834D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4D3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E834D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4D3">
              <w:rPr>
                <w:rFonts w:eastAsia="Times New Roman" w:cs="Arial"/>
                <w:szCs w:val="18"/>
                <w:lang w:eastAsia="ar-SA"/>
              </w:rPr>
              <w:t>SMARTER – E-UTRA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E834D3" w:rsidRDefault="00E834D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4D3">
              <w:rPr>
                <w:rFonts w:eastAsia="Times New Roman" w:cs="Arial"/>
                <w:szCs w:val="18"/>
                <w:lang w:eastAsia="ar-SA"/>
              </w:rPr>
              <w:t>Revised to S1-163263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E834D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834D3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834D3" w:rsidRPr="00484BCE" w:rsidRDefault="00E834D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834D3" w:rsidRPr="00484BCE" w:rsidRDefault="002C24A0" w:rsidP="000A56C4">
            <w:pPr>
              <w:snapToGrid w:val="0"/>
              <w:spacing w:after="0" w:line="240" w:lineRule="auto"/>
            </w:pPr>
            <w:hyperlink r:id="rId49" w:history="1">
              <w:r w:rsidR="00E834D3" w:rsidRPr="00484BCE">
                <w:rPr>
                  <w:rStyle w:val="Hyperlink"/>
                  <w:rFonts w:cs="Arial"/>
                  <w:color w:val="auto"/>
                </w:rPr>
                <w:t>S1-163263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834D3" w:rsidRPr="00484BCE" w:rsidRDefault="00E834D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834D3" w:rsidRPr="00484BCE" w:rsidRDefault="00E834D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SMARTER – E-UTRA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834D3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Default="00E834D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Revision of S1-163069.</w:t>
            </w:r>
          </w:p>
          <w:p w:rsidR="00484BCE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E834D3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84BC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8E556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56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8E5560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BC29A2" w:rsidRPr="008E5560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8E556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56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8E556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560">
              <w:rPr>
                <w:rFonts w:eastAsia="Times New Roman" w:cs="Arial"/>
                <w:szCs w:val="18"/>
                <w:lang w:eastAsia="ar-SA"/>
              </w:rPr>
              <w:t>SMARTER – fixed broadband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8E5560" w:rsidRDefault="008E556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560">
              <w:rPr>
                <w:rFonts w:eastAsia="Times New Roman" w:cs="Arial"/>
                <w:szCs w:val="18"/>
                <w:lang w:eastAsia="ar-SA"/>
              </w:rPr>
              <w:t>Revised to S1-163264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8E556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5560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E5560" w:rsidRPr="00484BCE" w:rsidRDefault="008E556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E5560" w:rsidRPr="00484BCE" w:rsidRDefault="002C24A0" w:rsidP="000A56C4">
            <w:pPr>
              <w:snapToGrid w:val="0"/>
              <w:spacing w:after="0" w:line="240" w:lineRule="auto"/>
            </w:pPr>
            <w:hyperlink r:id="rId51" w:history="1">
              <w:r w:rsidR="008E5560" w:rsidRPr="00484BCE">
                <w:rPr>
                  <w:rStyle w:val="Hyperlink"/>
                  <w:rFonts w:cs="Arial"/>
                  <w:color w:val="auto"/>
                </w:rPr>
                <w:t>S1-163264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E5560" w:rsidRPr="00484BCE" w:rsidRDefault="008E556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E5560" w:rsidRPr="00484BCE" w:rsidRDefault="008E556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SMARTER – fixed broadband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E5560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Default="008E556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Revision of S1-163065.</w:t>
            </w:r>
          </w:p>
          <w:p w:rsidR="00484BCE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E5560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84BC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AA1F2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1F2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1F20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BC29A2" w:rsidRPr="00AA1F20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S1-163071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1F2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1F2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SMARTER – trusted and untrusted fixed broadband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Revised to S1-163265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AA1F2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F20" w:rsidRPr="007E578D" w:rsidTr="0055597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F20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F20" w:rsidRPr="00AA1F20" w:rsidRDefault="002C24A0" w:rsidP="000A56C4">
            <w:pPr>
              <w:snapToGrid w:val="0"/>
              <w:spacing w:after="0" w:line="240" w:lineRule="auto"/>
            </w:pPr>
            <w:hyperlink r:id="rId53" w:history="1">
              <w:r w:rsidR="00AA1F20" w:rsidRPr="00AA1F20">
                <w:rPr>
                  <w:rStyle w:val="Hyperlink"/>
                  <w:rFonts w:cs="Arial"/>
                  <w:color w:val="auto"/>
                </w:rPr>
                <w:t>S1-163265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F20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F20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SMARTER – trusted and untrusted fixed broadband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F20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F20">
              <w:rPr>
                <w:rFonts w:eastAsia="Times New Roman" w:cs="Arial"/>
                <w:szCs w:val="18"/>
                <w:lang w:eastAsia="ar-SA"/>
              </w:rPr>
              <w:t>Revision of S1-163071.</w:t>
            </w:r>
          </w:p>
          <w:p w:rsidR="00AA1F20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A1F20" w:rsidRPr="00AA1F20" w:rsidRDefault="00AA1F2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A1F2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55597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5597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55974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BC29A2" w:rsidRPr="0055597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5597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5597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SimSun"/>
                <w:lang w:eastAsia="en-GB"/>
              </w:rPr>
              <w:t>Multiple Access Technologies Requirements Amendment in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Revised to S1-163266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55597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55974" w:rsidRPr="007E578D" w:rsidTr="00C101F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974" w:rsidRP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974" w:rsidRPr="00555974" w:rsidRDefault="002C24A0" w:rsidP="000A56C4">
            <w:pPr>
              <w:snapToGrid w:val="0"/>
              <w:spacing w:after="0" w:line="240" w:lineRule="auto"/>
            </w:pPr>
            <w:hyperlink r:id="rId55" w:history="1">
              <w:r w:rsidR="00555974" w:rsidRPr="00555974">
                <w:rPr>
                  <w:rStyle w:val="Hyperlink"/>
                  <w:rFonts w:cs="Arial"/>
                  <w:color w:val="auto"/>
                </w:rPr>
                <w:t>S1-163266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974" w:rsidRP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974" w:rsidRPr="00555974" w:rsidRDefault="00555974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55974">
              <w:rPr>
                <w:rFonts w:eastAsia="SimSun"/>
                <w:lang w:eastAsia="en-GB"/>
              </w:rPr>
              <w:t>Multiple Access Technologies Requirements Amendment in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974" w:rsidRP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974">
              <w:rPr>
                <w:rFonts w:eastAsia="Times New Roman" w:cs="Arial"/>
                <w:szCs w:val="18"/>
                <w:lang w:eastAsia="ar-SA"/>
              </w:rPr>
              <w:t>Revision of S1-163130.</w:t>
            </w:r>
          </w:p>
          <w:p w:rsidR="00555974" w:rsidRP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55974" w:rsidRPr="00555974" w:rsidRDefault="0055597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555974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101FE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1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101FE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BC29A2" w:rsidRPr="00C101FE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101FE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1FE"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101FE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1FE">
              <w:rPr>
                <w:rFonts w:eastAsia="SimSun"/>
                <w:lang w:eastAsia="en-GB"/>
              </w:rPr>
              <w:t>Network Address Allocation Amendment in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101FE" w:rsidRDefault="00C101F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1FE">
              <w:rPr>
                <w:rFonts w:eastAsia="Times New Roman" w:cs="Arial"/>
                <w:szCs w:val="18"/>
                <w:lang w:eastAsia="ar-SA"/>
              </w:rPr>
              <w:t>Revised to S1-163267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C101FE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101FE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1FE" w:rsidRPr="00484BCE" w:rsidRDefault="00C101F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1FE" w:rsidRPr="00484BCE" w:rsidRDefault="002C24A0" w:rsidP="000A56C4">
            <w:pPr>
              <w:snapToGrid w:val="0"/>
              <w:spacing w:after="0" w:line="240" w:lineRule="auto"/>
            </w:pPr>
            <w:hyperlink r:id="rId57" w:history="1">
              <w:r w:rsidR="00C101FE" w:rsidRPr="00484BCE">
                <w:rPr>
                  <w:rStyle w:val="Hyperlink"/>
                  <w:rFonts w:cs="Arial"/>
                  <w:color w:val="auto"/>
                </w:rPr>
                <w:t>S1-163267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1FE" w:rsidRPr="00484BCE" w:rsidRDefault="00C101F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1FE" w:rsidRPr="00484BCE" w:rsidRDefault="00C101FE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84BCE">
              <w:rPr>
                <w:rFonts w:eastAsia="SimSun"/>
                <w:lang w:eastAsia="en-GB"/>
              </w:rPr>
              <w:t>Network Address Allocation Amendment in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1FE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Default="00C101F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Revision of S1-163135.</w:t>
            </w:r>
          </w:p>
          <w:p w:rsidR="00484BCE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101FE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84BC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Unified user identities to provide consistent policies and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Revised to S1-163268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28A1" w:rsidRPr="007E578D" w:rsidTr="00484BC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484BCE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484BCE" w:rsidRDefault="002C24A0" w:rsidP="000A56C4">
            <w:pPr>
              <w:snapToGrid w:val="0"/>
              <w:spacing w:after="0" w:line="240" w:lineRule="auto"/>
            </w:pPr>
            <w:hyperlink r:id="rId59" w:history="1">
              <w:r w:rsidR="004728A1" w:rsidRPr="00484BCE">
                <w:rPr>
                  <w:rStyle w:val="Hyperlink"/>
                  <w:rFonts w:cs="Arial"/>
                  <w:color w:val="auto"/>
                </w:rPr>
                <w:t>S1-163268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484BCE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484BCE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84BCE">
              <w:rPr>
                <w:rFonts w:eastAsia="SimSun"/>
                <w:lang w:eastAsia="en-GB"/>
              </w:rPr>
              <w:t>Unified user identities to provide consistent policies and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BCE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BCE">
              <w:rPr>
                <w:rFonts w:eastAsia="Times New Roman" w:cs="Arial"/>
                <w:szCs w:val="18"/>
                <w:lang w:eastAsia="ar-SA"/>
              </w:rPr>
              <w:t>Revision of S1-163136.</w:t>
            </w:r>
          </w:p>
          <w:p w:rsidR="00484BCE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728A1" w:rsidRPr="00484BCE" w:rsidRDefault="00484BCE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84BC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Multi-network Connectivity and Service Delivery across Operators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0A56C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Multi-network Connectivity and Service Delivery across Operators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4728A1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Resource efficiency</w:t>
            </w:r>
          </w:p>
        </w:tc>
      </w:tr>
      <w:tr w:rsidR="00BC29A2" w:rsidRPr="007E578D" w:rsidTr="0095454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mIoT requirements update in section 6.4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S1-163</w:t>
            </w:r>
            <w:r w:rsidRPr="004728A1">
              <w:rPr>
                <w:rFonts w:eastAsia="Times New Roman" w:cs="Arial"/>
                <w:szCs w:val="18"/>
                <w:lang w:eastAsia="ar-SA"/>
              </w:rPr>
              <w:t>269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28A1" w:rsidRPr="007E578D" w:rsidTr="0095454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2C24A0" w:rsidP="000A56C4">
            <w:pPr>
              <w:snapToGrid w:val="0"/>
              <w:spacing w:after="0" w:line="240" w:lineRule="auto"/>
            </w:pPr>
            <w:hyperlink r:id="rId63" w:history="1">
              <w:r w:rsidR="004728A1" w:rsidRPr="0095454F">
                <w:rPr>
                  <w:rStyle w:val="Hyperlink"/>
                  <w:rFonts w:cs="Arial"/>
                  <w:color w:val="auto"/>
                </w:rPr>
                <w:t>S1-163269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mIoT requirements update in section 6.4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Revised to S1-163297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Revision of S1-163055.</w:t>
            </w:r>
          </w:p>
        </w:tc>
      </w:tr>
      <w:tr w:rsidR="0095454F" w:rsidRPr="007E578D" w:rsidTr="0095454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95454F" w:rsidRDefault="002C24A0" w:rsidP="000A56C4">
            <w:pPr>
              <w:snapToGrid w:val="0"/>
              <w:spacing w:after="0" w:line="240" w:lineRule="auto"/>
            </w:pPr>
            <w:hyperlink r:id="rId64" w:history="1">
              <w:r w:rsidR="0095454F" w:rsidRPr="0095454F">
                <w:rPr>
                  <w:rStyle w:val="Hyperlink"/>
                  <w:rFonts w:cs="Arial"/>
                  <w:color w:val="auto"/>
                </w:rPr>
                <w:t>S1-163297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mIoT requirements update in section 6.4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i/>
                <w:szCs w:val="18"/>
                <w:lang w:eastAsia="ar-SA"/>
              </w:rPr>
              <w:t>Revision of S1-163055.</w:t>
            </w:r>
          </w:p>
          <w:p w:rsid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Revision of S1-163269.</w:t>
            </w:r>
          </w:p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5454F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5454F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95454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Sony Mobile Communications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SMARTER- Constrained devices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Revised to S1-163270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28A1" w:rsidRPr="007E578D" w:rsidTr="005C794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2C24A0" w:rsidP="000A56C4">
            <w:pPr>
              <w:snapToGrid w:val="0"/>
              <w:spacing w:after="0" w:line="240" w:lineRule="auto"/>
            </w:pPr>
            <w:hyperlink r:id="rId66" w:history="1">
              <w:r w:rsidR="004728A1" w:rsidRPr="0095454F">
                <w:rPr>
                  <w:rStyle w:val="Hyperlink"/>
                  <w:rFonts w:cs="Arial"/>
                  <w:color w:val="auto"/>
                </w:rPr>
                <w:t>S1-163270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5454F">
              <w:rPr>
                <w:rFonts w:eastAsia="SimSun"/>
                <w:lang w:eastAsia="en-GB"/>
              </w:rPr>
              <w:t>Sony Mobile Communications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5454F">
              <w:rPr>
                <w:rFonts w:eastAsia="SimSun"/>
                <w:lang w:eastAsia="en-GB"/>
              </w:rPr>
              <w:t>SMARTER- Constrained devices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Revised to S1-163298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95454F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54F">
              <w:rPr>
                <w:rFonts w:eastAsia="Times New Roman" w:cs="Arial"/>
                <w:szCs w:val="18"/>
                <w:lang w:eastAsia="ar-SA"/>
              </w:rPr>
              <w:t>Revision of S1-163121.</w:t>
            </w:r>
          </w:p>
        </w:tc>
      </w:tr>
      <w:tr w:rsidR="0095454F" w:rsidRPr="007E578D" w:rsidTr="005C794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5C7940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5C7940" w:rsidRDefault="002C24A0" w:rsidP="000A56C4">
            <w:pPr>
              <w:snapToGrid w:val="0"/>
              <w:spacing w:after="0" w:line="240" w:lineRule="auto"/>
            </w:pPr>
            <w:hyperlink r:id="rId67" w:history="1">
              <w:r w:rsidR="0095454F" w:rsidRPr="005C7940">
                <w:rPr>
                  <w:rStyle w:val="Hyperlink"/>
                  <w:rFonts w:cs="Arial"/>
                  <w:color w:val="auto"/>
                </w:rPr>
                <w:t>S1-163298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5C7940" w:rsidRDefault="0095454F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C7940">
              <w:rPr>
                <w:rFonts w:eastAsia="SimSun"/>
                <w:lang w:eastAsia="en-GB"/>
              </w:rPr>
              <w:t>Sony Mobile Communications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5C7940" w:rsidRDefault="0095454F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C7940">
              <w:rPr>
                <w:rFonts w:eastAsia="SimSun"/>
                <w:lang w:eastAsia="en-GB"/>
              </w:rPr>
              <w:t>SMARTER- Constrained devices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454F" w:rsidRPr="005C7940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i/>
                <w:szCs w:val="18"/>
                <w:lang w:eastAsia="ar-SA"/>
              </w:rPr>
              <w:t>Revision of S1-163121.</w:t>
            </w:r>
          </w:p>
          <w:p w:rsidR="005C7940" w:rsidRDefault="0095454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940">
              <w:rPr>
                <w:rFonts w:eastAsia="Times New Roman" w:cs="Arial"/>
                <w:szCs w:val="18"/>
                <w:lang w:eastAsia="ar-SA"/>
              </w:rPr>
              <w:t>Revision of S1-163270.</w:t>
            </w:r>
          </w:p>
          <w:p w:rsidR="005C7940" w:rsidRP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5454F" w:rsidRPr="005C7940" w:rsidRDefault="005C794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5C794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BC29A2" w:rsidRPr="000D2059">
                <w:rPr>
                  <w:rStyle w:val="Hyperlink"/>
                  <w:rFonts w:cs="Arial"/>
                  <w:szCs w:val="18"/>
                  <w:lang w:eastAsia="ar-SA"/>
                </w:rPr>
                <w:t>S1-163110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SimSun"/>
                <w:lang w:eastAsia="en-GB"/>
              </w:rPr>
              <w:t>Markets requiring minimal service levels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Revised to S1-163159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69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S1-163159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728A1">
              <w:rPr>
                <w:rFonts w:eastAsia="SimSun"/>
                <w:lang w:eastAsia="en-GB"/>
              </w:rPr>
              <w:t>Markets requiring minimal service levels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Revised to S1-163271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Revision of S1-163110.</w:t>
            </w:r>
          </w:p>
        </w:tc>
      </w:tr>
      <w:tr w:rsidR="004728A1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2C24A0" w:rsidP="000A56C4">
            <w:pPr>
              <w:snapToGrid w:val="0"/>
              <w:spacing w:after="0" w:line="240" w:lineRule="auto"/>
            </w:pPr>
            <w:hyperlink r:id="rId70" w:history="1">
              <w:r w:rsidR="004728A1" w:rsidRPr="004728A1">
                <w:rPr>
                  <w:rStyle w:val="Hyperlink"/>
                  <w:rFonts w:cs="Arial"/>
                  <w:color w:val="auto"/>
                </w:rPr>
                <w:t>S1-163271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728A1">
              <w:rPr>
                <w:rFonts w:eastAsia="SimSun"/>
                <w:lang w:eastAsia="en-GB"/>
              </w:rPr>
              <w:t>Markets requiring minimal service levels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i/>
                <w:szCs w:val="18"/>
                <w:lang w:eastAsia="ar-SA"/>
              </w:rPr>
              <w:t>Revision of S1-163110.</w:t>
            </w:r>
          </w:p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Revision of S1-163159.</w:t>
            </w:r>
          </w:p>
        </w:tc>
      </w:tr>
      <w:tr w:rsidR="00BC29A2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1" w:history="1">
              <w:r w:rsidR="00BC29A2" w:rsidRPr="00BF722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SimSun"/>
                <w:lang w:eastAsia="en-GB"/>
              </w:rPr>
              <w:t>Extreme coverage in low density areas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Revised to S1-163206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</w:pPr>
            <w:hyperlink r:id="rId72" w:history="1">
              <w:r w:rsidR="00BC29A2" w:rsidRPr="004728A1">
                <w:rPr>
                  <w:rStyle w:val="Hyperlink"/>
                  <w:rFonts w:cs="Arial"/>
                  <w:color w:val="auto"/>
                </w:rPr>
                <w:t>S1-163206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728A1">
              <w:rPr>
                <w:rFonts w:eastAsia="SimSun"/>
                <w:lang w:eastAsia="en-GB"/>
              </w:rPr>
              <w:t>Extreme coverage in low density areas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Revised to S1-163272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Revision of S1-163111.</w:t>
            </w:r>
          </w:p>
        </w:tc>
      </w:tr>
      <w:tr w:rsidR="004728A1" w:rsidRPr="007E578D" w:rsidTr="004728A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2C24A0" w:rsidP="000A56C4">
            <w:pPr>
              <w:snapToGrid w:val="0"/>
              <w:spacing w:after="0" w:line="240" w:lineRule="auto"/>
            </w:pPr>
            <w:hyperlink r:id="rId73" w:history="1">
              <w:r w:rsidR="004728A1" w:rsidRPr="004728A1">
                <w:rPr>
                  <w:rStyle w:val="Hyperlink"/>
                  <w:rFonts w:cs="Arial"/>
                  <w:color w:val="auto"/>
                </w:rPr>
                <w:t>S1-163272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728A1">
              <w:rPr>
                <w:rFonts w:eastAsia="SimSun"/>
                <w:lang w:eastAsia="en-GB"/>
              </w:rPr>
              <w:t>Extreme coverage in low density areas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i/>
                <w:szCs w:val="18"/>
                <w:lang w:eastAsia="ar-SA"/>
              </w:rPr>
              <w:t>Revision of S1-163111.</w:t>
            </w:r>
          </w:p>
          <w:p w:rsidR="004728A1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Revision of S1-163206.</w:t>
            </w:r>
          </w:p>
        </w:tc>
      </w:tr>
      <w:tr w:rsidR="00BC29A2" w:rsidRPr="00BB41A6" w:rsidTr="004728A1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Priority, QoS, Policy Control, and access control</w:t>
            </w:r>
          </w:p>
        </w:tc>
      </w:tr>
      <w:tr w:rsidR="00BC29A2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4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Priority, QoS and Policy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Revised to S1-163273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28A1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0643BB" w:rsidRDefault="002C24A0" w:rsidP="000A56C4">
            <w:pPr>
              <w:snapToGrid w:val="0"/>
              <w:spacing w:after="0" w:line="240" w:lineRule="auto"/>
            </w:pPr>
            <w:hyperlink r:id="rId75" w:history="1">
              <w:r w:rsidR="004728A1" w:rsidRPr="000643BB">
                <w:rPr>
                  <w:rStyle w:val="Hyperlink"/>
                  <w:rFonts w:cs="Arial"/>
                  <w:color w:val="auto"/>
                </w:rPr>
                <w:t>S1-163273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Priority, QoS and Policy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Revised to S1-163299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Revision of S1-163093.</w:t>
            </w:r>
          </w:p>
        </w:tc>
      </w:tr>
      <w:tr w:rsidR="000643BB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Pr="000643BB" w:rsidRDefault="002C24A0" w:rsidP="000A56C4">
            <w:pPr>
              <w:snapToGrid w:val="0"/>
              <w:spacing w:after="0" w:line="240" w:lineRule="auto"/>
            </w:pPr>
            <w:hyperlink r:id="rId76" w:history="1">
              <w:r w:rsidR="000643BB" w:rsidRPr="000643BB">
                <w:rPr>
                  <w:rStyle w:val="Hyperlink"/>
                  <w:rFonts w:cs="Arial"/>
                  <w:color w:val="auto"/>
                </w:rPr>
                <w:t>S1-163299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Priority, QoS and Policy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i/>
                <w:szCs w:val="18"/>
                <w:lang w:eastAsia="ar-SA"/>
              </w:rPr>
              <w:t>Revision of S1-163093.</w:t>
            </w:r>
          </w:p>
          <w:p w:rsid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Revision of S1-163273.</w:t>
            </w:r>
          </w:p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643B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BC29A2" w:rsidRPr="004728A1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S1-163007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SimSun"/>
                <w:lang w:eastAsia="en-GB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8A1">
              <w:rPr>
                <w:rFonts w:eastAsia="Times New Roman" w:cs="Arial"/>
                <w:szCs w:val="18"/>
                <w:lang w:eastAsia="ar-SA"/>
              </w:rPr>
              <w:t>Revised to S1-163274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4728A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28A1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0643BB" w:rsidRDefault="002C24A0" w:rsidP="000A56C4">
            <w:pPr>
              <w:snapToGrid w:val="0"/>
              <w:spacing w:after="0" w:line="240" w:lineRule="auto"/>
            </w:pPr>
            <w:hyperlink r:id="rId78" w:history="1">
              <w:r w:rsidR="004728A1" w:rsidRPr="000643BB">
                <w:rPr>
                  <w:rStyle w:val="Hyperlink"/>
                  <w:rFonts w:cs="Arial"/>
                  <w:color w:val="auto"/>
                </w:rPr>
                <w:t>S1-163274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0643BB" w:rsidRDefault="004728A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28A1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Default="004728A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Revision of S1-163007.</w:t>
            </w:r>
          </w:p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728A1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643B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9E39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BC29A2" w:rsidRPr="009E39F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SimSun"/>
                <w:lang w:eastAsia="en-GB"/>
              </w:rPr>
              <w:t>Proposed additions to clause 6.11 (Context aware network)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Revised to S1-163275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39F2" w:rsidRPr="007E578D" w:rsidTr="009E39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39F2" w:rsidRPr="009E39F2" w:rsidRDefault="002C24A0" w:rsidP="000A56C4">
            <w:pPr>
              <w:snapToGrid w:val="0"/>
              <w:spacing w:after="0" w:line="240" w:lineRule="auto"/>
            </w:pPr>
            <w:hyperlink r:id="rId80" w:history="1">
              <w:r w:rsidR="009E39F2" w:rsidRPr="009E39F2">
                <w:rPr>
                  <w:rStyle w:val="Hyperlink"/>
                  <w:rFonts w:cs="Arial"/>
                  <w:color w:val="auto"/>
                </w:rPr>
                <w:t>S1-163275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E39F2"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E39F2">
              <w:rPr>
                <w:rFonts w:eastAsia="SimSun"/>
                <w:lang w:eastAsia="en-GB"/>
              </w:rPr>
              <w:t>Proposed additions to clause 6.11 (Context aware network)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Revision of S1-163094.</w:t>
            </w:r>
          </w:p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E39F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9E39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BC29A2" w:rsidRPr="009E39F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Revised to S1-163276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39F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39F2" w:rsidRPr="007E578D" w:rsidTr="009E39F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F2" w:rsidRPr="009E39F2" w:rsidRDefault="002C24A0" w:rsidP="000A56C4">
            <w:pPr>
              <w:snapToGrid w:val="0"/>
              <w:spacing w:after="0" w:line="240" w:lineRule="auto"/>
            </w:pPr>
            <w:hyperlink r:id="rId82" w:history="1">
              <w:r w:rsidR="009E39F2" w:rsidRPr="009E39F2">
                <w:rPr>
                  <w:rStyle w:val="Hyperlink"/>
                  <w:rFonts w:cs="Arial"/>
                  <w:color w:val="auto"/>
                </w:rPr>
                <w:t>S1-163276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F2" w:rsidRPr="009E39F2" w:rsidRDefault="009E39F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9F2">
              <w:rPr>
                <w:rFonts w:eastAsia="Times New Roman" w:cs="Arial"/>
                <w:szCs w:val="18"/>
                <w:lang w:eastAsia="ar-SA"/>
              </w:rPr>
              <w:t>Revision of S1-163106.</w:t>
            </w:r>
          </w:p>
        </w:tc>
      </w:tr>
      <w:tr w:rsidR="00BC29A2" w:rsidRPr="00BB41A6" w:rsidTr="00332473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Connectivity Models</w:t>
            </w:r>
          </w:p>
        </w:tc>
      </w:tr>
      <w:tr w:rsidR="00BC29A2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BC29A2" w:rsidRPr="0033247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SMARTER – communication modes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Revised to S1-163277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32473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0643BB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0643BB" w:rsidRDefault="002C24A0" w:rsidP="000A56C4">
            <w:pPr>
              <w:snapToGrid w:val="0"/>
              <w:spacing w:after="0" w:line="240" w:lineRule="auto"/>
            </w:pPr>
            <w:hyperlink r:id="rId84" w:history="1">
              <w:r w:rsidR="00332473" w:rsidRPr="000643BB">
                <w:rPr>
                  <w:rStyle w:val="Hyperlink"/>
                  <w:rFonts w:cs="Arial"/>
                  <w:color w:val="auto"/>
                </w:rPr>
                <w:t>S1-163277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0643BB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0643BB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SMARTER – communication modes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Revision of S1-163068.</w:t>
            </w:r>
          </w:p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32473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643B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3324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5" w:history="1">
              <w:r w:rsidR="00BC29A2" w:rsidRPr="0033247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Huawei, Hisilicon, 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Correct the examples of non-3GPP RAT for connectivity of remote 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Revised to S1-163278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33247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32473" w:rsidRPr="007E578D" w:rsidTr="000774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332473" w:rsidRDefault="002C24A0" w:rsidP="000A56C4">
            <w:pPr>
              <w:snapToGrid w:val="0"/>
              <w:spacing w:after="0" w:line="240" w:lineRule="auto"/>
            </w:pPr>
            <w:hyperlink r:id="rId86" w:history="1">
              <w:r w:rsidR="00332473" w:rsidRPr="00332473">
                <w:rPr>
                  <w:rStyle w:val="Hyperlink"/>
                  <w:rFonts w:cs="Arial"/>
                  <w:color w:val="auto"/>
                </w:rPr>
                <w:t>S1-163278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Huawei, Hisilicon, 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Correct the examples of non-3GPP RAT for connectivity of remote 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473">
              <w:rPr>
                <w:rFonts w:eastAsia="Times New Roman" w:cs="Arial"/>
                <w:szCs w:val="18"/>
                <w:lang w:eastAsia="ar-SA"/>
              </w:rPr>
              <w:t>Revision of S1-163052.</w:t>
            </w:r>
          </w:p>
          <w:p w:rsidR="00332473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32473" w:rsidRPr="00332473" w:rsidRDefault="0033247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3247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925A4B" w:rsidTr="000774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7748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748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77485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7" w:history="1">
              <w:r w:rsidR="00BC29A2" w:rsidRPr="0007748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7748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7485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7748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7485">
              <w:rPr>
                <w:rFonts w:eastAsia="Times New Roman" w:cs="Arial"/>
                <w:szCs w:val="18"/>
                <w:lang w:eastAsia="ar-SA"/>
              </w:rPr>
              <w:t xml:space="preserve">CR22.861v14.0.0: </w:t>
            </w:r>
            <w:r w:rsidRPr="00077485">
              <w:rPr>
                <w:noProof/>
              </w:rPr>
              <w:t>MIoT relays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77485" w:rsidRDefault="0007748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7485">
              <w:rPr>
                <w:rFonts w:eastAsia="Times New Roman" w:cs="Arial"/>
                <w:szCs w:val="18"/>
                <w:lang w:eastAsia="ar-SA"/>
              </w:rPr>
              <w:t>Revised to S1-163279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7748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77485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077485">
              <w:rPr>
                <w:noProof/>
              </w:rPr>
              <w:t>SMARTER-MIoT</w:t>
            </w:r>
            <w:r w:rsidRPr="00077485">
              <w:rPr>
                <w:rFonts w:eastAsia="Times New Roman" w:cs="Arial"/>
                <w:szCs w:val="18"/>
                <w:lang w:val="fr-FR" w:eastAsia="ar-SA"/>
              </w:rPr>
              <w:t xml:space="preserve"> CR#0003R- Cat F</w:t>
            </w:r>
          </w:p>
        </w:tc>
      </w:tr>
      <w:tr w:rsidR="00077485" w:rsidRPr="00925A4B" w:rsidTr="00BD7F2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485" w:rsidRPr="00077485" w:rsidRDefault="0007748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748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485" w:rsidRPr="00077485" w:rsidRDefault="002C24A0" w:rsidP="000A56C4">
            <w:pPr>
              <w:snapToGrid w:val="0"/>
              <w:spacing w:after="0" w:line="240" w:lineRule="auto"/>
            </w:pPr>
            <w:hyperlink r:id="rId88" w:history="1">
              <w:r w:rsidR="00077485" w:rsidRPr="00077485">
                <w:rPr>
                  <w:rStyle w:val="Hyperlink"/>
                  <w:rFonts w:cs="Arial"/>
                  <w:color w:val="auto"/>
                </w:rPr>
                <w:t>S1-163279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485" w:rsidRPr="00077485" w:rsidRDefault="00077485" w:rsidP="000A56C4">
            <w:pPr>
              <w:snapToGrid w:val="0"/>
              <w:spacing w:after="0" w:line="240" w:lineRule="auto"/>
              <w:rPr>
                <w:noProof/>
              </w:rPr>
            </w:pPr>
            <w:r w:rsidRPr="00077485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485" w:rsidRPr="00077485" w:rsidRDefault="0007748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7485">
              <w:rPr>
                <w:rFonts w:eastAsia="Times New Roman" w:cs="Arial"/>
                <w:szCs w:val="18"/>
                <w:lang w:eastAsia="ar-SA"/>
              </w:rPr>
              <w:t>CR22.861v14.0.0: MIoT relays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485" w:rsidRPr="00077485" w:rsidRDefault="0007748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485" w:rsidRDefault="0007748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77485">
              <w:rPr>
                <w:rFonts w:eastAsia="Times New Roman" w:cs="Arial"/>
                <w:i/>
                <w:szCs w:val="18"/>
                <w:lang w:val="fr-FR" w:eastAsia="ar-SA"/>
              </w:rPr>
              <w:t xml:space="preserve">WI code </w:t>
            </w:r>
            <w:r w:rsidRPr="00077485">
              <w:rPr>
                <w:i/>
                <w:noProof/>
              </w:rPr>
              <w:t>SMARTER-MIoT</w:t>
            </w:r>
            <w:r w:rsidRPr="00077485">
              <w:rPr>
                <w:rFonts w:eastAsia="Times New Roman" w:cs="Arial"/>
                <w:i/>
                <w:szCs w:val="18"/>
                <w:lang w:val="fr-FR" w:eastAsia="ar-SA"/>
              </w:rPr>
              <w:t xml:space="preserve"> CR#0003R- Cat F</w:t>
            </w:r>
          </w:p>
          <w:p w:rsidR="00077485" w:rsidRPr="00077485" w:rsidRDefault="0007748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77485">
              <w:rPr>
                <w:rFonts w:eastAsia="Times New Roman" w:cs="Arial"/>
                <w:szCs w:val="18"/>
                <w:lang w:val="fr-FR" w:eastAsia="ar-SA"/>
              </w:rPr>
              <w:t>Revision of S1-163145.</w:t>
            </w:r>
          </w:p>
        </w:tc>
      </w:tr>
      <w:tr w:rsidR="00BC29A2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D7F2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F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D7F24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9" w:history="1">
              <w:r w:rsidR="00BC29A2" w:rsidRPr="00BD7F2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S1-163149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D7F2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F24"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D7F2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F24">
              <w:rPr>
                <w:rFonts w:eastAsia="SimSun"/>
                <w:lang w:eastAsia="en-GB"/>
              </w:rPr>
              <w:t>SMARTER - Additional requirements on “Connectivity models”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D7F24" w:rsidRDefault="00BD7F2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F24">
              <w:rPr>
                <w:rFonts w:eastAsia="Times New Roman" w:cs="Arial"/>
                <w:szCs w:val="18"/>
                <w:lang w:eastAsia="ar-SA"/>
              </w:rPr>
              <w:t>Revised to S1-163280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D7F24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D7F24" w:rsidRPr="007E578D" w:rsidTr="000643B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D7F24" w:rsidRPr="000643BB" w:rsidRDefault="00BD7F2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D7F24" w:rsidRPr="000643BB" w:rsidRDefault="002C24A0" w:rsidP="000A56C4">
            <w:pPr>
              <w:snapToGrid w:val="0"/>
              <w:spacing w:after="0" w:line="240" w:lineRule="auto"/>
            </w:pPr>
            <w:hyperlink r:id="rId90" w:history="1">
              <w:r w:rsidR="00BD7F24" w:rsidRPr="000643BB">
                <w:rPr>
                  <w:rStyle w:val="Hyperlink"/>
                  <w:rFonts w:cs="Arial"/>
                  <w:color w:val="auto"/>
                </w:rPr>
                <w:t>S1-163280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D7F24" w:rsidRPr="000643BB" w:rsidRDefault="00BD7F24" w:rsidP="000A56C4">
            <w:pPr>
              <w:snapToGrid w:val="0"/>
              <w:spacing w:after="0" w:line="240" w:lineRule="auto"/>
              <w:rPr>
                <w:rFonts w:eastAsia="SimSun"/>
                <w:lang w:val="de-AT" w:eastAsia="en-GB"/>
              </w:rPr>
            </w:pPr>
            <w:r w:rsidRPr="000643BB"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D7F24" w:rsidRPr="000643BB" w:rsidRDefault="00BD7F24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643BB">
              <w:rPr>
                <w:rFonts w:eastAsia="SimSun"/>
                <w:lang w:eastAsia="en-GB"/>
              </w:rPr>
              <w:t>SMARTER - Additional requirements on “Connectivity models”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D7F24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643BB" w:rsidRDefault="00BD7F24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43BB">
              <w:rPr>
                <w:rFonts w:eastAsia="Times New Roman" w:cs="Arial"/>
                <w:szCs w:val="18"/>
                <w:lang w:eastAsia="ar-SA"/>
              </w:rPr>
              <w:t>Revision of S1-163149.</w:t>
            </w:r>
          </w:p>
          <w:p w:rsidR="000643BB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D7F24" w:rsidRPr="000643BB" w:rsidRDefault="000643B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643B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BB41A6" w:rsidTr="00771932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Performance KPIs</w:t>
            </w:r>
          </w:p>
        </w:tc>
      </w:tr>
      <w:tr w:rsidR="00BC29A2" w:rsidRPr="007E578D" w:rsidTr="00AB3B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BC29A2" w:rsidRPr="0077193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S1-163016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Add activity factor, KPI values per area, and definitions for 7.1 (eMBB)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77193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Revised to S1-163281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71932" w:rsidRPr="007E578D" w:rsidTr="00AB3B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1932" w:rsidRPr="00AB3BE6" w:rsidRDefault="0077193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1932" w:rsidRPr="00AB3BE6" w:rsidRDefault="002C24A0" w:rsidP="000A56C4">
            <w:pPr>
              <w:snapToGrid w:val="0"/>
              <w:spacing w:after="0" w:line="240" w:lineRule="auto"/>
            </w:pPr>
            <w:hyperlink r:id="rId92" w:history="1">
              <w:r w:rsidR="00771932" w:rsidRPr="00AB3BE6">
                <w:rPr>
                  <w:rStyle w:val="Hyperlink"/>
                  <w:rFonts w:cs="Arial"/>
                  <w:color w:val="auto"/>
                </w:rPr>
                <w:t>S1-163281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1932" w:rsidRPr="00AB3BE6" w:rsidRDefault="0077193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1932" w:rsidRPr="00AB3BE6" w:rsidRDefault="0077193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Add activity factor, KPI values per area, and definitions for 7.1 (eMBB)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1932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Revised to S1-163380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71932" w:rsidRPr="00AB3BE6" w:rsidRDefault="0077193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Revision of S1-163016.</w:t>
            </w:r>
          </w:p>
        </w:tc>
      </w:tr>
      <w:tr w:rsidR="00AB3BE6" w:rsidRPr="007E578D" w:rsidTr="00AB3B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BE6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BE6" w:rsidRPr="00AB3BE6" w:rsidRDefault="002C24A0" w:rsidP="000A56C4">
            <w:pPr>
              <w:snapToGrid w:val="0"/>
              <w:spacing w:after="0" w:line="240" w:lineRule="auto"/>
            </w:pPr>
            <w:hyperlink r:id="rId93" w:history="1">
              <w:r w:rsidR="00AB3BE6" w:rsidRPr="00AB3BE6">
                <w:rPr>
                  <w:rStyle w:val="Hyperlink"/>
                  <w:rFonts w:cs="Arial"/>
                  <w:color w:val="auto"/>
                </w:rPr>
                <w:t>S1-163380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BE6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BE6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Add activity factor, KPI values per area, and definitions for 7.1 (eMBB)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BE6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i/>
                <w:szCs w:val="18"/>
                <w:lang w:eastAsia="ar-SA"/>
              </w:rPr>
              <w:t>Revision of S1-163016.</w:t>
            </w:r>
          </w:p>
          <w:p w:rsidR="00AB3BE6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Revision of S1-163281.</w:t>
            </w:r>
          </w:p>
        </w:tc>
      </w:tr>
      <w:tr w:rsidR="00BC29A2" w:rsidRPr="007E578D" w:rsidTr="00011A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4" w:history="1">
              <w:r w:rsidR="00BC29A2" w:rsidRPr="0077193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S1-163020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Add latency values to the eMBB performance table in 7.1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77193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193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771932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0C79E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BC29A2" w:rsidRPr="00011AF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SimSun"/>
                <w:lang w:eastAsia="en-GB"/>
              </w:rPr>
              <w:t>Proposed performance requirements for services requiring a low latency or a high reliability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Times New Roman" w:cs="Arial"/>
                <w:szCs w:val="18"/>
                <w:lang w:eastAsia="ar-SA"/>
              </w:rPr>
              <w:t>Revised to S1-163282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11AFA" w:rsidRPr="007E578D" w:rsidTr="000C79E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0C79E1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0C79E1" w:rsidRDefault="002C24A0" w:rsidP="000A56C4">
            <w:pPr>
              <w:snapToGrid w:val="0"/>
              <w:spacing w:after="0" w:line="240" w:lineRule="auto"/>
            </w:pPr>
            <w:hyperlink r:id="rId96" w:history="1">
              <w:r w:rsidR="00011AFA" w:rsidRPr="000C79E1">
                <w:rPr>
                  <w:rStyle w:val="Hyperlink"/>
                  <w:rFonts w:cs="Arial"/>
                  <w:color w:val="auto"/>
                </w:rPr>
                <w:t>S1-163282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0C79E1" w:rsidRDefault="00011AFA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C79E1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0C79E1" w:rsidRDefault="00011AFA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C79E1">
              <w:rPr>
                <w:rFonts w:eastAsia="SimSun"/>
                <w:lang w:eastAsia="en-GB"/>
              </w:rPr>
              <w:t>Proposed performance requirements for services requiring a low latency or a high reliability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Revised to S1-163383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0C79E1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Revision of S1-163134.</w:t>
            </w:r>
          </w:p>
        </w:tc>
      </w:tr>
      <w:tr w:rsidR="000C79E1" w:rsidRPr="007E578D" w:rsidTr="000C79E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E1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E1" w:rsidRPr="000C79E1" w:rsidRDefault="002C24A0" w:rsidP="000A56C4">
            <w:pPr>
              <w:snapToGrid w:val="0"/>
              <w:spacing w:after="0" w:line="240" w:lineRule="auto"/>
            </w:pPr>
            <w:hyperlink r:id="rId97" w:history="1">
              <w:r w:rsidR="000C79E1" w:rsidRPr="000C79E1">
                <w:rPr>
                  <w:rStyle w:val="Hyperlink"/>
                  <w:rFonts w:cs="Arial"/>
                  <w:color w:val="auto"/>
                </w:rPr>
                <w:t>S1-163383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E1" w:rsidRPr="000C79E1" w:rsidRDefault="000C79E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C79E1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E1" w:rsidRPr="000C79E1" w:rsidRDefault="000C79E1" w:rsidP="000A56C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C79E1">
              <w:rPr>
                <w:rFonts w:eastAsia="SimSun"/>
                <w:lang w:eastAsia="en-GB"/>
              </w:rPr>
              <w:t>Proposed performance requirements for services requiring a low latency or a high reliability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E1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i/>
                <w:szCs w:val="18"/>
                <w:lang w:eastAsia="ar-SA"/>
              </w:rPr>
              <w:t>Revision of S1-163134.</w:t>
            </w:r>
          </w:p>
          <w:p w:rsidR="000C79E1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Revision of S1-163282.</w:t>
            </w:r>
          </w:p>
        </w:tc>
      </w:tr>
      <w:tr w:rsidR="00BC29A2" w:rsidRPr="007E578D" w:rsidTr="001741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8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cs="Arial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cs="Arial"/>
              </w:rPr>
              <w:t>On Low-Latency Requirements for Audio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eastAsia="Times New Roman" w:cs="Arial"/>
                <w:szCs w:val="18"/>
                <w:lang w:eastAsia="ar-SA"/>
              </w:rPr>
              <w:t>Revised to S1-163153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1741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2C24A0" w:rsidP="000A56C4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99" w:history="1">
              <w:r w:rsidR="00BC29A2" w:rsidRPr="0017411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cs="Arial"/>
              </w:rPr>
            </w:pPr>
            <w:r w:rsidRPr="0017411B">
              <w:rPr>
                <w:rFonts w:cs="Arial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cs="Arial"/>
              </w:rPr>
            </w:pPr>
            <w:r w:rsidRPr="0017411B">
              <w:rPr>
                <w:rFonts w:cs="Arial"/>
              </w:rPr>
              <w:t>On Low-Latency Requirements for Audio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Revised to S1-163284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Revision of S1-163144.</w:t>
            </w:r>
          </w:p>
        </w:tc>
      </w:tr>
      <w:tr w:rsidR="0017411B" w:rsidRPr="007E578D" w:rsidTr="001741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1B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1B" w:rsidRPr="0017411B" w:rsidRDefault="002C24A0" w:rsidP="000A56C4">
            <w:pPr>
              <w:snapToGrid w:val="0"/>
              <w:spacing w:after="0" w:line="240" w:lineRule="auto"/>
            </w:pPr>
            <w:hyperlink r:id="rId100" w:history="1">
              <w:r w:rsidR="0017411B" w:rsidRPr="0017411B">
                <w:rPr>
                  <w:rStyle w:val="Hyperlink"/>
                  <w:rFonts w:cs="Arial"/>
                  <w:color w:val="auto"/>
                </w:rPr>
                <w:t>S1-163284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1B" w:rsidRPr="0017411B" w:rsidRDefault="0017411B" w:rsidP="000A56C4">
            <w:pPr>
              <w:snapToGrid w:val="0"/>
              <w:spacing w:after="0" w:line="240" w:lineRule="auto"/>
              <w:rPr>
                <w:rFonts w:cs="Arial"/>
              </w:rPr>
            </w:pPr>
            <w:r w:rsidRPr="0017411B">
              <w:rPr>
                <w:rFonts w:cs="Arial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1B" w:rsidRPr="0017411B" w:rsidRDefault="0017411B" w:rsidP="000A56C4">
            <w:pPr>
              <w:snapToGrid w:val="0"/>
              <w:spacing w:after="0" w:line="240" w:lineRule="auto"/>
              <w:rPr>
                <w:rFonts w:cs="Arial"/>
              </w:rPr>
            </w:pPr>
            <w:r w:rsidRPr="0017411B">
              <w:rPr>
                <w:rFonts w:cs="Arial"/>
              </w:rPr>
              <w:t>On Low-Latency Requirements for Audio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1B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i/>
                <w:szCs w:val="18"/>
                <w:lang w:eastAsia="ar-SA"/>
              </w:rPr>
              <w:t>Revision of S1-163144.</w:t>
            </w:r>
          </w:p>
          <w:p w:rsidR="0017411B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Revision of S1-163153.</w:t>
            </w:r>
          </w:p>
        </w:tc>
      </w:tr>
      <w:tr w:rsidR="00BC29A2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1" w:history="1">
              <w:r w:rsidR="00BC29A2" w:rsidRPr="00011AF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Times New Roman" w:cs="Arial"/>
                <w:szCs w:val="18"/>
                <w:lang w:eastAsia="ar-SA"/>
              </w:rPr>
              <w:t>Add Positioning requirements from FS_CriC and generalise 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1AFA">
              <w:rPr>
                <w:rFonts w:eastAsia="Times New Roman" w:cs="Arial"/>
                <w:szCs w:val="18"/>
                <w:lang w:eastAsia="ar-SA"/>
              </w:rPr>
              <w:t>Revised to S1-163283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011AFA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11AFA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1B72DC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1B72DC" w:rsidRDefault="002C24A0" w:rsidP="000A56C4">
            <w:pPr>
              <w:snapToGrid w:val="0"/>
              <w:spacing w:after="0" w:line="240" w:lineRule="auto"/>
            </w:pPr>
            <w:hyperlink r:id="rId102" w:history="1">
              <w:r w:rsidR="00011AFA" w:rsidRPr="001B72DC">
                <w:rPr>
                  <w:rStyle w:val="Hyperlink"/>
                  <w:rFonts w:cs="Arial"/>
                  <w:color w:val="auto"/>
                </w:rPr>
                <w:t>S1-163283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1B72DC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1B72DC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Add Positioning requirements from FS_CriC and generalise 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Revised to S1-163381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1AFA" w:rsidRPr="001B72DC" w:rsidRDefault="00011AFA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Revision of S1-163018.</w:t>
            </w:r>
          </w:p>
        </w:tc>
      </w:tr>
      <w:tr w:rsidR="001B72DC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DC" w:rsidRPr="001B72DC" w:rsidRDefault="002C24A0" w:rsidP="000A56C4">
            <w:pPr>
              <w:snapToGrid w:val="0"/>
              <w:spacing w:after="0" w:line="240" w:lineRule="auto"/>
            </w:pPr>
            <w:hyperlink r:id="rId103" w:history="1">
              <w:r w:rsidR="001B72DC" w:rsidRPr="001B72DC">
                <w:rPr>
                  <w:rStyle w:val="Hyperlink"/>
                  <w:rFonts w:cs="Arial"/>
                  <w:color w:val="auto"/>
                </w:rPr>
                <w:t>S1-163381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Add Positioning requirements from FS_CriC and generalise 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i/>
                <w:szCs w:val="18"/>
                <w:lang w:eastAsia="ar-SA"/>
              </w:rPr>
              <w:t>Revision of S1-163018.</w:t>
            </w:r>
          </w:p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Revision of S1-163283.</w:t>
            </w:r>
          </w:p>
        </w:tc>
      </w:tr>
      <w:tr w:rsidR="00BC29A2" w:rsidRPr="00BB41A6" w:rsidTr="0017411B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lastRenderedPageBreak/>
              <w:t>Other</w:t>
            </w:r>
          </w:p>
        </w:tc>
      </w:tr>
      <w:tr w:rsidR="00BC29A2" w:rsidRPr="007E578D" w:rsidTr="001741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4" w:history="1">
              <w:r w:rsidR="00BC29A2" w:rsidRPr="0017411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pCR to SMARTER TS 22.261: editorial modification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7411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1741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BC29A2" w:rsidRPr="0017411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S1-163112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SimSun" w:hint="eastAsia"/>
                <w:lang w:eastAsia="zh-CN"/>
              </w:rPr>
              <w:t>SMARTER: clarification on applications and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7411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AB3B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6" w:history="1">
              <w:r w:rsidR="00BC29A2" w:rsidRPr="0017411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Add descriptive text for 6.11 section on context aware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Revised to S1-163285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7411B" w:rsidRPr="007E578D" w:rsidTr="00AB3B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AB3BE6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AB3BE6" w:rsidRDefault="002C24A0" w:rsidP="000A56C4">
            <w:pPr>
              <w:snapToGrid w:val="0"/>
              <w:spacing w:after="0" w:line="240" w:lineRule="auto"/>
            </w:pPr>
            <w:hyperlink r:id="rId107" w:history="1">
              <w:r w:rsidR="0017411B" w:rsidRPr="00AB3BE6">
                <w:rPr>
                  <w:rStyle w:val="Hyperlink"/>
                  <w:rFonts w:cs="Arial"/>
                  <w:color w:val="auto"/>
                </w:rPr>
                <w:t>S1-163285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AB3BE6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AB3BE6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Add descriptive text for 6.11 section on context aware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B3BE6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BE6">
              <w:rPr>
                <w:rFonts w:eastAsia="Times New Roman" w:cs="Arial"/>
                <w:szCs w:val="18"/>
                <w:lang w:eastAsia="ar-SA"/>
              </w:rPr>
              <w:t>Revision of S1-163054.</w:t>
            </w:r>
          </w:p>
          <w:p w:rsidR="00AB3BE6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7411B" w:rsidRPr="00AB3BE6" w:rsidRDefault="00AB3BE6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B3BE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BC29A2" w:rsidRPr="0017411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S1-163066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SMARTER – charging info for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411B">
              <w:rPr>
                <w:rFonts w:eastAsia="Times New Roman" w:cs="Arial"/>
                <w:szCs w:val="18"/>
                <w:lang w:eastAsia="ar-SA"/>
              </w:rPr>
              <w:t>Revised to S1-163286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7411B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7411B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1B72DC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1B72DC" w:rsidRDefault="002C24A0" w:rsidP="000A56C4">
            <w:pPr>
              <w:snapToGrid w:val="0"/>
              <w:spacing w:after="0" w:line="240" w:lineRule="auto"/>
            </w:pPr>
            <w:hyperlink r:id="rId109" w:history="1">
              <w:r w:rsidR="0017411B" w:rsidRPr="001B72DC">
                <w:rPr>
                  <w:rStyle w:val="Hyperlink"/>
                  <w:rFonts w:cs="Arial"/>
                  <w:color w:val="auto"/>
                </w:rPr>
                <w:t>S1-163286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1B72DC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1B72DC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SMARTER – charging info for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411B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Default="0017411B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Revision of S1-163066.</w:t>
            </w:r>
          </w:p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7411B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B72D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BB41A6" w:rsidTr="009E7735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eV2X</w:t>
            </w:r>
          </w:p>
        </w:tc>
      </w:tr>
      <w:tr w:rsidR="00BC29A2" w:rsidRPr="007E578D" w:rsidTr="009E773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773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7735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0" w:history="1">
              <w:r w:rsidR="00BC29A2" w:rsidRPr="009E773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773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773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Planning for eV2X transition to SMARTER 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7735" w:rsidRDefault="009E773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Revised to S1-163287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E7735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7735" w:rsidRPr="007E578D" w:rsidTr="009E773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735" w:rsidRPr="009E7735" w:rsidRDefault="009E773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735" w:rsidRPr="009E7735" w:rsidRDefault="002C24A0" w:rsidP="000A56C4">
            <w:pPr>
              <w:snapToGrid w:val="0"/>
              <w:spacing w:after="0" w:line="240" w:lineRule="auto"/>
            </w:pPr>
            <w:hyperlink r:id="rId111" w:history="1">
              <w:r w:rsidR="009E7735" w:rsidRPr="009E7735">
                <w:rPr>
                  <w:rStyle w:val="Hyperlink"/>
                  <w:rFonts w:cs="Arial"/>
                  <w:color w:val="auto"/>
                </w:rPr>
                <w:t>S1-163287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735" w:rsidRPr="009E7735" w:rsidRDefault="009E773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735" w:rsidRPr="009E7735" w:rsidRDefault="009E773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Planning for eV2X transition to SMARTER 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735" w:rsidRPr="009E7735" w:rsidRDefault="009E773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735" w:rsidRPr="009E7735" w:rsidRDefault="009E7735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735">
              <w:rPr>
                <w:rFonts w:eastAsia="Times New Roman" w:cs="Arial"/>
                <w:szCs w:val="18"/>
                <w:lang w:eastAsia="ar-SA"/>
              </w:rPr>
              <w:t>Revision of S1-163152.</w:t>
            </w:r>
          </w:p>
        </w:tc>
      </w:tr>
      <w:tr w:rsidR="00BC29A2" w:rsidRPr="00BB41A6" w:rsidTr="00946A1F">
        <w:trPr>
          <w:trHeight w:val="227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0A56C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General and editorial modifications</w:t>
            </w:r>
          </w:p>
        </w:tc>
      </w:tr>
      <w:tr w:rsidR="00BC29A2" w:rsidRPr="007E578D" w:rsidTr="00946A1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46A1F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46A1F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2" w:history="1">
              <w:r w:rsidR="00BC29A2" w:rsidRPr="00946A1F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46A1F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46A1F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Editorial update to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46A1F" w:rsidRDefault="00946A1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Revised to S1-163288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46A1F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46A1F" w:rsidRPr="007E578D" w:rsidTr="0097550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1F" w:rsidRPr="00946A1F" w:rsidRDefault="00946A1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1F" w:rsidRPr="00946A1F" w:rsidRDefault="002C24A0" w:rsidP="000A56C4">
            <w:pPr>
              <w:snapToGrid w:val="0"/>
              <w:spacing w:after="0" w:line="240" w:lineRule="auto"/>
            </w:pPr>
            <w:hyperlink r:id="rId113" w:history="1">
              <w:r w:rsidR="00946A1F" w:rsidRPr="00946A1F">
                <w:rPr>
                  <w:rStyle w:val="Hyperlink"/>
                  <w:rFonts w:cs="Arial"/>
                  <w:color w:val="auto"/>
                </w:rPr>
                <w:t>S1-163288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1F" w:rsidRPr="00946A1F" w:rsidRDefault="00946A1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1F" w:rsidRPr="00946A1F" w:rsidRDefault="00946A1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Editorial update to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1F" w:rsidRPr="00946A1F" w:rsidRDefault="00946A1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A1F" w:rsidRPr="00946A1F" w:rsidRDefault="00946A1F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A1F">
              <w:rPr>
                <w:rFonts w:eastAsia="Times New Roman" w:cs="Arial"/>
                <w:szCs w:val="18"/>
                <w:lang w:eastAsia="ar-SA"/>
              </w:rPr>
              <w:t>Revision of S1-163015.</w:t>
            </w:r>
          </w:p>
        </w:tc>
      </w:tr>
      <w:tr w:rsidR="00BC29A2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75503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4" w:history="1">
              <w:r w:rsidR="00BC29A2" w:rsidRPr="0097550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Technical update to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75503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Revised to S1-163289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75503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5503" w:rsidRPr="001B72DC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5503" w:rsidRPr="001B72DC" w:rsidRDefault="002C24A0" w:rsidP="000A56C4">
            <w:pPr>
              <w:snapToGrid w:val="0"/>
              <w:spacing w:after="0" w:line="240" w:lineRule="auto"/>
            </w:pPr>
            <w:hyperlink r:id="rId115" w:history="1">
              <w:r w:rsidR="00975503" w:rsidRPr="001B72DC">
                <w:rPr>
                  <w:rStyle w:val="Hyperlink"/>
                  <w:rFonts w:cs="Arial"/>
                  <w:color w:val="auto"/>
                </w:rPr>
                <w:t>S1-163289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5503" w:rsidRPr="001B72DC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5503" w:rsidRPr="001B72DC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Technical update to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5503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Revision of S1-163017.</w:t>
            </w:r>
          </w:p>
          <w:p w:rsidR="001B72DC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75503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B72D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0C79E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BC29A2" w:rsidRPr="001B72D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pCR to SMARTER TS 22.261: Abbreviations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Revised to S1-163382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5503" w:rsidRPr="001B72DC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C29A2" w:rsidRPr="001B72DC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No presentation</w:t>
            </w:r>
          </w:p>
        </w:tc>
      </w:tr>
      <w:tr w:rsidR="001B72DC" w:rsidRPr="007E578D" w:rsidTr="000C79E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Pr="000C79E1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Pr="000C79E1" w:rsidRDefault="002C24A0" w:rsidP="000A56C4">
            <w:pPr>
              <w:snapToGrid w:val="0"/>
              <w:spacing w:after="0" w:line="240" w:lineRule="auto"/>
            </w:pPr>
            <w:hyperlink r:id="rId117" w:history="1">
              <w:r w:rsidR="001B72DC" w:rsidRPr="000C79E1">
                <w:rPr>
                  <w:rStyle w:val="Hyperlink"/>
                  <w:rFonts w:cs="Arial"/>
                  <w:color w:val="auto"/>
                </w:rPr>
                <w:t>S1-163382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Pr="000C79E1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Pr="000C79E1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pCR to SMARTER TS 22.261: Abbreviations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B72DC" w:rsidRPr="000C79E1" w:rsidRDefault="001B72DC" w:rsidP="001B72D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1B72DC" w:rsidRPr="000C79E1" w:rsidRDefault="001B72DC" w:rsidP="001B72D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i/>
                <w:szCs w:val="18"/>
                <w:lang w:eastAsia="ar-SA"/>
              </w:rPr>
              <w:t>No presentation</w:t>
            </w:r>
          </w:p>
          <w:p w:rsidR="000C79E1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E1">
              <w:rPr>
                <w:rFonts w:eastAsia="Times New Roman" w:cs="Arial"/>
                <w:szCs w:val="18"/>
                <w:lang w:eastAsia="ar-SA"/>
              </w:rPr>
              <w:t>Revision of S1-163030.</w:t>
            </w:r>
          </w:p>
          <w:p w:rsidR="000C79E1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B72DC" w:rsidRPr="000C79E1" w:rsidRDefault="000C79E1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C79E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7E578D" w:rsidTr="001B72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8" w:history="1">
              <w:r w:rsidR="00BC29A2" w:rsidRPr="001B72D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2DC">
              <w:rPr>
                <w:rFonts w:eastAsia="SimSun"/>
                <w:lang w:eastAsia="en-GB"/>
              </w:rPr>
              <w:t>Abbreviations to SMARTER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1B72DC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1B72DC">
              <w:rPr>
                <w:rFonts w:eastAsia="Times New Roman" w:cs="Arial"/>
                <w:szCs w:val="18"/>
                <w:lang w:eastAsia="ar-SA"/>
              </w:rPr>
              <w:t xml:space="preserve"> to S1-163382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1B72DC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97550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975503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9" w:history="1">
              <w:r w:rsidR="00BC29A2" w:rsidRPr="0097550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S1-163132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975503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Aligning requirements regarding operator policies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C29A2" w:rsidRPr="00975503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550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75503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C29A2" w:rsidRPr="00975503" w:rsidRDefault="00975503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7550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C29A2" w:rsidRPr="00B04844" w:rsidTr="000A56C4">
        <w:trPr>
          <w:trHeight w:val="141"/>
        </w:trPr>
        <w:tc>
          <w:tcPr>
            <w:tcW w:w="14899" w:type="dxa"/>
            <w:gridSpan w:val="9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C29A2" w:rsidRPr="00F45489" w:rsidRDefault="00BC29A2" w:rsidP="00BC29A2">
            <w:pPr>
              <w:pStyle w:val="Heading3"/>
              <w:numPr>
                <w:ilvl w:val="0"/>
                <w:numId w:val="0"/>
              </w:numPr>
            </w:pPr>
            <w:r>
              <w:t>1.1 SMARTER drafting session information and SMARTER output</w:t>
            </w:r>
          </w:p>
        </w:tc>
      </w:tr>
      <w:tr w:rsidR="00BC29A2" w:rsidRPr="002B6AA0" w:rsidTr="000A56C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0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2B6AA0" w:rsidTr="000A56C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lastRenderedPageBreak/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1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2B6AA0" w:rsidTr="000A56C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2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TS22.261v0.2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2B6AA0" w:rsidTr="000A56C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2C24A0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3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TS22.261v0.2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0A5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16543A" w:rsidP="00BC29A2">
            <w:pPr>
              <w:pStyle w:val="ListParagraph"/>
              <w:numPr>
                <w:ilvl w:val="0"/>
                <w:numId w:val="18"/>
              </w:num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BC29A2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5D4328" w:rsidRPr="00C42DE7" w:rsidTr="0016543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BC29A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S1-163250</w:t>
            </w:r>
            <w:r w:rsidR="00F5411C">
              <w:t xml:space="preserve"> - 299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5411C" w:rsidRPr="00C42DE7" w:rsidTr="00CB35A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11C" w:rsidRPr="00665671" w:rsidRDefault="00F5411C" w:rsidP="00CB35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11C" w:rsidRDefault="00F5411C" w:rsidP="00CB35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S1-163380 - 404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11C" w:rsidRPr="00665671" w:rsidRDefault="00F5411C" w:rsidP="00CB35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11C" w:rsidRDefault="00F5411C" w:rsidP="00CB35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11C" w:rsidRPr="00665671" w:rsidRDefault="00F5411C" w:rsidP="00CB35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11C" w:rsidRPr="00665671" w:rsidRDefault="00F5411C" w:rsidP="00CB35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16543A" w:rsidP="00BC29A2">
            <w:pPr>
              <w:pStyle w:val="ListParagraph"/>
              <w:numPr>
                <w:ilvl w:val="0"/>
                <w:numId w:val="18"/>
              </w:num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BC29A2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16543A" w:rsidRPr="0016543A" w:rsidTr="00F5411C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F5411C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t>S1-16</w:t>
            </w:r>
            <w:r>
              <w:rPr>
                <w:rFonts w:eastAsia="Arial Unicode MS" w:cs="Arial"/>
                <w:szCs w:val="18"/>
              </w:rPr>
              <w:t>3384 - 404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3E7" w:rsidRPr="007A43E7" w:rsidRDefault="0016543A" w:rsidP="007A43E7">
            <w:pPr>
              <w:pStyle w:val="ListParagraph"/>
              <w:numPr>
                <w:ilvl w:val="0"/>
                <w:numId w:val="18"/>
              </w:num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BC29A2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3E7" w:rsidRDefault="007A43E7" w:rsidP="001654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sz w:val="20"/>
                <w:szCs w:val="20"/>
                <w:lang w:eastAsia="ar-SA"/>
              </w:rPr>
              <w:t>55 Documents handled</w:t>
            </w:r>
          </w:p>
          <w:p w:rsidR="00F54621" w:rsidRDefault="00F54621" w:rsidP="001654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sz w:val="20"/>
                <w:szCs w:val="20"/>
                <w:lang w:eastAsia="ar-SA"/>
              </w:rPr>
              <w:t>6 Documents noted</w:t>
            </w:r>
          </w:p>
          <w:p w:rsidR="007A43E7" w:rsidRDefault="00F5411C" w:rsidP="001654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sz w:val="20"/>
                <w:szCs w:val="20"/>
                <w:lang w:eastAsia="ar-SA"/>
              </w:rPr>
              <w:t>49 Documents revised once</w:t>
            </w:r>
            <w:bookmarkStart w:id="1" w:name="_GoBack"/>
            <w:bookmarkEnd w:id="1"/>
          </w:p>
          <w:p w:rsidR="0016543A" w:rsidRPr="007A43E7" w:rsidRDefault="007A43E7" w:rsidP="0016543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sz w:val="20"/>
                <w:szCs w:val="20"/>
                <w:lang w:eastAsia="ar-SA"/>
              </w:rPr>
              <w:t>27 Documents agreed</w:t>
            </w:r>
          </w:p>
          <w:p w:rsidR="007A43E7" w:rsidRPr="007A43E7" w:rsidRDefault="007A43E7" w:rsidP="007A43E7">
            <w:pPr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7A43E7">
              <w:rPr>
                <w:rFonts w:cs="Arial"/>
                <w:sz w:val="20"/>
                <w:szCs w:val="20"/>
              </w:rPr>
              <w:t>15 Documents carried over to plenary</w:t>
            </w:r>
          </w:p>
          <w:p w:rsidR="007A43E7" w:rsidRPr="0016543A" w:rsidRDefault="007A43E7" w:rsidP="0016543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BC29A2" w:rsidP="00BC29A2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="0016543A"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011A3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4A0" w:rsidRDefault="002C24A0" w:rsidP="002E015E">
      <w:pPr>
        <w:spacing w:after="0" w:line="240" w:lineRule="auto"/>
      </w:pPr>
      <w:r>
        <w:separator/>
      </w:r>
    </w:p>
  </w:endnote>
  <w:endnote w:type="continuationSeparator" w:id="0">
    <w:p w:rsidR="002C24A0" w:rsidRDefault="002C24A0" w:rsidP="002E015E">
      <w:pPr>
        <w:spacing w:after="0" w:line="240" w:lineRule="auto"/>
      </w:pPr>
      <w:r>
        <w:continuationSeparator/>
      </w:r>
    </w:p>
  </w:endnote>
  <w:endnote w:type="continuationNotice" w:id="1">
    <w:p w:rsidR="002C24A0" w:rsidRDefault="002C24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4A0" w:rsidRDefault="002C24A0" w:rsidP="002E015E">
      <w:pPr>
        <w:spacing w:after="0" w:line="240" w:lineRule="auto"/>
      </w:pPr>
      <w:r>
        <w:separator/>
      </w:r>
    </w:p>
  </w:footnote>
  <w:footnote w:type="continuationSeparator" w:id="0">
    <w:p w:rsidR="002C24A0" w:rsidRDefault="002C24A0" w:rsidP="002E015E">
      <w:pPr>
        <w:spacing w:after="0" w:line="240" w:lineRule="auto"/>
      </w:pPr>
      <w:r>
        <w:continuationSeparator/>
      </w:r>
    </w:p>
  </w:footnote>
  <w:footnote w:type="continuationNotice" w:id="1">
    <w:p w:rsidR="002C24A0" w:rsidRDefault="002C24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84CCA"/>
    <w:multiLevelType w:val="hybridMultilevel"/>
    <w:tmpl w:val="250CC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4317"/>
    <w:multiLevelType w:val="multilevel"/>
    <w:tmpl w:val="45D09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46F75"/>
    <w:multiLevelType w:val="hybridMultilevel"/>
    <w:tmpl w:val="3F8EA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F7FA4"/>
    <w:multiLevelType w:val="hybridMultilevel"/>
    <w:tmpl w:val="9AEAB0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8E450A"/>
    <w:multiLevelType w:val="hybridMultilevel"/>
    <w:tmpl w:val="C61E0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  <w:num w:numId="14">
    <w:abstractNumId w:val="8"/>
    <w:lvlOverride w:ilvl="0">
      <w:startOverride w:val="3"/>
    </w:lvlOverride>
    <w:lvlOverride w:ilvl="1"/>
  </w:num>
  <w:num w:numId="15">
    <w:abstractNumId w:val="11"/>
  </w:num>
  <w:num w:numId="16">
    <w:abstractNumId w:val="8"/>
    <w:lvlOverride w:ilvl="0">
      <w:startOverride w:val="3"/>
    </w:lvlOverride>
    <w:lvlOverride w:ilvl="1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</w:num>
  <w:num w:numId="18">
    <w:abstractNumId w:val="14"/>
  </w:num>
  <w:num w:numId="19">
    <w:abstractNumId w:val="16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AFA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27BCD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0B7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3B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485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56C4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9E1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899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11B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2DC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8C"/>
    <w:rsid w:val="002C01F8"/>
    <w:rsid w:val="002C0676"/>
    <w:rsid w:val="002C0DAA"/>
    <w:rsid w:val="002C125D"/>
    <w:rsid w:val="002C18EB"/>
    <w:rsid w:val="002C195D"/>
    <w:rsid w:val="002C227C"/>
    <w:rsid w:val="002C24A0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473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645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3F16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811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28A1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803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BCE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2F22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974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104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940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6BCD"/>
    <w:rsid w:val="006B721E"/>
    <w:rsid w:val="006B7EDF"/>
    <w:rsid w:val="006C065B"/>
    <w:rsid w:val="006C0881"/>
    <w:rsid w:val="006C08B0"/>
    <w:rsid w:val="006C1579"/>
    <w:rsid w:val="006C1BEF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932"/>
    <w:rsid w:val="00771E7E"/>
    <w:rsid w:val="007723E5"/>
    <w:rsid w:val="0077244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3E7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4F06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560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46A1F"/>
    <w:rsid w:val="00950908"/>
    <w:rsid w:val="0095125C"/>
    <w:rsid w:val="00951856"/>
    <w:rsid w:val="00951E93"/>
    <w:rsid w:val="00952107"/>
    <w:rsid w:val="009528C4"/>
    <w:rsid w:val="0095454F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503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9F2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735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88F"/>
    <w:rsid w:val="00A118E4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71"/>
    <w:rsid w:val="00AA1181"/>
    <w:rsid w:val="00AA13EF"/>
    <w:rsid w:val="00AA1AB0"/>
    <w:rsid w:val="00AA1BFD"/>
    <w:rsid w:val="00AA1F20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BE6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132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0B1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D7F24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1FE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4F6C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3E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9B2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1DA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6D87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D2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9A5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4D3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20E8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7B6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11C"/>
    <w:rsid w:val="00F54443"/>
    <w:rsid w:val="00F5447D"/>
    <w:rsid w:val="00F54621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37A7"/>
    <w:rsid w:val="00F6415B"/>
    <w:rsid w:val="00F64610"/>
    <w:rsid w:val="00F65EAB"/>
    <w:rsid w:val="00F66569"/>
    <w:rsid w:val="00F666D4"/>
    <w:rsid w:val="00F66F85"/>
    <w:rsid w:val="00F67FCE"/>
    <w:rsid w:val="00F701D4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CD6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B7D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3GPP\SA1%20Tenerife%202016\docs\S1-163143.zip" TargetMode="External"/><Relationship Id="rId117" Type="http://schemas.openxmlformats.org/officeDocument/2006/relationships/hyperlink" Target="file:///C:\Users\myounge\Documents\3GPP\SA1\TSGS1_76_Tenerife\SMARTER\docs\S1-163382.zip" TargetMode="External"/><Relationship Id="rId21" Type="http://schemas.openxmlformats.org/officeDocument/2006/relationships/hyperlink" Target="file:///C:\Users\myounge\Documents\3GPP\SA1\TSGS1_76_Tenerife\SMARTER\docs\S1-163254.zip" TargetMode="External"/><Relationship Id="rId42" Type="http://schemas.openxmlformats.org/officeDocument/2006/relationships/hyperlink" Target="file:///E:\3GPP\SA1%20Tenerife%202016\docs\S1-163072.zip" TargetMode="External"/><Relationship Id="rId47" Type="http://schemas.openxmlformats.org/officeDocument/2006/relationships/hyperlink" Target="file:///C:\Users\myounge\Documents\3GPP\SA1\TSGS1_76_Tenerife\SMARTER\docs\S1-163296.zip" TargetMode="External"/><Relationship Id="rId63" Type="http://schemas.openxmlformats.org/officeDocument/2006/relationships/hyperlink" Target="file:///C:\Users\myounge\Documents\3GPP\SA1\TSGS1_76_Tenerife\SMARTER\docs\S1-160269.zip" TargetMode="External"/><Relationship Id="rId68" Type="http://schemas.openxmlformats.org/officeDocument/2006/relationships/hyperlink" Target="file:///E:\3GPP\SA1%20Tenerife%202016\docs\S1-163110.zip" TargetMode="External"/><Relationship Id="rId84" Type="http://schemas.openxmlformats.org/officeDocument/2006/relationships/hyperlink" Target="file:///C:\Users\myounge\Documents\3GPP\SA1\TSGS1_76_Tenerife\SMARTER\docs\S1-163277.zip" TargetMode="External"/><Relationship Id="rId89" Type="http://schemas.openxmlformats.org/officeDocument/2006/relationships/hyperlink" Target="file:///E:\3GPP\SA1%20Tenerife%202016\docs\S1-163149.zip" TargetMode="External"/><Relationship Id="rId112" Type="http://schemas.openxmlformats.org/officeDocument/2006/relationships/hyperlink" Target="file:///E:\3GPP\SA1%20Tenerife%202016\docs\S1-163015.zip" TargetMode="External"/><Relationship Id="rId16" Type="http://schemas.openxmlformats.org/officeDocument/2006/relationships/hyperlink" Target="file:///E:\3GPP\SA1%20Tenerife%202016\docs\S1-163113.zip" TargetMode="External"/><Relationship Id="rId107" Type="http://schemas.openxmlformats.org/officeDocument/2006/relationships/hyperlink" Target="file:///C:\Users\myounge\Documents\3GPP\SA1\TSGS1_76_Tenerife\SMARTER\docs\S1-163285.zip" TargetMode="External"/><Relationship Id="rId11" Type="http://schemas.openxmlformats.org/officeDocument/2006/relationships/hyperlink" Target="file:///E:\3GPP\SA1%20Tenerife%202016\docs\S1-163063.zip" TargetMode="External"/><Relationship Id="rId32" Type="http://schemas.openxmlformats.org/officeDocument/2006/relationships/hyperlink" Target="file:///E:\3GPP\SA1%20Tenerife%202016\docs\S1-163109.zip" TargetMode="External"/><Relationship Id="rId37" Type="http://schemas.openxmlformats.org/officeDocument/2006/relationships/hyperlink" Target="file:///E:\3GPP\SA1%20Tenerife%202016\docs\S1-163133.zip" TargetMode="External"/><Relationship Id="rId53" Type="http://schemas.openxmlformats.org/officeDocument/2006/relationships/hyperlink" Target="file:///C:\Users\myounge\Documents\3GPP\SA1\TSGS1_76_Tenerife\SMARTER\docs\S1-163265.zip" TargetMode="External"/><Relationship Id="rId58" Type="http://schemas.openxmlformats.org/officeDocument/2006/relationships/hyperlink" Target="file:///E:\3GPP\SA1%20Tenerife%202016\docs\S1-163136.zip" TargetMode="External"/><Relationship Id="rId74" Type="http://schemas.openxmlformats.org/officeDocument/2006/relationships/hyperlink" Target="file:///E:\3GPP\SA1%20Tenerife%202016\docs\S1-163093.zip" TargetMode="External"/><Relationship Id="rId79" Type="http://schemas.openxmlformats.org/officeDocument/2006/relationships/hyperlink" Target="file:///E:\3GPP\SA1%20Tenerife%202016\docs\S1-163094.zip" TargetMode="External"/><Relationship Id="rId102" Type="http://schemas.openxmlformats.org/officeDocument/2006/relationships/hyperlink" Target="file:///C:\Users\myounge\Documents\3GPP\SA1\TSGS1_76_Tenerife\SMARTER\docs\S1-163283.zip" TargetMode="External"/><Relationship Id="rId123" Type="http://schemas.openxmlformats.org/officeDocument/2006/relationships/hyperlink" Target="file:///E:\3GPP\SA1%20Tenerife%202016\docs\S1-163184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E:\3GPP\SA1%20Tenerife%202016\docs\S1-163053.zip" TargetMode="External"/><Relationship Id="rId82" Type="http://schemas.openxmlformats.org/officeDocument/2006/relationships/hyperlink" Target="file:///C:\Users\myounge\Documents\3GPP\SA1\TSGS1_76_Tenerife\SMARTER\docs\S1-163276.zip" TargetMode="External"/><Relationship Id="rId90" Type="http://schemas.openxmlformats.org/officeDocument/2006/relationships/hyperlink" Target="file:///C:\Users\myounge\Documents\3GPP\SA1\TSGS1_76_Tenerife\SMARTER\docs\S1-163280.zip" TargetMode="External"/><Relationship Id="rId95" Type="http://schemas.openxmlformats.org/officeDocument/2006/relationships/hyperlink" Target="file:///E:\3GPP\SA1%20Tenerife%202016\docs\S1-163134.zip" TargetMode="External"/><Relationship Id="rId19" Type="http://schemas.openxmlformats.org/officeDocument/2006/relationships/hyperlink" Target="file:///E:\3GPP\SA1%20Tenerife%202016\docs\S1-163073.zip" TargetMode="External"/><Relationship Id="rId14" Type="http://schemas.openxmlformats.org/officeDocument/2006/relationships/hyperlink" Target="file:///C:\Users\myounge\Documents\3GPP\SA1\TSGS1_76_Tenerife\SMARTER\docs\S1-160251.zip" TargetMode="External"/><Relationship Id="rId22" Type="http://schemas.openxmlformats.org/officeDocument/2006/relationships/hyperlink" Target="file:///C:\Users\myounge\Documents\3GPP\SA1\TSGS1_76_Tenerife\SMARTER\docs\S1-163294.zip" TargetMode="External"/><Relationship Id="rId27" Type="http://schemas.openxmlformats.org/officeDocument/2006/relationships/hyperlink" Target="file:///C:\Users\myounge\Documents\3GPP\SA1\TSGS1_76_Tenerife\SMARTER\docs\S1-163255.zip" TargetMode="External"/><Relationship Id="rId30" Type="http://schemas.openxmlformats.org/officeDocument/2006/relationships/hyperlink" Target="file:///E:\3GPP\SA1%20Tenerife%202016\docs\S1-163064.zip" TargetMode="External"/><Relationship Id="rId35" Type="http://schemas.openxmlformats.org/officeDocument/2006/relationships/hyperlink" Target="file:///E:\3GPP\SA1%20Tenerife%202016\docs\S1-163129.zip" TargetMode="External"/><Relationship Id="rId43" Type="http://schemas.openxmlformats.org/officeDocument/2006/relationships/hyperlink" Target="file:///C:\Users\myounge\Documents\3GPP\SA1\TSGS1_76_Tenerife\SMARTER\docs\S1-163261.zip" TargetMode="External"/><Relationship Id="rId48" Type="http://schemas.openxmlformats.org/officeDocument/2006/relationships/hyperlink" Target="file:///E:\3GPP\SA1%20Tenerife%202016\docs\S1-163069.zip" TargetMode="External"/><Relationship Id="rId56" Type="http://schemas.openxmlformats.org/officeDocument/2006/relationships/hyperlink" Target="file:///E:\3GPP\SA1%20Tenerife%202016\docs\S1-163135.zip" TargetMode="External"/><Relationship Id="rId64" Type="http://schemas.openxmlformats.org/officeDocument/2006/relationships/hyperlink" Target="file:///C:\Users\myounge\Documents\3GPP\SA1\TSGS1_76_Tenerife\SMARTER\docs\S1-163297.zip" TargetMode="External"/><Relationship Id="rId69" Type="http://schemas.openxmlformats.org/officeDocument/2006/relationships/hyperlink" Target="file:///E:\3GPP\SA1%20Tenerife%202016\docs\S1-163159.zip" TargetMode="External"/><Relationship Id="rId77" Type="http://schemas.openxmlformats.org/officeDocument/2006/relationships/hyperlink" Target="file:///E:\3GPP\SA1%20Tenerife%202016\docs\S1-163007.zip" TargetMode="External"/><Relationship Id="rId100" Type="http://schemas.openxmlformats.org/officeDocument/2006/relationships/hyperlink" Target="file:///C:\Users\myounge\Documents\3GPP\SA1\TSGS1_76_Tenerife\SMARTER\docs\S1-163284.zip" TargetMode="External"/><Relationship Id="rId105" Type="http://schemas.openxmlformats.org/officeDocument/2006/relationships/hyperlink" Target="file:///E:\3GPP\SA1%20Tenerife%202016\docs\S1-163112.zip" TargetMode="External"/><Relationship Id="rId113" Type="http://schemas.openxmlformats.org/officeDocument/2006/relationships/hyperlink" Target="file:///C:\Users\myounge\Documents\3GPP\SA1\TSGS1_76_Tenerife\SMARTER\docs\S1-163288.zip" TargetMode="External"/><Relationship Id="rId118" Type="http://schemas.openxmlformats.org/officeDocument/2006/relationships/hyperlink" Target="file:///E:\3GPP\SA1%20Tenerife%202016\docs\S1-163031.zip" TargetMode="External"/><Relationship Id="rId8" Type="http://schemas.openxmlformats.org/officeDocument/2006/relationships/hyperlink" Target="file:///C:\Users\myounge\Documents\3GPP\SA1\TSGS1_76_Tenerife\SMARTER\docs\S1-160252.zip" TargetMode="External"/><Relationship Id="rId51" Type="http://schemas.openxmlformats.org/officeDocument/2006/relationships/hyperlink" Target="file:///C:\Users\myounge\Documents\3GPP\SA1\TSGS1_76_Tenerife\SMARTER\docs\S1-163264.zip" TargetMode="External"/><Relationship Id="rId72" Type="http://schemas.openxmlformats.org/officeDocument/2006/relationships/hyperlink" Target="file:///E:\3GPP\SA1%20Tenerife%202016\docs\S1-163206.zip" TargetMode="External"/><Relationship Id="rId80" Type="http://schemas.openxmlformats.org/officeDocument/2006/relationships/hyperlink" Target="file:///C:\Users\myounge\Documents\3GPP\SA1\TSGS1_76_Tenerife\SMARTER\docs\S1-163275.zip" TargetMode="External"/><Relationship Id="rId85" Type="http://schemas.openxmlformats.org/officeDocument/2006/relationships/hyperlink" Target="file:///E:\3GPP\SA1%20Tenerife%202016\docs\S1-163052.zip" TargetMode="External"/><Relationship Id="rId93" Type="http://schemas.openxmlformats.org/officeDocument/2006/relationships/hyperlink" Target="file:///C:\Users\myounge\Documents\3GPP\SA1\TSGS1_76_Tenerife\SMARTER\docs\S1-163380.zip" TargetMode="External"/><Relationship Id="rId98" Type="http://schemas.openxmlformats.org/officeDocument/2006/relationships/hyperlink" Target="file:///E:\3GPP\SA1%20Tenerife%202016\docs\S1-163144.zip" TargetMode="External"/><Relationship Id="rId121" Type="http://schemas.openxmlformats.org/officeDocument/2006/relationships/hyperlink" Target="file:///E:\3GPP\SA1%20Tenerife%202016\docs\S1-163182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myounge\Documents\3GPP\SA1\TSGS1_76_Tenerife\SMARTER\docs\S1-160250.zip" TargetMode="External"/><Relationship Id="rId17" Type="http://schemas.openxmlformats.org/officeDocument/2006/relationships/hyperlink" Target="file:///C:\Users\myounge\Documents\3GPP\SA1\TSGS1_76_Tenerife\SMARTER\docs\S1-160253.zip" TargetMode="External"/><Relationship Id="rId25" Type="http://schemas.openxmlformats.org/officeDocument/2006/relationships/hyperlink" Target="file:///E:\3GPP\SA1%20Tenerife%202016\docs\S1-163141.zip" TargetMode="External"/><Relationship Id="rId33" Type="http://schemas.openxmlformats.org/officeDocument/2006/relationships/hyperlink" Target="file:///C:\Users\myounge\Documents\3GPP\SA1\TSGS1_76_Tenerife\SMARTER\docs\S1-163257.zip" TargetMode="External"/><Relationship Id="rId38" Type="http://schemas.openxmlformats.org/officeDocument/2006/relationships/hyperlink" Target="file:///C:\Users\myounge\Documents\3GPP\SA1\TSGS1_76_Tenerife\SMARTER\docs\S1-163259.zip" TargetMode="External"/><Relationship Id="rId46" Type="http://schemas.openxmlformats.org/officeDocument/2006/relationships/hyperlink" Target="file:///C:\Users\myounge\Documents\3GPP\SA1\TSGS1_76_Tenerife\SMARTER\docs\S1-163262.zip" TargetMode="External"/><Relationship Id="rId59" Type="http://schemas.openxmlformats.org/officeDocument/2006/relationships/hyperlink" Target="file:///C:\Users\myounge\Documents\3GPP\SA1\TSGS1_76_Tenerife\SMARTER\docs\S1-163268.zip" TargetMode="External"/><Relationship Id="rId67" Type="http://schemas.openxmlformats.org/officeDocument/2006/relationships/hyperlink" Target="file:///C:\Users\myounge\Documents\3GPP\SA1\TSGS1_76_Tenerife\SMARTER\docs\S1-163298.zip" TargetMode="External"/><Relationship Id="rId103" Type="http://schemas.openxmlformats.org/officeDocument/2006/relationships/hyperlink" Target="file:///C:\Users\myounge\Documents\3GPP\SA1\TSGS1_76_Tenerife\SMARTER\docs\S1-163381.zip" TargetMode="External"/><Relationship Id="rId108" Type="http://schemas.openxmlformats.org/officeDocument/2006/relationships/hyperlink" Target="file:///E:\3GPP\SA1%20Tenerife%202016\docs\S1-163066.zip" TargetMode="External"/><Relationship Id="rId116" Type="http://schemas.openxmlformats.org/officeDocument/2006/relationships/hyperlink" Target="file:///E:\3GPP\SA1%20Tenerife%202016\docs\S1-163030.zip" TargetMode="External"/><Relationship Id="rId124" Type="http://schemas.openxmlformats.org/officeDocument/2006/relationships/fontTable" Target="fontTable.xml"/><Relationship Id="rId20" Type="http://schemas.openxmlformats.org/officeDocument/2006/relationships/hyperlink" Target="file:///E:\3GPP\SA1%20Tenerife%202016\docs\S1-163092.zip" TargetMode="External"/><Relationship Id="rId41" Type="http://schemas.openxmlformats.org/officeDocument/2006/relationships/hyperlink" Target="file:///C:\Users\myounge\Documents\3GPP\SA1\TSGS1_76_Tenerife\SMARTER\docs\S1-163260.zip" TargetMode="External"/><Relationship Id="rId54" Type="http://schemas.openxmlformats.org/officeDocument/2006/relationships/hyperlink" Target="file:///E:\3GPP\SA1%20Tenerife%202016\docs\S1-163130.zip" TargetMode="External"/><Relationship Id="rId62" Type="http://schemas.openxmlformats.org/officeDocument/2006/relationships/hyperlink" Target="file:///E:\3GPP\SA1%20Tenerife%202016\docs\S1-163055.zip" TargetMode="External"/><Relationship Id="rId70" Type="http://schemas.openxmlformats.org/officeDocument/2006/relationships/hyperlink" Target="file:///C:\Users\myounge\Documents\3GPP\SA1\TSGS1_76_Tenerife\SMARTER\docs\S1-163271.zip" TargetMode="External"/><Relationship Id="rId75" Type="http://schemas.openxmlformats.org/officeDocument/2006/relationships/hyperlink" Target="file:///C:\Users\myounge\Documents\3GPP\SA1\TSGS1_76_Tenerife\SMARTER\docs\S1-163273.zip" TargetMode="External"/><Relationship Id="rId83" Type="http://schemas.openxmlformats.org/officeDocument/2006/relationships/hyperlink" Target="file:///E:\3GPP\SA1%20Tenerife%202016\docs\S1-163068.zip" TargetMode="External"/><Relationship Id="rId88" Type="http://schemas.openxmlformats.org/officeDocument/2006/relationships/hyperlink" Target="file:///C:\Users\myounge\Documents\3GPP\SA1\TSGS1_76_Tenerife\SMARTER\docs\S1-163279.zip" TargetMode="External"/><Relationship Id="rId91" Type="http://schemas.openxmlformats.org/officeDocument/2006/relationships/hyperlink" Target="file:///E:\3GPP\SA1%20Tenerife%202016\docs\S1-163016.zip" TargetMode="External"/><Relationship Id="rId96" Type="http://schemas.openxmlformats.org/officeDocument/2006/relationships/hyperlink" Target="file:///C:\Users\myounge\Documents\3GPP\SA1\TSGS1_76_Tenerife\SMARTER\docs\S1-163282.zip" TargetMode="External"/><Relationship Id="rId111" Type="http://schemas.openxmlformats.org/officeDocument/2006/relationships/hyperlink" Target="file:///C:\Users\myounge\Documents\3GPP\SA1\TSGS1_76_Tenerife\SMARTER\docs\S1-16328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myounge\Documents\3GPP\SA1\TSGS1_76_Tenerife\SMARTER\docs\S1-163290.zip" TargetMode="External"/><Relationship Id="rId23" Type="http://schemas.openxmlformats.org/officeDocument/2006/relationships/hyperlink" Target="file:///E:\3GPP\SA1%20Tenerife%202016\docs\S1-163142.zip" TargetMode="External"/><Relationship Id="rId28" Type="http://schemas.openxmlformats.org/officeDocument/2006/relationships/hyperlink" Target="file:///E:\3GPP\SA1%20Tenerife%202016\docs\S1-163056.zip" TargetMode="External"/><Relationship Id="rId36" Type="http://schemas.openxmlformats.org/officeDocument/2006/relationships/hyperlink" Target="file:///C:\Users\myounge\Documents\3GPP\SA1\TSGS1_76_Tenerife\SMARTER\docs\S1-163258.zip" TargetMode="External"/><Relationship Id="rId49" Type="http://schemas.openxmlformats.org/officeDocument/2006/relationships/hyperlink" Target="file:///C:\Users\myounge\Documents\3GPP\SA1\TSGS1_76_Tenerife\SMARTER\docs\S1-163263.zip" TargetMode="External"/><Relationship Id="rId57" Type="http://schemas.openxmlformats.org/officeDocument/2006/relationships/hyperlink" Target="file:///C:\Users\myounge\Documents\3GPP\SA1\TSGS1_76_Tenerife\SMARTER\docs\S1-163267.zip" TargetMode="External"/><Relationship Id="rId106" Type="http://schemas.openxmlformats.org/officeDocument/2006/relationships/hyperlink" Target="file:///E:\3GPP\SA1%20Tenerife%202016\docs\S1-163054.zip" TargetMode="External"/><Relationship Id="rId114" Type="http://schemas.openxmlformats.org/officeDocument/2006/relationships/hyperlink" Target="file:///E:\3GPP\SA1%20Tenerife%202016\docs\S1-163017.zip" TargetMode="External"/><Relationship Id="rId119" Type="http://schemas.openxmlformats.org/officeDocument/2006/relationships/hyperlink" Target="file:///E:\3GPP\SA1%20Tenerife%202016\docs\S1-163132.zip" TargetMode="External"/><Relationship Id="rId10" Type="http://schemas.openxmlformats.org/officeDocument/2006/relationships/hyperlink" Target="file:///E:\3GPP\SA1%20Tenerife%202016\docs\S1-163074.zip" TargetMode="External"/><Relationship Id="rId31" Type="http://schemas.openxmlformats.org/officeDocument/2006/relationships/hyperlink" Target="file:///E:\3GPP\SA1%20Tenerife%202016\docs\S1-163070.zip" TargetMode="External"/><Relationship Id="rId44" Type="http://schemas.openxmlformats.org/officeDocument/2006/relationships/hyperlink" Target="file:///C:\Users\myounge\Documents\3GPP\SA1\TSGS1_76_Tenerife\SMARTER\docs\S1-163295.zip" TargetMode="External"/><Relationship Id="rId52" Type="http://schemas.openxmlformats.org/officeDocument/2006/relationships/hyperlink" Target="file:///E:\3GPP\SA1%20Tenerife%202016\docs\S1-163071.zip" TargetMode="External"/><Relationship Id="rId60" Type="http://schemas.openxmlformats.org/officeDocument/2006/relationships/hyperlink" Target="file:///E:\3GPP\SA1%20Tenerife%202016\docs\S1-163019.zip" TargetMode="External"/><Relationship Id="rId65" Type="http://schemas.openxmlformats.org/officeDocument/2006/relationships/hyperlink" Target="file:///E:\3GPP\SA1%20Tenerife%202016\docs\S1-163121.zip" TargetMode="External"/><Relationship Id="rId73" Type="http://schemas.openxmlformats.org/officeDocument/2006/relationships/hyperlink" Target="file:///C:\Users\myounge\Documents\3GPP\SA1\TSGS1_76_Tenerife\SMARTER\docs\S1-163272.zip" TargetMode="External"/><Relationship Id="rId78" Type="http://schemas.openxmlformats.org/officeDocument/2006/relationships/hyperlink" Target="file:///C:\Users\myounge\Documents\3GPP\SA1\TSGS1_76_Tenerife\SMARTER\docs\S1-163274.zip" TargetMode="External"/><Relationship Id="rId81" Type="http://schemas.openxmlformats.org/officeDocument/2006/relationships/hyperlink" Target="file:///E:\3GPP\SA1%20Tenerife%202016\docs\S1-163106.zip" TargetMode="External"/><Relationship Id="rId86" Type="http://schemas.openxmlformats.org/officeDocument/2006/relationships/hyperlink" Target="file:///C:\Users\myounge\Documents\3GPP\SA1\TSGS1_76_Tenerife\SMARTER\docs\S1-163278.zip" TargetMode="External"/><Relationship Id="rId94" Type="http://schemas.openxmlformats.org/officeDocument/2006/relationships/hyperlink" Target="file:///E:\3GPP\SA1%20Tenerife%202016\docs\S1-163020.zip" TargetMode="External"/><Relationship Id="rId99" Type="http://schemas.openxmlformats.org/officeDocument/2006/relationships/hyperlink" Target="file:///E:\3GPP\SA1%20Tenerife%202016\docs\S1-163153.zip" TargetMode="External"/><Relationship Id="rId101" Type="http://schemas.openxmlformats.org/officeDocument/2006/relationships/hyperlink" Target="file:///E:\3GPP\SA1%20Tenerife%202016\docs\S1-163018.zip" TargetMode="External"/><Relationship Id="rId122" Type="http://schemas.openxmlformats.org/officeDocument/2006/relationships/hyperlink" Target="file:///E:\3GPP\SA1%20Tenerife%202016\docs\S1-16318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3GPP\SA1%20Tenerife%202016\docs\S1-163028.zip" TargetMode="External"/><Relationship Id="rId13" Type="http://schemas.openxmlformats.org/officeDocument/2006/relationships/hyperlink" Target="file:///E:\3GPP\SA1%20Tenerife%202016\docs\S1-163151.zip" TargetMode="External"/><Relationship Id="rId18" Type="http://schemas.openxmlformats.org/officeDocument/2006/relationships/hyperlink" Target="file:///C:\Users\myounge\Documents\3GPP\SA1\TSGS1_76_Tenerife\SMARTER\docs\S1-163291.zip" TargetMode="External"/><Relationship Id="rId39" Type="http://schemas.openxmlformats.org/officeDocument/2006/relationships/hyperlink" Target="file:///C:\Users\myounge\Documents\3GPP\SA1\TSGS1_76_Tenerife\SMARTER\docs\S1-163293.zip" TargetMode="External"/><Relationship Id="rId109" Type="http://schemas.openxmlformats.org/officeDocument/2006/relationships/hyperlink" Target="file:///C:\Users\myounge\Documents\3GPP\SA1\TSGS1_76_Tenerife\SMARTER\docs\S1-163286.zip" TargetMode="External"/><Relationship Id="rId34" Type="http://schemas.openxmlformats.org/officeDocument/2006/relationships/hyperlink" Target="file:///C:\Users\myounge\Documents\3GPP\SA1\TSGS1_76_Tenerife\SMARTER\docs\S1-163292.zip" TargetMode="External"/><Relationship Id="rId50" Type="http://schemas.openxmlformats.org/officeDocument/2006/relationships/hyperlink" Target="file:///E:\3GPP\SA1%20Tenerife%202016\docs\S1-163065.zip" TargetMode="External"/><Relationship Id="rId55" Type="http://schemas.openxmlformats.org/officeDocument/2006/relationships/hyperlink" Target="file:///C:\Users\myounge\Documents\3GPP\SA1\TSGS1_76_Tenerife\SMARTER\docs\S1-163266.zip" TargetMode="External"/><Relationship Id="rId76" Type="http://schemas.openxmlformats.org/officeDocument/2006/relationships/hyperlink" Target="file:///C:\Users\myounge\Documents\3GPP\SA1\TSGS1_76_Tenerife\SMARTER\docs\S1-163299.zip" TargetMode="External"/><Relationship Id="rId97" Type="http://schemas.openxmlformats.org/officeDocument/2006/relationships/hyperlink" Target="file:///C:\Users\myounge\Documents\3GPP\SA1\TSGS1_76_Tenerife\SMARTER\docs\S1-163383.zip" TargetMode="External"/><Relationship Id="rId104" Type="http://schemas.openxmlformats.org/officeDocument/2006/relationships/hyperlink" Target="file:///E:\3GPP\SA1%20Tenerife%202016\docs\S1-163029.zip" TargetMode="External"/><Relationship Id="rId120" Type="http://schemas.openxmlformats.org/officeDocument/2006/relationships/hyperlink" Target="file:///E:\3GPP\SA1%20Tenerife%202016\docs\S1-163181.zip" TargetMode="External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file:///E:\3GPP\SA1%20Tenerife%202016\docs\S1-163111.zip" TargetMode="External"/><Relationship Id="rId92" Type="http://schemas.openxmlformats.org/officeDocument/2006/relationships/hyperlink" Target="file:///C:\Users\myounge\Documents\3GPP\SA1\TSGS1_76_Tenerife\SMARTER\docs\S1-16328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myounge\Documents\3GPP\SA1\TSGS1_76_Tenerife\SMARTER\docs\S1-163256.zip" TargetMode="External"/><Relationship Id="rId24" Type="http://schemas.openxmlformats.org/officeDocument/2006/relationships/hyperlink" Target="file:///E:\3GPP\SA1%20Tenerife%202016\docs\S1-163146.zip" TargetMode="External"/><Relationship Id="rId40" Type="http://schemas.openxmlformats.org/officeDocument/2006/relationships/hyperlink" Target="file:///E:\3GPP\SA1%20Tenerife%202016\docs\S1-163131.zip" TargetMode="External"/><Relationship Id="rId45" Type="http://schemas.openxmlformats.org/officeDocument/2006/relationships/hyperlink" Target="file:///E:\3GPP\SA1%20Tenerife%202016\docs\S1-163067.zip" TargetMode="External"/><Relationship Id="rId66" Type="http://schemas.openxmlformats.org/officeDocument/2006/relationships/hyperlink" Target="file:///C:\Users\myounge\Documents\3GPP\SA1\TSGS1_76_Tenerife\SMARTER\docs\S1-163270.zip" TargetMode="External"/><Relationship Id="rId87" Type="http://schemas.openxmlformats.org/officeDocument/2006/relationships/hyperlink" Target="file:///E:\3GPP\SA1%20Tenerife%202016\docs\S1-163145.zip" TargetMode="External"/><Relationship Id="rId110" Type="http://schemas.openxmlformats.org/officeDocument/2006/relationships/hyperlink" Target="file:///E:\3GPP\SA1%20Tenerife%202016\docs\S1-163152.zip" TargetMode="External"/><Relationship Id="rId115" Type="http://schemas.openxmlformats.org/officeDocument/2006/relationships/hyperlink" Target="file:///C:\Users\myounge\Documents\3GPP\SA1\TSGS1_76_Tenerife\SMARTER\docs\S1-16328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B074E-5DFD-4118-8904-90B35887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</TotalTime>
  <Pages>1</Pages>
  <Words>4012</Words>
  <Characters>22873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26832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4</cp:revision>
  <dcterms:created xsi:type="dcterms:W3CDTF">2016-11-10T10:32:00Z</dcterms:created>
  <dcterms:modified xsi:type="dcterms:W3CDTF">2016-11-10T15:30:00Z</dcterms:modified>
</cp:coreProperties>
</file>