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872" w:rsidRPr="00514872" w:rsidRDefault="00514872" w:rsidP="00514872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 w:rsidRPr="00514872">
        <w:rPr>
          <w:rFonts w:eastAsia="Times New Roman" w:cs="Arial"/>
          <w:b/>
          <w:sz w:val="24"/>
          <w:szCs w:val="20"/>
          <w:lang w:eastAsia="ar-SA"/>
        </w:rPr>
        <w:t xml:space="preserve">3GPP TSG-SA </w:t>
      </w:r>
      <w:r w:rsidR="00FD4A1C">
        <w:rPr>
          <w:rFonts w:eastAsia="Times New Roman" w:cs="Arial"/>
          <w:b/>
          <w:sz w:val="24"/>
          <w:szCs w:val="20"/>
          <w:lang w:eastAsia="ar-SA"/>
        </w:rPr>
        <w:t>WG1 Meeting #75</w:t>
      </w:r>
      <w:r w:rsidR="00FD4A1C">
        <w:rPr>
          <w:rFonts w:eastAsia="Times New Roman" w:cs="Arial"/>
          <w:b/>
          <w:sz w:val="24"/>
          <w:szCs w:val="20"/>
          <w:lang w:eastAsia="ar-SA"/>
        </w:rPr>
        <w:tab/>
      </w:r>
      <w:bookmarkStart w:id="0" w:name="_GoBack"/>
      <w:r w:rsidR="00FD4A1C">
        <w:rPr>
          <w:rFonts w:eastAsia="Times New Roman" w:cs="Arial"/>
          <w:b/>
          <w:sz w:val="24"/>
          <w:szCs w:val="20"/>
          <w:lang w:eastAsia="ar-SA"/>
        </w:rPr>
        <w:t>S1-162229</w:t>
      </w:r>
      <w:bookmarkEnd w:id="0"/>
    </w:p>
    <w:p w:rsidR="00514872" w:rsidRPr="00514872" w:rsidRDefault="00514872" w:rsidP="00514872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 w:rsidRPr="00514872">
        <w:rPr>
          <w:rFonts w:eastAsia="Times New Roman" w:cs="Arial"/>
          <w:b/>
          <w:sz w:val="24"/>
          <w:szCs w:val="20"/>
          <w:lang w:eastAsia="ar-SA"/>
        </w:rPr>
        <w:t>San Franci</w:t>
      </w:r>
      <w:r>
        <w:rPr>
          <w:rFonts w:eastAsia="Times New Roman" w:cs="Arial"/>
          <w:b/>
          <w:sz w:val="24"/>
          <w:szCs w:val="20"/>
          <w:lang w:eastAsia="ar-SA"/>
        </w:rPr>
        <w:t>sco, CA, USA, 22-26 August 2016</w:t>
      </w:r>
    </w:p>
    <w:p w:rsidR="00514872" w:rsidRPr="00514872" w:rsidRDefault="00514872" w:rsidP="00514872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Times New Roman" w:cs="Arial"/>
          <w:b/>
          <w:sz w:val="24"/>
          <w:szCs w:val="20"/>
        </w:rPr>
      </w:pPr>
    </w:p>
    <w:p w:rsidR="00514872" w:rsidRPr="00514872" w:rsidRDefault="00514872" w:rsidP="00514872">
      <w:pPr>
        <w:tabs>
          <w:tab w:val="right" w:pos="9214"/>
        </w:tabs>
        <w:spacing w:after="0" w:line="240" w:lineRule="auto"/>
        <w:rPr>
          <w:rFonts w:eastAsia="Times New Roman"/>
          <w:b/>
          <w:sz w:val="24"/>
          <w:szCs w:val="20"/>
        </w:rPr>
      </w:pP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 w:rsidRPr="00514872">
        <w:rPr>
          <w:rFonts w:eastAsia="Times New Roman"/>
          <w:b/>
          <w:sz w:val="22"/>
          <w:szCs w:val="20"/>
        </w:rPr>
        <w:t>Title:</w:t>
      </w:r>
      <w:r w:rsidRPr="00514872">
        <w:rPr>
          <w:rFonts w:eastAsia="Times New Roman"/>
          <w:b/>
          <w:sz w:val="22"/>
          <w:szCs w:val="20"/>
        </w:rPr>
        <w:tab/>
      </w:r>
      <w:bookmarkStart w:id="1" w:name="Title"/>
      <w:bookmarkEnd w:id="1"/>
      <w:r w:rsidR="00FD4A1C">
        <w:rPr>
          <w:rFonts w:eastAsia="Times New Roman"/>
          <w:b/>
          <w:sz w:val="22"/>
          <w:szCs w:val="20"/>
        </w:rPr>
        <w:t>Report</w:t>
      </w:r>
      <w:r>
        <w:rPr>
          <w:rFonts w:eastAsia="Times New Roman"/>
          <w:b/>
          <w:sz w:val="22"/>
          <w:szCs w:val="20"/>
        </w:rPr>
        <w:t xml:space="preserve"> for the SMARTER</w:t>
      </w:r>
      <w:r w:rsidRPr="00514872">
        <w:rPr>
          <w:rFonts w:eastAsia="Times New Roman"/>
          <w:b/>
          <w:sz w:val="22"/>
          <w:szCs w:val="20"/>
        </w:rPr>
        <w:t xml:space="preserve"> Drafting Session</w:t>
      </w: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  <w:lang w:val="de-DE"/>
        </w:rPr>
      </w:pPr>
      <w:r>
        <w:rPr>
          <w:rFonts w:eastAsia="Times New Roman"/>
          <w:b/>
          <w:sz w:val="22"/>
          <w:szCs w:val="20"/>
          <w:lang w:val="de-DE"/>
        </w:rPr>
        <w:t>Ag. item:</w:t>
      </w:r>
      <w:r>
        <w:rPr>
          <w:rFonts w:eastAsia="Times New Roman"/>
          <w:b/>
          <w:sz w:val="22"/>
          <w:szCs w:val="20"/>
          <w:lang w:val="de-DE"/>
        </w:rPr>
        <w:tab/>
        <w:t>8.1</w:t>
      </w:r>
      <w:r w:rsidR="00A458E5">
        <w:rPr>
          <w:rFonts w:eastAsia="Times New Roman"/>
          <w:b/>
          <w:sz w:val="22"/>
          <w:szCs w:val="20"/>
          <w:lang w:val="de-DE"/>
        </w:rPr>
        <w:t>, 9.1</w:t>
      </w: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>
        <w:rPr>
          <w:rFonts w:eastAsia="Times New Roman"/>
          <w:b/>
          <w:sz w:val="22"/>
          <w:szCs w:val="20"/>
        </w:rPr>
        <w:t>Source:</w:t>
      </w:r>
      <w:r>
        <w:rPr>
          <w:rFonts w:eastAsia="Times New Roman"/>
          <w:b/>
          <w:sz w:val="22"/>
          <w:szCs w:val="20"/>
        </w:rPr>
        <w:tab/>
        <w:t>SMARTER Drafting Group Chair.</w:t>
      </w:r>
    </w:p>
    <w:p w:rsidR="00514872" w:rsidRPr="00514872" w:rsidRDefault="00514872" w:rsidP="00514872">
      <w:pPr>
        <w:pBdr>
          <w:bottom w:val="single" w:sz="4" w:space="1" w:color="auto"/>
        </w:pBdr>
        <w:spacing w:after="0" w:line="240" w:lineRule="auto"/>
        <w:rPr>
          <w:rFonts w:eastAsia="Times New Roman"/>
          <w:sz w:val="20"/>
          <w:szCs w:val="20"/>
        </w:rPr>
      </w:pPr>
    </w:p>
    <w:p w:rsidR="00514872" w:rsidRPr="00514872" w:rsidRDefault="00514872" w:rsidP="00514872">
      <w:pPr>
        <w:spacing w:after="0" w:line="240" w:lineRule="auto"/>
        <w:rPr>
          <w:rFonts w:eastAsia="Times New Roman"/>
          <w:sz w:val="20"/>
          <w:szCs w:val="20"/>
          <w:lang w:eastAsia="ja-JP"/>
        </w:rPr>
      </w:pPr>
    </w:p>
    <w:p w:rsid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  <w:r>
        <w:rPr>
          <w:rFonts w:eastAsia="Times New Roman"/>
          <w:b/>
          <w:sz w:val="20"/>
          <w:szCs w:val="20"/>
          <w:lang w:eastAsia="ja-JP"/>
        </w:rPr>
        <w:t>SMARTER</w:t>
      </w:r>
      <w:r w:rsidRPr="00514872">
        <w:rPr>
          <w:rFonts w:eastAsia="Times New Roman"/>
          <w:b/>
          <w:sz w:val="20"/>
          <w:szCs w:val="20"/>
          <w:lang w:eastAsia="ja-JP"/>
        </w:rPr>
        <w:t xml:space="preserve"> Drafting Session Schedule</w:t>
      </w:r>
    </w:p>
    <w:p w:rsidR="00514872" w:rsidRP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</w:p>
    <w:p w:rsidR="00723F03" w:rsidRPr="00514872" w:rsidRDefault="00723F03" w:rsidP="00514872">
      <w:pPr>
        <w:keepNext/>
        <w:suppressAutoHyphens/>
        <w:spacing w:after="120" w:line="240" w:lineRule="auto"/>
        <w:rPr>
          <w:rFonts w:eastAsia="MS Mincho" w:cs="Arial"/>
          <w:iCs/>
          <w:sz w:val="20"/>
          <w:szCs w:val="20"/>
          <w:lang w:eastAsia="ar-SA"/>
        </w:rPr>
      </w:pPr>
      <w:r w:rsidRPr="00514872">
        <w:rPr>
          <w:rFonts w:eastAsia="MS Mincho" w:cs="Arial"/>
          <w:iCs/>
          <w:sz w:val="20"/>
          <w:szCs w:val="20"/>
          <w:lang w:eastAsia="ar-SA"/>
        </w:rPr>
        <w:t>The meeting will sta</w:t>
      </w:r>
      <w:r w:rsidR="005D4328" w:rsidRPr="00514872">
        <w:rPr>
          <w:rFonts w:eastAsia="MS Mincho" w:cs="Arial"/>
          <w:iCs/>
          <w:sz w:val="20"/>
          <w:szCs w:val="20"/>
          <w:lang w:eastAsia="ar-SA"/>
        </w:rPr>
        <w:t>rt at 09:00 local time on Tuesday and will close by 17</w:t>
      </w:r>
      <w:r w:rsidRPr="00514872">
        <w:rPr>
          <w:rFonts w:eastAsia="MS Mincho" w:cs="Arial"/>
          <w:iCs/>
          <w:sz w:val="20"/>
          <w:szCs w:val="20"/>
          <w:lang w:eastAsia="ar-SA"/>
        </w:rPr>
        <w:t>:</w:t>
      </w:r>
      <w:r w:rsidR="00FA54FD" w:rsidRPr="00514872">
        <w:rPr>
          <w:rFonts w:eastAsia="MS Mincho" w:cs="Arial"/>
          <w:iCs/>
          <w:sz w:val="20"/>
          <w:szCs w:val="20"/>
          <w:lang w:eastAsia="ar-SA"/>
        </w:rPr>
        <w:t>30</w:t>
      </w:r>
      <w:r w:rsidR="005D4328" w:rsidRPr="00514872">
        <w:rPr>
          <w:rFonts w:eastAsia="MS Mincho" w:cs="Arial"/>
          <w:iCs/>
          <w:sz w:val="20"/>
          <w:szCs w:val="20"/>
          <w:lang w:eastAsia="ar-SA"/>
        </w:rPr>
        <w:t xml:space="preserve"> local time on Wednesday</w:t>
      </w:r>
      <w:r w:rsidR="00514872">
        <w:rPr>
          <w:rFonts w:eastAsia="MS Mincho" w:cs="Arial"/>
          <w:iCs/>
          <w:sz w:val="20"/>
          <w:szCs w:val="20"/>
          <w:lang w:eastAsia="ar-SA"/>
        </w:rPr>
        <w:t>, at the latest.</w:t>
      </w:r>
    </w:p>
    <w:p w:rsidR="00723F03" w:rsidRPr="00015298" w:rsidRDefault="00723F03" w:rsidP="00723F03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21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</w:tblGrid>
      <w:tr w:rsidR="005D4328" w:rsidRPr="00015298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D4328" w:rsidRPr="00015298" w:rsidRDefault="005D4328" w:rsidP="00655EF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D4328" w:rsidRPr="00015298" w:rsidRDefault="005D4328" w:rsidP="00655EF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5D4328" w:rsidRPr="00015298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5D4328" w:rsidRPr="00015298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5D4328" w:rsidRPr="00015298" w:rsidRDefault="005D4328" w:rsidP="00655EF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5D4328" w:rsidRPr="00AB0F3E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5D4328" w:rsidRPr="00F12488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08:50</w:t>
            </w:r>
          </w:p>
        </w:tc>
      </w:tr>
      <w:tr w:rsidR="005D4328" w:rsidRPr="00AB0F3E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MCImp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</w:tr>
      <w:tr w:rsidR="005D4328" w:rsidRPr="00AB0F3E" w:rsidTr="005D4328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415AA2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415AA2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5D4328" w:rsidRPr="00AB0F3E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Pr="00AB0F3E" w:rsidRDefault="005D4328" w:rsidP="00723F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CF100E" w:rsidRDefault="005D4328" w:rsidP="00723F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MCImp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</w:tr>
      <w:tr w:rsidR="005D4328" w:rsidRPr="00AB0F3E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D4328" w:rsidRPr="00AB0F3E" w:rsidRDefault="005D4328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415AA2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415AA2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</w:tr>
      <w:tr w:rsidR="005D4328" w:rsidRPr="00AB0F3E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lastRenderedPageBreak/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lastRenderedPageBreak/>
              <w:t>=================</w:t>
            </w:r>
          </w:p>
          <w:p w:rsidR="005D4328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14:30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lastRenderedPageBreak/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lastRenderedPageBreak/>
              <w:t>=================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MCImp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</w:tr>
      <w:tr w:rsidR="005D4328" w:rsidRPr="00AB0F3E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D4328" w:rsidRPr="00AB0F3E" w:rsidRDefault="005D4328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415AA2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415AA2" w:rsidRDefault="005D4328" w:rsidP="00655EF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5D4328" w:rsidRPr="00015298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V2X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MCImp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</w:tr>
      <w:tr w:rsidR="005D4328" w:rsidRPr="00AB0F3E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415AA2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415AA2" w:rsidRDefault="005D4328" w:rsidP="00655EF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5D4328" w:rsidRPr="00015298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:40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AB0F3E" w:rsidRDefault="005D4328" w:rsidP="00723F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V2X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MCImp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:40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</w:tr>
    </w:tbl>
    <w:p w:rsidR="00723F03" w:rsidRPr="00015298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SMARTER: Mark Younge (T-Mobile US)</w:t>
      </w: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V2X: Ki-Dong Lee (LG)</w:t>
      </w:r>
    </w:p>
    <w:p w:rsid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:rsidR="00514872" w:rsidRP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u w:val="single"/>
          <w:lang w:eastAsia="ar-SA"/>
        </w:rPr>
      </w:pPr>
      <w:r w:rsidRPr="00514872">
        <w:rPr>
          <w:rFonts w:eastAsia="Arial Unicode MS" w:cs="Arial"/>
          <w:b/>
          <w:sz w:val="20"/>
          <w:szCs w:val="20"/>
          <w:u w:val="single"/>
          <w:lang w:eastAsia="ar-SA"/>
        </w:rPr>
        <w:t>MEETING ROOMS:</w:t>
      </w:r>
    </w:p>
    <w:p w:rsidR="00514872" w:rsidRPr="00514872" w:rsidRDefault="00514872" w:rsidP="00514872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  <w:r w:rsidRPr="00514872">
        <w:rPr>
          <w:rFonts w:eastAsia="Arial Unicode MS"/>
          <w:sz w:val="20"/>
          <w:szCs w:val="20"/>
          <w:lang w:eastAsia="ar-SA"/>
        </w:rPr>
        <w:t>Room A: Plenary/Drafting</w:t>
      </w:r>
      <w:r w:rsidRPr="00514872">
        <w:rPr>
          <w:rFonts w:eastAsia="Arial Unicode MS"/>
          <w:sz w:val="20"/>
          <w:szCs w:val="20"/>
          <w:lang w:eastAsia="ar-SA"/>
        </w:rPr>
        <w:tab/>
      </w:r>
      <w:r w:rsidRPr="00514872">
        <w:rPr>
          <w:rFonts w:eastAsia="Arial Unicode MS"/>
          <w:sz w:val="20"/>
          <w:szCs w:val="20"/>
          <w:lang w:eastAsia="ar-SA"/>
        </w:rPr>
        <w:tab/>
      </w:r>
    </w:p>
    <w:p w:rsidR="00291CC5" w:rsidRPr="00011A30" w:rsidRDefault="00514872" w:rsidP="00291CC5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  <w:r w:rsidRPr="00514872">
        <w:rPr>
          <w:rFonts w:eastAsia="Arial Unicode MS" w:cs="Arial"/>
          <w:color w:val="00B050"/>
          <w:sz w:val="20"/>
          <w:szCs w:val="20"/>
          <w:lang w:eastAsia="ar-SA"/>
        </w:rPr>
        <w:t>Room B: Breakout</w:t>
      </w:r>
      <w:r w:rsidRPr="00514872">
        <w:rPr>
          <w:rFonts w:eastAsia="Arial Unicode MS" w:cs="Arial"/>
          <w:color w:val="00B050"/>
          <w:sz w:val="20"/>
          <w:szCs w:val="20"/>
          <w:lang w:eastAsia="ar-SA"/>
        </w:rPr>
        <w:tab/>
      </w:r>
      <w:r w:rsidR="00723F03" w:rsidRPr="00D13E1F">
        <w:rPr>
          <w:rFonts w:eastAsia="Arial Unicode MS" w:cs="Arial"/>
          <w:bCs/>
          <w:sz w:val="20"/>
          <w:szCs w:val="20"/>
          <w:lang w:val="en-US" w:eastAsia="ar-SA"/>
        </w:rPr>
        <w:br w:type="page"/>
      </w: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674"/>
        <w:gridCol w:w="134"/>
        <w:gridCol w:w="1000"/>
        <w:gridCol w:w="151"/>
        <w:gridCol w:w="1408"/>
        <w:gridCol w:w="1124"/>
        <w:gridCol w:w="3268"/>
        <w:gridCol w:w="961"/>
        <w:gridCol w:w="2076"/>
        <w:gridCol w:w="80"/>
        <w:gridCol w:w="4023"/>
      </w:tblGrid>
      <w:tr w:rsidR="003124E9" w:rsidRPr="00B04844" w:rsidTr="0016543A"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124E9" w:rsidRDefault="003124E9" w:rsidP="00AA3DBB">
            <w:pPr>
              <w:pStyle w:val="Heading2"/>
              <w:numPr>
                <w:ilvl w:val="0"/>
                <w:numId w:val="13"/>
              </w:numPr>
            </w:pPr>
            <w:r>
              <w:lastRenderedPageBreak/>
              <w:t>Smarter: New Services and Markets Technology Enablers [</w:t>
            </w:r>
            <w:r w:rsidRPr="004070E3">
              <w:t>SP-160486</w:t>
            </w:r>
            <w:r>
              <w:t>]</w:t>
            </w:r>
          </w:p>
        </w:tc>
      </w:tr>
      <w:tr w:rsidR="003124E9" w:rsidRPr="00C60D1B" w:rsidTr="0016543A">
        <w:trPr>
          <w:trHeight w:val="141"/>
        </w:trPr>
        <w:tc>
          <w:tcPr>
            <w:tcW w:w="148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124E9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3124E9" w:rsidRPr="00BC469F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3124E9" w:rsidRPr="00BE20C8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E20C8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SA#75 (03/2017)</w:t>
            </w:r>
          </w:p>
          <w:p w:rsidR="003124E9" w:rsidRPr="00BE20C8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completion: </w:t>
            </w:r>
            <w:r>
              <w:rPr>
                <w:rFonts w:eastAsia="Arial Unicode MS" w:cs="Arial"/>
                <w:b/>
                <w:i/>
                <w:szCs w:val="18"/>
                <w:lang w:val="fr-FR" w:eastAsia="ar-SA"/>
              </w:rPr>
              <w:t>0</w:t>
            </w:r>
            <w:r w:rsidRPr="004070E3">
              <w:rPr>
                <w:rFonts w:eastAsia="Arial Unicode MS" w:cs="Arial"/>
                <w:b/>
                <w:i/>
                <w:szCs w:val="18"/>
                <w:lang w:val="fr-FR" w:eastAsia="ar-SA"/>
              </w:rPr>
              <w:t>%</w:t>
            </w:r>
          </w:p>
          <w:p w:rsidR="003124E9" w:rsidRPr="00BE20C8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D40E5" w:rsidRPr="00BB41A6" w:rsidTr="00866625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40E5" w:rsidRPr="00BB41A6" w:rsidRDefault="00A458E5" w:rsidP="0080027E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 xml:space="preserve">1.1 </w:t>
            </w:r>
            <w:r w:rsidR="008D40E5">
              <w:rPr>
                <w:rFonts w:cs="Arial"/>
              </w:rPr>
              <w:t>Planning</w:t>
            </w:r>
          </w:p>
        </w:tc>
      </w:tr>
      <w:tr w:rsidR="002E5A2A" w:rsidRPr="002668EC" w:rsidTr="0086662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5A2A" w:rsidRPr="00866625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5A2A" w:rsidRPr="00866625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" w:history="1">
              <w:r w:rsidR="002E5A2A" w:rsidRPr="00866625">
                <w:rPr>
                  <w:rStyle w:val="Hyperlink"/>
                  <w:rFonts w:cs="Arial"/>
                  <w:color w:val="auto"/>
                  <w:lang w:eastAsia="ar-SA"/>
                </w:rPr>
                <w:t>S1-162103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5A2A" w:rsidRPr="00866625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5A2A" w:rsidRPr="00866625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Work Plan for SMARTER WI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5A2A" w:rsidRPr="00866625" w:rsidRDefault="0086662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Revised to S1-162302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5A2A" w:rsidRPr="00866625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66625" w:rsidRPr="002668EC" w:rsidTr="003D3C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6625" w:rsidRPr="00866625" w:rsidRDefault="0086662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6625" w:rsidRPr="00866625" w:rsidRDefault="006244FF" w:rsidP="0080027E">
            <w:pPr>
              <w:snapToGrid w:val="0"/>
              <w:spacing w:after="0" w:line="240" w:lineRule="auto"/>
            </w:pPr>
            <w:hyperlink r:id="rId9" w:history="1">
              <w:r w:rsidR="00866625" w:rsidRPr="00866625">
                <w:rPr>
                  <w:rStyle w:val="Hyperlink"/>
                  <w:rFonts w:cs="Arial"/>
                  <w:color w:val="auto"/>
                </w:rPr>
                <w:t>S1-162302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6625" w:rsidRPr="00866625" w:rsidRDefault="0086662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6625" w:rsidRPr="00866625" w:rsidRDefault="0086662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Work Plan for SMARTER WI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6625" w:rsidRPr="00866625" w:rsidRDefault="0086662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6625" w:rsidRDefault="0086662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Revision of S1-162103.</w:t>
            </w:r>
          </w:p>
          <w:p w:rsidR="00866625" w:rsidRPr="00866625" w:rsidRDefault="0086662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866625" w:rsidRDefault="0086662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866625" w:rsidRPr="00866625" w:rsidRDefault="0086662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866625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2E5A2A" w:rsidRPr="002668EC" w:rsidTr="003D3C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5A2A" w:rsidRPr="003D3CD7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3C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5A2A" w:rsidRPr="003D3CD7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2E5A2A" w:rsidRPr="003D3CD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S1-162105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5A2A" w:rsidRPr="003D3CD7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3CD7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5A2A" w:rsidRPr="003D3CD7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3CD7">
              <w:rPr>
                <w:rFonts w:eastAsia="Times New Roman" w:cs="Arial"/>
                <w:szCs w:val="18"/>
                <w:lang w:eastAsia="ar-SA"/>
              </w:rPr>
              <w:t>Some considerations on SMARTER WI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5A2A" w:rsidRPr="003D3CD7" w:rsidRDefault="003D3C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3CD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5A2A" w:rsidRPr="003D3CD7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E5A2A" w:rsidRPr="002668EC" w:rsidTr="003D3C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5A2A" w:rsidRPr="003D3CD7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3C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5A2A" w:rsidRPr="003D3CD7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2E5A2A" w:rsidRPr="003D3CD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S1-162104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5A2A" w:rsidRPr="003D3CD7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3CD7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5A2A" w:rsidRPr="003D3CD7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3CD7">
              <w:rPr>
                <w:rFonts w:eastAsia="Times New Roman" w:cs="Arial"/>
                <w:szCs w:val="18"/>
                <w:lang w:eastAsia="ar-SA"/>
              </w:rPr>
              <w:t>[DRAFT] LS on 5G work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5A2A" w:rsidRPr="003D3CD7" w:rsidRDefault="003D3C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3CD7">
              <w:rPr>
                <w:rFonts w:eastAsia="Times New Roman" w:cs="Arial"/>
                <w:szCs w:val="18"/>
                <w:lang w:eastAsia="ar-SA"/>
              </w:rPr>
              <w:t>Revised to S1-162303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5A2A" w:rsidRPr="003D3CD7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D3CD7" w:rsidRPr="002668EC" w:rsidTr="003D3C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7" w:rsidRPr="003D3CD7" w:rsidRDefault="003D3C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3C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7" w:rsidRPr="003D3CD7" w:rsidRDefault="006244FF" w:rsidP="0080027E">
            <w:pPr>
              <w:snapToGrid w:val="0"/>
              <w:spacing w:after="0" w:line="240" w:lineRule="auto"/>
            </w:pPr>
            <w:hyperlink r:id="rId12" w:history="1">
              <w:r w:rsidR="003D3CD7" w:rsidRPr="003D3CD7">
                <w:rPr>
                  <w:rStyle w:val="Hyperlink"/>
                  <w:rFonts w:cs="Arial"/>
                  <w:color w:val="auto"/>
                </w:rPr>
                <w:t>S1-162303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7" w:rsidRPr="003D3CD7" w:rsidRDefault="003D3C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3CD7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7" w:rsidRPr="003D3CD7" w:rsidRDefault="003D3C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3CD7">
              <w:rPr>
                <w:rFonts w:eastAsia="Times New Roman" w:cs="Arial"/>
                <w:szCs w:val="18"/>
                <w:lang w:eastAsia="ar-SA"/>
              </w:rPr>
              <w:t>[DRAFT] LS on 5G work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7" w:rsidRPr="003D3CD7" w:rsidRDefault="003D3C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D7" w:rsidRPr="003D3CD7" w:rsidRDefault="003D3C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3CD7">
              <w:rPr>
                <w:rFonts w:eastAsia="Times New Roman" w:cs="Arial"/>
                <w:szCs w:val="18"/>
                <w:lang w:eastAsia="ar-SA"/>
              </w:rPr>
              <w:t>Revision of S1-162104.</w:t>
            </w:r>
          </w:p>
        </w:tc>
      </w:tr>
      <w:tr w:rsidR="008D40E5" w:rsidRPr="00BB41A6" w:rsidTr="00AF4713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40E5" w:rsidRPr="00BB41A6" w:rsidRDefault="00A458E5" w:rsidP="008D40E5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 xml:space="preserve">1.2 </w:t>
            </w:r>
            <w:r w:rsidR="008D40E5">
              <w:rPr>
                <w:rFonts w:cs="Arial"/>
              </w:rPr>
              <w:t xml:space="preserve">Introduction, scope, definitions, overview </w:t>
            </w:r>
          </w:p>
        </w:tc>
      </w:tr>
      <w:tr w:rsidR="002668EC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AF4713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471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AF4713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2668EC" w:rsidRPr="00AF471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S1-162089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AF4713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4713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AF4713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4713">
              <w:rPr>
                <w:rFonts w:eastAsia="Times New Roman" w:cs="Arial"/>
                <w:szCs w:val="18"/>
                <w:lang w:eastAsia="ar-SA"/>
              </w:rPr>
              <w:t xml:space="preserve">SMARTER </w:t>
            </w:r>
            <w:r w:rsidR="00FD4A1C">
              <w:rPr>
                <w:rFonts w:eastAsia="Times New Roman" w:cs="Arial"/>
                <w:szCs w:val="18"/>
                <w:lang w:eastAsia="ar-SA"/>
              </w:rPr>
              <w:t>–</w:t>
            </w:r>
            <w:r w:rsidRPr="00AF4713">
              <w:rPr>
                <w:rFonts w:eastAsia="Times New Roman" w:cs="Arial"/>
                <w:szCs w:val="18"/>
                <w:lang w:eastAsia="ar-SA"/>
              </w:rPr>
              <w:t xml:space="preserve"> Introduction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AF4713" w:rsidRDefault="00AF471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4713">
              <w:rPr>
                <w:rFonts w:eastAsia="Times New Roman" w:cs="Arial"/>
                <w:szCs w:val="18"/>
                <w:lang w:eastAsia="ar-SA"/>
              </w:rPr>
              <w:t>Revised to S1-162304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AF4713" w:rsidRDefault="002668EC" w:rsidP="008D40E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F4713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4713" w:rsidRPr="00F0703B" w:rsidRDefault="00AF471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4713" w:rsidRPr="00F0703B" w:rsidRDefault="006244FF" w:rsidP="0080027E">
            <w:pPr>
              <w:snapToGrid w:val="0"/>
              <w:spacing w:after="0" w:line="240" w:lineRule="auto"/>
            </w:pPr>
            <w:hyperlink r:id="rId14" w:history="1">
              <w:r w:rsidR="00AF4713" w:rsidRPr="00F0703B">
                <w:rPr>
                  <w:rStyle w:val="Hyperlink"/>
                  <w:rFonts w:cs="Arial"/>
                  <w:color w:val="auto"/>
                </w:rPr>
                <w:t>S1-162304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4713" w:rsidRPr="00F0703B" w:rsidRDefault="00AF471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4713" w:rsidRPr="00F0703B" w:rsidRDefault="00AF471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 xml:space="preserve">SMARTER </w:t>
            </w:r>
            <w:r w:rsidR="00FD4A1C">
              <w:rPr>
                <w:rFonts w:eastAsia="Times New Roman" w:cs="Arial"/>
                <w:szCs w:val="18"/>
                <w:lang w:eastAsia="ar-SA"/>
              </w:rPr>
              <w:t>–</w:t>
            </w:r>
            <w:r w:rsidRPr="00F0703B">
              <w:rPr>
                <w:rFonts w:eastAsia="Times New Roman" w:cs="Arial"/>
                <w:szCs w:val="18"/>
                <w:lang w:eastAsia="ar-SA"/>
              </w:rPr>
              <w:t xml:space="preserve"> Introduction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4713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Revised to S1-162342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4713" w:rsidRPr="00F0703B" w:rsidRDefault="00AF4713" w:rsidP="008D40E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S1-162089.</w:t>
            </w:r>
          </w:p>
        </w:tc>
      </w:tr>
      <w:tr w:rsidR="00F0703B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703B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703B" w:rsidRPr="00F0703B" w:rsidRDefault="006244FF" w:rsidP="0080027E">
            <w:pPr>
              <w:snapToGrid w:val="0"/>
              <w:spacing w:after="0" w:line="240" w:lineRule="auto"/>
            </w:pPr>
            <w:hyperlink r:id="rId15" w:history="1">
              <w:r w:rsidR="00F0703B" w:rsidRPr="00F0703B">
                <w:rPr>
                  <w:rStyle w:val="Hyperlink"/>
                  <w:rFonts w:cs="Arial"/>
                  <w:color w:val="auto"/>
                </w:rPr>
                <w:t>S1-162342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703B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703B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 xml:space="preserve">SMARTER </w:t>
            </w:r>
            <w:r w:rsidR="00FD4A1C">
              <w:rPr>
                <w:rFonts w:eastAsia="Times New Roman" w:cs="Arial"/>
                <w:szCs w:val="18"/>
                <w:lang w:eastAsia="ar-SA"/>
              </w:rPr>
              <w:t>–</w:t>
            </w:r>
            <w:r w:rsidRPr="00F0703B">
              <w:rPr>
                <w:rFonts w:eastAsia="Times New Roman" w:cs="Arial"/>
                <w:szCs w:val="18"/>
                <w:lang w:eastAsia="ar-SA"/>
              </w:rPr>
              <w:t xml:space="preserve"> Introduction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703B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703B" w:rsidRPr="00F0703B" w:rsidRDefault="00F0703B" w:rsidP="008D40E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i/>
                <w:szCs w:val="18"/>
                <w:lang w:eastAsia="ar-SA"/>
              </w:rPr>
              <w:t>Revision of S1-162089.</w:t>
            </w:r>
          </w:p>
          <w:p w:rsidR="00F0703B" w:rsidRDefault="00F0703B" w:rsidP="008D40E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S1-162304.</w:t>
            </w:r>
          </w:p>
          <w:p w:rsidR="00F0703B" w:rsidRPr="00F0703B" w:rsidRDefault="00F0703B" w:rsidP="008D40E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0703B" w:rsidRDefault="00F0703B" w:rsidP="008D40E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0703B" w:rsidRPr="00F0703B" w:rsidRDefault="00F0703B" w:rsidP="008D40E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F0703B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2668EC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C761CB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61C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C761CB" w:rsidRDefault="006244FF" w:rsidP="002668E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2668EC" w:rsidRPr="00C761C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S1-162090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C761CB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61CB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C761CB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61CB">
              <w:rPr>
                <w:rFonts w:eastAsia="Times New Roman" w:cs="Arial"/>
                <w:szCs w:val="18"/>
                <w:lang w:eastAsia="ar-SA"/>
              </w:rPr>
              <w:t xml:space="preserve">SMARTER </w:t>
            </w:r>
            <w:r w:rsidR="00FD4A1C">
              <w:rPr>
                <w:rFonts w:eastAsia="Times New Roman" w:cs="Arial"/>
                <w:szCs w:val="18"/>
                <w:lang w:eastAsia="ar-SA"/>
              </w:rPr>
              <w:t>–</w:t>
            </w:r>
            <w:r w:rsidRPr="00C761CB">
              <w:rPr>
                <w:rFonts w:eastAsia="Times New Roman" w:cs="Arial"/>
                <w:szCs w:val="18"/>
                <w:lang w:eastAsia="ar-SA"/>
              </w:rPr>
              <w:t xml:space="preserve"> Scope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C761CB" w:rsidRDefault="00C761C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61CB">
              <w:rPr>
                <w:rFonts w:eastAsia="Times New Roman" w:cs="Arial"/>
                <w:szCs w:val="18"/>
                <w:lang w:eastAsia="ar-SA"/>
              </w:rPr>
              <w:t>Revised to S1-162305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C761CB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761CB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761CB" w:rsidRPr="00F0703B" w:rsidRDefault="00C761C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761CB" w:rsidRPr="00F0703B" w:rsidRDefault="006244FF" w:rsidP="002668EC">
            <w:pPr>
              <w:snapToGrid w:val="0"/>
              <w:spacing w:after="0" w:line="240" w:lineRule="auto"/>
            </w:pPr>
            <w:hyperlink r:id="rId17" w:history="1">
              <w:r w:rsidR="00C761CB" w:rsidRPr="00F0703B">
                <w:rPr>
                  <w:rStyle w:val="Hyperlink"/>
                  <w:rFonts w:cs="Arial"/>
                  <w:color w:val="auto"/>
                </w:rPr>
                <w:t>S1-162305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761CB" w:rsidRPr="00F0703B" w:rsidRDefault="00C761C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761CB" w:rsidRPr="00F0703B" w:rsidRDefault="00C761C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 xml:space="preserve">SMARTER </w:t>
            </w:r>
            <w:r w:rsidR="00FD4A1C">
              <w:rPr>
                <w:rFonts w:eastAsia="Times New Roman" w:cs="Arial"/>
                <w:szCs w:val="18"/>
                <w:lang w:eastAsia="ar-SA"/>
              </w:rPr>
              <w:t>–</w:t>
            </w:r>
            <w:r w:rsidRPr="00F0703B">
              <w:rPr>
                <w:rFonts w:eastAsia="Times New Roman" w:cs="Arial"/>
                <w:szCs w:val="18"/>
                <w:lang w:eastAsia="ar-SA"/>
              </w:rPr>
              <w:t xml:space="preserve"> Scope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761CB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703B" w:rsidRDefault="00C761C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S1-162090.</w:t>
            </w:r>
          </w:p>
          <w:p w:rsidR="00F0703B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C761CB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F0703B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48219C" w:rsidRPr="002668EC" w:rsidTr="00C761C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C761CB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61C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C761CB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48219C" w:rsidRPr="00C761CB">
                <w:rPr>
                  <w:rStyle w:val="Hyperlink"/>
                  <w:rFonts w:cs="Arial"/>
                  <w:color w:val="auto"/>
                  <w:lang w:eastAsia="ar-SA"/>
                </w:rPr>
                <w:t>S1-162189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C761CB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61CB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C761CB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61CB">
              <w:rPr>
                <w:rFonts w:eastAsia="SimSun"/>
                <w:lang w:eastAsia="en-GB"/>
              </w:rPr>
              <w:t>NEO: LTE service support in 5G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C761CB" w:rsidRDefault="00C761C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61CB">
              <w:rPr>
                <w:rFonts w:eastAsia="Times New Roman" w:cs="Arial"/>
                <w:szCs w:val="18"/>
                <w:lang w:eastAsia="ar-SA"/>
              </w:rPr>
              <w:t>Revised to S1-162306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C761CB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761CB" w:rsidRPr="002668EC" w:rsidTr="00A91A7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1CB" w:rsidRPr="00C761CB" w:rsidRDefault="00C761C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61C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1CB" w:rsidRPr="00C761CB" w:rsidRDefault="006244FF" w:rsidP="0080027E">
            <w:pPr>
              <w:snapToGrid w:val="0"/>
              <w:spacing w:after="0" w:line="240" w:lineRule="auto"/>
            </w:pPr>
            <w:hyperlink r:id="rId19" w:history="1">
              <w:r w:rsidR="00C761CB" w:rsidRPr="00C761CB">
                <w:rPr>
                  <w:rStyle w:val="Hyperlink"/>
                  <w:rFonts w:cs="Arial"/>
                  <w:color w:val="auto"/>
                </w:rPr>
                <w:t>S1-162306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1CB" w:rsidRPr="00C761CB" w:rsidRDefault="00C761CB" w:rsidP="0080027E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761CB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1CB" w:rsidRPr="00C761CB" w:rsidRDefault="00C761CB" w:rsidP="0080027E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761CB">
              <w:rPr>
                <w:rFonts w:eastAsia="SimSun"/>
                <w:lang w:eastAsia="en-GB"/>
              </w:rPr>
              <w:t>NEO: LTE service support in 5G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1CB" w:rsidRPr="00C761CB" w:rsidRDefault="00C761C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1CB" w:rsidRPr="00C761CB" w:rsidRDefault="00C761C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61CB">
              <w:rPr>
                <w:rFonts w:eastAsia="Times New Roman" w:cs="Arial"/>
                <w:szCs w:val="18"/>
                <w:lang w:eastAsia="ar-SA"/>
              </w:rPr>
              <w:t>Revision of S1-162189.</w:t>
            </w:r>
          </w:p>
        </w:tc>
      </w:tr>
      <w:tr w:rsidR="002668EC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A91A78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1A7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A91A78" w:rsidRDefault="006244FF" w:rsidP="002668E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2668EC" w:rsidRPr="00A91A7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S1-162091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A91A78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1A78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A91A78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1A78">
              <w:rPr>
                <w:rFonts w:eastAsia="Times New Roman" w:cs="Arial"/>
                <w:szCs w:val="18"/>
                <w:lang w:eastAsia="ar-SA"/>
              </w:rPr>
              <w:t xml:space="preserve">SMARTER </w:t>
            </w:r>
            <w:r w:rsidR="00FD4A1C">
              <w:rPr>
                <w:rFonts w:eastAsia="Times New Roman" w:cs="Arial"/>
                <w:szCs w:val="18"/>
                <w:lang w:eastAsia="ar-SA"/>
              </w:rPr>
              <w:t>–</w:t>
            </w:r>
            <w:r w:rsidRPr="00A91A78">
              <w:rPr>
                <w:rFonts w:eastAsia="Times New Roman" w:cs="Arial"/>
                <w:szCs w:val="18"/>
                <w:lang w:eastAsia="ar-SA"/>
              </w:rPr>
              <w:t xml:space="preserve"> Definitions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A91A78" w:rsidRDefault="00A91A7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1A78">
              <w:rPr>
                <w:rFonts w:eastAsia="Times New Roman" w:cs="Arial"/>
                <w:szCs w:val="18"/>
                <w:lang w:eastAsia="ar-SA"/>
              </w:rPr>
              <w:t>Revised to S1-162307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A91A78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91A78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A78" w:rsidRPr="00F0703B" w:rsidRDefault="00A91A7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A78" w:rsidRPr="00F0703B" w:rsidRDefault="006244FF" w:rsidP="002668EC">
            <w:pPr>
              <w:snapToGrid w:val="0"/>
              <w:spacing w:after="0" w:line="240" w:lineRule="auto"/>
            </w:pPr>
            <w:hyperlink r:id="rId21" w:history="1">
              <w:r w:rsidR="00A91A78" w:rsidRPr="00F0703B">
                <w:rPr>
                  <w:rStyle w:val="Hyperlink"/>
                  <w:rFonts w:cs="Arial"/>
                  <w:color w:val="auto"/>
                </w:rPr>
                <w:t>S1-162307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A78" w:rsidRPr="00F0703B" w:rsidRDefault="00A91A7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A78" w:rsidRPr="00F0703B" w:rsidRDefault="00A91A7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 xml:space="preserve">SMARTER </w:t>
            </w:r>
            <w:r w:rsidR="00FD4A1C">
              <w:rPr>
                <w:rFonts w:eastAsia="Times New Roman" w:cs="Arial"/>
                <w:szCs w:val="18"/>
                <w:lang w:eastAsia="ar-SA"/>
              </w:rPr>
              <w:t>–</w:t>
            </w:r>
            <w:r w:rsidRPr="00F0703B">
              <w:rPr>
                <w:rFonts w:eastAsia="Times New Roman" w:cs="Arial"/>
                <w:szCs w:val="18"/>
                <w:lang w:eastAsia="ar-SA"/>
              </w:rPr>
              <w:t xml:space="preserve"> Definitions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A78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Revised to S1-162343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A78" w:rsidRPr="00F0703B" w:rsidRDefault="00A91A7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S1-162091.</w:t>
            </w:r>
          </w:p>
        </w:tc>
      </w:tr>
      <w:tr w:rsidR="00F0703B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6244FF" w:rsidP="002668EC">
            <w:pPr>
              <w:snapToGrid w:val="0"/>
              <w:spacing w:after="0" w:line="240" w:lineRule="auto"/>
            </w:pPr>
            <w:hyperlink r:id="rId22" w:history="1">
              <w:r w:rsidR="00F0703B" w:rsidRPr="00F0703B">
                <w:rPr>
                  <w:rStyle w:val="Hyperlink"/>
                  <w:rFonts w:cs="Arial"/>
                  <w:color w:val="auto"/>
                </w:rPr>
                <w:t>S1-162343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 xml:space="preserve">SMARTER </w:t>
            </w:r>
            <w:r w:rsidR="00FD4A1C">
              <w:rPr>
                <w:rFonts w:eastAsia="Times New Roman" w:cs="Arial"/>
                <w:szCs w:val="18"/>
                <w:lang w:eastAsia="ar-SA"/>
              </w:rPr>
              <w:t>–</w:t>
            </w:r>
            <w:r w:rsidRPr="00F0703B">
              <w:rPr>
                <w:rFonts w:eastAsia="Times New Roman" w:cs="Arial"/>
                <w:szCs w:val="18"/>
                <w:lang w:eastAsia="ar-SA"/>
              </w:rPr>
              <w:t xml:space="preserve"> Definitions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i/>
                <w:szCs w:val="18"/>
                <w:lang w:eastAsia="ar-SA"/>
              </w:rPr>
              <w:t>Revision of S1-162091.</w:t>
            </w:r>
          </w:p>
          <w:p w:rsidR="00F0703B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S1-162307.</w:t>
            </w:r>
          </w:p>
        </w:tc>
      </w:tr>
      <w:tr w:rsidR="002668EC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A91A78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1A7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A91A78" w:rsidRDefault="006244FF" w:rsidP="002668E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2668EC" w:rsidRPr="00A91A7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S1-162092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A91A78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1A78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A91A78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1A78">
              <w:rPr>
                <w:rFonts w:eastAsia="Times New Roman" w:cs="Arial"/>
                <w:szCs w:val="18"/>
                <w:lang w:eastAsia="ar-SA"/>
              </w:rPr>
              <w:t>SMARTER – UE update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A91A78" w:rsidRDefault="00A91A7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1A78">
              <w:rPr>
                <w:rFonts w:eastAsia="Times New Roman" w:cs="Arial"/>
                <w:szCs w:val="18"/>
                <w:lang w:eastAsia="ar-SA"/>
              </w:rPr>
              <w:t>Revised to S1-162308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A91A78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91A78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A78" w:rsidRPr="00F0703B" w:rsidRDefault="00A91A7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A78" w:rsidRPr="00F0703B" w:rsidRDefault="006244FF" w:rsidP="002668EC">
            <w:pPr>
              <w:snapToGrid w:val="0"/>
              <w:spacing w:after="0" w:line="240" w:lineRule="auto"/>
            </w:pPr>
            <w:hyperlink r:id="rId24" w:history="1">
              <w:r w:rsidR="00A91A78" w:rsidRPr="00F0703B">
                <w:rPr>
                  <w:rStyle w:val="Hyperlink"/>
                  <w:rFonts w:cs="Arial"/>
                  <w:color w:val="auto"/>
                </w:rPr>
                <w:t>S1-162308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A78" w:rsidRPr="00F0703B" w:rsidRDefault="00A91A7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A78" w:rsidRPr="00F0703B" w:rsidRDefault="00A91A7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SMARTER – UE update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A78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Revised to S1-162344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A78" w:rsidRPr="00F0703B" w:rsidRDefault="00A91A7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S1-162092.</w:t>
            </w:r>
          </w:p>
        </w:tc>
      </w:tr>
      <w:tr w:rsidR="00F0703B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6244FF" w:rsidP="002668EC">
            <w:pPr>
              <w:snapToGrid w:val="0"/>
              <w:spacing w:after="0" w:line="240" w:lineRule="auto"/>
            </w:pPr>
            <w:hyperlink r:id="rId25" w:history="1">
              <w:r w:rsidR="00F0703B" w:rsidRPr="00F0703B">
                <w:rPr>
                  <w:rStyle w:val="Hyperlink"/>
                  <w:rFonts w:cs="Arial"/>
                  <w:color w:val="auto"/>
                </w:rPr>
                <w:t>S1-162344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SMARTER – UE update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i/>
                <w:szCs w:val="18"/>
                <w:lang w:eastAsia="ar-SA"/>
              </w:rPr>
              <w:t>Revision of S1-162092.</w:t>
            </w:r>
          </w:p>
          <w:p w:rsidR="00F0703B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S1-162308.</w:t>
            </w:r>
          </w:p>
        </w:tc>
      </w:tr>
      <w:tr w:rsidR="0048219C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A91A78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1A7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A91A78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48219C" w:rsidRPr="00A91A7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S1-162096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A91A78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1A78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A91A78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1A78">
              <w:rPr>
                <w:rFonts w:eastAsia="Times New Roman" w:cs="Arial"/>
                <w:szCs w:val="18"/>
                <w:lang w:eastAsia="ar-SA"/>
              </w:rPr>
              <w:t>SMARTER – descriptive text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A91A78" w:rsidRDefault="00A91A7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1A78">
              <w:rPr>
                <w:rFonts w:eastAsia="Times New Roman" w:cs="Arial"/>
                <w:szCs w:val="18"/>
                <w:lang w:eastAsia="ar-SA"/>
              </w:rPr>
              <w:t>Revised to S1-162309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A91A78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91A78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A78" w:rsidRPr="00126890" w:rsidRDefault="00A91A7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A78" w:rsidRPr="00126890" w:rsidRDefault="006244FF" w:rsidP="0080027E">
            <w:pPr>
              <w:snapToGrid w:val="0"/>
              <w:spacing w:after="0" w:line="240" w:lineRule="auto"/>
            </w:pPr>
            <w:hyperlink r:id="rId27" w:history="1">
              <w:r w:rsidR="00A91A78" w:rsidRPr="00126890">
                <w:rPr>
                  <w:rStyle w:val="Hyperlink"/>
                  <w:rFonts w:cs="Arial"/>
                  <w:color w:val="auto"/>
                </w:rPr>
                <w:t>S1-162309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A78" w:rsidRPr="00126890" w:rsidRDefault="00A91A7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A78" w:rsidRPr="00126890" w:rsidRDefault="00A91A7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SMARTER – descriptive text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A78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Revised to S1-162345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A78" w:rsidRPr="00126890" w:rsidRDefault="00A91A7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S1-162096.</w:t>
            </w:r>
          </w:p>
        </w:tc>
      </w:tr>
      <w:tr w:rsidR="00126890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6244FF" w:rsidP="0080027E">
            <w:pPr>
              <w:snapToGrid w:val="0"/>
              <w:spacing w:after="0" w:line="240" w:lineRule="auto"/>
            </w:pPr>
            <w:hyperlink r:id="rId28" w:history="1">
              <w:r w:rsidR="00126890" w:rsidRPr="00126890">
                <w:rPr>
                  <w:rStyle w:val="Hyperlink"/>
                  <w:rFonts w:cs="Arial"/>
                  <w:color w:val="auto"/>
                </w:rPr>
                <w:t>S1-162345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SMARTER – descriptive text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S1-162096.</w:t>
            </w:r>
          </w:p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S1-162309.</w:t>
            </w:r>
          </w:p>
        </w:tc>
      </w:tr>
      <w:tr w:rsidR="008D40E5" w:rsidRPr="00BB41A6" w:rsidTr="00167CBE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40E5" w:rsidRPr="00BB41A6" w:rsidRDefault="00A458E5" w:rsidP="0080027E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 xml:space="preserve">1.3 </w:t>
            </w:r>
            <w:r w:rsidR="008D40E5">
              <w:rPr>
                <w:rFonts w:cs="Arial"/>
              </w:rPr>
              <w:t xml:space="preserve">High level requirements </w:t>
            </w:r>
          </w:p>
        </w:tc>
      </w:tr>
      <w:tr w:rsidR="0048219C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167CBE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CB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167CBE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48219C" w:rsidRPr="00167CB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S1-162095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167CBE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CBE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167CBE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CBE">
              <w:rPr>
                <w:rFonts w:eastAsia="Times New Roman" w:cs="Arial"/>
                <w:szCs w:val="18"/>
                <w:lang w:eastAsia="ar-SA"/>
              </w:rPr>
              <w:t xml:space="preserve">SMARTER </w:t>
            </w:r>
            <w:r w:rsidR="00FD4A1C">
              <w:rPr>
                <w:rFonts w:eastAsia="Times New Roman" w:cs="Arial"/>
                <w:szCs w:val="18"/>
                <w:lang w:eastAsia="ar-SA"/>
              </w:rPr>
              <w:t>–</w:t>
            </w:r>
            <w:r w:rsidRPr="00167CBE">
              <w:rPr>
                <w:rFonts w:eastAsia="Times New Roman" w:cs="Arial"/>
                <w:szCs w:val="18"/>
                <w:lang w:eastAsia="ar-SA"/>
              </w:rPr>
              <w:t xml:space="preserve"> Migration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167CBE" w:rsidRDefault="00167CBE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CBE">
              <w:rPr>
                <w:rFonts w:eastAsia="Times New Roman" w:cs="Arial"/>
                <w:szCs w:val="18"/>
                <w:lang w:eastAsia="ar-SA"/>
              </w:rPr>
              <w:t>Revised to S1-162310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167CBE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7CBE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67CBE" w:rsidRPr="00126890" w:rsidRDefault="00167CBE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67CBE" w:rsidRPr="00126890" w:rsidRDefault="006244FF" w:rsidP="0080027E">
            <w:pPr>
              <w:snapToGrid w:val="0"/>
              <w:spacing w:after="0" w:line="240" w:lineRule="auto"/>
            </w:pPr>
            <w:hyperlink r:id="rId30" w:history="1">
              <w:r w:rsidR="00167CBE" w:rsidRPr="00126890">
                <w:rPr>
                  <w:rStyle w:val="Hyperlink"/>
                  <w:rFonts w:cs="Arial"/>
                  <w:color w:val="auto"/>
                </w:rPr>
                <w:t>S1-162310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67CBE" w:rsidRPr="00126890" w:rsidRDefault="00167CBE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67CBE" w:rsidRPr="00126890" w:rsidRDefault="00167CBE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 xml:space="preserve">SMARTER </w:t>
            </w:r>
            <w:r w:rsidR="00FD4A1C">
              <w:rPr>
                <w:rFonts w:eastAsia="Times New Roman" w:cs="Arial"/>
                <w:szCs w:val="18"/>
                <w:lang w:eastAsia="ar-SA"/>
              </w:rPr>
              <w:t>–</w:t>
            </w:r>
            <w:r w:rsidRPr="00126890">
              <w:rPr>
                <w:rFonts w:eastAsia="Times New Roman" w:cs="Arial"/>
                <w:szCs w:val="18"/>
                <w:lang w:eastAsia="ar-SA"/>
              </w:rPr>
              <w:t xml:space="preserve"> Migration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67CBE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Revised to S1-162346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67CBE" w:rsidRPr="00126890" w:rsidRDefault="00167CBE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S1-162095.</w:t>
            </w:r>
          </w:p>
        </w:tc>
      </w:tr>
      <w:tr w:rsidR="00126890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6244FF" w:rsidP="0080027E">
            <w:pPr>
              <w:snapToGrid w:val="0"/>
              <w:spacing w:after="0" w:line="240" w:lineRule="auto"/>
            </w:pPr>
            <w:hyperlink r:id="rId31" w:history="1">
              <w:r w:rsidR="00126890" w:rsidRPr="00126890">
                <w:rPr>
                  <w:rStyle w:val="Hyperlink"/>
                  <w:rFonts w:cs="Arial"/>
                  <w:color w:val="auto"/>
                </w:rPr>
                <w:t>S1-162346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 xml:space="preserve">SMARTER </w:t>
            </w:r>
            <w:r w:rsidR="00FD4A1C">
              <w:rPr>
                <w:rFonts w:eastAsia="Times New Roman" w:cs="Arial"/>
                <w:szCs w:val="18"/>
                <w:lang w:eastAsia="ar-SA"/>
              </w:rPr>
              <w:t>–</w:t>
            </w:r>
            <w:r w:rsidRPr="00126890">
              <w:rPr>
                <w:rFonts w:eastAsia="Times New Roman" w:cs="Arial"/>
                <w:szCs w:val="18"/>
                <w:lang w:eastAsia="ar-SA"/>
              </w:rPr>
              <w:t xml:space="preserve"> Migration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S1-162095.</w:t>
            </w:r>
          </w:p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S1-162310.</w:t>
            </w:r>
          </w:p>
        </w:tc>
      </w:tr>
      <w:tr w:rsidR="008D40E5" w:rsidRPr="00BB41A6" w:rsidTr="00F0703B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40E5" w:rsidRPr="00BB41A6" w:rsidRDefault="00A458E5" w:rsidP="0080027E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 xml:space="preserve">1.4 </w:t>
            </w:r>
            <w:r w:rsidR="008D40E5">
              <w:rPr>
                <w:rFonts w:cs="Arial"/>
              </w:rPr>
              <w:t xml:space="preserve">Capabilities </w:t>
            </w:r>
          </w:p>
        </w:tc>
      </w:tr>
      <w:tr w:rsidR="0048219C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F0703B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F0703B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48219C" w:rsidRPr="00F0703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S1-162043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F0703B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F0703B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Discussion on Access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F0703B" w:rsidRDefault="00F070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F0703B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668EC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D41250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125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D41250" w:rsidRDefault="006244FF" w:rsidP="002668E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2668EC" w:rsidRPr="00D4125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S1-162093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D41250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1250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D41250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1250">
              <w:rPr>
                <w:rFonts w:eastAsia="Times New Roman" w:cs="Arial"/>
                <w:szCs w:val="18"/>
                <w:lang w:eastAsia="ar-SA"/>
              </w:rPr>
              <w:t>SMARTER – Mobility support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D41250" w:rsidRDefault="00D4125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1250">
              <w:rPr>
                <w:rFonts w:eastAsia="Times New Roman" w:cs="Arial"/>
                <w:szCs w:val="18"/>
                <w:lang w:eastAsia="ar-SA"/>
              </w:rPr>
              <w:t>Revised to S1-162311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D41250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41250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41250" w:rsidRPr="00126890" w:rsidRDefault="00D4125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41250" w:rsidRPr="00126890" w:rsidRDefault="006244FF" w:rsidP="002668EC">
            <w:pPr>
              <w:snapToGrid w:val="0"/>
              <w:spacing w:after="0" w:line="240" w:lineRule="auto"/>
            </w:pPr>
            <w:hyperlink r:id="rId34" w:history="1">
              <w:r w:rsidR="00D41250" w:rsidRPr="00126890">
                <w:rPr>
                  <w:rStyle w:val="Hyperlink"/>
                  <w:rFonts w:cs="Arial"/>
                  <w:color w:val="auto"/>
                </w:rPr>
                <w:t>S1-162311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41250" w:rsidRPr="00126890" w:rsidRDefault="00D4125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41250" w:rsidRPr="00126890" w:rsidRDefault="00D4125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SMARTER – Mobility support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4125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26890" w:rsidRDefault="00D4125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S1-162093.</w:t>
            </w:r>
          </w:p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D4125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126890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AA1181" w:rsidRPr="002668EC" w:rsidTr="00C17CA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C17CAD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C17CAD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AA1181" w:rsidRPr="00C17CA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S1-162117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C17CAD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C17CAD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SMARTER Mobility management and service continuity aspects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Merged with </w:t>
            </w:r>
            <w:r w:rsidRPr="00C17CAD">
              <w:rPr>
                <w:rFonts w:eastAsia="Times New Roman" w:cs="Arial"/>
                <w:szCs w:val="18"/>
                <w:lang w:eastAsia="ar-SA"/>
              </w:rPr>
              <w:t xml:space="preserve"> S1-162311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C17CAD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8219C" w:rsidRPr="002668EC" w:rsidTr="00D4125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D41250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125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D41250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48219C" w:rsidRPr="00D4125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S1-162173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D41250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1250">
              <w:rPr>
                <w:rFonts w:eastAsia="Times New Roman" w:cs="Arial" w:hint="eastAsia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D41250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1250">
              <w:rPr>
                <w:rFonts w:eastAsia="Times New Roman" w:cs="Arial" w:hint="eastAsia"/>
                <w:szCs w:val="18"/>
                <w:lang w:eastAsia="ar-SA"/>
              </w:rPr>
              <w:t>mobility support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D41250" w:rsidRDefault="00D4125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with</w:t>
            </w:r>
            <w:r w:rsidRPr="00D41250">
              <w:rPr>
                <w:rFonts w:eastAsia="Times New Roman" w:cs="Arial"/>
                <w:szCs w:val="18"/>
                <w:lang w:eastAsia="ar-SA"/>
              </w:rPr>
              <w:t xml:space="preserve"> S1-162311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D41250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668EC" w:rsidRPr="002668EC" w:rsidTr="00C17CA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6244FF" w:rsidP="002668E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2668EC" w:rsidRPr="00307BA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S1-162094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SMARTER – Multi access technologies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Revised to S1-162276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07BA4" w:rsidRPr="002668EC" w:rsidTr="00C17CA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07BA4" w:rsidRPr="00C17CAD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07BA4" w:rsidRPr="00C17CAD" w:rsidRDefault="006244FF" w:rsidP="002668EC">
            <w:pPr>
              <w:snapToGrid w:val="0"/>
              <w:spacing w:after="0" w:line="240" w:lineRule="auto"/>
            </w:pPr>
            <w:hyperlink r:id="rId38" w:history="1">
              <w:r w:rsidR="00307BA4" w:rsidRPr="00C17CAD">
                <w:rPr>
                  <w:rStyle w:val="Hyperlink"/>
                  <w:rFonts w:cs="Arial"/>
                  <w:color w:val="auto"/>
                </w:rPr>
                <w:t>S1-162276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07BA4" w:rsidRPr="00C17CAD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07BA4" w:rsidRPr="00C17CAD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SMARTER – Multi access technologies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07BA4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Revised to S1-162313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07BA4" w:rsidRPr="00C17CAD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Revision of S1-162094.</w:t>
            </w:r>
          </w:p>
        </w:tc>
      </w:tr>
      <w:tr w:rsidR="00C17CAD" w:rsidRPr="002668EC" w:rsidTr="00C17CA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CAD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CAD" w:rsidRPr="00C17CAD" w:rsidRDefault="006244FF" w:rsidP="002668EC">
            <w:pPr>
              <w:snapToGrid w:val="0"/>
              <w:spacing w:after="0" w:line="240" w:lineRule="auto"/>
            </w:pPr>
            <w:hyperlink r:id="rId39" w:history="1">
              <w:r w:rsidR="00C17CAD" w:rsidRPr="00C17CAD">
                <w:rPr>
                  <w:rStyle w:val="Hyperlink"/>
                  <w:rFonts w:cs="Arial"/>
                  <w:color w:val="auto"/>
                </w:rPr>
                <w:t>S1-162313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CAD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CAD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SMARTER – Multi access technologies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CAD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i/>
                <w:szCs w:val="18"/>
                <w:lang w:eastAsia="ar-SA"/>
              </w:rPr>
              <w:t>Revision of S1-162094.</w:t>
            </w:r>
          </w:p>
          <w:p w:rsidR="00C17CAD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Revision of S1-162276.</w:t>
            </w:r>
          </w:p>
        </w:tc>
      </w:tr>
      <w:tr w:rsidR="008D40E5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40E5" w:rsidRPr="007A763B" w:rsidRDefault="008D40E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40E5" w:rsidRPr="007A763B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0" w:history="1">
              <w:r w:rsidR="008D40E5" w:rsidRPr="007A763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S1-162197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40E5" w:rsidRPr="007A763B" w:rsidRDefault="008D40E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40E5" w:rsidRPr="007A763B" w:rsidRDefault="008D40E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SMARTER Traffic Offloading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40E5" w:rsidRPr="007A763B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Revised to S1-162254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40E5" w:rsidRPr="007A763B" w:rsidRDefault="008D40E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A763B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126890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126890" w:rsidRDefault="006244FF" w:rsidP="0080027E">
            <w:pPr>
              <w:snapToGrid w:val="0"/>
              <w:spacing w:after="0" w:line="240" w:lineRule="auto"/>
            </w:pPr>
            <w:hyperlink r:id="rId41" w:history="1">
              <w:r w:rsidR="007A763B" w:rsidRPr="00126890">
                <w:rPr>
                  <w:rStyle w:val="Hyperlink"/>
                  <w:rFonts w:cs="Arial"/>
                  <w:color w:val="auto"/>
                </w:rPr>
                <w:t>S1-162254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126890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126890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SMARTER Traffic Offloading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</w:t>
            </w:r>
            <w:r w:rsidRPr="00126890">
              <w:rPr>
                <w:rFonts w:eastAsia="Times New Roman" w:cs="Arial"/>
                <w:szCs w:val="18"/>
                <w:lang w:eastAsia="ar-SA"/>
              </w:rPr>
              <w:t xml:space="preserve"> to S1-162319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126890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S1-162197.</w:t>
            </w:r>
          </w:p>
        </w:tc>
      </w:tr>
      <w:tr w:rsidR="002668EC" w:rsidRPr="002668EC" w:rsidTr="00C17CA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6244FF" w:rsidP="002668E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2668EC" w:rsidRPr="00307BA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S1-162097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SMARTER – Resource Efficiency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Revised to S1-162277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07BA4" w:rsidRPr="002668EC" w:rsidTr="00C17CA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07BA4" w:rsidRPr="00C17CAD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07BA4" w:rsidRPr="00C17CAD" w:rsidRDefault="006244FF" w:rsidP="002668EC">
            <w:pPr>
              <w:snapToGrid w:val="0"/>
              <w:spacing w:after="0" w:line="240" w:lineRule="auto"/>
            </w:pPr>
            <w:hyperlink r:id="rId43" w:history="1">
              <w:r w:rsidR="00307BA4" w:rsidRPr="00C17CAD">
                <w:rPr>
                  <w:rStyle w:val="Hyperlink"/>
                  <w:rFonts w:cs="Arial"/>
                  <w:color w:val="auto"/>
                </w:rPr>
                <w:t>S1-162277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07BA4" w:rsidRPr="00C17CAD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07BA4" w:rsidRPr="00C17CAD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SMARTER – Resource Efficiency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07BA4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Revised to S1-162314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07BA4" w:rsidRPr="00C17CAD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Revision of S1-162097.</w:t>
            </w:r>
          </w:p>
        </w:tc>
      </w:tr>
      <w:tr w:rsidR="00C17CAD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C17CAD" w:rsidRDefault="006244FF" w:rsidP="002668EC">
            <w:pPr>
              <w:snapToGrid w:val="0"/>
              <w:spacing w:after="0" w:line="240" w:lineRule="auto"/>
            </w:pPr>
            <w:hyperlink r:id="rId44" w:history="1">
              <w:r w:rsidR="00C17CAD" w:rsidRPr="00C17CAD">
                <w:rPr>
                  <w:rStyle w:val="Hyperlink"/>
                  <w:rFonts w:cs="Arial"/>
                  <w:color w:val="auto"/>
                </w:rPr>
                <w:t>S1-162314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 xml:space="preserve">Nokia, Alcatel-Lucent </w:t>
            </w:r>
            <w:r w:rsidRPr="00C17CAD">
              <w:rPr>
                <w:rFonts w:eastAsia="Times New Roman" w:cs="Arial"/>
                <w:szCs w:val="18"/>
                <w:lang w:eastAsia="ar-SA"/>
              </w:rPr>
              <w:lastRenderedPageBreak/>
              <w:t>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lastRenderedPageBreak/>
              <w:t>SMARTER – Resource Efficiency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Revised to S1-162318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i/>
                <w:szCs w:val="18"/>
                <w:lang w:eastAsia="ar-SA"/>
              </w:rPr>
              <w:t>Revision of S1-162097.</w:t>
            </w:r>
          </w:p>
          <w:p w:rsidR="00C17CAD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lastRenderedPageBreak/>
              <w:t>Revision of S1-162277.</w:t>
            </w:r>
          </w:p>
        </w:tc>
      </w:tr>
      <w:tr w:rsidR="00C17CAD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126890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126890" w:rsidRDefault="006244FF" w:rsidP="002668EC">
            <w:pPr>
              <w:snapToGrid w:val="0"/>
              <w:spacing w:after="0" w:line="240" w:lineRule="auto"/>
              <w:rPr>
                <w:rFonts w:cs="Arial"/>
              </w:rPr>
            </w:pPr>
            <w:hyperlink r:id="rId45" w:history="1">
              <w:r w:rsidR="00C17CAD" w:rsidRPr="00126890">
                <w:rPr>
                  <w:rStyle w:val="Hyperlink"/>
                  <w:rFonts w:cs="Arial"/>
                  <w:color w:val="auto"/>
                </w:rPr>
                <w:t>S1-162318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126890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126890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SMARTER – Resource Efficiency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Revised to S1-162347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126890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S1-162097.</w:t>
            </w:r>
          </w:p>
          <w:p w:rsidR="00C17CAD" w:rsidRPr="00126890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S1-162277.</w:t>
            </w:r>
          </w:p>
          <w:p w:rsidR="00C17CAD" w:rsidRPr="00126890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S1-162314.</w:t>
            </w:r>
          </w:p>
        </w:tc>
      </w:tr>
      <w:tr w:rsidR="00126890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6244FF" w:rsidP="002668EC">
            <w:pPr>
              <w:snapToGrid w:val="0"/>
              <w:spacing w:after="0" w:line="240" w:lineRule="auto"/>
            </w:pPr>
            <w:hyperlink r:id="rId46" w:history="1">
              <w:r w:rsidR="00126890" w:rsidRPr="00126890">
                <w:rPr>
                  <w:rStyle w:val="Hyperlink"/>
                  <w:rFonts w:cs="Arial"/>
                  <w:color w:val="auto"/>
                </w:rPr>
                <w:t>S1-162347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SMARTER – Resource Efficiency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S1-162097.</w:t>
            </w:r>
          </w:p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S1-162277.</w:t>
            </w:r>
          </w:p>
          <w:p w:rsid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S1-162314.</w:t>
            </w:r>
          </w:p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S1-162318.</w:t>
            </w:r>
          </w:p>
        </w:tc>
      </w:tr>
      <w:tr w:rsidR="00AA1181" w:rsidRPr="002668EC" w:rsidTr="00C17CA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C17CAD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C17CAD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AA1181" w:rsidRPr="00C17CA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S1-162147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C17CAD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C17CAD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 w:hint="eastAsia"/>
                <w:szCs w:val="18"/>
                <w:lang w:eastAsia="ar-SA"/>
              </w:rPr>
              <w:t xml:space="preserve">Text proposal on </w:t>
            </w:r>
            <w:r w:rsidRPr="00C17CAD">
              <w:rPr>
                <w:rFonts w:eastAsia="Times New Roman" w:cs="Arial"/>
                <w:szCs w:val="18"/>
                <w:lang w:eastAsia="ar-SA"/>
              </w:rPr>
              <w:t>“</w:t>
            </w:r>
            <w:r w:rsidRPr="00C17CAD">
              <w:rPr>
                <w:rFonts w:eastAsia="Times New Roman" w:cs="Arial" w:hint="eastAsia"/>
                <w:szCs w:val="18"/>
                <w:lang w:eastAsia="ar-SA"/>
              </w:rPr>
              <w:t>Efficient Content delivery</w:t>
            </w:r>
            <w:r w:rsidRPr="00C17CAD">
              <w:rPr>
                <w:rFonts w:eastAsia="Times New Roman" w:cs="Arial"/>
                <w:szCs w:val="18"/>
                <w:lang w:eastAsia="ar-SA"/>
              </w:rPr>
              <w:t>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Merged </w:t>
            </w:r>
            <w:r w:rsidRPr="00C17CAD">
              <w:rPr>
                <w:rFonts w:eastAsia="Times New Roman" w:cs="Arial"/>
                <w:szCs w:val="18"/>
                <w:lang w:eastAsia="ar-SA"/>
              </w:rPr>
              <w:t xml:space="preserve"> to S1-162315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C17CAD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17CAD" w:rsidRPr="002668EC" w:rsidTr="00C17CA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CAD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CAD" w:rsidRPr="00C17CAD" w:rsidRDefault="006244FF" w:rsidP="0080027E">
            <w:pPr>
              <w:snapToGrid w:val="0"/>
              <w:spacing w:after="0" w:line="240" w:lineRule="auto"/>
            </w:pPr>
            <w:hyperlink r:id="rId48" w:history="1">
              <w:r w:rsidR="00C17CAD" w:rsidRPr="00C17CAD">
                <w:rPr>
                  <w:rStyle w:val="Hyperlink"/>
                  <w:rFonts w:cs="Arial"/>
                  <w:color w:val="auto"/>
                </w:rPr>
                <w:t>S1-162315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CAD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CAD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Text proposal on “Efficient Content delivery”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CAD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CAD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Merger</w:t>
            </w:r>
            <w:r w:rsidRPr="00C17CAD">
              <w:rPr>
                <w:rFonts w:eastAsia="Times New Roman" w:cs="Arial"/>
                <w:szCs w:val="18"/>
                <w:lang w:eastAsia="ar-SA"/>
              </w:rPr>
              <w:t xml:space="preserve"> of S1-162147.</w:t>
            </w:r>
          </w:p>
        </w:tc>
      </w:tr>
      <w:tr w:rsidR="00AA1181" w:rsidRPr="002668EC" w:rsidTr="006E5D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C17CAD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C17CAD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9" w:history="1">
              <w:r w:rsidR="00AA1181" w:rsidRPr="00C17CA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S1-162148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C17CAD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C17CAD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 w:hint="eastAsia"/>
                <w:szCs w:val="18"/>
                <w:lang w:eastAsia="ar-SA"/>
              </w:rPr>
              <w:t xml:space="preserve">Text proposal on </w:t>
            </w:r>
            <w:r w:rsidRPr="00C17CAD">
              <w:rPr>
                <w:rFonts w:eastAsia="Times New Roman" w:cs="Arial"/>
                <w:szCs w:val="18"/>
                <w:lang w:eastAsia="ar-SA"/>
              </w:rPr>
              <w:t>“</w:t>
            </w:r>
            <w:r w:rsidRPr="00C17CAD">
              <w:rPr>
                <w:rFonts w:eastAsia="Times New Roman" w:cs="Arial" w:hint="eastAsia"/>
                <w:szCs w:val="18"/>
                <w:lang w:eastAsia="ar-SA"/>
              </w:rPr>
              <w:t>Efficient User Plane</w:t>
            </w:r>
            <w:r w:rsidRPr="00C17CAD">
              <w:rPr>
                <w:rFonts w:eastAsia="Times New Roman" w:cs="Arial"/>
                <w:szCs w:val="18"/>
                <w:lang w:eastAsia="ar-SA"/>
              </w:rPr>
              <w:t>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Revised to S1-162317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C17CAD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17CAD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6E5DD7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6E5DD7" w:rsidRDefault="006244FF" w:rsidP="0080027E">
            <w:pPr>
              <w:snapToGrid w:val="0"/>
              <w:spacing w:after="0" w:line="240" w:lineRule="auto"/>
            </w:pPr>
            <w:hyperlink r:id="rId50" w:history="1">
              <w:r w:rsidR="00C17CAD" w:rsidRPr="006E5DD7">
                <w:rPr>
                  <w:rStyle w:val="Hyperlink"/>
                  <w:rFonts w:cs="Arial"/>
                  <w:color w:val="auto"/>
                </w:rPr>
                <w:t>S1-162317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6E5DD7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6E5DD7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Text proposal on “Efficient User Plane”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6E5DD7" w:rsidRDefault="006E5D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Revised to S1-162319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6E5DD7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Revision of S1-162148.</w:t>
            </w:r>
          </w:p>
        </w:tc>
      </w:tr>
      <w:tr w:rsidR="006E5DD7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5DD7" w:rsidRPr="00126890" w:rsidRDefault="006E5D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5DD7" w:rsidRPr="00126890" w:rsidRDefault="006244FF" w:rsidP="0080027E">
            <w:pPr>
              <w:snapToGrid w:val="0"/>
              <w:spacing w:after="0" w:line="240" w:lineRule="auto"/>
              <w:rPr>
                <w:rFonts w:cs="Arial"/>
              </w:rPr>
            </w:pPr>
            <w:hyperlink r:id="rId51" w:history="1">
              <w:r w:rsidR="006E5DD7" w:rsidRPr="00126890">
                <w:rPr>
                  <w:rStyle w:val="Hyperlink"/>
                  <w:rFonts w:cs="Arial"/>
                  <w:color w:val="auto"/>
                </w:rPr>
                <w:t>S1-162319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5DD7" w:rsidRPr="00126890" w:rsidRDefault="006E5D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5DD7" w:rsidRPr="00126890" w:rsidRDefault="006E5D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Text proposal on “Efficient User Plane”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5DD7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Revised to S1-162348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5DD7" w:rsidRPr="00126890" w:rsidRDefault="006E5D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S1-162148.</w:t>
            </w:r>
          </w:p>
          <w:p w:rsidR="006E5DD7" w:rsidRPr="00126890" w:rsidRDefault="006E5D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S1-162317.</w:t>
            </w:r>
          </w:p>
        </w:tc>
      </w:tr>
      <w:tr w:rsidR="00126890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6244FF" w:rsidP="0080027E">
            <w:pPr>
              <w:snapToGrid w:val="0"/>
              <w:spacing w:after="0" w:line="240" w:lineRule="auto"/>
            </w:pPr>
            <w:hyperlink r:id="rId52" w:history="1">
              <w:r w:rsidR="00126890" w:rsidRPr="00126890">
                <w:rPr>
                  <w:rStyle w:val="Hyperlink"/>
                  <w:rFonts w:cs="Arial"/>
                  <w:color w:val="auto"/>
                </w:rPr>
                <w:t>S1-162348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Text proposal on “Efficient User Plane”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S1-162148.</w:t>
            </w:r>
          </w:p>
          <w:p w:rsid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S1-162317.</w:t>
            </w:r>
          </w:p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S1-162319.</w:t>
            </w:r>
          </w:p>
        </w:tc>
      </w:tr>
      <w:tr w:rsidR="008E7763" w:rsidRPr="002668EC" w:rsidTr="006E5D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6E5DD7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6E5DD7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3" w:history="1">
              <w:r w:rsidR="008E7763" w:rsidRPr="006E5DD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S1-162167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6E5DD7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 w:hint="eastAsia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6E5DD7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Efficient user plane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6E5DD7" w:rsidRDefault="006E5D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with</w:t>
            </w:r>
            <w:r w:rsidRPr="006E5DD7">
              <w:rPr>
                <w:rFonts w:eastAsia="Times New Roman" w:cs="Arial"/>
                <w:szCs w:val="18"/>
                <w:lang w:eastAsia="ar-SA"/>
              </w:rPr>
              <w:t xml:space="preserve"> S1-162319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6E5DD7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E5DD7" w:rsidRPr="002668EC" w:rsidTr="006E5D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DD7" w:rsidRPr="006E5DD7" w:rsidRDefault="006E5D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DD7" w:rsidRPr="006E5DD7" w:rsidRDefault="006244FF" w:rsidP="0080027E">
            <w:pPr>
              <w:snapToGrid w:val="0"/>
              <w:spacing w:after="0" w:line="240" w:lineRule="auto"/>
            </w:pPr>
            <w:hyperlink r:id="rId54" w:history="1">
              <w:r w:rsidR="006E5DD7" w:rsidRPr="006E5DD7">
                <w:rPr>
                  <w:rStyle w:val="Hyperlink"/>
                  <w:rFonts w:cs="Arial"/>
                  <w:color w:val="auto"/>
                </w:rPr>
                <w:t>S1-162319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DD7" w:rsidRPr="006E5DD7" w:rsidRDefault="006E5D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DD7" w:rsidRPr="006E5DD7" w:rsidRDefault="006E5D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Efficient user plane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DD7" w:rsidRPr="006E5DD7" w:rsidRDefault="006E5D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DD7" w:rsidRPr="006E5DD7" w:rsidRDefault="006E5D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Merger</w:t>
            </w:r>
            <w:r w:rsidRPr="006E5DD7">
              <w:rPr>
                <w:rFonts w:eastAsia="Times New Roman" w:cs="Arial"/>
                <w:szCs w:val="18"/>
                <w:lang w:eastAsia="ar-SA"/>
              </w:rPr>
              <w:t xml:space="preserve"> of S1-162167.</w:t>
            </w:r>
          </w:p>
        </w:tc>
      </w:tr>
      <w:tr w:rsidR="008E7763" w:rsidRPr="002668EC" w:rsidTr="006E5D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C17CAD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C17CAD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5" w:history="1">
              <w:r w:rsidR="008E7763" w:rsidRPr="00C17CA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S1-162170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C17CAD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 w:hint="eastAsia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C17CAD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 w:hint="eastAsia"/>
                <w:szCs w:val="18"/>
                <w:lang w:eastAsia="ar-SA"/>
              </w:rPr>
              <w:t>Efficient content delivery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Revised to S1-162315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C17CAD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17CAD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6E5DD7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6E5DD7" w:rsidRDefault="006244FF" w:rsidP="0080027E">
            <w:pPr>
              <w:snapToGrid w:val="0"/>
              <w:spacing w:after="0" w:line="240" w:lineRule="auto"/>
            </w:pPr>
            <w:hyperlink r:id="rId56" w:history="1">
              <w:r w:rsidR="00C17CAD" w:rsidRPr="006E5DD7">
                <w:rPr>
                  <w:rStyle w:val="Hyperlink"/>
                  <w:rFonts w:cs="Arial"/>
                  <w:color w:val="auto"/>
                </w:rPr>
                <w:t>S1-162315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6E5DD7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6E5DD7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Efficient content delivery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6E5DD7" w:rsidRDefault="006E5D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Revised to S1-162320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6E5DD7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Revision of S1-162170.</w:t>
            </w:r>
          </w:p>
        </w:tc>
      </w:tr>
      <w:tr w:rsidR="006E5DD7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5DD7" w:rsidRPr="00126890" w:rsidRDefault="006E5D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5DD7" w:rsidRPr="00126890" w:rsidRDefault="006244FF" w:rsidP="0080027E">
            <w:pPr>
              <w:snapToGrid w:val="0"/>
              <w:spacing w:after="0" w:line="240" w:lineRule="auto"/>
              <w:rPr>
                <w:rFonts w:cs="Arial"/>
              </w:rPr>
            </w:pPr>
            <w:hyperlink r:id="rId57" w:history="1">
              <w:r w:rsidR="006E5DD7" w:rsidRPr="00126890">
                <w:rPr>
                  <w:rStyle w:val="Hyperlink"/>
                  <w:rFonts w:cs="Arial"/>
                  <w:color w:val="auto"/>
                </w:rPr>
                <w:t>S1-162320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5DD7" w:rsidRPr="00126890" w:rsidRDefault="006E5D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5DD7" w:rsidRPr="00126890" w:rsidRDefault="006E5D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Efficient content delivery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5DD7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Revised to S1-162349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E5DD7" w:rsidRPr="00126890" w:rsidRDefault="006E5D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S1-162170.</w:t>
            </w:r>
          </w:p>
          <w:p w:rsidR="006E5DD7" w:rsidRPr="00126890" w:rsidRDefault="006E5DD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S1-162315.</w:t>
            </w:r>
          </w:p>
        </w:tc>
      </w:tr>
      <w:tr w:rsidR="00126890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26890" w:rsidRPr="00126890" w:rsidRDefault="006244FF" w:rsidP="0080027E">
            <w:pPr>
              <w:snapToGrid w:val="0"/>
              <w:spacing w:after="0" w:line="240" w:lineRule="auto"/>
            </w:pPr>
            <w:hyperlink r:id="rId58" w:history="1">
              <w:r w:rsidR="00126890" w:rsidRPr="00126890">
                <w:rPr>
                  <w:rStyle w:val="Hyperlink"/>
                  <w:rFonts w:cs="Arial"/>
                  <w:color w:val="auto"/>
                </w:rPr>
                <w:t>S1-162349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Efficient content delivery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S1-162170.</w:t>
            </w:r>
          </w:p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S1-162315.</w:t>
            </w:r>
          </w:p>
          <w:p w:rsid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S1-162320.</w:t>
            </w:r>
          </w:p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126890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AA1181" w:rsidRPr="002668EC" w:rsidTr="0015139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7A763B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7A763B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9" w:history="1">
              <w:r w:rsidR="00AA1181" w:rsidRPr="007A763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S1-162139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7A763B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Huawei</w:t>
            </w:r>
            <w:r w:rsidRPr="007A763B">
              <w:rPr>
                <w:rFonts w:eastAsia="Times New Roman" w:cs="Arial" w:hint="eastAsia"/>
                <w:szCs w:val="18"/>
                <w:lang w:eastAsia="ar-SA"/>
              </w:rPr>
              <w:t xml:space="preserve">, </w:t>
            </w:r>
            <w:r w:rsidRPr="007A763B">
              <w:rPr>
                <w:rFonts w:eastAsia="Times New Roman" w:cs="Arial"/>
                <w:szCs w:val="18"/>
                <w:lang w:eastAsia="ar-SA"/>
              </w:rPr>
              <w:t>Hisilicon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7A763B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 xml:space="preserve">Add </w:t>
            </w:r>
            <w:r w:rsidRPr="007A763B">
              <w:rPr>
                <w:rFonts w:eastAsia="Times New Roman" w:cs="Arial" w:hint="eastAsia"/>
                <w:szCs w:val="18"/>
                <w:lang w:eastAsia="ar-SA"/>
              </w:rPr>
              <w:t>C</w:t>
            </w:r>
            <w:r w:rsidRPr="007A763B">
              <w:rPr>
                <w:rFonts w:eastAsia="Times New Roman" w:cs="Arial"/>
                <w:szCs w:val="18"/>
                <w:lang w:eastAsia="ar-SA"/>
              </w:rPr>
              <w:t xml:space="preserve">onnectivity </w:t>
            </w:r>
            <w:r w:rsidRPr="007A763B">
              <w:rPr>
                <w:rFonts w:eastAsia="Times New Roman" w:cs="Arial" w:hint="eastAsia"/>
                <w:szCs w:val="18"/>
                <w:lang w:eastAsia="ar-SA"/>
              </w:rPr>
              <w:t xml:space="preserve">models and requirements </w:t>
            </w:r>
            <w:r w:rsidRPr="007A763B">
              <w:rPr>
                <w:rFonts w:eastAsia="Times New Roman" w:cs="Arial"/>
                <w:szCs w:val="18"/>
                <w:lang w:eastAsia="ar-SA"/>
              </w:rPr>
              <w:t>(wearable) in</w:t>
            </w:r>
            <w:r w:rsidRPr="007A763B">
              <w:rPr>
                <w:rFonts w:eastAsia="Times New Roman" w:cs="Arial" w:hint="eastAsia"/>
                <w:szCs w:val="18"/>
                <w:lang w:eastAsia="ar-SA"/>
              </w:rPr>
              <w:t xml:space="preserve"> SMARTER</w:t>
            </w:r>
            <w:r w:rsidRPr="007A763B">
              <w:rPr>
                <w:rFonts w:eastAsia="Times New Roman" w:cs="Arial"/>
                <w:szCs w:val="18"/>
                <w:lang w:eastAsia="ar-SA"/>
              </w:rPr>
              <w:t xml:space="preserve">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7A763B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Revised to S1-162263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7A763B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A763B" w:rsidRPr="002668EC" w:rsidTr="0015139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151397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151397" w:rsidRDefault="006244FF" w:rsidP="0080027E">
            <w:pPr>
              <w:snapToGrid w:val="0"/>
              <w:spacing w:after="0" w:line="240" w:lineRule="auto"/>
            </w:pPr>
            <w:hyperlink r:id="rId60" w:history="1">
              <w:r w:rsidR="007A763B" w:rsidRPr="00151397">
                <w:rPr>
                  <w:rStyle w:val="Hyperlink"/>
                  <w:rFonts w:cs="Arial"/>
                  <w:color w:val="auto"/>
                </w:rPr>
                <w:t>S1-162263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151397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Huawei, Hisilicon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151397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Add Connectivity models and requirements (wearable) in SMARTER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Revised to S1-162321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151397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S1-162139.</w:t>
            </w:r>
          </w:p>
        </w:tc>
      </w:tr>
      <w:tr w:rsidR="00151397" w:rsidRPr="002668EC" w:rsidTr="0015139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6244FF" w:rsidP="0080027E">
            <w:pPr>
              <w:snapToGrid w:val="0"/>
              <w:spacing w:after="0" w:line="240" w:lineRule="auto"/>
            </w:pPr>
            <w:hyperlink r:id="rId61" w:history="1">
              <w:r w:rsidR="00151397" w:rsidRPr="00151397">
                <w:rPr>
                  <w:rStyle w:val="Hyperlink"/>
                  <w:rFonts w:cs="Arial"/>
                  <w:color w:val="auto"/>
                </w:rPr>
                <w:t>S1-162321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Huawei, Hisilicon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Add Connectivity models and requirements (wearable) in SMARTER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i/>
                <w:szCs w:val="18"/>
                <w:lang w:eastAsia="ar-SA"/>
              </w:rPr>
              <w:t>Revision of S1-162139.</w:t>
            </w:r>
          </w:p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S1-162263.</w:t>
            </w:r>
          </w:p>
        </w:tc>
      </w:tr>
      <w:tr w:rsidR="008E7763" w:rsidRPr="002668EC" w:rsidTr="0015139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86662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866625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2" w:history="1">
              <w:r w:rsidR="008E7763" w:rsidRPr="0086662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S1-162137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86662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866625">
              <w:rPr>
                <w:rFonts w:eastAsia="Times New Roman" w:cs="Arial"/>
                <w:szCs w:val="18"/>
                <w:lang w:val="fr-FR" w:eastAsia="ar-SA"/>
              </w:rPr>
              <w:t>Huawei Technologies, China Mobile, Applied Communication Science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86662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Priority, QoS and Policy Control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866625" w:rsidRDefault="0086662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Revised to S1-162300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86662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66625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625" w:rsidRPr="00151397" w:rsidRDefault="0086662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625" w:rsidRPr="00151397" w:rsidRDefault="006244FF" w:rsidP="0080027E">
            <w:pPr>
              <w:snapToGrid w:val="0"/>
              <w:spacing w:after="0" w:line="240" w:lineRule="auto"/>
            </w:pPr>
            <w:hyperlink r:id="rId63" w:history="1">
              <w:r w:rsidR="00866625" w:rsidRPr="00151397">
                <w:rPr>
                  <w:rStyle w:val="Hyperlink"/>
                  <w:rFonts w:cs="Arial"/>
                  <w:color w:val="auto"/>
                </w:rPr>
                <w:t>S1-162300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625" w:rsidRPr="00151397" w:rsidRDefault="0086662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51397">
              <w:rPr>
                <w:rFonts w:eastAsia="Times New Roman" w:cs="Arial"/>
                <w:szCs w:val="18"/>
                <w:lang w:val="fr-FR" w:eastAsia="ar-SA"/>
              </w:rPr>
              <w:t>Huawei Technologies, China Mobile, Applied Communication Science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625" w:rsidRPr="00151397" w:rsidRDefault="0086662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Priority, QoS and Policy Control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625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Revised to S1-162322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625" w:rsidRPr="00151397" w:rsidRDefault="0086662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S1-162137.</w:t>
            </w:r>
          </w:p>
        </w:tc>
      </w:tr>
      <w:tr w:rsidR="00151397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1397" w:rsidRP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1397" w:rsidRPr="00126890" w:rsidRDefault="006244FF" w:rsidP="0080027E">
            <w:pPr>
              <w:snapToGrid w:val="0"/>
              <w:spacing w:after="0" w:line="240" w:lineRule="auto"/>
            </w:pPr>
            <w:hyperlink r:id="rId64" w:history="1">
              <w:r w:rsidR="00151397" w:rsidRPr="00126890">
                <w:rPr>
                  <w:rStyle w:val="Hyperlink"/>
                  <w:rFonts w:cs="Arial"/>
                  <w:color w:val="auto"/>
                </w:rPr>
                <w:t>S1-162322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1397" w:rsidRP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26890">
              <w:rPr>
                <w:rFonts w:eastAsia="Times New Roman" w:cs="Arial"/>
                <w:szCs w:val="18"/>
                <w:lang w:val="fr-FR" w:eastAsia="ar-SA"/>
              </w:rPr>
              <w:t>Huawei Technologies, China Mobile, Applied Communication Science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1397" w:rsidRP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Priority, QoS and Policy Control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1397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1397" w:rsidRP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S1-162137.</w:t>
            </w:r>
          </w:p>
          <w:p w:rsid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S1-162300.</w:t>
            </w:r>
          </w:p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151397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126890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8E7763" w:rsidRPr="002668EC" w:rsidTr="0015139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86662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866625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5" w:history="1">
              <w:r w:rsidR="008E7763" w:rsidRPr="0086662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S1-162138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86662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866625">
              <w:rPr>
                <w:rFonts w:eastAsia="Times New Roman" w:cs="Arial"/>
                <w:szCs w:val="18"/>
                <w:lang w:val="fr-FR" w:eastAsia="ar-SA"/>
              </w:rPr>
              <w:t>Huawei Technologies, China Mobile, Applied Communication Science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86662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Priority, QoS and Policy Control Description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866625" w:rsidRDefault="0086662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Revised to S1-162301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86662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66625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625" w:rsidRPr="00151397" w:rsidRDefault="0086662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625" w:rsidRPr="00151397" w:rsidRDefault="006244FF" w:rsidP="0080027E">
            <w:pPr>
              <w:snapToGrid w:val="0"/>
              <w:spacing w:after="0" w:line="240" w:lineRule="auto"/>
            </w:pPr>
            <w:hyperlink r:id="rId66" w:history="1">
              <w:r w:rsidR="00866625" w:rsidRPr="00151397">
                <w:rPr>
                  <w:rStyle w:val="Hyperlink"/>
                  <w:rFonts w:cs="Arial"/>
                  <w:color w:val="auto"/>
                </w:rPr>
                <w:t>S1-162301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625" w:rsidRPr="00151397" w:rsidRDefault="0086662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51397">
              <w:rPr>
                <w:rFonts w:eastAsia="Times New Roman" w:cs="Arial"/>
                <w:szCs w:val="18"/>
                <w:lang w:val="fr-FR" w:eastAsia="ar-SA"/>
              </w:rPr>
              <w:t>Huawei Technologies, China Mobile, Applied Communication Science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625" w:rsidRPr="00151397" w:rsidRDefault="0086662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Priority, QoS and Policy Control Description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625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Revised to S1-162323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625" w:rsidRPr="00151397" w:rsidRDefault="0086662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S1-162138.</w:t>
            </w:r>
          </w:p>
        </w:tc>
      </w:tr>
      <w:tr w:rsidR="00151397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1397" w:rsidRP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1397" w:rsidRPr="00126890" w:rsidRDefault="006244FF" w:rsidP="0080027E">
            <w:pPr>
              <w:snapToGrid w:val="0"/>
              <w:spacing w:after="0" w:line="240" w:lineRule="auto"/>
            </w:pPr>
            <w:hyperlink r:id="rId67" w:history="1">
              <w:r w:rsidR="00151397" w:rsidRPr="00126890">
                <w:rPr>
                  <w:rStyle w:val="Hyperlink"/>
                  <w:rFonts w:cs="Arial"/>
                  <w:color w:val="auto"/>
                </w:rPr>
                <w:t>S1-162323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1397" w:rsidRP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26890">
              <w:rPr>
                <w:rFonts w:eastAsia="Times New Roman" w:cs="Arial"/>
                <w:szCs w:val="18"/>
                <w:lang w:val="fr-FR" w:eastAsia="ar-SA"/>
              </w:rPr>
              <w:t>Huawei Technologies, China Mobile, Applied Communication Science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1397" w:rsidRP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Priority, QoS and Policy Control Description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1397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1397" w:rsidRP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S1-162138.</w:t>
            </w:r>
          </w:p>
          <w:p w:rsid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S1-162301.</w:t>
            </w:r>
          </w:p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151397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126890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8E7763" w:rsidRPr="002668EC" w:rsidTr="0015139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786268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626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786268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8" w:history="1">
              <w:r w:rsidR="008E7763" w:rsidRPr="0078626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S1-162110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786268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6268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786268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6268">
              <w:rPr>
                <w:rFonts w:eastAsia="Times New Roman" w:cs="Arial"/>
                <w:szCs w:val="18"/>
                <w:lang w:eastAsia="ar-SA"/>
              </w:rPr>
              <w:t>Dynamic Control of Quality of Service, Priority, and Pre-emption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786268" w:rsidRDefault="0078626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6268">
              <w:rPr>
                <w:rFonts w:eastAsia="Times New Roman" w:cs="Arial"/>
                <w:szCs w:val="18"/>
                <w:lang w:eastAsia="ar-SA"/>
              </w:rPr>
              <w:t>Revised to S1-162241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786268" w:rsidRDefault="00127512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6268">
              <w:rPr>
                <w:rFonts w:eastAsia="Times New Roman" w:cs="Arial"/>
                <w:szCs w:val="18"/>
                <w:highlight w:val="yellow"/>
                <w:lang w:eastAsia="ar-SA"/>
              </w:rPr>
              <w:t>ZIP-file contains zero bytes file</w:t>
            </w:r>
          </w:p>
        </w:tc>
      </w:tr>
      <w:tr w:rsidR="00786268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6268" w:rsidRPr="00151397" w:rsidRDefault="0078626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6268" w:rsidRPr="00151397" w:rsidRDefault="006244FF" w:rsidP="0080027E">
            <w:pPr>
              <w:snapToGrid w:val="0"/>
              <w:spacing w:after="0" w:line="240" w:lineRule="auto"/>
            </w:pPr>
            <w:hyperlink r:id="rId69" w:history="1">
              <w:r w:rsidR="00786268" w:rsidRPr="00151397">
                <w:rPr>
                  <w:rStyle w:val="Hyperlink"/>
                  <w:rFonts w:cs="Arial"/>
                  <w:color w:val="auto"/>
                </w:rPr>
                <w:t>S1-162241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6268" w:rsidRPr="00151397" w:rsidRDefault="0078626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6268" w:rsidRPr="00151397" w:rsidRDefault="0078626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Dynamic Control of Quality of Service, Priority, and Pre-emption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6268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Revised to S1-162324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86268" w:rsidRPr="00151397" w:rsidRDefault="0078626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ZIP-file contains zero bytes file</w:t>
            </w:r>
          </w:p>
          <w:p w:rsidR="00786268" w:rsidRPr="00151397" w:rsidRDefault="0078626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S1-162110.</w:t>
            </w:r>
          </w:p>
        </w:tc>
      </w:tr>
      <w:tr w:rsidR="00151397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51397" w:rsidRP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51397" w:rsidRPr="00126890" w:rsidRDefault="006244FF" w:rsidP="0080027E">
            <w:pPr>
              <w:snapToGrid w:val="0"/>
              <w:spacing w:after="0" w:line="240" w:lineRule="auto"/>
            </w:pPr>
            <w:hyperlink r:id="rId70" w:history="1">
              <w:r w:rsidR="00151397" w:rsidRPr="00126890">
                <w:rPr>
                  <w:rStyle w:val="Hyperlink"/>
                  <w:rFonts w:cs="Arial"/>
                  <w:color w:val="auto"/>
                </w:rPr>
                <w:t>S1-162324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51397" w:rsidRP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51397" w:rsidRP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Dynamic Control of Quality of Service, Priority, and Pre-emption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51397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Revised to S1-162450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51397" w:rsidRP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ZIP-file contains zero bytes file</w:t>
            </w:r>
          </w:p>
          <w:p w:rsidR="00151397" w:rsidRP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S1-162110.</w:t>
            </w:r>
          </w:p>
          <w:p w:rsidR="00151397" w:rsidRP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S1-162241.</w:t>
            </w:r>
          </w:p>
        </w:tc>
      </w:tr>
      <w:tr w:rsidR="00126890" w:rsidRPr="002668EC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6244FF" w:rsidP="0080027E">
            <w:pPr>
              <w:snapToGrid w:val="0"/>
              <w:spacing w:after="0" w:line="240" w:lineRule="auto"/>
            </w:pPr>
            <w:hyperlink r:id="rId71" w:history="1">
              <w:r w:rsidR="00126890" w:rsidRPr="00126890">
                <w:rPr>
                  <w:rStyle w:val="Hyperlink"/>
                  <w:rFonts w:cs="Arial"/>
                  <w:color w:val="auto"/>
                </w:rPr>
                <w:t>S1-162450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Dynamic Control of Quality of Service, Priority, and Pre-emption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ZIP-file contains zero bytes file</w:t>
            </w:r>
          </w:p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S1-162110.</w:t>
            </w:r>
          </w:p>
          <w:p w:rsid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S1-162241.</w:t>
            </w:r>
          </w:p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S1-162324.</w:t>
            </w:r>
          </w:p>
        </w:tc>
      </w:tr>
      <w:tr w:rsidR="008E7763" w:rsidRPr="008D40E5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151397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151397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2" w:history="1">
              <w:r w:rsidR="008E7763" w:rsidRPr="0015139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S1-162157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151397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bookmarkStart w:id="2" w:name="OLE_LINK11"/>
            <w:r w:rsidRPr="00151397">
              <w:rPr>
                <w:rFonts w:eastAsia="Times New Roman" w:cs="Arial"/>
                <w:szCs w:val="18"/>
                <w:lang w:val="de-DE" w:eastAsia="ar-SA"/>
              </w:rPr>
              <w:t>Nokia, Alcatel-Lucent Shanghai Bell, Deutsche Telekom, Vodafone</w:t>
            </w:r>
            <w:bookmarkEnd w:id="2"/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151397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3" w:name="OLE_LINK10"/>
            <w:r w:rsidRPr="00151397">
              <w:rPr>
                <w:rFonts w:eastAsia="Times New Roman" w:cs="Arial"/>
                <w:szCs w:val="18"/>
                <w:lang w:eastAsia="ar-SA"/>
              </w:rPr>
              <w:t>Proposed definition and description of, and requirements for network slicing to TS 22.xxx</w:t>
            </w:r>
            <w:bookmarkEnd w:id="3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Revised to S1-162325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151397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51397" w:rsidRPr="008D40E5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51397" w:rsidRP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51397" w:rsidRPr="00126890" w:rsidRDefault="006244FF" w:rsidP="0080027E">
            <w:pPr>
              <w:snapToGrid w:val="0"/>
              <w:spacing w:after="0" w:line="240" w:lineRule="auto"/>
            </w:pPr>
            <w:hyperlink r:id="rId73" w:history="1">
              <w:r w:rsidR="00151397" w:rsidRPr="00126890">
                <w:rPr>
                  <w:rStyle w:val="Hyperlink"/>
                  <w:rFonts w:cs="Arial"/>
                  <w:color w:val="auto"/>
                </w:rPr>
                <w:t>S1-162325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51397" w:rsidRP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26890">
              <w:rPr>
                <w:rFonts w:eastAsia="Times New Roman" w:cs="Arial"/>
                <w:szCs w:val="18"/>
                <w:lang w:val="de-DE" w:eastAsia="ar-SA"/>
              </w:rPr>
              <w:t>Nokia, Alcatel-Lucent Shanghai Bell, Deutsche Telekom, Vodafone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51397" w:rsidRP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Proposed definition and description of, and requirements for network slicing to TS 22.xxx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51397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Revised to S1-162451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51397" w:rsidRPr="00126890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S1-162157.</w:t>
            </w:r>
          </w:p>
        </w:tc>
      </w:tr>
      <w:tr w:rsidR="00126890" w:rsidRPr="008D40E5" w:rsidTr="0012689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6244FF" w:rsidP="0080027E">
            <w:pPr>
              <w:snapToGrid w:val="0"/>
              <w:spacing w:after="0" w:line="240" w:lineRule="auto"/>
            </w:pPr>
            <w:hyperlink r:id="rId74" w:history="1">
              <w:r w:rsidR="00126890" w:rsidRPr="00126890">
                <w:rPr>
                  <w:rStyle w:val="Hyperlink"/>
                  <w:rFonts w:cs="Arial"/>
                  <w:color w:val="auto"/>
                </w:rPr>
                <w:t>S1-162451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26890">
              <w:rPr>
                <w:rFonts w:eastAsia="Times New Roman" w:cs="Arial"/>
                <w:szCs w:val="18"/>
                <w:lang w:val="de-DE" w:eastAsia="ar-SA"/>
              </w:rPr>
              <w:t>Nokia, Alcatel-Lucent Shanghai Bell, Deutsche Telekom, Vodafone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Proposed definition and description of, and requirements for network slicing to TS 22.xxx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S1-162157.</w:t>
            </w:r>
          </w:p>
          <w:p w:rsidR="00126890" w:rsidRPr="00126890" w:rsidRDefault="0012689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S1-162325.</w:t>
            </w:r>
          </w:p>
        </w:tc>
      </w:tr>
      <w:tr w:rsidR="00AA1181" w:rsidRPr="002668EC" w:rsidTr="0015139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151397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151397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5" w:history="1">
              <w:r w:rsidR="00AA1181" w:rsidRPr="0015139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S1-162109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151397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Deutsche Telekom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151397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Additional text on “network slicing”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Revised to S1-162326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151397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51397" w:rsidRPr="002668EC" w:rsidTr="0015139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6244FF" w:rsidP="0080027E">
            <w:pPr>
              <w:snapToGrid w:val="0"/>
              <w:spacing w:after="0" w:line="240" w:lineRule="auto"/>
            </w:pPr>
            <w:hyperlink r:id="rId76" w:history="1">
              <w:r w:rsidR="00151397" w:rsidRPr="00151397">
                <w:rPr>
                  <w:rStyle w:val="Hyperlink"/>
                  <w:rFonts w:cs="Arial"/>
                  <w:color w:val="auto"/>
                </w:rPr>
                <w:t>S1-162326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Deutsche Telekom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Additional text on “network slicing”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S1-162109.</w:t>
            </w:r>
          </w:p>
        </w:tc>
      </w:tr>
      <w:tr w:rsidR="008D40E5" w:rsidRPr="002668EC" w:rsidTr="0015139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40E5" w:rsidRPr="00151397" w:rsidRDefault="008D40E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40E5" w:rsidRPr="00151397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7" w:history="1">
              <w:r w:rsidR="008D40E5" w:rsidRPr="0015139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S1-162172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40E5" w:rsidRPr="00151397" w:rsidRDefault="008D40E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 w:hint="eastAsia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40E5" w:rsidRPr="00151397" w:rsidRDefault="008D40E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 w:hint="eastAsia"/>
                <w:szCs w:val="18"/>
                <w:lang w:eastAsia="ar-SA"/>
              </w:rPr>
              <w:t>network capability exposure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40E5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Revised to S1-162327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40E5" w:rsidRPr="00151397" w:rsidRDefault="008D40E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51397" w:rsidRPr="002668EC" w:rsidTr="0015139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6244FF" w:rsidP="0080027E">
            <w:pPr>
              <w:snapToGrid w:val="0"/>
              <w:spacing w:after="0" w:line="240" w:lineRule="auto"/>
            </w:pPr>
            <w:hyperlink r:id="rId78" w:history="1">
              <w:r w:rsidR="00151397" w:rsidRPr="00151397">
                <w:rPr>
                  <w:rStyle w:val="Hyperlink"/>
                  <w:rFonts w:cs="Arial"/>
                  <w:color w:val="auto"/>
                </w:rPr>
                <w:t>S1-162327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network capability exposure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S1-162172.</w:t>
            </w:r>
          </w:p>
        </w:tc>
      </w:tr>
      <w:tr w:rsidR="008E7763" w:rsidRPr="002668EC" w:rsidTr="0015139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151397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151397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9" w:history="1">
              <w:r w:rsidR="008E7763" w:rsidRPr="0015139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S1-162168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151397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 w:hint="eastAsia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151397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 w:hint="eastAsia"/>
                <w:szCs w:val="18"/>
                <w:lang w:eastAsia="ar-SA"/>
              </w:rPr>
              <w:t xml:space="preserve">context aware </w:t>
            </w:r>
            <w:r w:rsidRPr="00151397">
              <w:rPr>
                <w:rFonts w:eastAsia="Times New Roman" w:cs="Arial"/>
                <w:szCs w:val="18"/>
                <w:lang w:eastAsia="ar-SA"/>
              </w:rPr>
              <w:t>network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Revised to S1-162328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151397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51397" w:rsidRPr="002668EC" w:rsidTr="0015139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6244FF" w:rsidP="0080027E">
            <w:pPr>
              <w:snapToGrid w:val="0"/>
              <w:spacing w:after="0" w:line="240" w:lineRule="auto"/>
            </w:pPr>
            <w:hyperlink r:id="rId80" w:history="1">
              <w:r w:rsidR="00151397" w:rsidRPr="00151397">
                <w:rPr>
                  <w:rStyle w:val="Hyperlink"/>
                  <w:rFonts w:cs="Arial"/>
                  <w:color w:val="auto"/>
                </w:rPr>
                <w:t>S1-162328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context aware network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S1-162168.</w:t>
            </w:r>
          </w:p>
        </w:tc>
      </w:tr>
      <w:tr w:rsidR="00AA1181" w:rsidRPr="002668EC" w:rsidTr="0015139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151397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151397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1" w:history="1">
              <w:r w:rsidR="00AA1181" w:rsidRPr="0015139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S1-162118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151397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151397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SMARTER Subscription aspects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Revised to S1-162329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151397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51397" w:rsidRPr="002668EC" w:rsidTr="0015139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6244FF" w:rsidP="0080027E">
            <w:pPr>
              <w:snapToGrid w:val="0"/>
              <w:spacing w:after="0" w:line="240" w:lineRule="auto"/>
            </w:pPr>
            <w:hyperlink r:id="rId82" w:history="1">
              <w:r w:rsidR="00151397" w:rsidRPr="00151397">
                <w:rPr>
                  <w:rStyle w:val="Hyperlink"/>
                  <w:rFonts w:cs="Arial"/>
                  <w:color w:val="auto"/>
                </w:rPr>
                <w:t>S1-162329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SMARTER Subscription aspects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S1-162118.</w:t>
            </w:r>
          </w:p>
        </w:tc>
      </w:tr>
      <w:tr w:rsidR="008E7763" w:rsidRPr="002668EC" w:rsidTr="0015139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151397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151397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3" w:history="1">
              <w:r w:rsidR="008E7763" w:rsidRPr="0015139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S1-162169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151397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 w:hint="eastAsia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151397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 w:hint="eastAsia"/>
                <w:szCs w:val="18"/>
                <w:lang w:eastAsia="ar-SA"/>
              </w:rPr>
              <w:t>self backhaul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Revised to S1-162330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151397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51397" w:rsidRPr="002668EC" w:rsidTr="0015139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6244FF" w:rsidP="0080027E">
            <w:pPr>
              <w:snapToGrid w:val="0"/>
              <w:spacing w:after="0" w:line="240" w:lineRule="auto"/>
            </w:pPr>
            <w:hyperlink r:id="rId84" w:history="1">
              <w:r w:rsidR="00151397" w:rsidRPr="00151397">
                <w:rPr>
                  <w:rStyle w:val="Hyperlink"/>
                  <w:rFonts w:cs="Arial"/>
                  <w:color w:val="auto"/>
                </w:rPr>
                <w:t>S1-162330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self backhaul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S1-162169.</w:t>
            </w:r>
          </w:p>
        </w:tc>
      </w:tr>
      <w:tr w:rsidR="008E7763" w:rsidRPr="002668EC" w:rsidTr="0015139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C17CAD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C17CAD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5" w:history="1">
              <w:r w:rsidR="008E7763" w:rsidRPr="00C17CA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S1-162171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C17CAD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 w:hint="eastAsia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C17CAD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 w:hint="eastAsia"/>
                <w:szCs w:val="18"/>
                <w:lang w:eastAsia="ar-SA"/>
              </w:rPr>
              <w:t>Flexible Broadcast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C17CAD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Revised to S1-162316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C17CAD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17CAD" w:rsidRPr="002668EC" w:rsidTr="0015139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151397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151397" w:rsidRDefault="006244FF" w:rsidP="0080027E">
            <w:pPr>
              <w:snapToGrid w:val="0"/>
              <w:spacing w:after="0" w:line="240" w:lineRule="auto"/>
            </w:pPr>
            <w:hyperlink r:id="rId86" w:history="1">
              <w:r w:rsidR="00C17CAD" w:rsidRPr="00151397">
                <w:rPr>
                  <w:rStyle w:val="Hyperlink"/>
                  <w:rFonts w:cs="Arial"/>
                  <w:color w:val="auto"/>
                </w:rPr>
                <w:t>S1-162316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151397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151397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Flexible Broadcast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Revised to S1-162331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17CAD" w:rsidRPr="00151397" w:rsidRDefault="00C17CA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S1-162171.</w:t>
            </w:r>
          </w:p>
        </w:tc>
      </w:tr>
      <w:tr w:rsidR="00151397" w:rsidRPr="002668EC" w:rsidTr="0015139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6244FF" w:rsidP="0080027E">
            <w:pPr>
              <w:snapToGrid w:val="0"/>
              <w:spacing w:after="0" w:line="240" w:lineRule="auto"/>
              <w:rPr>
                <w:rFonts w:cs="Arial"/>
              </w:rPr>
            </w:pPr>
            <w:hyperlink r:id="rId87" w:history="1">
              <w:r w:rsidR="00151397" w:rsidRPr="00151397">
                <w:rPr>
                  <w:rStyle w:val="Hyperlink"/>
                  <w:rFonts w:cs="Arial"/>
                  <w:color w:val="auto"/>
                </w:rPr>
                <w:t>S1-162331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Flexible Broadcast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i/>
                <w:szCs w:val="18"/>
                <w:lang w:eastAsia="ar-SA"/>
              </w:rPr>
              <w:t>Revision of S1-162171.</w:t>
            </w:r>
          </w:p>
          <w:p w:rsidR="00151397" w:rsidRPr="00151397" w:rsidRDefault="00151397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S1-162316.</w:t>
            </w:r>
          </w:p>
        </w:tc>
      </w:tr>
      <w:tr w:rsidR="008D40E5" w:rsidRPr="00BB41A6" w:rsidTr="00E030F0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40E5" w:rsidRPr="00BB41A6" w:rsidRDefault="00A458E5" w:rsidP="0080027E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 xml:space="preserve">1.5 </w:t>
            </w:r>
            <w:r w:rsidR="008D40E5">
              <w:rPr>
                <w:rFonts w:cs="Arial"/>
              </w:rPr>
              <w:t>Performance requirements</w:t>
            </w:r>
          </w:p>
        </w:tc>
      </w:tr>
      <w:tr w:rsidR="008E7763" w:rsidRPr="002668EC" w:rsidTr="00465A9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E030F0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30F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E030F0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8" w:history="1">
              <w:r w:rsidR="008E7763" w:rsidRPr="00E030F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S1-162111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E030F0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30F0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E030F0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30F0">
              <w:rPr>
                <w:rFonts w:eastAsia="Times New Roman" w:cs="Arial"/>
                <w:szCs w:val="18"/>
                <w:lang w:eastAsia="ar-SA"/>
              </w:rPr>
              <w:t>Normative requirements for eMBB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E030F0" w:rsidRDefault="00E030F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30F0">
              <w:rPr>
                <w:rFonts w:eastAsia="Times New Roman" w:cs="Arial"/>
                <w:szCs w:val="18"/>
                <w:lang w:eastAsia="ar-SA"/>
              </w:rPr>
              <w:t>Revised to S1-162312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E030F0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030F0" w:rsidRPr="002668EC" w:rsidTr="00465A9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30F0" w:rsidRPr="00465A92" w:rsidRDefault="00E030F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5A9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30F0" w:rsidRPr="00465A92" w:rsidRDefault="006244FF" w:rsidP="0080027E">
            <w:pPr>
              <w:snapToGrid w:val="0"/>
              <w:spacing w:after="0" w:line="240" w:lineRule="auto"/>
            </w:pPr>
            <w:hyperlink r:id="rId89" w:history="1">
              <w:r w:rsidR="00E030F0" w:rsidRPr="00465A92">
                <w:rPr>
                  <w:rStyle w:val="Hyperlink"/>
                  <w:rFonts w:cs="Arial"/>
                  <w:color w:val="auto"/>
                </w:rPr>
                <w:t>S1-162312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30F0" w:rsidRPr="00465A92" w:rsidRDefault="00E030F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5A92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30F0" w:rsidRPr="00465A92" w:rsidRDefault="00E030F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5A92">
              <w:rPr>
                <w:rFonts w:eastAsia="Times New Roman" w:cs="Arial"/>
                <w:szCs w:val="18"/>
                <w:lang w:eastAsia="ar-SA"/>
              </w:rPr>
              <w:t>Normative requirements for eMBB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30F0" w:rsidRPr="00465A92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Merged </w:t>
            </w:r>
            <w:r w:rsidR="00465A92" w:rsidRPr="00465A92">
              <w:rPr>
                <w:rFonts w:eastAsia="Times New Roman" w:cs="Arial"/>
                <w:szCs w:val="18"/>
                <w:lang w:eastAsia="ar-SA"/>
              </w:rPr>
              <w:t xml:space="preserve"> to S1-162332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30F0" w:rsidRPr="00465A92" w:rsidRDefault="00E030F0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5A92">
              <w:rPr>
                <w:rFonts w:eastAsia="Times New Roman" w:cs="Arial"/>
                <w:szCs w:val="18"/>
                <w:lang w:eastAsia="ar-SA"/>
              </w:rPr>
              <w:t>Revision of S1-162111.</w:t>
            </w:r>
          </w:p>
        </w:tc>
      </w:tr>
      <w:tr w:rsidR="008E7763" w:rsidRPr="002668EC" w:rsidTr="008A734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465A92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5A9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465A92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0" w:history="1">
              <w:r w:rsidR="008E7763" w:rsidRPr="00465A9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S1-162159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465A92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5A92">
              <w:rPr>
                <w:rFonts w:eastAsia="Times New Roman" w:cs="Arial"/>
                <w:szCs w:val="18"/>
                <w:lang w:eastAsia="ar-SA"/>
              </w:rPr>
              <w:t>Nokia, Alcatel-Lucent Shanghai Bell, Vodafone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465A92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4" w:name="OLE_LINK2"/>
            <w:r w:rsidRPr="00465A92">
              <w:rPr>
                <w:rFonts w:eastAsia="Times New Roman" w:cs="Arial"/>
                <w:szCs w:val="18"/>
                <w:lang w:eastAsia="ar-SA"/>
              </w:rPr>
              <w:t>Proposed performance requirements for scenarios requiring high bit rates or high traffic densities</w:t>
            </w:r>
            <w:bookmarkEnd w:id="4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465A92" w:rsidRDefault="00465A92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5A92">
              <w:rPr>
                <w:rFonts w:eastAsia="Times New Roman" w:cs="Arial"/>
                <w:szCs w:val="18"/>
                <w:lang w:eastAsia="ar-SA"/>
              </w:rPr>
              <w:t>Revised to S1-162332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465A92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65A92" w:rsidRPr="002668EC" w:rsidTr="008A734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65A92" w:rsidRPr="008A734C" w:rsidRDefault="00465A92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65A92" w:rsidRPr="008A734C" w:rsidRDefault="006244FF" w:rsidP="0080027E">
            <w:pPr>
              <w:snapToGrid w:val="0"/>
              <w:spacing w:after="0" w:line="240" w:lineRule="auto"/>
            </w:pPr>
            <w:hyperlink r:id="rId91" w:history="1">
              <w:r w:rsidR="00465A92" w:rsidRPr="008A734C">
                <w:rPr>
                  <w:rStyle w:val="Hyperlink"/>
                  <w:rFonts w:cs="Arial"/>
                  <w:color w:val="auto"/>
                </w:rPr>
                <w:t>S1-162332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65A92" w:rsidRPr="008A734C" w:rsidRDefault="00465A92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Nokia, Alcatel-Lucent Shanghai Bell, Vodafone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65A92" w:rsidRPr="008A734C" w:rsidRDefault="00465A92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Proposed performance requirements for scenarios requiring high bit rates or high traffic densities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65A92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Revised to S1-162333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65A92" w:rsidRPr="008A734C" w:rsidRDefault="00465A92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Revision of S1-162159.</w:t>
            </w:r>
          </w:p>
        </w:tc>
      </w:tr>
      <w:tr w:rsidR="008E7763" w:rsidRPr="002668EC" w:rsidTr="008A734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8A734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8A734C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2" w:history="1">
              <w:r w:rsidR="008E7763" w:rsidRPr="008A734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S1-162158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8A734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8A734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5" w:name="OLE_LINK1"/>
            <w:r w:rsidRPr="008A734C">
              <w:rPr>
                <w:rFonts w:eastAsia="Times New Roman" w:cs="Arial"/>
                <w:szCs w:val="18"/>
                <w:lang w:eastAsia="ar-SA"/>
              </w:rPr>
              <w:t>Proposed performance requirements for services requiring a low latency or a high reliability</w:t>
            </w:r>
            <w:bookmarkEnd w:id="5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Revised to S1-162333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8A734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A734C" w:rsidRPr="002668EC" w:rsidTr="008A734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6244FF" w:rsidP="0080027E">
            <w:pPr>
              <w:snapToGrid w:val="0"/>
              <w:spacing w:after="0" w:line="240" w:lineRule="auto"/>
            </w:pPr>
            <w:hyperlink r:id="rId93" w:history="1">
              <w:r w:rsidR="008A734C" w:rsidRPr="008A734C">
                <w:rPr>
                  <w:rStyle w:val="Hyperlink"/>
                  <w:rFonts w:cs="Arial"/>
                  <w:color w:val="auto"/>
                </w:rPr>
                <w:t>S1-162333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Proposed performance requirements for services requiring a low latency or a high reliability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Revision of S1-162158.</w:t>
            </w:r>
          </w:p>
        </w:tc>
      </w:tr>
      <w:tr w:rsidR="0048219C" w:rsidRPr="002668EC" w:rsidTr="008A734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8A734C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8A734C" w:rsidRDefault="006244FF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4" w:history="1">
              <w:r w:rsidR="0048219C" w:rsidRPr="008A734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S1-162194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8A734C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8A734C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Low-delay speech, audio and video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</w:t>
            </w:r>
            <w:r w:rsidRPr="008A734C">
              <w:rPr>
                <w:rFonts w:eastAsia="Times New Roman" w:cs="Arial"/>
                <w:szCs w:val="18"/>
                <w:lang w:eastAsia="ar-SA"/>
              </w:rPr>
              <w:t xml:space="preserve"> to S1-162333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8219C" w:rsidRPr="008A734C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D40E5" w:rsidRPr="00BB41A6" w:rsidTr="00FA54FD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40E5" w:rsidRPr="00BB41A6" w:rsidRDefault="00A458E5" w:rsidP="0080027E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 xml:space="preserve">1.6 </w:t>
            </w:r>
            <w:r w:rsidR="008D40E5">
              <w:rPr>
                <w:rFonts w:cs="Arial"/>
              </w:rPr>
              <w:t>Security</w:t>
            </w:r>
          </w:p>
        </w:tc>
      </w:tr>
      <w:tr w:rsidR="002668EC" w:rsidRPr="002668EC" w:rsidTr="008A734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FA54FD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54F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FA54FD" w:rsidRDefault="006244FF" w:rsidP="002668E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5" w:history="1">
              <w:r w:rsidR="002668EC" w:rsidRPr="00FA54F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S1-162098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FA54FD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54FD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FA54FD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54FD">
              <w:rPr>
                <w:rFonts w:eastAsia="Times New Roman" w:cs="Arial"/>
                <w:szCs w:val="18"/>
                <w:lang w:eastAsia="ar-SA"/>
              </w:rPr>
              <w:t xml:space="preserve">SMARTER </w:t>
            </w:r>
            <w:r w:rsidR="00FD4A1C">
              <w:rPr>
                <w:rFonts w:eastAsia="Times New Roman" w:cs="Arial"/>
                <w:szCs w:val="18"/>
                <w:lang w:eastAsia="ar-SA"/>
              </w:rPr>
              <w:t>–</w:t>
            </w:r>
            <w:r w:rsidRPr="00FA54FD">
              <w:rPr>
                <w:rFonts w:eastAsia="Times New Roman" w:cs="Arial"/>
                <w:szCs w:val="18"/>
                <w:lang w:eastAsia="ar-SA"/>
              </w:rPr>
              <w:t xml:space="preserve"> Security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FA54FD" w:rsidRDefault="00FA54F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54FD">
              <w:rPr>
                <w:rFonts w:eastAsia="Times New Roman" w:cs="Arial"/>
                <w:szCs w:val="18"/>
                <w:lang w:eastAsia="ar-SA"/>
              </w:rPr>
              <w:t>Revised to S1-162251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FA54FD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A54FD" w:rsidRPr="002668EC" w:rsidTr="008A734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A54FD" w:rsidRPr="008A734C" w:rsidRDefault="00FA54F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A54FD" w:rsidRPr="008A734C" w:rsidRDefault="006244FF" w:rsidP="002668EC">
            <w:pPr>
              <w:snapToGrid w:val="0"/>
              <w:spacing w:after="0" w:line="240" w:lineRule="auto"/>
            </w:pPr>
            <w:hyperlink r:id="rId96" w:history="1">
              <w:r w:rsidR="00FA54FD" w:rsidRPr="008A734C">
                <w:rPr>
                  <w:rStyle w:val="Hyperlink"/>
                  <w:rFonts w:cs="Arial"/>
                  <w:color w:val="auto"/>
                </w:rPr>
                <w:t>S1-162251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A54FD" w:rsidRPr="008A734C" w:rsidRDefault="00FA54F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A54FD" w:rsidRPr="008A734C" w:rsidRDefault="00FA54F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 xml:space="preserve">SMARTER </w:t>
            </w:r>
            <w:r w:rsidR="00FD4A1C">
              <w:rPr>
                <w:rFonts w:eastAsia="Times New Roman" w:cs="Arial"/>
                <w:szCs w:val="18"/>
                <w:lang w:eastAsia="ar-SA"/>
              </w:rPr>
              <w:t>–</w:t>
            </w:r>
            <w:r w:rsidRPr="008A734C">
              <w:rPr>
                <w:rFonts w:eastAsia="Times New Roman" w:cs="Arial"/>
                <w:szCs w:val="18"/>
                <w:lang w:eastAsia="ar-SA"/>
              </w:rPr>
              <w:t xml:space="preserve"> Security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A54FD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Revised to S1-162334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A54FD" w:rsidRPr="008A734C" w:rsidRDefault="00FA54F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Revision of S1-162098.</w:t>
            </w:r>
          </w:p>
        </w:tc>
      </w:tr>
      <w:tr w:rsidR="008A734C" w:rsidRPr="002668EC" w:rsidTr="008A734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6244FF" w:rsidP="002668EC">
            <w:pPr>
              <w:snapToGrid w:val="0"/>
              <w:spacing w:after="0" w:line="240" w:lineRule="auto"/>
            </w:pPr>
            <w:hyperlink r:id="rId97" w:history="1">
              <w:r w:rsidR="008A734C" w:rsidRPr="008A734C">
                <w:rPr>
                  <w:rStyle w:val="Hyperlink"/>
                  <w:rFonts w:cs="Arial"/>
                  <w:color w:val="auto"/>
                </w:rPr>
                <w:t>S1-162334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 xml:space="preserve">SMARTER </w:t>
            </w:r>
            <w:r w:rsidR="00FD4A1C">
              <w:rPr>
                <w:rFonts w:eastAsia="Times New Roman" w:cs="Arial"/>
                <w:szCs w:val="18"/>
                <w:lang w:eastAsia="ar-SA"/>
              </w:rPr>
              <w:t>–</w:t>
            </w:r>
            <w:r w:rsidRPr="008A734C">
              <w:rPr>
                <w:rFonts w:eastAsia="Times New Roman" w:cs="Arial"/>
                <w:szCs w:val="18"/>
                <w:lang w:eastAsia="ar-SA"/>
              </w:rPr>
              <w:t xml:space="preserve"> Security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>Revision of S1-162098.</w:t>
            </w:r>
          </w:p>
          <w:p w:rsidR="008A734C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Revision of S1-162251.</w:t>
            </w:r>
          </w:p>
        </w:tc>
      </w:tr>
      <w:tr w:rsidR="008D40E5" w:rsidRPr="00BB41A6" w:rsidTr="008A734C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40E5" w:rsidRPr="00BB41A6" w:rsidRDefault="00A458E5" w:rsidP="0080027E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 xml:space="preserve">1.6 </w:t>
            </w:r>
            <w:r w:rsidR="008D40E5">
              <w:rPr>
                <w:rFonts w:cs="Arial"/>
              </w:rPr>
              <w:t>Charging</w:t>
            </w:r>
          </w:p>
        </w:tc>
      </w:tr>
      <w:tr w:rsidR="002668EC" w:rsidRPr="002668EC" w:rsidTr="008A734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8A734C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8A734C" w:rsidRDefault="006244FF" w:rsidP="002668E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8" w:history="1">
              <w:r w:rsidR="002668EC" w:rsidRPr="008A734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S1-162099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8A734C" w:rsidRDefault="00E62BB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8A734C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 xml:space="preserve">SMARTER </w:t>
            </w:r>
            <w:r w:rsidR="00FD4A1C">
              <w:rPr>
                <w:rFonts w:eastAsia="Times New Roman" w:cs="Arial"/>
                <w:szCs w:val="18"/>
                <w:lang w:eastAsia="ar-SA"/>
              </w:rPr>
              <w:t>–</w:t>
            </w:r>
            <w:r w:rsidRPr="008A734C">
              <w:rPr>
                <w:rFonts w:eastAsia="Times New Roman" w:cs="Arial"/>
                <w:szCs w:val="18"/>
                <w:lang w:eastAsia="ar-SA"/>
              </w:rPr>
              <w:t xml:space="preserve"> Charging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Revised to S1-162335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8A734C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A734C" w:rsidRPr="002668EC" w:rsidTr="008A734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6244FF" w:rsidP="002668EC">
            <w:pPr>
              <w:snapToGrid w:val="0"/>
              <w:spacing w:after="0" w:line="240" w:lineRule="auto"/>
            </w:pPr>
            <w:hyperlink r:id="rId99" w:history="1">
              <w:r w:rsidR="008A734C" w:rsidRPr="008A734C">
                <w:rPr>
                  <w:rStyle w:val="Hyperlink"/>
                  <w:rFonts w:cs="Arial"/>
                  <w:color w:val="auto"/>
                </w:rPr>
                <w:t>S1-162335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 xml:space="preserve">SMARTER </w:t>
            </w:r>
            <w:r w:rsidR="00FD4A1C">
              <w:rPr>
                <w:rFonts w:eastAsia="Times New Roman" w:cs="Arial"/>
                <w:szCs w:val="18"/>
                <w:lang w:eastAsia="ar-SA"/>
              </w:rPr>
              <w:t>–</w:t>
            </w:r>
            <w:r w:rsidRPr="008A734C">
              <w:rPr>
                <w:rFonts w:eastAsia="Times New Roman" w:cs="Arial"/>
                <w:szCs w:val="18"/>
                <w:lang w:eastAsia="ar-SA"/>
              </w:rPr>
              <w:t xml:space="preserve"> Charging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8A734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Revision of S1-162099.</w:t>
            </w:r>
          </w:p>
        </w:tc>
      </w:tr>
      <w:tr w:rsidR="003124E9" w:rsidRPr="00011A30" w:rsidTr="0016543A">
        <w:trPr>
          <w:trHeight w:val="141"/>
        </w:trPr>
        <w:tc>
          <w:tcPr>
            <w:tcW w:w="14899" w:type="dxa"/>
            <w:gridSpan w:val="11"/>
            <w:shd w:val="clear" w:color="auto" w:fill="F2F2F2"/>
          </w:tcPr>
          <w:p w:rsidR="003124E9" w:rsidRPr="00011A30" w:rsidRDefault="003124E9" w:rsidP="00011A30">
            <w:pPr>
              <w:pStyle w:val="ListParagraph"/>
              <w:numPr>
                <w:ilvl w:val="0"/>
                <w:numId w:val="15"/>
              </w:numPr>
              <w:tabs>
                <w:tab w:val="left" w:pos="-1134"/>
              </w:tabs>
              <w:spacing w:before="100" w:after="100"/>
              <w:outlineLvl w:val="0"/>
              <w:rPr>
                <w:rFonts w:eastAsia="Arial Unicode MS" w:cs="Arial"/>
                <w:b/>
                <w:color w:val="1F497D"/>
              </w:rPr>
            </w:pPr>
            <w:bookmarkStart w:id="6" w:name="_Toc414625495"/>
            <w:r w:rsidRPr="00011A30">
              <w:rPr>
                <w:rFonts w:eastAsia="Arial Unicode MS" w:cs="Arial"/>
                <w:b/>
                <w:color w:val="1F497D"/>
              </w:rPr>
              <w:t>Study Item contributions</w:t>
            </w:r>
            <w:bookmarkEnd w:id="6"/>
          </w:p>
        </w:tc>
      </w:tr>
      <w:tr w:rsidR="003124E9" w:rsidRPr="00B04844" w:rsidTr="0016543A">
        <w:trPr>
          <w:trHeight w:val="141"/>
        </w:trPr>
        <w:tc>
          <w:tcPr>
            <w:tcW w:w="14899" w:type="dxa"/>
            <w:gridSpan w:val="11"/>
            <w:tcBorders>
              <w:bottom w:val="nil"/>
            </w:tcBorders>
            <w:shd w:val="clear" w:color="auto" w:fill="F2F2F2"/>
          </w:tcPr>
          <w:p w:rsidR="003124E9" w:rsidRPr="00F45489" w:rsidRDefault="003124E9" w:rsidP="00011A30">
            <w:pPr>
              <w:pStyle w:val="Heading2"/>
              <w:numPr>
                <w:ilvl w:val="1"/>
                <w:numId w:val="15"/>
              </w:numPr>
            </w:pPr>
            <w:r>
              <w:t>FS_SMARTER-</w:t>
            </w:r>
            <w:r>
              <w:rPr>
                <w:rFonts w:hint="eastAsia"/>
                <w:lang w:eastAsia="zh-CN"/>
              </w:rPr>
              <w:t>NEO</w:t>
            </w:r>
            <w:r>
              <w:t xml:space="preserve">: Study on </w:t>
            </w:r>
            <w:r w:rsidRPr="0003335E">
              <w:t>New Services and Markets Technology Enablers</w:t>
            </w:r>
            <w:r>
              <w:t xml:space="preserve"> – </w:t>
            </w:r>
            <w:r>
              <w:rPr>
                <w:rFonts w:hint="eastAsia"/>
                <w:lang w:eastAsia="zh-CN"/>
              </w:rPr>
              <w:t>Network Operation</w:t>
            </w:r>
            <w:r>
              <w:t xml:space="preserve"> [</w:t>
            </w:r>
            <w:r w:rsidRPr="0025579C">
              <w:rPr>
                <w:bCs/>
              </w:rPr>
              <w:t>S</w:t>
            </w:r>
            <w:r>
              <w:rPr>
                <w:bCs/>
              </w:rPr>
              <w:t>P</w:t>
            </w:r>
            <w:r w:rsidRPr="0025579C">
              <w:rPr>
                <w:bCs/>
              </w:rPr>
              <w:t>-15</w:t>
            </w:r>
            <w:r>
              <w:rPr>
                <w:bCs/>
              </w:rPr>
              <w:t>0820]</w:t>
            </w:r>
          </w:p>
        </w:tc>
      </w:tr>
      <w:tr w:rsidR="003124E9" w:rsidRPr="00B04844" w:rsidTr="0016543A">
        <w:trPr>
          <w:trHeight w:val="141"/>
        </w:trPr>
        <w:tc>
          <w:tcPr>
            <w:tcW w:w="148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124E9" w:rsidRPr="0025579C" w:rsidRDefault="003124E9" w:rsidP="008C700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 xml:space="preserve">Contributions to </w:t>
            </w:r>
            <w:r w:rsidRPr="0025579C">
              <w:rPr>
                <w:rFonts w:eastAsia="Arial Unicode MS" w:cs="Arial"/>
                <w:b/>
                <w:szCs w:val="18"/>
                <w:lang w:eastAsia="ar-SA"/>
              </w:rPr>
              <w:t xml:space="preserve">Building Block 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>TR</w:t>
            </w:r>
          </w:p>
          <w:p w:rsidR="003124E9" w:rsidRPr="004067FF" w:rsidRDefault="003124E9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3124E9" w:rsidRPr="00411066" w:rsidRDefault="003124E9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>Latest version: TR 22.864v</w:t>
            </w:r>
            <w:r>
              <w:rPr>
                <w:rFonts w:eastAsia="Arial Unicode MS" w:cs="Arial"/>
                <w:szCs w:val="18"/>
                <w:lang w:val="fr-FR" w:eastAsia="ar-SA"/>
              </w:rPr>
              <w:t>14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.0.0</w:t>
            </w:r>
          </w:p>
          <w:p w:rsidR="003124E9" w:rsidRPr="00411066" w:rsidRDefault="003124E9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>Target completion date: SA#72 (06/2016)</w:t>
            </w:r>
          </w:p>
          <w:p w:rsidR="003124E9" w:rsidRPr="004067FF" w:rsidRDefault="003124E9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szCs w:val="18"/>
                <w:lang w:eastAsia="ar-SA"/>
              </w:rPr>
              <w:t xml:space="preserve">Percentage completion: </w:t>
            </w:r>
            <w:r>
              <w:rPr>
                <w:rFonts w:eastAsia="Arial Unicode MS" w:cs="Arial"/>
                <w:szCs w:val="18"/>
                <w:lang w:eastAsia="ar-SA"/>
              </w:rPr>
              <w:t>95</w:t>
            </w:r>
            <w:r w:rsidRPr="004067FF">
              <w:rPr>
                <w:rFonts w:eastAsia="Arial Unicode MS" w:cs="Arial"/>
                <w:szCs w:val="18"/>
                <w:lang w:eastAsia="ar-SA"/>
              </w:rPr>
              <w:t>%</w:t>
            </w:r>
          </w:p>
          <w:p w:rsidR="003124E9" w:rsidRPr="004070E3" w:rsidRDefault="003124E9" w:rsidP="004070E3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070E3">
              <w:rPr>
                <w:rFonts w:eastAsia="Arial Unicode MS" w:cs="Arial"/>
                <w:i/>
                <w:szCs w:val="18"/>
                <w:lang w:eastAsia="ar-SA"/>
              </w:rPr>
              <w:lastRenderedPageBreak/>
              <w:t>As TR 22.864 is under change control, any proposed changes need to be submitted in the form of a CR.</w:t>
            </w:r>
          </w:p>
        </w:tc>
      </w:tr>
      <w:tr w:rsidR="00F57F8E" w:rsidRPr="002668EC" w:rsidTr="008A734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7A763B" w:rsidRDefault="00F57F8E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7A763B" w:rsidRDefault="006244FF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0" w:history="1">
              <w:r w:rsidR="00F57F8E" w:rsidRPr="007A763B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S1-162119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7A763B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noProof/>
                <w:lang w:val="nl-NL" w:eastAsia="zh-CN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7A763B" w:rsidRDefault="00F57F8E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 xml:space="preserve">CR22.864v14.0.0: </w:t>
            </w:r>
            <w:r w:rsidRPr="007A763B">
              <w:rPr>
                <w:noProof/>
                <w:lang w:val="en-US" w:eastAsia="zh-CN"/>
              </w:rPr>
              <w:t>Correction on mobility support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7A763B" w:rsidRDefault="007A76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Revised to S1-162256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7A763B" w:rsidRDefault="00F57F8E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 xml:space="preserve">WI code </w:t>
            </w:r>
            <w:r w:rsidRPr="007A763B">
              <w:rPr>
                <w:noProof/>
              </w:rPr>
              <w:t>FS_SMARTER-NEO</w:t>
            </w:r>
            <w:r w:rsidRPr="007A763B">
              <w:rPr>
                <w:rFonts w:eastAsia="Times New Roman" w:cs="Arial"/>
                <w:szCs w:val="18"/>
                <w:lang w:eastAsia="ar-SA"/>
              </w:rPr>
              <w:t xml:space="preserve"> CR#</w:t>
            </w:r>
            <w:r w:rsidRPr="007A763B">
              <w:rPr>
                <w:rFonts w:eastAsia="Times New Roman" w:cs="Arial"/>
                <w:szCs w:val="18"/>
                <w:highlight w:val="yellow"/>
                <w:lang w:eastAsia="ar-SA"/>
              </w:rPr>
              <w:t>xxxx</w:t>
            </w:r>
            <w:r w:rsidRPr="007A763B">
              <w:rPr>
                <w:rFonts w:eastAsia="Times New Roman" w:cs="Arial"/>
                <w:szCs w:val="18"/>
                <w:lang w:eastAsia="ar-SA"/>
              </w:rPr>
              <w:t>R- Cat D</w:t>
            </w:r>
          </w:p>
          <w:p w:rsidR="00F57F8E" w:rsidRPr="007A763B" w:rsidRDefault="00F57F8E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highlight w:val="yellow"/>
                <w:lang w:eastAsia="ar-SA"/>
              </w:rPr>
              <w:t>Missing CR#</w:t>
            </w:r>
            <w:r w:rsidR="00127512" w:rsidRPr="007A763B">
              <w:rPr>
                <w:rFonts w:eastAsia="Times New Roman" w:cs="Arial"/>
                <w:szCs w:val="18"/>
                <w:highlight w:val="yellow"/>
                <w:lang w:eastAsia="ar-SA"/>
              </w:rPr>
              <w:t>, not Cat-D</w:t>
            </w:r>
          </w:p>
        </w:tc>
      </w:tr>
      <w:tr w:rsidR="007A763B" w:rsidRPr="002668EC" w:rsidTr="008A734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8A734C" w:rsidRDefault="007A76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8A734C" w:rsidRDefault="006244FF" w:rsidP="00F57F8E">
            <w:pPr>
              <w:snapToGrid w:val="0"/>
              <w:spacing w:after="0" w:line="240" w:lineRule="auto"/>
            </w:pPr>
            <w:hyperlink r:id="rId101" w:history="1">
              <w:r w:rsidR="007A763B" w:rsidRPr="008A734C">
                <w:rPr>
                  <w:rStyle w:val="Hyperlink"/>
                  <w:rFonts w:cs="Arial"/>
                  <w:color w:val="auto"/>
                </w:rPr>
                <w:t>S1-162256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8A734C" w:rsidRDefault="007A763B" w:rsidP="00BA31F2">
            <w:pPr>
              <w:snapToGrid w:val="0"/>
              <w:spacing w:after="0" w:line="240" w:lineRule="auto"/>
              <w:rPr>
                <w:noProof/>
                <w:lang w:val="nl-NL" w:eastAsia="zh-CN"/>
              </w:rPr>
            </w:pPr>
            <w:r w:rsidRPr="008A734C">
              <w:rPr>
                <w:noProof/>
                <w:lang w:val="nl-NL" w:eastAsia="zh-CN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8A734C" w:rsidRDefault="007A763B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CR22.864v14.0.0: Correction on mobility support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8A734C" w:rsidRDefault="008A734C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Revised to S1-1600=+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8A734C" w:rsidRDefault="007A763B" w:rsidP="00F57F8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8A734C">
              <w:rPr>
                <w:i/>
                <w:noProof/>
              </w:rPr>
              <w:t>FS_SMARTER-NEO</w:t>
            </w: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 xml:space="preserve"> CR#</w:t>
            </w:r>
            <w:r w:rsidRPr="008A734C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xxxx</w:t>
            </w: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>R- Cat D</w:t>
            </w:r>
          </w:p>
          <w:p w:rsidR="007A763B" w:rsidRPr="008A734C" w:rsidRDefault="007A763B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Missing CR#, not Cat-D</w:t>
            </w:r>
          </w:p>
          <w:p w:rsidR="007A763B" w:rsidRPr="008A734C" w:rsidRDefault="007A763B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Revision of S1-162119.</w:t>
            </w:r>
          </w:p>
        </w:tc>
      </w:tr>
      <w:tr w:rsidR="008A734C" w:rsidRPr="002668EC" w:rsidTr="008A734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A734C" w:rsidRPr="008A734C" w:rsidRDefault="008A734C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A734C" w:rsidRPr="008A734C" w:rsidRDefault="008A734C" w:rsidP="00F57F8E">
            <w:pPr>
              <w:snapToGrid w:val="0"/>
              <w:spacing w:after="0" w:line="240" w:lineRule="auto"/>
            </w:pPr>
            <w:r>
              <w:rPr>
                <w:rFonts w:cs="Arial"/>
              </w:rPr>
              <w:t>S1-162336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A734C" w:rsidRPr="008A734C" w:rsidRDefault="008A734C" w:rsidP="00BA31F2">
            <w:pPr>
              <w:snapToGrid w:val="0"/>
              <w:spacing w:after="0" w:line="240" w:lineRule="auto"/>
              <w:rPr>
                <w:noProof/>
                <w:lang w:val="nl-NL" w:eastAsia="zh-CN"/>
              </w:rPr>
            </w:pPr>
            <w:r w:rsidRPr="008A734C">
              <w:rPr>
                <w:noProof/>
                <w:lang w:val="nl-NL" w:eastAsia="zh-CN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A734C" w:rsidRPr="008A734C" w:rsidRDefault="008A734C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CR22.864v14.0.0: Correction on mobility support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A734C" w:rsidRPr="008A734C" w:rsidRDefault="008A734C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A734C" w:rsidRPr="008A734C" w:rsidRDefault="008A734C" w:rsidP="00F57F8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8A734C">
              <w:rPr>
                <w:i/>
                <w:noProof/>
              </w:rPr>
              <w:t>FS_SMARTER-NEO</w:t>
            </w: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 xml:space="preserve"> CR#</w:t>
            </w:r>
            <w:r w:rsidRPr="008A734C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xxxx</w:t>
            </w: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>R- Cat D</w:t>
            </w:r>
          </w:p>
          <w:p w:rsidR="008A734C" w:rsidRPr="008A734C" w:rsidRDefault="008A734C" w:rsidP="00F57F8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Missing CR#, not Cat-D</w:t>
            </w:r>
          </w:p>
          <w:p w:rsidR="008A734C" w:rsidRPr="008A734C" w:rsidRDefault="008A734C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>Revision of S1-162119.</w:t>
            </w:r>
          </w:p>
          <w:p w:rsidR="008A734C" w:rsidRDefault="008A734C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Revision of S1-162256.</w:t>
            </w:r>
          </w:p>
          <w:p w:rsidR="008A734C" w:rsidRPr="008A734C" w:rsidRDefault="008A734C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8A734C" w:rsidRDefault="008A734C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8A734C" w:rsidRPr="008A734C" w:rsidRDefault="008A734C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8A734C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71065F" w:rsidRPr="00C60D1B" w:rsidTr="008A734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7A763B" w:rsidRDefault="00127512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7A763B" w:rsidRDefault="006244F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2" w:history="1">
              <w:r w:rsidR="0071065F" w:rsidRPr="007A763B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S1-162121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7A763B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noProof/>
                <w:lang w:val="nl-NL" w:eastAsia="zh-CN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7A763B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CR22.864v14.0.0: Missing requirements from Consolidation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7A763B" w:rsidRDefault="007A763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Revised to S1-162255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7A763B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 xml:space="preserve">WI code </w:t>
            </w:r>
            <w:r w:rsidRPr="007A763B">
              <w:rPr>
                <w:noProof/>
              </w:rPr>
              <w:t>FS_SMARTER-NEO</w:t>
            </w:r>
            <w:r w:rsidRPr="007A763B">
              <w:rPr>
                <w:rFonts w:eastAsia="Times New Roman" w:cs="Arial"/>
                <w:szCs w:val="18"/>
                <w:lang w:eastAsia="ar-SA"/>
              </w:rPr>
              <w:t xml:space="preserve"> CR#</w:t>
            </w:r>
            <w:r w:rsidRPr="007A763B">
              <w:rPr>
                <w:rFonts w:eastAsia="Times New Roman" w:cs="Arial"/>
                <w:szCs w:val="18"/>
                <w:highlight w:val="yellow"/>
                <w:lang w:eastAsia="ar-SA"/>
              </w:rPr>
              <w:t>xxxx</w:t>
            </w:r>
            <w:r w:rsidRPr="007A763B">
              <w:rPr>
                <w:rFonts w:eastAsia="Times New Roman" w:cs="Arial"/>
                <w:szCs w:val="18"/>
                <w:lang w:eastAsia="ar-SA"/>
              </w:rPr>
              <w:t xml:space="preserve">R- Cat </w:t>
            </w:r>
            <w:r w:rsidRPr="007A763B">
              <w:rPr>
                <w:rFonts w:eastAsia="Times New Roman" w:cs="Arial"/>
                <w:szCs w:val="18"/>
                <w:highlight w:val="yellow"/>
                <w:lang w:eastAsia="ar-SA"/>
              </w:rPr>
              <w:t>D</w:t>
            </w:r>
          </w:p>
          <w:p w:rsidR="0071065F" w:rsidRPr="007A763B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highlight w:val="yellow"/>
                <w:lang w:eastAsia="ar-SA"/>
              </w:rPr>
              <w:t>Missing CR#</w:t>
            </w:r>
            <w:r w:rsidR="00127512" w:rsidRPr="007A763B">
              <w:rPr>
                <w:rFonts w:eastAsia="Times New Roman" w:cs="Arial"/>
                <w:szCs w:val="18"/>
                <w:highlight w:val="yellow"/>
                <w:lang w:eastAsia="ar-SA"/>
              </w:rPr>
              <w:t>, not Cat-D</w:t>
            </w:r>
          </w:p>
          <w:p w:rsidR="0071065F" w:rsidRPr="007A763B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A763B">
              <w:rPr>
                <w:rFonts w:eastAsia="Times New Roman" w:cs="Arial"/>
                <w:szCs w:val="18"/>
                <w:highlight w:val="yellow"/>
                <w:lang w:val="de-DE" w:eastAsia="ar-SA"/>
              </w:rPr>
              <w:t>Zero bytes file in ZIP</w:t>
            </w:r>
          </w:p>
        </w:tc>
      </w:tr>
      <w:tr w:rsidR="007A763B" w:rsidRPr="00C60D1B" w:rsidTr="008A734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8A734C" w:rsidRDefault="007A763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8A734C" w:rsidRDefault="006244FF" w:rsidP="0024130C">
            <w:pPr>
              <w:snapToGrid w:val="0"/>
              <w:spacing w:after="0" w:line="240" w:lineRule="auto"/>
            </w:pPr>
            <w:hyperlink r:id="rId103" w:history="1">
              <w:r w:rsidR="007A763B" w:rsidRPr="008A734C">
                <w:rPr>
                  <w:rStyle w:val="Hyperlink"/>
                  <w:rFonts w:cs="Arial"/>
                  <w:color w:val="auto"/>
                </w:rPr>
                <w:t>S1-162255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8A734C" w:rsidRDefault="007A763B" w:rsidP="0024130C">
            <w:pPr>
              <w:snapToGrid w:val="0"/>
              <w:spacing w:after="0" w:line="240" w:lineRule="auto"/>
              <w:rPr>
                <w:noProof/>
                <w:lang w:val="nl-NL" w:eastAsia="zh-CN"/>
              </w:rPr>
            </w:pPr>
            <w:r w:rsidRPr="008A734C">
              <w:rPr>
                <w:noProof/>
                <w:lang w:val="nl-NL" w:eastAsia="zh-CN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8A734C" w:rsidRDefault="007A763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CR22.864v14.0.0: Missing requirements from Consolidation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8A734C" w:rsidRDefault="008A734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Revised to S1-162337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8A734C" w:rsidRDefault="007A763B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8A734C">
              <w:rPr>
                <w:i/>
                <w:noProof/>
              </w:rPr>
              <w:t>FS_SMARTER-NEO</w:t>
            </w: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 xml:space="preserve"> CR#</w:t>
            </w:r>
            <w:r w:rsidRPr="008A734C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xxxx</w:t>
            </w: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 xml:space="preserve">R- Cat </w:t>
            </w:r>
            <w:r w:rsidRPr="008A734C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D</w:t>
            </w:r>
          </w:p>
          <w:p w:rsidR="007A763B" w:rsidRPr="008A734C" w:rsidRDefault="007A763B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Missing CR#, not Cat-D</w:t>
            </w:r>
          </w:p>
          <w:p w:rsidR="007A763B" w:rsidRPr="008A734C" w:rsidRDefault="007A763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highlight w:val="yellow"/>
                <w:lang w:val="de-DE" w:eastAsia="ar-SA"/>
              </w:rPr>
              <w:t>Zero bytes file in ZIP</w:t>
            </w:r>
          </w:p>
          <w:p w:rsidR="007A763B" w:rsidRPr="008A734C" w:rsidRDefault="007A763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Revision of S1-162121.</w:t>
            </w:r>
          </w:p>
        </w:tc>
      </w:tr>
      <w:tr w:rsidR="008A734C" w:rsidRPr="00C60D1B" w:rsidTr="008A734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8A734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6244FF" w:rsidP="0024130C">
            <w:pPr>
              <w:snapToGrid w:val="0"/>
              <w:spacing w:after="0" w:line="240" w:lineRule="auto"/>
            </w:pPr>
            <w:hyperlink r:id="rId104" w:history="1">
              <w:r w:rsidR="008A734C" w:rsidRPr="008A734C">
                <w:rPr>
                  <w:rStyle w:val="Hyperlink"/>
                  <w:rFonts w:cs="Arial"/>
                  <w:color w:val="auto"/>
                </w:rPr>
                <w:t>S1-162337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8A734C" w:rsidP="0024130C">
            <w:pPr>
              <w:snapToGrid w:val="0"/>
              <w:spacing w:after="0" w:line="240" w:lineRule="auto"/>
              <w:rPr>
                <w:noProof/>
                <w:lang w:val="nl-NL" w:eastAsia="zh-CN"/>
              </w:rPr>
            </w:pPr>
            <w:r w:rsidRPr="008A734C">
              <w:rPr>
                <w:noProof/>
                <w:lang w:val="nl-NL" w:eastAsia="zh-CN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8A734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CR22.864v14.0.0: Missing requirements from Consolidation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8A734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4C" w:rsidRPr="008A734C" w:rsidRDefault="008A734C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8A734C">
              <w:rPr>
                <w:i/>
                <w:noProof/>
              </w:rPr>
              <w:t>FS_SMARTER-NEO</w:t>
            </w: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 xml:space="preserve"> CR#</w:t>
            </w:r>
            <w:r w:rsidRPr="008A734C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xxxx</w:t>
            </w: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 xml:space="preserve">R- Cat </w:t>
            </w:r>
            <w:r w:rsidRPr="008A734C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D</w:t>
            </w:r>
          </w:p>
          <w:p w:rsidR="008A734C" w:rsidRPr="008A734C" w:rsidRDefault="008A734C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Missing CR#, not Cat-D</w:t>
            </w:r>
          </w:p>
          <w:p w:rsidR="008A734C" w:rsidRPr="008A734C" w:rsidRDefault="008A734C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highlight w:val="yellow"/>
                <w:lang w:val="de-DE" w:eastAsia="ar-SA"/>
              </w:rPr>
              <w:t>Zero bytes file in ZIP</w:t>
            </w:r>
          </w:p>
          <w:p w:rsidR="008A734C" w:rsidRDefault="008A734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>Revision of S1-162121.</w:t>
            </w:r>
          </w:p>
          <w:p w:rsidR="008A734C" w:rsidRPr="008A734C" w:rsidRDefault="008A734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Revision of S1-162255.</w:t>
            </w:r>
          </w:p>
        </w:tc>
      </w:tr>
      <w:tr w:rsidR="00F57F8E" w:rsidRPr="002668EC" w:rsidTr="008A734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8A734C" w:rsidRDefault="00F57F8E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8A734C" w:rsidRDefault="006244FF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5" w:history="1">
              <w:r w:rsidR="00F57F8E" w:rsidRPr="008A734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S1-162155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8A734C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hint="eastAsia"/>
                <w:noProof/>
                <w:lang w:eastAsia="zh-CN"/>
              </w:rPr>
              <w:t>China Telecom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8A734C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 xml:space="preserve">CR22.864v14.0.0: </w:t>
            </w:r>
            <w:r w:rsidRPr="008A734C">
              <w:rPr>
                <w:rFonts w:hint="eastAsia"/>
                <w:noProof/>
                <w:lang w:eastAsia="zh-CN"/>
              </w:rPr>
              <w:t>Interworking between 5G and non-3GPP access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8A734C" w:rsidRDefault="008A734C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8A734C" w:rsidRDefault="00907AB8" w:rsidP="00907A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 xml:space="preserve">WI code </w:t>
            </w:r>
            <w:r w:rsidRPr="008A734C">
              <w:rPr>
                <w:noProof/>
              </w:rPr>
              <w:t>FS_SMARTER-NEO</w:t>
            </w:r>
            <w:r w:rsidRPr="008A734C">
              <w:rPr>
                <w:rFonts w:eastAsia="Times New Roman" w:cs="Arial"/>
                <w:szCs w:val="18"/>
                <w:lang w:eastAsia="ar-SA"/>
              </w:rPr>
              <w:t xml:space="preserve"> CR#0003R- Cat C</w:t>
            </w:r>
          </w:p>
        </w:tc>
      </w:tr>
      <w:tr w:rsidR="00F57F8E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8A734C" w:rsidRDefault="00F57F8E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8A734C" w:rsidRDefault="006244FF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6" w:history="1">
              <w:r w:rsidR="00F57F8E" w:rsidRPr="008A734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S1-162156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8A734C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hint="eastAsia"/>
                <w:noProof/>
                <w:lang w:eastAsia="zh-CN"/>
              </w:rPr>
              <w:t>China Telecom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8A734C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 xml:space="preserve">CR22.864v14.0.0: </w:t>
            </w:r>
            <w:r w:rsidRPr="008A734C">
              <w:rPr>
                <w:rFonts w:hint="eastAsia"/>
                <w:noProof/>
                <w:lang w:eastAsia="zh-CN"/>
              </w:rPr>
              <w:t>Consideration on loose interworking between 5G and UTRAN/GERAN access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8A734C" w:rsidRDefault="008A734C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8A734C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 xml:space="preserve">WI code </w:t>
            </w:r>
            <w:r w:rsidRPr="008A734C">
              <w:rPr>
                <w:noProof/>
              </w:rPr>
              <w:t>FS_SMARTER-NEO</w:t>
            </w:r>
            <w:r w:rsidRPr="008A734C">
              <w:rPr>
                <w:rFonts w:eastAsia="Times New Roman" w:cs="Arial"/>
                <w:szCs w:val="18"/>
                <w:lang w:eastAsia="ar-SA"/>
              </w:rPr>
              <w:t xml:space="preserve"> CR#0004R- Cat C</w:t>
            </w:r>
          </w:p>
        </w:tc>
      </w:tr>
      <w:tr w:rsidR="00E75E32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75E32" w:rsidRPr="00F0703B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75E32" w:rsidRPr="00F0703B" w:rsidRDefault="006244FF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7" w:history="1">
              <w:r w:rsidR="00E75E32" w:rsidRPr="00F0703B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S1-162193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75E32" w:rsidRPr="00F0703B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75E32" w:rsidRPr="00F0703B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 xml:space="preserve">CR22.864v14.0.0: </w:t>
            </w:r>
            <w:r w:rsidRPr="00F0703B">
              <w:rPr>
                <w:noProof/>
              </w:rPr>
              <w:t>Introducing service roaming requirements from GSMA Liaison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75E32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Revised to S1-162338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75E32" w:rsidRPr="00F0703B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 xml:space="preserve">WI code </w:t>
            </w:r>
            <w:r w:rsidRPr="00F0703B">
              <w:rPr>
                <w:noProof/>
              </w:rPr>
              <w:t>FS_SMARTER</w:t>
            </w:r>
            <w:r w:rsidRPr="00F0703B">
              <w:rPr>
                <w:noProof/>
                <w:highlight w:val="yellow"/>
              </w:rPr>
              <w:t>-NEO</w:t>
            </w:r>
            <w:r w:rsidRPr="00F0703B">
              <w:rPr>
                <w:rFonts w:eastAsia="Times New Roman" w:cs="Arial"/>
                <w:szCs w:val="18"/>
                <w:lang w:eastAsia="ar-SA"/>
              </w:rPr>
              <w:t xml:space="preserve"> CR#0008R- Cat B</w:t>
            </w:r>
          </w:p>
        </w:tc>
      </w:tr>
      <w:tr w:rsidR="00F0703B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6244FF" w:rsidP="00BA31F2">
            <w:pPr>
              <w:snapToGrid w:val="0"/>
              <w:spacing w:after="0" w:line="240" w:lineRule="auto"/>
            </w:pPr>
            <w:hyperlink r:id="rId108" w:history="1">
              <w:r w:rsidR="00F0703B" w:rsidRPr="00F0703B">
                <w:rPr>
                  <w:rStyle w:val="Hyperlink"/>
                  <w:rFonts w:cs="Arial"/>
                  <w:color w:val="auto"/>
                </w:rPr>
                <w:t>S1-162338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CR22.864v14.0.0: Introducing service roaming requirements from GSMA Liaison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F0703B">
              <w:rPr>
                <w:i/>
                <w:noProof/>
              </w:rPr>
              <w:t>FS_SMARTER</w:t>
            </w:r>
            <w:r w:rsidRPr="00F0703B">
              <w:rPr>
                <w:i/>
                <w:noProof/>
                <w:highlight w:val="yellow"/>
              </w:rPr>
              <w:t>-NEO</w:t>
            </w:r>
            <w:r w:rsidRPr="00F0703B">
              <w:rPr>
                <w:rFonts w:eastAsia="Times New Roman" w:cs="Arial"/>
                <w:i/>
                <w:szCs w:val="18"/>
                <w:lang w:eastAsia="ar-SA"/>
              </w:rPr>
              <w:t xml:space="preserve"> CR#0008R- Cat B</w:t>
            </w:r>
          </w:p>
          <w:p w:rsidR="00F0703B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S1-162193.</w:t>
            </w:r>
          </w:p>
        </w:tc>
      </w:tr>
      <w:tr w:rsidR="00F57F8E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F0703B" w:rsidRDefault="00F57F8E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F0703B" w:rsidRDefault="006244FF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9" w:history="1">
              <w:r w:rsidR="00F57F8E" w:rsidRPr="00F0703B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S1-162175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F0703B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Huawei Tech.(UK) Co., Ltd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F0703B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 xml:space="preserve">CR22.864v14.0.0: </w:t>
            </w:r>
            <w:r w:rsidRPr="00F0703B">
              <w:rPr>
                <w:rFonts w:cs="Arial"/>
                <w:szCs w:val="18"/>
              </w:rPr>
              <w:t>network capability exposure for NEO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Revised to S1-162339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F0703B" w:rsidRDefault="00907AB8" w:rsidP="00907A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0703B">
              <w:rPr>
                <w:rFonts w:eastAsia="Times New Roman" w:cs="Arial"/>
                <w:szCs w:val="18"/>
                <w:lang w:val="fr-FR" w:eastAsia="ar-SA"/>
              </w:rPr>
              <w:t xml:space="preserve">WI code </w:t>
            </w:r>
            <w:r w:rsidRPr="00F0703B">
              <w:rPr>
                <w:noProof/>
                <w:highlight w:val="yellow"/>
                <w:lang w:val="fr-FR"/>
              </w:rPr>
              <w:t>700026</w:t>
            </w:r>
            <w:r w:rsidRPr="00F0703B">
              <w:rPr>
                <w:rFonts w:eastAsia="Times New Roman" w:cs="Arial"/>
                <w:szCs w:val="18"/>
                <w:lang w:val="fr-FR" w:eastAsia="ar-SA"/>
              </w:rPr>
              <w:t xml:space="preserve"> CR#</w:t>
            </w:r>
            <w:r w:rsidRPr="00F0703B">
              <w:rPr>
                <w:rFonts w:eastAsia="Times New Roman" w:cs="Arial"/>
                <w:szCs w:val="18"/>
                <w:highlight w:val="yellow"/>
                <w:lang w:val="fr-FR" w:eastAsia="ar-SA"/>
              </w:rPr>
              <w:t>05</w:t>
            </w:r>
            <w:r w:rsidRPr="00F0703B">
              <w:rPr>
                <w:rFonts w:eastAsia="Times New Roman" w:cs="Arial"/>
                <w:szCs w:val="18"/>
                <w:lang w:val="fr-FR" w:eastAsia="ar-SA"/>
              </w:rPr>
              <w:t>R- Cat F</w:t>
            </w:r>
          </w:p>
          <w:p w:rsidR="00907AB8" w:rsidRPr="00F0703B" w:rsidRDefault="00907AB8" w:rsidP="00907A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highlight w:val="yellow"/>
                <w:lang w:eastAsia="ar-SA"/>
              </w:rPr>
              <w:t xml:space="preserve">Missing source company. Use </w:t>
            </w:r>
            <w:r w:rsidRPr="00F0703B">
              <w:rPr>
                <w:noProof/>
                <w:highlight w:val="yellow"/>
              </w:rPr>
              <w:t>FS_SMARTER-NEO as WI code</w:t>
            </w:r>
            <w:r w:rsidR="00E75E32" w:rsidRPr="00F0703B">
              <w:rPr>
                <w:noProof/>
                <w:highlight w:val="yellow"/>
              </w:rPr>
              <w:t>. 4 digit CR#</w:t>
            </w:r>
          </w:p>
        </w:tc>
      </w:tr>
      <w:tr w:rsidR="00F0703B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6244FF" w:rsidP="00F57F8E">
            <w:pPr>
              <w:snapToGrid w:val="0"/>
              <w:spacing w:after="0" w:line="240" w:lineRule="auto"/>
            </w:pPr>
            <w:hyperlink r:id="rId110" w:history="1">
              <w:r w:rsidR="00F0703B" w:rsidRPr="00F0703B">
                <w:rPr>
                  <w:rStyle w:val="Hyperlink"/>
                  <w:rFonts w:cs="Arial"/>
                  <w:color w:val="auto"/>
                </w:rPr>
                <w:t>S1-162339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Huawei Tech.(UK) Co., Ltd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CR22.864v14.0.0: network capability exposure for NEO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907AB8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fr-FR" w:eastAsia="ar-SA"/>
              </w:rPr>
            </w:pPr>
            <w:r w:rsidRPr="00F0703B">
              <w:rPr>
                <w:rFonts w:eastAsia="Times New Roman" w:cs="Arial"/>
                <w:i/>
                <w:szCs w:val="18"/>
                <w:lang w:val="fr-FR" w:eastAsia="ar-SA"/>
              </w:rPr>
              <w:t xml:space="preserve">WI code </w:t>
            </w:r>
            <w:r w:rsidRPr="00F0703B">
              <w:rPr>
                <w:i/>
                <w:noProof/>
                <w:highlight w:val="yellow"/>
                <w:lang w:val="fr-FR"/>
              </w:rPr>
              <w:t>700026</w:t>
            </w:r>
            <w:r w:rsidRPr="00F0703B">
              <w:rPr>
                <w:rFonts w:eastAsia="Times New Roman" w:cs="Arial"/>
                <w:i/>
                <w:szCs w:val="18"/>
                <w:lang w:val="fr-FR" w:eastAsia="ar-SA"/>
              </w:rPr>
              <w:t xml:space="preserve"> CR#</w:t>
            </w:r>
            <w:r w:rsidRPr="00F0703B">
              <w:rPr>
                <w:rFonts w:eastAsia="Times New Roman" w:cs="Arial"/>
                <w:i/>
                <w:szCs w:val="18"/>
                <w:highlight w:val="yellow"/>
                <w:lang w:val="fr-FR" w:eastAsia="ar-SA"/>
              </w:rPr>
              <w:t>05</w:t>
            </w:r>
            <w:r w:rsidRPr="00F0703B">
              <w:rPr>
                <w:rFonts w:eastAsia="Times New Roman" w:cs="Arial"/>
                <w:i/>
                <w:szCs w:val="18"/>
                <w:lang w:val="fr-FR" w:eastAsia="ar-SA"/>
              </w:rPr>
              <w:t>R- Cat F</w:t>
            </w:r>
          </w:p>
          <w:p w:rsidR="00F0703B" w:rsidRDefault="00F0703B" w:rsidP="00907A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0703B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 xml:space="preserve">Missing source company. Use </w:t>
            </w:r>
            <w:r w:rsidRPr="00F0703B">
              <w:rPr>
                <w:i/>
                <w:noProof/>
                <w:highlight w:val="yellow"/>
              </w:rPr>
              <w:t>FS_SMARTER-NEO as WI code. 4 digit CR#</w:t>
            </w:r>
          </w:p>
          <w:p w:rsidR="00F0703B" w:rsidRPr="00F0703B" w:rsidRDefault="00F0703B" w:rsidP="00907A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0703B">
              <w:rPr>
                <w:rFonts w:eastAsia="Times New Roman" w:cs="Arial"/>
                <w:szCs w:val="18"/>
                <w:lang w:val="fr-FR" w:eastAsia="ar-SA"/>
              </w:rPr>
              <w:t>Revision of S1-162175.</w:t>
            </w:r>
          </w:p>
        </w:tc>
      </w:tr>
      <w:tr w:rsidR="00F57F8E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F0703B" w:rsidRDefault="00F57F8E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F0703B" w:rsidRDefault="006244FF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1" w:history="1">
              <w:r w:rsidR="00F57F8E" w:rsidRPr="00F0703B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S1-162187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F0703B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noProof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F0703B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CR22.864v14.0.0:</w:t>
            </w:r>
            <w:r w:rsidR="00E75E32" w:rsidRPr="00F0703B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="00E75E32" w:rsidRPr="00F0703B">
              <w:rPr>
                <w:noProof/>
              </w:rPr>
              <w:t>NEO cleanup comments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Revised to S1-162340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F0703B" w:rsidRDefault="00907AB8" w:rsidP="00E75E3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 xml:space="preserve">WI code </w:t>
            </w:r>
            <w:r w:rsidRPr="00F0703B">
              <w:rPr>
                <w:noProof/>
                <w:highlight w:val="yellow"/>
              </w:rPr>
              <w:t>FS_</w:t>
            </w:r>
            <w:r w:rsidRPr="00F0703B">
              <w:rPr>
                <w:noProof/>
              </w:rPr>
              <w:t>SMARTER-NEO</w:t>
            </w:r>
            <w:r w:rsidRPr="00F0703B">
              <w:rPr>
                <w:rFonts w:eastAsia="Times New Roman" w:cs="Arial"/>
                <w:szCs w:val="18"/>
                <w:lang w:eastAsia="ar-SA"/>
              </w:rPr>
              <w:t xml:space="preserve"> CR#</w:t>
            </w:r>
            <w:r w:rsidR="00E75E32" w:rsidRPr="00F0703B">
              <w:rPr>
                <w:rFonts w:eastAsia="Times New Roman" w:cs="Arial"/>
                <w:szCs w:val="18"/>
                <w:lang w:eastAsia="ar-SA"/>
              </w:rPr>
              <w:t>0006</w:t>
            </w:r>
            <w:r w:rsidRPr="00F0703B">
              <w:rPr>
                <w:rFonts w:eastAsia="Times New Roman" w:cs="Arial"/>
                <w:szCs w:val="18"/>
                <w:lang w:eastAsia="ar-SA"/>
              </w:rPr>
              <w:t xml:space="preserve">R- Cat </w:t>
            </w:r>
            <w:r w:rsidR="00E75E32" w:rsidRPr="00F0703B">
              <w:rPr>
                <w:rFonts w:eastAsia="Times New Roman" w:cs="Arial"/>
                <w:szCs w:val="18"/>
                <w:lang w:eastAsia="ar-SA"/>
              </w:rPr>
              <w:t>F</w:t>
            </w:r>
          </w:p>
        </w:tc>
      </w:tr>
      <w:tr w:rsidR="00F0703B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703B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703B" w:rsidRPr="00F0703B" w:rsidRDefault="006244FF" w:rsidP="00F57F8E">
            <w:pPr>
              <w:snapToGrid w:val="0"/>
              <w:spacing w:after="0" w:line="240" w:lineRule="auto"/>
            </w:pPr>
            <w:hyperlink r:id="rId112" w:history="1">
              <w:r w:rsidR="00F0703B" w:rsidRPr="00F0703B">
                <w:rPr>
                  <w:rStyle w:val="Hyperlink"/>
                  <w:rFonts w:cs="Arial"/>
                  <w:color w:val="auto"/>
                </w:rPr>
                <w:t>S1-162340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703B" w:rsidRPr="00F0703B" w:rsidRDefault="00F0703B" w:rsidP="00BA31F2">
            <w:pPr>
              <w:snapToGrid w:val="0"/>
              <w:spacing w:after="0" w:line="240" w:lineRule="auto"/>
              <w:rPr>
                <w:noProof/>
              </w:rPr>
            </w:pPr>
            <w:r w:rsidRPr="00F0703B">
              <w:rPr>
                <w:noProof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703B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CR22.864v14.0.0: NEO cleanup comments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703B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703B" w:rsidRPr="00F0703B" w:rsidRDefault="00F0703B" w:rsidP="00E75E3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F0703B">
              <w:rPr>
                <w:i/>
                <w:noProof/>
                <w:highlight w:val="yellow"/>
              </w:rPr>
              <w:t>FS_</w:t>
            </w:r>
            <w:r w:rsidRPr="00F0703B">
              <w:rPr>
                <w:i/>
                <w:noProof/>
              </w:rPr>
              <w:t>SMARTER-NEO</w:t>
            </w:r>
            <w:r w:rsidRPr="00F0703B">
              <w:rPr>
                <w:rFonts w:eastAsia="Times New Roman" w:cs="Arial"/>
                <w:i/>
                <w:szCs w:val="18"/>
                <w:lang w:eastAsia="ar-SA"/>
              </w:rPr>
              <w:t xml:space="preserve"> CR#0006R- Cat F</w:t>
            </w:r>
          </w:p>
          <w:p w:rsidR="00F0703B" w:rsidRDefault="00F0703B" w:rsidP="00E75E3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lastRenderedPageBreak/>
              <w:t>Revision of S1-162187.</w:t>
            </w:r>
          </w:p>
          <w:p w:rsidR="00F0703B" w:rsidRPr="00F0703B" w:rsidRDefault="00F0703B" w:rsidP="00E75E3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0703B" w:rsidRDefault="00F0703B" w:rsidP="00E75E3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0703B" w:rsidRPr="00F0703B" w:rsidRDefault="00F0703B" w:rsidP="00E75E3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F0703B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F57F8E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F0703B" w:rsidRDefault="00F57F8E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F0703B" w:rsidRDefault="006244FF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3" w:history="1">
              <w:r w:rsidR="00F57F8E" w:rsidRPr="00F0703B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S1-162188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F0703B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noProof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F0703B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CR22.864v14.0.0:</w:t>
            </w:r>
            <w:r w:rsidR="00E75E32" w:rsidRPr="00F0703B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="00E75E32" w:rsidRPr="00F0703B">
              <w:rPr>
                <w:noProof/>
              </w:rPr>
              <w:t>Service Slicing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Revised to S1-162341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F0703B" w:rsidRDefault="00907AB8" w:rsidP="00E75E3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 xml:space="preserve">WI code </w:t>
            </w:r>
            <w:r w:rsidRPr="00F0703B">
              <w:rPr>
                <w:noProof/>
                <w:highlight w:val="yellow"/>
              </w:rPr>
              <w:t>FS_</w:t>
            </w:r>
            <w:r w:rsidRPr="00F0703B">
              <w:rPr>
                <w:noProof/>
              </w:rPr>
              <w:t>SMARTER-NEO</w:t>
            </w:r>
            <w:r w:rsidRPr="00F0703B">
              <w:rPr>
                <w:rFonts w:eastAsia="Times New Roman" w:cs="Arial"/>
                <w:szCs w:val="18"/>
                <w:lang w:eastAsia="ar-SA"/>
              </w:rPr>
              <w:t xml:space="preserve"> CR#000</w:t>
            </w:r>
            <w:r w:rsidR="00E75E32" w:rsidRPr="00F0703B">
              <w:rPr>
                <w:rFonts w:eastAsia="Times New Roman" w:cs="Arial"/>
                <w:szCs w:val="18"/>
                <w:lang w:eastAsia="ar-SA"/>
              </w:rPr>
              <w:t>7</w:t>
            </w:r>
            <w:r w:rsidRPr="00F0703B">
              <w:rPr>
                <w:rFonts w:eastAsia="Times New Roman" w:cs="Arial"/>
                <w:szCs w:val="18"/>
                <w:lang w:eastAsia="ar-SA"/>
              </w:rPr>
              <w:t xml:space="preserve">R- Cat </w:t>
            </w:r>
            <w:r w:rsidR="00E75E32" w:rsidRPr="00F0703B">
              <w:rPr>
                <w:rFonts w:eastAsia="Times New Roman" w:cs="Arial"/>
                <w:szCs w:val="18"/>
                <w:lang w:eastAsia="ar-SA"/>
              </w:rPr>
              <w:t>F</w:t>
            </w:r>
          </w:p>
        </w:tc>
      </w:tr>
      <w:tr w:rsidR="00F0703B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6244FF" w:rsidP="00F57F8E">
            <w:pPr>
              <w:snapToGrid w:val="0"/>
              <w:spacing w:after="0" w:line="240" w:lineRule="auto"/>
            </w:pPr>
            <w:hyperlink r:id="rId114" w:history="1">
              <w:r w:rsidR="00F0703B" w:rsidRPr="00F0703B">
                <w:rPr>
                  <w:rStyle w:val="Hyperlink"/>
                  <w:rFonts w:cs="Arial"/>
                  <w:color w:val="auto"/>
                </w:rPr>
                <w:t>S1-162341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BA31F2">
            <w:pPr>
              <w:snapToGrid w:val="0"/>
              <w:spacing w:after="0" w:line="240" w:lineRule="auto"/>
              <w:rPr>
                <w:noProof/>
              </w:rPr>
            </w:pPr>
            <w:r w:rsidRPr="00F0703B">
              <w:rPr>
                <w:noProof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CR22.864v14.0.0: Service Slicing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03B" w:rsidRDefault="00F0703B" w:rsidP="00E75E3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F0703B">
              <w:rPr>
                <w:i/>
                <w:noProof/>
                <w:highlight w:val="yellow"/>
              </w:rPr>
              <w:t>FS_</w:t>
            </w:r>
            <w:r w:rsidRPr="00F0703B">
              <w:rPr>
                <w:i/>
                <w:noProof/>
              </w:rPr>
              <w:t>SMARTER-NEO</w:t>
            </w:r>
            <w:r w:rsidRPr="00F0703B">
              <w:rPr>
                <w:rFonts w:eastAsia="Times New Roman" w:cs="Arial"/>
                <w:i/>
                <w:szCs w:val="18"/>
                <w:lang w:eastAsia="ar-SA"/>
              </w:rPr>
              <w:t xml:space="preserve"> CR#0007R- Cat F</w:t>
            </w:r>
          </w:p>
          <w:p w:rsidR="00F0703B" w:rsidRPr="00F0703B" w:rsidRDefault="00F0703B" w:rsidP="00E75E3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S1-162188.</w:t>
            </w:r>
          </w:p>
        </w:tc>
      </w:tr>
      <w:tr w:rsidR="00E75E32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75E32" w:rsidRPr="007A763B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75E32" w:rsidRPr="007A763B" w:rsidRDefault="006244FF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5" w:history="1">
              <w:r w:rsidR="00E75E32" w:rsidRPr="007A763B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S1-162174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75E32" w:rsidRPr="007A763B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SimSun"/>
                <w:lang w:eastAsia="en-GB"/>
              </w:rPr>
              <w:t>Intel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75E32" w:rsidRPr="007A763B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SimSun"/>
                <w:lang w:eastAsia="en-GB"/>
              </w:rPr>
              <w:t>The impact of a new flexible mobile RAT operating in frequency bands 6-100 GHz on 5G use cases: the vision of the mmMAGIC project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75E32" w:rsidRPr="007A763B" w:rsidRDefault="007A76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Revised to S1-162253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75E32" w:rsidRPr="007A763B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A763B" w:rsidRPr="002668EC" w:rsidTr="00F0703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F0703B" w:rsidRDefault="007A76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F0703B" w:rsidRDefault="006244FF" w:rsidP="00BA31F2">
            <w:pPr>
              <w:snapToGrid w:val="0"/>
              <w:spacing w:after="0" w:line="240" w:lineRule="auto"/>
            </w:pPr>
            <w:hyperlink r:id="rId116" w:history="1">
              <w:r w:rsidR="007A763B" w:rsidRPr="00F0703B">
                <w:rPr>
                  <w:rStyle w:val="Hyperlink"/>
                  <w:rFonts w:cs="Arial"/>
                  <w:color w:val="auto"/>
                </w:rPr>
                <w:t>S1-162253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F0703B" w:rsidRDefault="007A763B" w:rsidP="00BA31F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0703B">
              <w:rPr>
                <w:rFonts w:eastAsia="SimSun"/>
                <w:lang w:eastAsia="en-GB"/>
              </w:rPr>
              <w:t>Intel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F0703B" w:rsidRDefault="007A763B" w:rsidP="00BA31F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0703B">
              <w:rPr>
                <w:rFonts w:eastAsia="SimSun"/>
                <w:lang w:eastAsia="en-GB"/>
              </w:rPr>
              <w:t>The impact of a new flexible mobile RAT operating in frequency bands 6-100 GHz on 5G use cases: the vision of the mmMAGIC project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F0703B" w:rsidRDefault="00F070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A763B" w:rsidRPr="00F0703B" w:rsidRDefault="007A76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S1-162174.</w:t>
            </w:r>
          </w:p>
        </w:tc>
      </w:tr>
      <w:tr w:rsidR="00A458E5" w:rsidRPr="00A458E5" w:rsidTr="00866625">
        <w:trPr>
          <w:trHeight w:val="141"/>
        </w:trPr>
        <w:tc>
          <w:tcPr>
            <w:tcW w:w="148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A458E5" w:rsidRPr="00A458E5" w:rsidRDefault="00A458E5" w:rsidP="00011A30">
            <w:pPr>
              <w:pStyle w:val="Heading1"/>
              <w:numPr>
                <w:ilvl w:val="0"/>
                <w:numId w:val="14"/>
              </w:numPr>
            </w:pPr>
            <w:r w:rsidRPr="00A458E5">
              <w:t>SMARTER drafting session information and SMARTER output</w:t>
            </w:r>
          </w:p>
        </w:tc>
      </w:tr>
      <w:tr w:rsidR="00A458E5" w:rsidRPr="002B6AA0" w:rsidTr="0086662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S1-162228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SMARTER</w:t>
            </w:r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458E5" w:rsidRPr="002B6AA0" w:rsidTr="0086662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S1-162229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SMARTER</w:t>
            </w:r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458E5" w:rsidRPr="002B6AA0" w:rsidTr="0086662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665671" w:rsidRDefault="00A458E5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S1-162230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665671" w:rsidRDefault="00A458E5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665671" w:rsidRDefault="00A458E5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TR22.xyzv0.1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665671" w:rsidRDefault="00A458E5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665671" w:rsidRDefault="00A458E5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124E9" w:rsidRPr="00011A30" w:rsidTr="0016543A">
        <w:trPr>
          <w:trHeight w:val="141"/>
        </w:trPr>
        <w:tc>
          <w:tcPr>
            <w:tcW w:w="148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3124E9" w:rsidRPr="00011A30" w:rsidRDefault="00011A30" w:rsidP="00011A30">
            <w:pPr>
              <w:pStyle w:val="Heading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bookmarkStart w:id="7" w:name="_Toc395595528"/>
            <w:bookmarkStart w:id="8" w:name="_Ref396315840"/>
            <w:bookmarkStart w:id="9" w:name="_Toc414625508"/>
            <w:r>
              <w:rPr>
                <w:sz w:val="20"/>
                <w:szCs w:val="20"/>
              </w:rPr>
              <w:t xml:space="preserve">3.1 </w:t>
            </w:r>
            <w:r w:rsidR="003124E9" w:rsidRPr="00011A30">
              <w:rPr>
                <w:sz w:val="20"/>
                <w:szCs w:val="20"/>
              </w:rPr>
              <w:t>Work Item/Study Item status update</w:t>
            </w:r>
            <w:bookmarkEnd w:id="7"/>
            <w:bookmarkEnd w:id="8"/>
            <w:bookmarkEnd w:id="9"/>
          </w:p>
        </w:tc>
      </w:tr>
      <w:tr w:rsidR="009204A5" w:rsidRPr="00C42DE7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78626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S1-162237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9204A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China Mobile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FS_SMARTER-NEO Status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204A5" w:rsidRPr="00C42DE7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78626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S1-162238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9204A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Vodafone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SMARTER Status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Default="00011A30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4</w:t>
            </w:r>
            <w:r w:rsidR="0016543A">
              <w:rPr>
                <w:rFonts w:eastAsia="Times New Roman"/>
                <w:sz w:val="20"/>
                <w:szCs w:val="20"/>
              </w:rPr>
              <w:tab/>
            </w:r>
            <w:r w:rsidR="0016543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 numbers for allocation during drafting session (admin purposes only)</w:t>
            </w:r>
          </w:p>
        </w:tc>
      </w:tr>
      <w:tr w:rsidR="003445FF" w:rsidRPr="002668EC" w:rsidTr="003445F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445FF" w:rsidRPr="00151397" w:rsidRDefault="003445FF" w:rsidP="003445F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445FF" w:rsidRPr="00151397" w:rsidRDefault="006244FF" w:rsidP="003445FF">
            <w:pPr>
              <w:snapToGrid w:val="0"/>
              <w:spacing w:after="0" w:line="240" w:lineRule="auto"/>
            </w:pPr>
            <w:hyperlink r:id="rId117" w:history="1">
              <w:r w:rsidR="003445FF" w:rsidRPr="00151397">
                <w:rPr>
                  <w:rStyle w:val="Hyperlink"/>
                  <w:rFonts w:cs="Arial"/>
                  <w:color w:val="auto"/>
                </w:rPr>
                <w:t>S1-162300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445FF" w:rsidRPr="00151397" w:rsidRDefault="003445FF" w:rsidP="003445F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51397">
              <w:rPr>
                <w:rFonts w:eastAsia="Times New Roman" w:cs="Arial"/>
                <w:szCs w:val="18"/>
                <w:lang w:val="fr-FR" w:eastAsia="ar-SA"/>
              </w:rPr>
              <w:t>Huawei Technologies, China Mobile, Applied Communication Science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445FF" w:rsidRPr="00151397" w:rsidRDefault="003445FF" w:rsidP="003445F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Priority, QoS and Policy Control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445FF" w:rsidRPr="00151397" w:rsidRDefault="003445FF" w:rsidP="003445F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Revised to S1-162322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445FF" w:rsidRPr="00151397" w:rsidRDefault="003445FF" w:rsidP="003445F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S1-162137.</w:t>
            </w:r>
          </w:p>
        </w:tc>
      </w:tr>
      <w:tr w:rsidR="003445FF" w:rsidRPr="002668EC" w:rsidTr="003445F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445FF" w:rsidRPr="00151397" w:rsidRDefault="003445FF" w:rsidP="003445F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445FF" w:rsidRPr="00151397" w:rsidRDefault="006244FF" w:rsidP="003445FF">
            <w:pPr>
              <w:snapToGrid w:val="0"/>
              <w:spacing w:after="0" w:line="240" w:lineRule="auto"/>
            </w:pPr>
            <w:hyperlink r:id="rId118" w:history="1">
              <w:r w:rsidR="003445FF" w:rsidRPr="00151397">
                <w:rPr>
                  <w:rStyle w:val="Hyperlink"/>
                  <w:rFonts w:cs="Arial"/>
                  <w:color w:val="auto"/>
                </w:rPr>
                <w:t>S1-162301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445FF" w:rsidRPr="00151397" w:rsidRDefault="003445FF" w:rsidP="003445F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51397">
              <w:rPr>
                <w:rFonts w:eastAsia="Times New Roman" w:cs="Arial"/>
                <w:szCs w:val="18"/>
                <w:lang w:val="fr-FR" w:eastAsia="ar-SA"/>
              </w:rPr>
              <w:t>Huawei Technologies, China Mobile, Applied Communication Science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445FF" w:rsidRPr="00151397" w:rsidRDefault="003445FF" w:rsidP="003445F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Priority, QoS and Policy Control Description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445FF" w:rsidRPr="00151397" w:rsidRDefault="003445FF" w:rsidP="003445F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Revised to S1-162323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445FF" w:rsidRPr="00151397" w:rsidRDefault="003445FF" w:rsidP="003445F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S1-162138.</w:t>
            </w:r>
          </w:p>
        </w:tc>
      </w:tr>
      <w:tr w:rsidR="00B20AEB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0AEB" w:rsidRPr="00866625" w:rsidRDefault="00B20AEB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0AEB" w:rsidRPr="00866625" w:rsidRDefault="006244FF" w:rsidP="004B1F9B">
            <w:pPr>
              <w:snapToGrid w:val="0"/>
              <w:spacing w:after="0" w:line="240" w:lineRule="auto"/>
            </w:pPr>
            <w:hyperlink r:id="rId119" w:history="1">
              <w:r w:rsidR="00B20AEB" w:rsidRPr="00866625">
                <w:rPr>
                  <w:rStyle w:val="Hyperlink"/>
                  <w:rFonts w:cs="Arial"/>
                  <w:color w:val="auto"/>
                </w:rPr>
                <w:t>S1-162302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0AEB" w:rsidRPr="00866625" w:rsidRDefault="00B20AEB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0AEB" w:rsidRPr="00866625" w:rsidRDefault="00B20AEB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Work Plan for SMARTER WI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0AEB" w:rsidRPr="00866625" w:rsidRDefault="00B20AEB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0AEB" w:rsidRDefault="00B20AEB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625">
              <w:rPr>
                <w:rFonts w:eastAsia="Times New Roman" w:cs="Arial"/>
                <w:szCs w:val="18"/>
                <w:lang w:eastAsia="ar-SA"/>
              </w:rPr>
              <w:t>Revision of S1-162103.</w:t>
            </w:r>
          </w:p>
          <w:p w:rsidR="00B20AEB" w:rsidRPr="00866625" w:rsidRDefault="00B20AEB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20AEB" w:rsidRDefault="00B20AEB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20AEB" w:rsidRPr="00866625" w:rsidRDefault="00B20AEB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866625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3445FF" w:rsidRPr="002668EC" w:rsidTr="003445F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FF" w:rsidRPr="003D3CD7" w:rsidRDefault="003445FF" w:rsidP="003445F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3C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FF" w:rsidRPr="003D3CD7" w:rsidRDefault="006244FF" w:rsidP="003445FF">
            <w:pPr>
              <w:snapToGrid w:val="0"/>
              <w:spacing w:after="0" w:line="240" w:lineRule="auto"/>
            </w:pPr>
            <w:hyperlink r:id="rId120" w:history="1">
              <w:r w:rsidR="003445FF" w:rsidRPr="003D3CD7">
                <w:rPr>
                  <w:rStyle w:val="Hyperlink"/>
                  <w:rFonts w:cs="Arial"/>
                  <w:color w:val="auto"/>
                </w:rPr>
                <w:t>S1-162303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FF" w:rsidRPr="003D3CD7" w:rsidRDefault="003445FF" w:rsidP="003445F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3CD7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FF" w:rsidRPr="003D3CD7" w:rsidRDefault="003445FF" w:rsidP="003445F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3CD7">
              <w:rPr>
                <w:rFonts w:eastAsia="Times New Roman" w:cs="Arial"/>
                <w:szCs w:val="18"/>
                <w:lang w:eastAsia="ar-SA"/>
              </w:rPr>
              <w:t>[DRAFT] LS on 5G work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FF" w:rsidRPr="003D3CD7" w:rsidRDefault="003445FF" w:rsidP="003445F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FF" w:rsidRPr="003D3CD7" w:rsidRDefault="003445FF" w:rsidP="003445F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3CD7">
              <w:rPr>
                <w:rFonts w:eastAsia="Times New Roman" w:cs="Arial"/>
                <w:szCs w:val="18"/>
                <w:lang w:eastAsia="ar-SA"/>
              </w:rPr>
              <w:t>Revision of S1-162104.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F0703B" w:rsidRDefault="006244FF" w:rsidP="004B1F9B">
            <w:pPr>
              <w:snapToGrid w:val="0"/>
              <w:spacing w:after="0" w:line="240" w:lineRule="auto"/>
            </w:pPr>
            <w:hyperlink r:id="rId121" w:history="1">
              <w:r w:rsidR="00FE3339" w:rsidRPr="00F0703B">
                <w:rPr>
                  <w:rStyle w:val="Hyperlink"/>
                  <w:rFonts w:cs="Arial"/>
                  <w:color w:val="auto"/>
                </w:rPr>
                <w:t>S1-162304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SMARTER - Introduction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Revised to S1-162342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S1-162089.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F0703B" w:rsidRDefault="006244FF" w:rsidP="004B1F9B">
            <w:pPr>
              <w:snapToGrid w:val="0"/>
              <w:spacing w:after="0" w:line="240" w:lineRule="auto"/>
            </w:pPr>
            <w:hyperlink r:id="rId122" w:history="1">
              <w:r w:rsidR="00FE3339" w:rsidRPr="00F0703B">
                <w:rPr>
                  <w:rStyle w:val="Hyperlink"/>
                  <w:rFonts w:cs="Arial"/>
                  <w:color w:val="auto"/>
                </w:rPr>
                <w:t>S1-162305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SMARTER - Scope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S1-162090.</w:t>
            </w:r>
          </w:p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E3339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F0703B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C761C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61CB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C761CB" w:rsidRDefault="006244FF" w:rsidP="004B1F9B">
            <w:pPr>
              <w:snapToGrid w:val="0"/>
              <w:spacing w:after="0" w:line="240" w:lineRule="auto"/>
            </w:pPr>
            <w:hyperlink r:id="rId123" w:history="1">
              <w:r w:rsidR="00FE3339" w:rsidRPr="00C761CB">
                <w:rPr>
                  <w:rStyle w:val="Hyperlink"/>
                  <w:rFonts w:cs="Arial"/>
                  <w:color w:val="auto"/>
                </w:rPr>
                <w:t>S1-162306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C761CB" w:rsidRDefault="00FE3339" w:rsidP="004B1F9B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761CB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C761CB" w:rsidRDefault="00FE3339" w:rsidP="004B1F9B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761CB">
              <w:rPr>
                <w:rFonts w:eastAsia="SimSun"/>
                <w:lang w:eastAsia="en-GB"/>
              </w:rPr>
              <w:t>NEO: LTE service support in 5G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C761C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C761C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61CB">
              <w:rPr>
                <w:rFonts w:eastAsia="Times New Roman" w:cs="Arial"/>
                <w:szCs w:val="18"/>
                <w:lang w:eastAsia="ar-SA"/>
              </w:rPr>
              <w:t>Revision of S1-162189.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F0703B" w:rsidRDefault="006244FF" w:rsidP="004B1F9B">
            <w:pPr>
              <w:snapToGrid w:val="0"/>
              <w:spacing w:after="0" w:line="240" w:lineRule="auto"/>
            </w:pPr>
            <w:hyperlink r:id="rId124" w:history="1">
              <w:r w:rsidR="00FE3339" w:rsidRPr="00F0703B">
                <w:rPr>
                  <w:rStyle w:val="Hyperlink"/>
                  <w:rFonts w:cs="Arial"/>
                  <w:color w:val="auto"/>
                </w:rPr>
                <w:t>S1-162307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SMARTER - Definitions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Revised to S1-162343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S1-162091.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F0703B" w:rsidRDefault="006244FF" w:rsidP="004B1F9B">
            <w:pPr>
              <w:snapToGrid w:val="0"/>
              <w:spacing w:after="0" w:line="240" w:lineRule="auto"/>
            </w:pPr>
            <w:hyperlink r:id="rId125" w:history="1">
              <w:r w:rsidR="00FE3339" w:rsidRPr="00F0703B">
                <w:rPr>
                  <w:rStyle w:val="Hyperlink"/>
                  <w:rFonts w:cs="Arial"/>
                  <w:color w:val="auto"/>
                </w:rPr>
                <w:t>S1-162308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SMARTER – UE update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Revised to S1-162344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F0703B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S1-162092.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6244FF" w:rsidP="004B1F9B">
            <w:pPr>
              <w:snapToGrid w:val="0"/>
              <w:spacing w:after="0" w:line="240" w:lineRule="auto"/>
            </w:pPr>
            <w:hyperlink r:id="rId126" w:history="1">
              <w:r w:rsidR="00FE3339" w:rsidRPr="00126890">
                <w:rPr>
                  <w:rStyle w:val="Hyperlink"/>
                  <w:rFonts w:cs="Arial"/>
                  <w:color w:val="auto"/>
                </w:rPr>
                <w:t>S1-162309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SMARTER – descriptive text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Revised to S1-162345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S1-162096.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6244FF" w:rsidP="004B1F9B">
            <w:pPr>
              <w:snapToGrid w:val="0"/>
              <w:spacing w:after="0" w:line="240" w:lineRule="auto"/>
            </w:pPr>
            <w:hyperlink r:id="rId127" w:history="1">
              <w:r w:rsidR="00FE3339" w:rsidRPr="00126890">
                <w:rPr>
                  <w:rStyle w:val="Hyperlink"/>
                  <w:rFonts w:cs="Arial"/>
                  <w:color w:val="auto"/>
                </w:rPr>
                <w:t>S1-162310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SMARTER - Migration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Revised to S1-162346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S1-162095.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126890" w:rsidRDefault="006244FF" w:rsidP="004B1F9B">
            <w:pPr>
              <w:snapToGrid w:val="0"/>
              <w:spacing w:after="0" w:line="240" w:lineRule="auto"/>
            </w:pPr>
            <w:hyperlink r:id="rId128" w:history="1">
              <w:r w:rsidR="00FE3339" w:rsidRPr="00126890">
                <w:rPr>
                  <w:rStyle w:val="Hyperlink"/>
                  <w:rFonts w:cs="Arial"/>
                  <w:color w:val="auto"/>
                </w:rPr>
                <w:t>S1-162311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SMARTER – Mobility support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S1-162093.</w:t>
            </w:r>
          </w:p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E3339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126890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465A92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5A9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465A92" w:rsidRDefault="006244FF" w:rsidP="004B1F9B">
            <w:pPr>
              <w:snapToGrid w:val="0"/>
              <w:spacing w:after="0" w:line="240" w:lineRule="auto"/>
            </w:pPr>
            <w:hyperlink r:id="rId129" w:history="1">
              <w:r w:rsidR="00FE3339" w:rsidRPr="00465A92">
                <w:rPr>
                  <w:rStyle w:val="Hyperlink"/>
                  <w:rFonts w:cs="Arial"/>
                  <w:color w:val="auto"/>
                </w:rPr>
                <w:t>S1-162312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465A92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5A92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465A92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5A92">
              <w:rPr>
                <w:rFonts w:eastAsia="Times New Roman" w:cs="Arial"/>
                <w:szCs w:val="18"/>
                <w:lang w:eastAsia="ar-SA"/>
              </w:rPr>
              <w:t>Normative requirements for eMBB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465A92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Merged </w:t>
            </w:r>
            <w:r w:rsidRPr="00465A92">
              <w:rPr>
                <w:rFonts w:eastAsia="Times New Roman" w:cs="Arial"/>
                <w:szCs w:val="18"/>
                <w:lang w:eastAsia="ar-SA"/>
              </w:rPr>
              <w:t xml:space="preserve"> to S1-162332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465A92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5A92">
              <w:rPr>
                <w:rFonts w:eastAsia="Times New Roman" w:cs="Arial"/>
                <w:szCs w:val="18"/>
                <w:lang w:eastAsia="ar-SA"/>
              </w:rPr>
              <w:t>Revision of S1-162111.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C17CAD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C17CAD" w:rsidRDefault="006244FF" w:rsidP="004B1F9B">
            <w:pPr>
              <w:snapToGrid w:val="0"/>
              <w:spacing w:after="0" w:line="240" w:lineRule="auto"/>
            </w:pPr>
            <w:hyperlink r:id="rId130" w:history="1">
              <w:r w:rsidR="00FE3339" w:rsidRPr="00C17CAD">
                <w:rPr>
                  <w:rStyle w:val="Hyperlink"/>
                  <w:rFonts w:cs="Arial"/>
                  <w:color w:val="auto"/>
                </w:rPr>
                <w:t>S1-162313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C17CAD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C17CAD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SMARTER – Multi access technologies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C17CAD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i/>
                <w:szCs w:val="18"/>
                <w:lang w:eastAsia="ar-SA"/>
              </w:rPr>
              <w:t>Revision of S1-162094.</w:t>
            </w:r>
          </w:p>
          <w:p w:rsidR="00FE3339" w:rsidRPr="00C17CAD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Revision of S1-162276.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C17CAD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C17CAD" w:rsidRDefault="006244FF" w:rsidP="004B1F9B">
            <w:pPr>
              <w:snapToGrid w:val="0"/>
              <w:spacing w:after="0" w:line="240" w:lineRule="auto"/>
            </w:pPr>
            <w:hyperlink r:id="rId131" w:history="1">
              <w:r w:rsidR="00FE3339" w:rsidRPr="00C17CAD">
                <w:rPr>
                  <w:rStyle w:val="Hyperlink"/>
                  <w:rFonts w:cs="Arial"/>
                  <w:color w:val="auto"/>
                </w:rPr>
                <w:t>S1-162314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C17CAD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C17CAD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SMARTER – Resource Efficiency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C17CAD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Revised to S1-162318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C17CAD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i/>
                <w:szCs w:val="18"/>
                <w:lang w:eastAsia="ar-SA"/>
              </w:rPr>
              <w:t>Revision of S1-162097.</w:t>
            </w:r>
          </w:p>
          <w:p w:rsidR="00FE3339" w:rsidRPr="00C17CAD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Revision of S1-162277.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C17CAD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C17CAD" w:rsidRDefault="006244FF" w:rsidP="004B1F9B">
            <w:pPr>
              <w:snapToGrid w:val="0"/>
              <w:spacing w:after="0" w:line="240" w:lineRule="auto"/>
            </w:pPr>
            <w:hyperlink r:id="rId132" w:history="1">
              <w:r w:rsidR="00FE3339" w:rsidRPr="00C17CAD">
                <w:rPr>
                  <w:rStyle w:val="Hyperlink"/>
                  <w:rFonts w:cs="Arial"/>
                  <w:color w:val="auto"/>
                </w:rPr>
                <w:t>S1-162315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C17CAD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C17CAD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CAD">
              <w:rPr>
                <w:rFonts w:eastAsia="Times New Roman" w:cs="Arial"/>
                <w:szCs w:val="18"/>
                <w:lang w:eastAsia="ar-SA"/>
              </w:rPr>
              <w:t>Text proposal on “Efficient Content delivery”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C17CAD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C17CAD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Merger</w:t>
            </w:r>
            <w:r w:rsidRPr="00C17CAD">
              <w:rPr>
                <w:rFonts w:eastAsia="Times New Roman" w:cs="Arial"/>
                <w:szCs w:val="18"/>
                <w:lang w:eastAsia="ar-SA"/>
              </w:rPr>
              <w:t xml:space="preserve"> of S1-162147.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51397" w:rsidRDefault="006244FF" w:rsidP="004B1F9B">
            <w:pPr>
              <w:snapToGrid w:val="0"/>
              <w:spacing w:after="0" w:line="240" w:lineRule="auto"/>
            </w:pPr>
            <w:hyperlink r:id="rId133" w:history="1">
              <w:r w:rsidR="00FE3339" w:rsidRPr="00151397">
                <w:rPr>
                  <w:rStyle w:val="Hyperlink"/>
                  <w:rFonts w:cs="Arial"/>
                  <w:color w:val="auto"/>
                </w:rPr>
                <w:t>S1-162316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Flexible Broadcast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Revised to S1-162331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S1-162171.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6E5DD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6E5DD7" w:rsidRDefault="006244FF" w:rsidP="004B1F9B">
            <w:pPr>
              <w:snapToGrid w:val="0"/>
              <w:spacing w:after="0" w:line="240" w:lineRule="auto"/>
            </w:pPr>
            <w:hyperlink r:id="rId134" w:history="1">
              <w:r w:rsidR="00FE3339" w:rsidRPr="006E5DD7">
                <w:rPr>
                  <w:rStyle w:val="Hyperlink"/>
                  <w:rFonts w:cs="Arial"/>
                  <w:color w:val="auto"/>
                </w:rPr>
                <w:t>S1-162317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6E5DD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6E5DD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Text proposal on “Efficient User Plane”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6E5DD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Revised to S1-162319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6E5DD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5DD7">
              <w:rPr>
                <w:rFonts w:eastAsia="Times New Roman" w:cs="Arial"/>
                <w:szCs w:val="18"/>
                <w:lang w:eastAsia="ar-SA"/>
              </w:rPr>
              <w:t>Revision of S1-162148.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6244FF" w:rsidP="004B1F9B">
            <w:pPr>
              <w:snapToGrid w:val="0"/>
              <w:spacing w:after="0" w:line="240" w:lineRule="auto"/>
              <w:rPr>
                <w:rFonts w:cs="Arial"/>
              </w:rPr>
            </w:pPr>
            <w:hyperlink r:id="rId135" w:history="1">
              <w:r w:rsidR="00FE3339" w:rsidRPr="00126890">
                <w:rPr>
                  <w:rStyle w:val="Hyperlink"/>
                  <w:rFonts w:cs="Arial"/>
                  <w:color w:val="auto"/>
                </w:rPr>
                <w:t>S1-162318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SMARTER – Resource Efficiency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Revised to S1-162347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S1-162097.</w:t>
            </w:r>
          </w:p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S1-162277.</w:t>
            </w:r>
          </w:p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S1-162314.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6244FF" w:rsidP="004B1F9B">
            <w:pPr>
              <w:snapToGrid w:val="0"/>
              <w:spacing w:after="0" w:line="240" w:lineRule="auto"/>
              <w:rPr>
                <w:rFonts w:cs="Arial"/>
              </w:rPr>
            </w:pPr>
            <w:hyperlink r:id="rId136" w:history="1">
              <w:r w:rsidR="00FE3339" w:rsidRPr="00126890">
                <w:rPr>
                  <w:rStyle w:val="Hyperlink"/>
                  <w:rFonts w:cs="Arial"/>
                  <w:color w:val="auto"/>
                </w:rPr>
                <w:t>S1-162319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Text proposal on “Efficient User Plane”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Revised to S1-162348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S1-162148.</w:t>
            </w:r>
          </w:p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S1-162317.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6244FF" w:rsidP="004B1F9B">
            <w:pPr>
              <w:snapToGrid w:val="0"/>
              <w:spacing w:after="0" w:line="240" w:lineRule="auto"/>
              <w:rPr>
                <w:rFonts w:cs="Arial"/>
              </w:rPr>
            </w:pPr>
            <w:hyperlink r:id="rId137" w:history="1">
              <w:r w:rsidR="00FE3339" w:rsidRPr="00126890">
                <w:rPr>
                  <w:rStyle w:val="Hyperlink"/>
                  <w:rFonts w:cs="Arial"/>
                  <w:color w:val="auto"/>
                </w:rPr>
                <w:t>S1-162320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Efficient content delivery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Revised to S1-162349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S1-162170.</w:t>
            </w:r>
          </w:p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S1-162315.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151397" w:rsidRDefault="006244FF" w:rsidP="004B1F9B">
            <w:pPr>
              <w:snapToGrid w:val="0"/>
              <w:spacing w:after="0" w:line="240" w:lineRule="auto"/>
            </w:pPr>
            <w:hyperlink r:id="rId138" w:history="1">
              <w:r w:rsidR="00FE3339" w:rsidRPr="00151397">
                <w:rPr>
                  <w:rStyle w:val="Hyperlink"/>
                  <w:rFonts w:cs="Arial"/>
                  <w:color w:val="auto"/>
                </w:rPr>
                <w:t>S1-162321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Huawei, Hisilicon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Add Connectivity models and requirements (wearable) in SMARTER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i/>
                <w:szCs w:val="18"/>
                <w:lang w:eastAsia="ar-SA"/>
              </w:rPr>
              <w:t>Revision of S1-162139.</w:t>
            </w:r>
          </w:p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S1-162263.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126890" w:rsidRDefault="006244FF" w:rsidP="004B1F9B">
            <w:pPr>
              <w:snapToGrid w:val="0"/>
              <w:spacing w:after="0" w:line="240" w:lineRule="auto"/>
            </w:pPr>
            <w:hyperlink r:id="rId139" w:history="1">
              <w:r w:rsidR="00FE3339" w:rsidRPr="00126890">
                <w:rPr>
                  <w:rStyle w:val="Hyperlink"/>
                  <w:rFonts w:cs="Arial"/>
                  <w:color w:val="auto"/>
                </w:rPr>
                <w:t>S1-162322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26890">
              <w:rPr>
                <w:rFonts w:eastAsia="Times New Roman" w:cs="Arial"/>
                <w:szCs w:val="18"/>
                <w:lang w:val="fr-FR" w:eastAsia="ar-SA"/>
              </w:rPr>
              <w:t>Huawei Technologies, China Mobile, Applied Communication Science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Priority, QoS and Policy Control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S1-162137.</w:t>
            </w:r>
          </w:p>
          <w:p w:rsidR="00FE3339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S1-162300.</w:t>
            </w:r>
          </w:p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E3339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126890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126890" w:rsidRDefault="006244FF" w:rsidP="004B1F9B">
            <w:pPr>
              <w:snapToGrid w:val="0"/>
              <w:spacing w:after="0" w:line="240" w:lineRule="auto"/>
            </w:pPr>
            <w:hyperlink r:id="rId140" w:history="1">
              <w:r w:rsidR="00FE3339" w:rsidRPr="00126890">
                <w:rPr>
                  <w:rStyle w:val="Hyperlink"/>
                  <w:rFonts w:cs="Arial"/>
                  <w:color w:val="auto"/>
                </w:rPr>
                <w:t>S1-162323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26890">
              <w:rPr>
                <w:rFonts w:eastAsia="Times New Roman" w:cs="Arial"/>
                <w:szCs w:val="18"/>
                <w:lang w:val="fr-FR" w:eastAsia="ar-SA"/>
              </w:rPr>
              <w:t>Huawei Technologies, China Mobile, Applied Communication Science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Priority, QoS and Policy Control Description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S1-162138.</w:t>
            </w:r>
          </w:p>
          <w:p w:rsidR="00FE3339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S1-162301.</w:t>
            </w:r>
          </w:p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E3339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126890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6244FF" w:rsidP="004B1F9B">
            <w:pPr>
              <w:snapToGrid w:val="0"/>
              <w:spacing w:after="0" w:line="240" w:lineRule="auto"/>
            </w:pPr>
            <w:hyperlink r:id="rId141" w:history="1">
              <w:r w:rsidR="00FE3339" w:rsidRPr="00126890">
                <w:rPr>
                  <w:rStyle w:val="Hyperlink"/>
                  <w:rFonts w:cs="Arial"/>
                  <w:color w:val="auto"/>
                </w:rPr>
                <w:t>S1-162324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Dynamic Control of Quality of Service, Priority, and Pre-emption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Revised to S1-162450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ZIP-file contains zero bytes file</w:t>
            </w:r>
          </w:p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S1-162110.</w:t>
            </w:r>
          </w:p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lastRenderedPageBreak/>
              <w:t>Revision of S1-162241.</w:t>
            </w:r>
          </w:p>
        </w:tc>
      </w:tr>
      <w:tr w:rsidR="00FE3339" w:rsidRPr="008D40E5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6244FF" w:rsidP="004B1F9B">
            <w:pPr>
              <w:snapToGrid w:val="0"/>
              <w:spacing w:after="0" w:line="240" w:lineRule="auto"/>
            </w:pPr>
            <w:hyperlink r:id="rId142" w:history="1">
              <w:r w:rsidR="00FE3339" w:rsidRPr="00126890">
                <w:rPr>
                  <w:rStyle w:val="Hyperlink"/>
                  <w:rFonts w:cs="Arial"/>
                  <w:color w:val="auto"/>
                </w:rPr>
                <w:t>S1-162325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26890">
              <w:rPr>
                <w:rFonts w:eastAsia="Times New Roman" w:cs="Arial"/>
                <w:szCs w:val="18"/>
                <w:lang w:val="de-DE" w:eastAsia="ar-SA"/>
              </w:rPr>
              <w:t>Nokia, Alcatel-Lucent Shanghai Bell, Deutsche Telekom, Vodafone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Proposed definition and description of, and requirements for network slicing to TS 22.xxx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Revised to S1-162451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339" w:rsidRPr="00126890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S1-162157.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151397" w:rsidRDefault="006244FF" w:rsidP="004B1F9B">
            <w:pPr>
              <w:snapToGrid w:val="0"/>
              <w:spacing w:after="0" w:line="240" w:lineRule="auto"/>
            </w:pPr>
            <w:hyperlink r:id="rId143" w:history="1">
              <w:r w:rsidR="00FE3339" w:rsidRPr="00151397">
                <w:rPr>
                  <w:rStyle w:val="Hyperlink"/>
                  <w:rFonts w:cs="Arial"/>
                  <w:color w:val="auto"/>
                </w:rPr>
                <w:t>S1-162326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Deutsche Telekom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Additional text on “network slicing”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S1-162109.</w:t>
            </w:r>
          </w:p>
        </w:tc>
      </w:tr>
      <w:tr w:rsidR="00FE333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151397" w:rsidRDefault="006244FF" w:rsidP="004B1F9B">
            <w:pPr>
              <w:snapToGrid w:val="0"/>
              <w:spacing w:after="0" w:line="240" w:lineRule="auto"/>
            </w:pPr>
            <w:hyperlink r:id="rId144" w:history="1">
              <w:r w:rsidR="00FE3339" w:rsidRPr="00151397">
                <w:rPr>
                  <w:rStyle w:val="Hyperlink"/>
                  <w:rFonts w:cs="Arial"/>
                  <w:color w:val="auto"/>
                </w:rPr>
                <w:t>S1-162327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network capability exposure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39" w:rsidRPr="00151397" w:rsidRDefault="00FE333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S1-162172.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6244FF" w:rsidP="004B1F9B">
            <w:pPr>
              <w:snapToGrid w:val="0"/>
              <w:spacing w:after="0" w:line="240" w:lineRule="auto"/>
            </w:pPr>
            <w:hyperlink r:id="rId145" w:history="1">
              <w:r w:rsidR="00BE4955" w:rsidRPr="00151397">
                <w:rPr>
                  <w:rStyle w:val="Hyperlink"/>
                  <w:rFonts w:cs="Arial"/>
                  <w:color w:val="auto"/>
                </w:rPr>
                <w:t>S1-162328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context aware network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S1-162168.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6244FF" w:rsidP="004B1F9B">
            <w:pPr>
              <w:snapToGrid w:val="0"/>
              <w:spacing w:after="0" w:line="240" w:lineRule="auto"/>
            </w:pPr>
            <w:hyperlink r:id="rId146" w:history="1">
              <w:r w:rsidR="00BE4955" w:rsidRPr="00151397">
                <w:rPr>
                  <w:rStyle w:val="Hyperlink"/>
                  <w:rFonts w:cs="Arial"/>
                  <w:color w:val="auto"/>
                </w:rPr>
                <w:t>S1-162329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SMARTER Subscription aspects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S1-162118.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6244FF" w:rsidP="004B1F9B">
            <w:pPr>
              <w:snapToGrid w:val="0"/>
              <w:spacing w:after="0" w:line="240" w:lineRule="auto"/>
            </w:pPr>
            <w:hyperlink r:id="rId147" w:history="1">
              <w:r w:rsidR="00BE4955" w:rsidRPr="00151397">
                <w:rPr>
                  <w:rStyle w:val="Hyperlink"/>
                  <w:rFonts w:cs="Arial"/>
                  <w:color w:val="auto"/>
                </w:rPr>
                <w:t>S1-162330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self backhaul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S1-162169.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6244FF" w:rsidP="004B1F9B">
            <w:pPr>
              <w:snapToGrid w:val="0"/>
              <w:spacing w:after="0" w:line="240" w:lineRule="auto"/>
              <w:rPr>
                <w:rFonts w:cs="Arial"/>
              </w:rPr>
            </w:pPr>
            <w:hyperlink r:id="rId148" w:history="1">
              <w:r w:rsidR="00BE4955" w:rsidRPr="00151397">
                <w:rPr>
                  <w:rStyle w:val="Hyperlink"/>
                  <w:rFonts w:cs="Arial"/>
                  <w:color w:val="auto"/>
                </w:rPr>
                <w:t>S1-162331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Flexible Broadcast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i/>
                <w:szCs w:val="18"/>
                <w:lang w:eastAsia="ar-SA"/>
              </w:rPr>
              <w:t>Revision of S1-162171.</w:t>
            </w:r>
          </w:p>
          <w:p w:rsidR="00BE4955" w:rsidRPr="00151397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397">
              <w:rPr>
                <w:rFonts w:eastAsia="Times New Roman" w:cs="Arial"/>
                <w:szCs w:val="18"/>
                <w:lang w:eastAsia="ar-SA"/>
              </w:rPr>
              <w:t>Revision of S1-162316.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4955" w:rsidRPr="008A734C" w:rsidRDefault="006244FF" w:rsidP="004B1F9B">
            <w:pPr>
              <w:snapToGrid w:val="0"/>
              <w:spacing w:after="0" w:line="240" w:lineRule="auto"/>
            </w:pPr>
            <w:hyperlink r:id="rId149" w:history="1">
              <w:r w:rsidR="00BE4955" w:rsidRPr="008A734C">
                <w:rPr>
                  <w:rStyle w:val="Hyperlink"/>
                  <w:rFonts w:cs="Arial"/>
                  <w:color w:val="auto"/>
                </w:rPr>
                <w:t>S1-162332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Nokia, Alcatel-Lucent Shanghai Bell, Vodafone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Proposed performance requirements for scenarios requiring high bit rates or high traffic densities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Revised to S1-162333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Revision of S1-162159.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6244FF" w:rsidP="004B1F9B">
            <w:pPr>
              <w:snapToGrid w:val="0"/>
              <w:spacing w:after="0" w:line="240" w:lineRule="auto"/>
            </w:pPr>
            <w:hyperlink r:id="rId150" w:history="1">
              <w:r w:rsidR="00BE4955" w:rsidRPr="008A734C">
                <w:rPr>
                  <w:rStyle w:val="Hyperlink"/>
                  <w:rFonts w:cs="Arial"/>
                  <w:color w:val="auto"/>
                </w:rPr>
                <w:t>S1-162333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Proposed performance requirements for services requiring a low latency or a high reliability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Revision of S1-162158.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6244FF" w:rsidP="004B1F9B">
            <w:pPr>
              <w:snapToGrid w:val="0"/>
              <w:spacing w:after="0" w:line="240" w:lineRule="auto"/>
            </w:pPr>
            <w:hyperlink r:id="rId151" w:history="1">
              <w:r w:rsidR="00BE4955" w:rsidRPr="008A734C">
                <w:rPr>
                  <w:rStyle w:val="Hyperlink"/>
                  <w:rFonts w:cs="Arial"/>
                  <w:color w:val="auto"/>
                </w:rPr>
                <w:t>S1-162334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SMARTER - Security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>Revision of S1-162098.</w:t>
            </w:r>
          </w:p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Revision of S1-162251.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6244FF" w:rsidP="004B1F9B">
            <w:pPr>
              <w:snapToGrid w:val="0"/>
              <w:spacing w:after="0" w:line="240" w:lineRule="auto"/>
            </w:pPr>
            <w:hyperlink r:id="rId152" w:history="1">
              <w:r w:rsidR="00BE4955" w:rsidRPr="008A734C">
                <w:rPr>
                  <w:rStyle w:val="Hyperlink"/>
                  <w:rFonts w:cs="Arial"/>
                  <w:color w:val="auto"/>
                </w:rPr>
                <w:t>S1-162335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SMARTER - Charging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Revision of S1-162099.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4955" w:rsidRPr="008A734C" w:rsidRDefault="00BE4955" w:rsidP="004B1F9B">
            <w:pPr>
              <w:snapToGrid w:val="0"/>
              <w:spacing w:after="0" w:line="240" w:lineRule="auto"/>
            </w:pPr>
            <w:r>
              <w:rPr>
                <w:rFonts w:cs="Arial"/>
              </w:rPr>
              <w:t>S1-162336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noProof/>
                <w:lang w:val="nl-NL" w:eastAsia="zh-CN"/>
              </w:rPr>
            </w:pPr>
            <w:r w:rsidRPr="008A734C">
              <w:rPr>
                <w:noProof/>
                <w:lang w:val="nl-NL" w:eastAsia="zh-CN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CR22.864v14.0.0: Correction on mobility support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8A734C">
              <w:rPr>
                <w:i/>
                <w:noProof/>
              </w:rPr>
              <w:t>FS_SMARTER-NEO</w:t>
            </w: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 xml:space="preserve"> CR#</w:t>
            </w:r>
            <w:r w:rsidRPr="008A734C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xxxx</w:t>
            </w: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>R- Cat D</w:t>
            </w:r>
          </w:p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Missing CR#, not Cat-D</w:t>
            </w:r>
          </w:p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>Revision of S1-162119.</w:t>
            </w:r>
          </w:p>
          <w:p w:rsidR="00BE4955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Revision of S1-162256.</w:t>
            </w:r>
          </w:p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E4955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8A734C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E4955" w:rsidRPr="00C60D1B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6244FF" w:rsidP="004B1F9B">
            <w:pPr>
              <w:snapToGrid w:val="0"/>
              <w:spacing w:after="0" w:line="240" w:lineRule="auto"/>
            </w:pPr>
            <w:hyperlink r:id="rId153" w:history="1">
              <w:r w:rsidR="00BE4955" w:rsidRPr="008A734C">
                <w:rPr>
                  <w:rStyle w:val="Hyperlink"/>
                  <w:rFonts w:cs="Arial"/>
                  <w:color w:val="auto"/>
                </w:rPr>
                <w:t>S1-162337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noProof/>
                <w:lang w:val="nl-NL" w:eastAsia="zh-CN"/>
              </w:rPr>
            </w:pPr>
            <w:r w:rsidRPr="008A734C">
              <w:rPr>
                <w:noProof/>
                <w:lang w:val="nl-NL" w:eastAsia="zh-CN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CR22.864v14.0.0: Missing requirements from Consolidation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8A734C">
              <w:rPr>
                <w:i/>
                <w:noProof/>
              </w:rPr>
              <w:t>FS_SMARTER-NEO</w:t>
            </w: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 xml:space="preserve"> CR#</w:t>
            </w:r>
            <w:r w:rsidRPr="008A734C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xxxx</w:t>
            </w: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 xml:space="preserve">R- Cat </w:t>
            </w:r>
            <w:r w:rsidRPr="008A734C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D</w:t>
            </w:r>
          </w:p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Missing CR#, not Cat-D</w:t>
            </w:r>
          </w:p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highlight w:val="yellow"/>
                <w:lang w:val="de-DE" w:eastAsia="ar-SA"/>
              </w:rPr>
              <w:t>Zero bytes file in ZIP</w:t>
            </w:r>
          </w:p>
          <w:p w:rsidR="00BE4955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i/>
                <w:szCs w:val="18"/>
                <w:lang w:eastAsia="ar-SA"/>
              </w:rPr>
              <w:t>Revision of S1-162121.</w:t>
            </w:r>
          </w:p>
          <w:p w:rsidR="00BE4955" w:rsidRPr="008A734C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34C">
              <w:rPr>
                <w:rFonts w:eastAsia="Times New Roman" w:cs="Arial"/>
                <w:szCs w:val="18"/>
                <w:lang w:eastAsia="ar-SA"/>
              </w:rPr>
              <w:t>Revision of S1-162255.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6244FF" w:rsidP="004B1F9B">
            <w:pPr>
              <w:snapToGrid w:val="0"/>
              <w:spacing w:after="0" w:line="240" w:lineRule="auto"/>
            </w:pPr>
            <w:hyperlink r:id="rId154" w:history="1">
              <w:r w:rsidR="00BE4955" w:rsidRPr="00F0703B">
                <w:rPr>
                  <w:rStyle w:val="Hyperlink"/>
                  <w:rFonts w:cs="Arial"/>
                  <w:color w:val="auto"/>
                </w:rPr>
                <w:t>S1-162338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CR22.864v14.0.0: Introducing service roaming requirements from GSMA Liaison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F0703B">
              <w:rPr>
                <w:i/>
                <w:noProof/>
              </w:rPr>
              <w:t>FS_SMARTER</w:t>
            </w:r>
            <w:r w:rsidRPr="00F0703B">
              <w:rPr>
                <w:i/>
                <w:noProof/>
                <w:highlight w:val="yellow"/>
              </w:rPr>
              <w:t>-NEO</w:t>
            </w:r>
            <w:r w:rsidRPr="00F0703B">
              <w:rPr>
                <w:rFonts w:eastAsia="Times New Roman" w:cs="Arial"/>
                <w:i/>
                <w:szCs w:val="18"/>
                <w:lang w:eastAsia="ar-SA"/>
              </w:rPr>
              <w:t xml:space="preserve"> CR#0008R- Cat B</w:t>
            </w:r>
          </w:p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S1-162193.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6244FF" w:rsidP="004B1F9B">
            <w:pPr>
              <w:snapToGrid w:val="0"/>
              <w:spacing w:after="0" w:line="240" w:lineRule="auto"/>
            </w:pPr>
            <w:hyperlink r:id="rId155" w:history="1">
              <w:r w:rsidR="00BE4955" w:rsidRPr="00F0703B">
                <w:rPr>
                  <w:rStyle w:val="Hyperlink"/>
                  <w:rFonts w:cs="Arial"/>
                  <w:color w:val="auto"/>
                </w:rPr>
                <w:t>S1-162339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Huawei Tech.(UK) Co., Ltd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CR22.864v14.0.0: network capability exposure for NEO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fr-FR" w:eastAsia="ar-SA"/>
              </w:rPr>
            </w:pPr>
            <w:r w:rsidRPr="00F0703B">
              <w:rPr>
                <w:rFonts w:eastAsia="Times New Roman" w:cs="Arial"/>
                <w:i/>
                <w:szCs w:val="18"/>
                <w:lang w:val="fr-FR" w:eastAsia="ar-SA"/>
              </w:rPr>
              <w:t xml:space="preserve">WI code </w:t>
            </w:r>
            <w:r w:rsidRPr="00F0703B">
              <w:rPr>
                <w:i/>
                <w:noProof/>
                <w:highlight w:val="yellow"/>
                <w:lang w:val="fr-FR"/>
              </w:rPr>
              <w:t>700026</w:t>
            </w:r>
            <w:r w:rsidRPr="00F0703B">
              <w:rPr>
                <w:rFonts w:eastAsia="Times New Roman" w:cs="Arial"/>
                <w:i/>
                <w:szCs w:val="18"/>
                <w:lang w:val="fr-FR" w:eastAsia="ar-SA"/>
              </w:rPr>
              <w:t xml:space="preserve"> CR#</w:t>
            </w:r>
            <w:r w:rsidRPr="00F0703B">
              <w:rPr>
                <w:rFonts w:eastAsia="Times New Roman" w:cs="Arial"/>
                <w:i/>
                <w:szCs w:val="18"/>
                <w:highlight w:val="yellow"/>
                <w:lang w:val="fr-FR" w:eastAsia="ar-SA"/>
              </w:rPr>
              <w:t>05</w:t>
            </w:r>
            <w:r w:rsidRPr="00F0703B">
              <w:rPr>
                <w:rFonts w:eastAsia="Times New Roman" w:cs="Arial"/>
                <w:i/>
                <w:szCs w:val="18"/>
                <w:lang w:val="fr-FR" w:eastAsia="ar-SA"/>
              </w:rPr>
              <w:t>R- Cat F</w:t>
            </w:r>
          </w:p>
          <w:p w:rsidR="00BE4955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0703B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 xml:space="preserve">Missing source company. Use </w:t>
            </w:r>
            <w:r w:rsidRPr="00F0703B">
              <w:rPr>
                <w:i/>
                <w:noProof/>
                <w:highlight w:val="yellow"/>
              </w:rPr>
              <w:t>FS_SMARTER-NEO as WI code. 4 digit CR#</w:t>
            </w:r>
          </w:p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0703B">
              <w:rPr>
                <w:rFonts w:eastAsia="Times New Roman" w:cs="Arial"/>
                <w:szCs w:val="18"/>
                <w:lang w:val="fr-FR" w:eastAsia="ar-SA"/>
              </w:rPr>
              <w:t>Revision of S1-162175.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4955" w:rsidRPr="00F0703B" w:rsidRDefault="006244FF" w:rsidP="004B1F9B">
            <w:pPr>
              <w:snapToGrid w:val="0"/>
              <w:spacing w:after="0" w:line="240" w:lineRule="auto"/>
            </w:pPr>
            <w:hyperlink r:id="rId156" w:history="1">
              <w:r w:rsidR="00BE4955" w:rsidRPr="00F0703B">
                <w:rPr>
                  <w:rStyle w:val="Hyperlink"/>
                  <w:rFonts w:cs="Arial"/>
                  <w:color w:val="auto"/>
                </w:rPr>
                <w:t>S1-162340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noProof/>
              </w:rPr>
            </w:pPr>
            <w:r w:rsidRPr="00F0703B">
              <w:rPr>
                <w:noProof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CR22.864v14.0.0: NEO cleanup comments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F0703B">
              <w:rPr>
                <w:i/>
                <w:noProof/>
                <w:highlight w:val="yellow"/>
              </w:rPr>
              <w:t>FS_</w:t>
            </w:r>
            <w:r w:rsidRPr="00F0703B">
              <w:rPr>
                <w:i/>
                <w:noProof/>
              </w:rPr>
              <w:t>SMARTER-NEO</w:t>
            </w:r>
            <w:r w:rsidRPr="00F0703B">
              <w:rPr>
                <w:rFonts w:eastAsia="Times New Roman" w:cs="Arial"/>
                <w:i/>
                <w:szCs w:val="18"/>
                <w:lang w:eastAsia="ar-SA"/>
              </w:rPr>
              <w:t xml:space="preserve"> CR#0006R- Cat F</w:t>
            </w:r>
          </w:p>
          <w:p w:rsidR="00BE4955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S1-162187.</w:t>
            </w:r>
          </w:p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E4955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F0703B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6244FF" w:rsidP="004B1F9B">
            <w:pPr>
              <w:snapToGrid w:val="0"/>
              <w:spacing w:after="0" w:line="240" w:lineRule="auto"/>
            </w:pPr>
            <w:hyperlink r:id="rId157" w:history="1">
              <w:r w:rsidR="00BE4955" w:rsidRPr="00F0703B">
                <w:rPr>
                  <w:rStyle w:val="Hyperlink"/>
                  <w:rFonts w:cs="Arial"/>
                  <w:color w:val="auto"/>
                </w:rPr>
                <w:t>S1-162341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noProof/>
              </w:rPr>
            </w:pPr>
            <w:r w:rsidRPr="00F0703B">
              <w:rPr>
                <w:noProof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CR22.864v14.0.0: Service Slicing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F0703B">
              <w:rPr>
                <w:i/>
                <w:noProof/>
                <w:highlight w:val="yellow"/>
              </w:rPr>
              <w:t>FS_</w:t>
            </w:r>
            <w:r w:rsidRPr="00F0703B">
              <w:rPr>
                <w:i/>
                <w:noProof/>
              </w:rPr>
              <w:t>SMARTER-NEO</w:t>
            </w:r>
            <w:r w:rsidRPr="00F0703B">
              <w:rPr>
                <w:rFonts w:eastAsia="Times New Roman" w:cs="Arial"/>
                <w:i/>
                <w:szCs w:val="18"/>
                <w:lang w:eastAsia="ar-SA"/>
              </w:rPr>
              <w:t xml:space="preserve"> CR#0007R- Cat F</w:t>
            </w:r>
          </w:p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S1-162188.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4955" w:rsidRPr="00F0703B" w:rsidRDefault="006244FF" w:rsidP="004B1F9B">
            <w:pPr>
              <w:snapToGrid w:val="0"/>
              <w:spacing w:after="0" w:line="240" w:lineRule="auto"/>
            </w:pPr>
            <w:hyperlink r:id="rId158" w:history="1">
              <w:r w:rsidR="00BE4955" w:rsidRPr="00F0703B">
                <w:rPr>
                  <w:rStyle w:val="Hyperlink"/>
                  <w:rFonts w:cs="Arial"/>
                  <w:color w:val="auto"/>
                </w:rPr>
                <w:t>S1-162342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SMARTER - Introduction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i/>
                <w:szCs w:val="18"/>
                <w:lang w:eastAsia="ar-SA"/>
              </w:rPr>
              <w:t>Revision of S1-162089.</w:t>
            </w:r>
          </w:p>
          <w:p w:rsidR="00BE4955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S1-162304.</w:t>
            </w:r>
          </w:p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E4955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F0703B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6244FF" w:rsidP="004B1F9B">
            <w:pPr>
              <w:snapToGrid w:val="0"/>
              <w:spacing w:after="0" w:line="240" w:lineRule="auto"/>
            </w:pPr>
            <w:hyperlink r:id="rId159" w:history="1">
              <w:r w:rsidR="00BE4955" w:rsidRPr="00F0703B">
                <w:rPr>
                  <w:rStyle w:val="Hyperlink"/>
                  <w:rFonts w:cs="Arial"/>
                  <w:color w:val="auto"/>
                </w:rPr>
                <w:t>S1-162343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SMARTER - Definitions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i/>
                <w:szCs w:val="18"/>
                <w:lang w:eastAsia="ar-SA"/>
              </w:rPr>
              <w:t>Revision of S1-162091.</w:t>
            </w:r>
          </w:p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S1-162307.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6244FF" w:rsidP="004B1F9B">
            <w:pPr>
              <w:snapToGrid w:val="0"/>
              <w:spacing w:after="0" w:line="240" w:lineRule="auto"/>
            </w:pPr>
            <w:hyperlink r:id="rId160" w:history="1">
              <w:r w:rsidR="00BE4955" w:rsidRPr="00F0703B">
                <w:rPr>
                  <w:rStyle w:val="Hyperlink"/>
                  <w:rFonts w:cs="Arial"/>
                  <w:color w:val="auto"/>
                </w:rPr>
                <w:t>S1-162344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SMARTER – UE update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i/>
                <w:szCs w:val="18"/>
                <w:lang w:eastAsia="ar-SA"/>
              </w:rPr>
              <w:t>Revision of S1-162092.</w:t>
            </w:r>
          </w:p>
          <w:p w:rsidR="00BE4955" w:rsidRPr="00F0703B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03B">
              <w:rPr>
                <w:rFonts w:eastAsia="Times New Roman" w:cs="Arial"/>
                <w:szCs w:val="18"/>
                <w:lang w:eastAsia="ar-SA"/>
              </w:rPr>
              <w:t>Revision of S1-162308.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6244FF" w:rsidP="004B1F9B">
            <w:pPr>
              <w:snapToGrid w:val="0"/>
              <w:spacing w:after="0" w:line="240" w:lineRule="auto"/>
            </w:pPr>
            <w:hyperlink r:id="rId161" w:history="1">
              <w:r w:rsidR="00BE4955" w:rsidRPr="00126890">
                <w:rPr>
                  <w:rStyle w:val="Hyperlink"/>
                  <w:rFonts w:cs="Arial"/>
                  <w:color w:val="auto"/>
                </w:rPr>
                <w:t>S1-162345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SMARTER – descriptive text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S1-162096.</w:t>
            </w:r>
          </w:p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S1-162309.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6244FF" w:rsidP="004B1F9B">
            <w:pPr>
              <w:snapToGrid w:val="0"/>
              <w:spacing w:after="0" w:line="240" w:lineRule="auto"/>
            </w:pPr>
            <w:hyperlink r:id="rId162" w:history="1">
              <w:r w:rsidR="00BE4955" w:rsidRPr="00126890">
                <w:rPr>
                  <w:rStyle w:val="Hyperlink"/>
                  <w:rFonts w:cs="Arial"/>
                  <w:color w:val="auto"/>
                </w:rPr>
                <w:t>S1-162346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SMARTER - Migration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S1-162095.</w:t>
            </w:r>
          </w:p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S1-162310.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6244FF" w:rsidP="004B1F9B">
            <w:pPr>
              <w:snapToGrid w:val="0"/>
              <w:spacing w:after="0" w:line="240" w:lineRule="auto"/>
            </w:pPr>
            <w:hyperlink r:id="rId163" w:history="1">
              <w:r w:rsidR="00BE4955" w:rsidRPr="00126890">
                <w:rPr>
                  <w:rStyle w:val="Hyperlink"/>
                  <w:rFonts w:cs="Arial"/>
                  <w:color w:val="auto"/>
                </w:rPr>
                <w:t>S1-162347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SMARTER – Resource Efficiency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S1-162097.</w:t>
            </w:r>
          </w:p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S1-162277.</w:t>
            </w:r>
          </w:p>
          <w:p w:rsidR="00BE4955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S1-162314.</w:t>
            </w:r>
          </w:p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S1-162318.</w:t>
            </w:r>
          </w:p>
        </w:tc>
      </w:tr>
      <w:tr w:rsidR="00BE4955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6244FF" w:rsidP="004B1F9B">
            <w:pPr>
              <w:snapToGrid w:val="0"/>
              <w:spacing w:after="0" w:line="240" w:lineRule="auto"/>
            </w:pPr>
            <w:hyperlink r:id="rId164" w:history="1">
              <w:r w:rsidR="00BE4955" w:rsidRPr="00126890">
                <w:rPr>
                  <w:rStyle w:val="Hyperlink"/>
                  <w:rFonts w:cs="Arial"/>
                  <w:color w:val="auto"/>
                </w:rPr>
                <w:t>S1-162348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Text proposal on “Efficient User Plane”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S1-162148.</w:t>
            </w:r>
          </w:p>
          <w:p w:rsidR="00BE4955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S1-162317.</w:t>
            </w:r>
          </w:p>
          <w:p w:rsidR="00BE4955" w:rsidRPr="00126890" w:rsidRDefault="00BE4955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S1-162319.</w:t>
            </w:r>
          </w:p>
        </w:tc>
      </w:tr>
      <w:tr w:rsidR="005A68B6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68B6" w:rsidRPr="00126890" w:rsidRDefault="005A68B6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68B6" w:rsidRPr="00126890" w:rsidRDefault="006244FF" w:rsidP="004B1F9B">
            <w:pPr>
              <w:snapToGrid w:val="0"/>
              <w:spacing w:after="0" w:line="240" w:lineRule="auto"/>
            </w:pPr>
            <w:hyperlink r:id="rId165" w:history="1">
              <w:r w:rsidR="005A68B6" w:rsidRPr="00126890">
                <w:rPr>
                  <w:rStyle w:val="Hyperlink"/>
                  <w:rFonts w:cs="Arial"/>
                  <w:color w:val="auto"/>
                </w:rPr>
                <w:t>S1-162349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68B6" w:rsidRPr="00126890" w:rsidRDefault="005A68B6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68B6" w:rsidRPr="00126890" w:rsidRDefault="005A68B6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Efficient content delivery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68B6" w:rsidRPr="00126890" w:rsidRDefault="005A68B6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68B6" w:rsidRPr="00126890" w:rsidRDefault="005A68B6" w:rsidP="004B1F9B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S1-162170.</w:t>
            </w:r>
          </w:p>
          <w:p w:rsidR="005A68B6" w:rsidRPr="00126890" w:rsidRDefault="005A68B6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S1-162315.</w:t>
            </w:r>
          </w:p>
          <w:p w:rsidR="005A68B6" w:rsidRDefault="005A68B6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S1-162320.</w:t>
            </w:r>
          </w:p>
          <w:p w:rsidR="005A68B6" w:rsidRPr="00126890" w:rsidRDefault="005A68B6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5A68B6" w:rsidRDefault="005A68B6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5A68B6" w:rsidRPr="00126890" w:rsidRDefault="005A68B6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126890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584FF9" w:rsidRPr="002668EC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F9" w:rsidRPr="00126890" w:rsidRDefault="00584FF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F9" w:rsidRPr="00126890" w:rsidRDefault="006244FF" w:rsidP="004B1F9B">
            <w:pPr>
              <w:snapToGrid w:val="0"/>
              <w:spacing w:after="0" w:line="240" w:lineRule="auto"/>
            </w:pPr>
            <w:hyperlink r:id="rId166" w:history="1">
              <w:r w:rsidR="00584FF9" w:rsidRPr="00126890">
                <w:rPr>
                  <w:rStyle w:val="Hyperlink"/>
                  <w:rFonts w:cs="Arial"/>
                  <w:color w:val="auto"/>
                </w:rPr>
                <w:t>S1-162450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F9" w:rsidRPr="00126890" w:rsidRDefault="00584FF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F9" w:rsidRPr="00126890" w:rsidRDefault="00584FF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Dynamic Control of Quality of Service, Priority, and Pre-emption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F9" w:rsidRPr="00126890" w:rsidRDefault="00584FF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F9" w:rsidRPr="00126890" w:rsidRDefault="00584FF9" w:rsidP="004B1F9B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ZIP-file contains zero bytes file</w:t>
            </w:r>
          </w:p>
          <w:p w:rsidR="00584FF9" w:rsidRPr="00126890" w:rsidRDefault="00584FF9" w:rsidP="004B1F9B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S1-162110.</w:t>
            </w:r>
          </w:p>
          <w:p w:rsidR="00584FF9" w:rsidRDefault="00584FF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S1-162241.</w:t>
            </w:r>
          </w:p>
          <w:p w:rsidR="00584FF9" w:rsidRPr="00126890" w:rsidRDefault="00584FF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S1-162324.</w:t>
            </w:r>
          </w:p>
        </w:tc>
      </w:tr>
      <w:tr w:rsidR="00584FF9" w:rsidRPr="008D40E5" w:rsidTr="004B1F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F9" w:rsidRPr="00126890" w:rsidRDefault="00584FF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F9" w:rsidRPr="00126890" w:rsidRDefault="006244FF" w:rsidP="004B1F9B">
            <w:pPr>
              <w:snapToGrid w:val="0"/>
              <w:spacing w:after="0" w:line="240" w:lineRule="auto"/>
            </w:pPr>
            <w:hyperlink r:id="rId167" w:history="1">
              <w:r w:rsidR="00584FF9" w:rsidRPr="00126890">
                <w:rPr>
                  <w:rStyle w:val="Hyperlink"/>
                  <w:rFonts w:cs="Arial"/>
                  <w:color w:val="auto"/>
                </w:rPr>
                <w:t>S1-162451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F9" w:rsidRPr="00126890" w:rsidRDefault="00584FF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26890">
              <w:rPr>
                <w:rFonts w:eastAsia="Times New Roman" w:cs="Arial"/>
                <w:szCs w:val="18"/>
                <w:lang w:val="de-DE" w:eastAsia="ar-SA"/>
              </w:rPr>
              <w:t>Nokia, Alcatel-Lucent Shanghai Bell, Deutsche Telekom, Vodafone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F9" w:rsidRPr="00126890" w:rsidRDefault="00584FF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Proposed definition and description of, and requirements for network slicing to TS 22.xxx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F9" w:rsidRPr="00126890" w:rsidRDefault="00584FF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F9" w:rsidRDefault="00584FF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i/>
                <w:szCs w:val="18"/>
                <w:lang w:eastAsia="ar-SA"/>
              </w:rPr>
              <w:t>Revision of S1-162157.</w:t>
            </w:r>
          </w:p>
          <w:p w:rsidR="00584FF9" w:rsidRPr="00126890" w:rsidRDefault="00584FF9" w:rsidP="004B1F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90">
              <w:rPr>
                <w:rFonts w:eastAsia="Times New Roman" w:cs="Arial"/>
                <w:szCs w:val="18"/>
                <w:lang w:eastAsia="ar-SA"/>
              </w:rPr>
              <w:t>Revision of S1-162325.</w:t>
            </w:r>
          </w:p>
        </w:tc>
      </w:tr>
      <w:tr w:rsidR="005D4328" w:rsidRPr="00C42DE7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543A" w:rsidRP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16543A" w:rsidRDefault="00011A30" w:rsidP="0016543A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5</w:t>
            </w:r>
            <w:r w:rsidR="0016543A" w:rsidRPr="0016543A">
              <w:rPr>
                <w:rFonts w:eastAsia="Times New Roman"/>
                <w:sz w:val="20"/>
                <w:szCs w:val="20"/>
              </w:rPr>
              <w:t xml:space="preserve"> </w:t>
            </w:r>
            <w:r w:rsidR="0016543A" w:rsidRPr="0016543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 numbers NOT allocated during drafting session (admin purposes only)</w:t>
            </w:r>
          </w:p>
        </w:tc>
      </w:tr>
      <w:tr w:rsidR="0016543A" w:rsidRPr="0016543A" w:rsidTr="0016543A">
        <w:tblPrEx>
          <w:shd w:val="clear" w:color="auto" w:fill="auto"/>
        </w:tblPrEx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16543A" w:rsidRDefault="00011A30" w:rsidP="0016543A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6</w:t>
            </w:r>
            <w:r w:rsidR="0016543A" w:rsidRPr="0016543A">
              <w:rPr>
                <w:rFonts w:eastAsia="Times New Roman"/>
                <w:sz w:val="20"/>
                <w:szCs w:val="20"/>
              </w:rPr>
              <w:tab/>
            </w:r>
            <w:r w:rsidR="0016543A" w:rsidRPr="0016543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Summary of drafting session</w:t>
            </w:r>
          </w:p>
        </w:tc>
      </w:tr>
      <w:tr w:rsidR="0016543A" w:rsidRP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A1C" w:rsidRDefault="00FD4A1C" w:rsidP="00FD4A1C">
            <w:pPr>
              <w:spacing w:after="0" w:line="240" w:lineRule="auto"/>
              <w:rPr>
                <w:rFonts w:eastAsia="Arial Unicode MS" w:cs="Arial"/>
                <w:b/>
                <w:sz w:val="20"/>
                <w:szCs w:val="20"/>
              </w:rPr>
            </w:pPr>
            <w:r w:rsidRPr="00FD4A1C">
              <w:rPr>
                <w:rFonts w:eastAsia="Arial Unicode MS" w:cs="Arial"/>
                <w:b/>
                <w:sz w:val="20"/>
                <w:szCs w:val="20"/>
              </w:rPr>
              <w:t>49 Documents treated</w:t>
            </w:r>
          </w:p>
          <w:p w:rsidR="00FD4A1C" w:rsidRPr="00FD4A1C" w:rsidRDefault="00FD4A1C" w:rsidP="00FD4A1C">
            <w:pPr>
              <w:spacing w:after="0" w:line="240" w:lineRule="auto"/>
              <w:rPr>
                <w:rFonts w:eastAsia="Arial Unicode MS" w:cs="Arial"/>
                <w:b/>
                <w:sz w:val="20"/>
                <w:szCs w:val="20"/>
              </w:rPr>
            </w:pPr>
            <w:r w:rsidRPr="00FD4A1C">
              <w:rPr>
                <w:rFonts w:eastAsia="Arial Unicode MS" w:cs="Arial"/>
                <w:b/>
                <w:sz w:val="20"/>
                <w:szCs w:val="20"/>
              </w:rPr>
              <w:lastRenderedPageBreak/>
              <w:t>3 Docs Noted</w:t>
            </w:r>
          </w:p>
          <w:p w:rsidR="00FD4A1C" w:rsidRPr="00FD4A1C" w:rsidRDefault="00FD4A1C" w:rsidP="00FD4A1C">
            <w:pPr>
              <w:spacing w:after="0" w:line="240" w:lineRule="auto"/>
              <w:rPr>
                <w:rFonts w:eastAsia="Arial Unicode MS" w:cs="Arial"/>
                <w:b/>
                <w:sz w:val="20"/>
                <w:szCs w:val="20"/>
              </w:rPr>
            </w:pPr>
            <w:r w:rsidRPr="00FD4A1C">
              <w:rPr>
                <w:rFonts w:eastAsia="Arial Unicode MS" w:cs="Arial"/>
                <w:b/>
                <w:sz w:val="20"/>
                <w:szCs w:val="20"/>
              </w:rPr>
              <w:t>52 Revisions</w:t>
            </w:r>
          </w:p>
          <w:p w:rsidR="0016543A" w:rsidRPr="00FD4A1C" w:rsidRDefault="00FD4A1C" w:rsidP="00FD4A1C">
            <w:pPr>
              <w:spacing w:after="0" w:line="240" w:lineRule="auto"/>
              <w:rPr>
                <w:rFonts w:eastAsia="Arial Unicode MS" w:cs="Arial"/>
                <w:b/>
                <w:sz w:val="20"/>
                <w:szCs w:val="20"/>
              </w:rPr>
            </w:pPr>
            <w:r w:rsidRPr="00FD4A1C">
              <w:rPr>
                <w:rFonts w:eastAsia="Arial Unicode MS" w:cs="Arial"/>
                <w:b/>
                <w:sz w:val="20"/>
                <w:szCs w:val="20"/>
              </w:rPr>
              <w:t>9 Docs Agreed</w:t>
            </w:r>
          </w:p>
          <w:p w:rsidR="00FD4A1C" w:rsidRPr="00FD4A1C" w:rsidRDefault="00FD4A1C" w:rsidP="00FD4A1C">
            <w:pPr>
              <w:spacing w:after="0" w:line="240" w:lineRule="auto"/>
              <w:rPr>
                <w:rFonts w:eastAsia="Arial Unicode MS" w:cs="Arial"/>
                <w:b/>
                <w:sz w:val="20"/>
                <w:szCs w:val="20"/>
              </w:rPr>
            </w:pPr>
            <w:r w:rsidRPr="00FD4A1C">
              <w:rPr>
                <w:rFonts w:eastAsia="Arial Unicode MS" w:cs="Arial"/>
                <w:b/>
                <w:sz w:val="20"/>
                <w:szCs w:val="20"/>
              </w:rPr>
              <w:t>27 Docs carried over to Plenary</w:t>
            </w:r>
          </w:p>
          <w:p w:rsidR="0016543A" w:rsidRPr="00FD4A1C" w:rsidRDefault="0016543A" w:rsidP="0016543A">
            <w:pPr>
              <w:spacing w:after="0" w:line="240" w:lineRule="auto"/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</w:pPr>
          </w:p>
        </w:tc>
      </w:tr>
      <w:tr w:rsidR="0016543A" w:rsidRP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16543A" w:rsidRDefault="00011A30" w:rsidP="0016543A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lastRenderedPageBreak/>
              <w:t>7</w:t>
            </w:r>
            <w:r w:rsidR="0016543A" w:rsidRPr="0016543A">
              <w:rPr>
                <w:rFonts w:eastAsia="Times New Roman"/>
                <w:sz w:val="20"/>
                <w:szCs w:val="20"/>
              </w:rPr>
              <w:tab/>
            </w:r>
            <w:r w:rsidR="0016543A" w:rsidRPr="0016543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Close</w:t>
            </w:r>
          </w:p>
        </w:tc>
      </w:tr>
    </w:tbl>
    <w:p w:rsidR="0016543A" w:rsidRDefault="0016543A" w:rsidP="0016543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16543A" w:rsidRPr="00D13E1F" w:rsidRDefault="0016543A" w:rsidP="0016543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16543A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16543A" w:rsidRPr="001E1D1F" w:rsidTr="00866625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16543A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16543A" w:rsidRPr="00B56E2C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6662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6662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6662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16543A" w:rsidRPr="001E1D1F" w:rsidTr="00866625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66625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66625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66625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6662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7F07EB" w:rsidRDefault="007F07EB" w:rsidP="00011A30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4FF" w:rsidRDefault="006244FF" w:rsidP="002E015E">
      <w:pPr>
        <w:spacing w:after="0" w:line="240" w:lineRule="auto"/>
      </w:pPr>
      <w:r>
        <w:separator/>
      </w:r>
    </w:p>
  </w:endnote>
  <w:endnote w:type="continuationSeparator" w:id="0">
    <w:p w:rsidR="006244FF" w:rsidRDefault="006244FF" w:rsidP="002E015E">
      <w:pPr>
        <w:spacing w:after="0" w:line="240" w:lineRule="auto"/>
      </w:pPr>
      <w:r>
        <w:continuationSeparator/>
      </w:r>
    </w:p>
  </w:endnote>
  <w:endnote w:type="continuationNotice" w:id="1">
    <w:p w:rsidR="006244FF" w:rsidRDefault="006244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4FF" w:rsidRDefault="006244FF" w:rsidP="002E015E">
      <w:pPr>
        <w:spacing w:after="0" w:line="240" w:lineRule="auto"/>
      </w:pPr>
      <w:r>
        <w:separator/>
      </w:r>
    </w:p>
  </w:footnote>
  <w:footnote w:type="continuationSeparator" w:id="0">
    <w:p w:rsidR="006244FF" w:rsidRDefault="006244FF" w:rsidP="002E015E">
      <w:pPr>
        <w:spacing w:after="0" w:line="240" w:lineRule="auto"/>
      </w:pPr>
      <w:r>
        <w:continuationSeparator/>
      </w:r>
    </w:p>
  </w:footnote>
  <w:footnote w:type="continuationNotice" w:id="1">
    <w:p w:rsidR="006244FF" w:rsidRDefault="006244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A9BC247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A84CCA"/>
    <w:multiLevelType w:val="hybridMultilevel"/>
    <w:tmpl w:val="250CC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54317"/>
    <w:multiLevelType w:val="multilevel"/>
    <w:tmpl w:val="45D097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3"/>
  </w:num>
  <w:num w:numId="10">
    <w:abstractNumId w:val="12"/>
  </w:num>
  <w:num w:numId="11">
    <w:abstractNumId w:val="8"/>
  </w:num>
  <w:num w:numId="12">
    <w:abstractNumId w:val="9"/>
  </w:num>
  <w:num w:numId="13">
    <w:abstractNumId w:val="10"/>
  </w:num>
  <w:num w:numId="14">
    <w:abstractNumId w:val="8"/>
    <w:lvlOverride w:ilvl="0">
      <w:startOverride w:val="3"/>
    </w:lvlOverride>
    <w:lvlOverride w:ilvl="1"/>
  </w:num>
  <w:num w:numId="15">
    <w:abstractNumId w:val="11"/>
  </w:num>
  <w:num w:numId="16">
    <w:abstractNumId w:val="8"/>
    <w:lvlOverride w:ilvl="0">
      <w:startOverride w:val="3"/>
    </w:lvlOverride>
    <w:lvlOverride w:ilvl="1">
      <w:startOverride w:val="1"/>
    </w:lvlOverride>
  </w:num>
  <w:num w:numId="17">
    <w:abstractNumId w:val="8"/>
    <w:lvlOverride w:ilvl="0">
      <w:startOverride w:val="3"/>
    </w:lvlOverride>
    <w:lvlOverride w:ilvl="1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629D"/>
    <w:rsid w:val="0000757F"/>
    <w:rsid w:val="00010483"/>
    <w:rsid w:val="000109E4"/>
    <w:rsid w:val="00011475"/>
    <w:rsid w:val="00011A30"/>
    <w:rsid w:val="00011E38"/>
    <w:rsid w:val="00012163"/>
    <w:rsid w:val="0001245A"/>
    <w:rsid w:val="000125FF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071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4D44"/>
    <w:rsid w:val="00085677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4FCC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51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E67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E7D70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6890"/>
    <w:rsid w:val="00127512"/>
    <w:rsid w:val="001276EC"/>
    <w:rsid w:val="00127901"/>
    <w:rsid w:val="00130E6A"/>
    <w:rsid w:val="00130EDE"/>
    <w:rsid w:val="00132467"/>
    <w:rsid w:val="00134744"/>
    <w:rsid w:val="00134F08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397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43A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CBE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377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AC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30C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1F88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80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8EC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65B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2A"/>
    <w:rsid w:val="002E5A48"/>
    <w:rsid w:val="002E65B4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07BA4"/>
    <w:rsid w:val="00310E8A"/>
    <w:rsid w:val="003124E9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5FF"/>
    <w:rsid w:val="00344CDA"/>
    <w:rsid w:val="0034560E"/>
    <w:rsid w:val="00345C5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38FB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1E8B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41D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157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CD7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2E02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A92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1F6C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19C"/>
    <w:rsid w:val="004825E9"/>
    <w:rsid w:val="004827CA"/>
    <w:rsid w:val="00482963"/>
    <w:rsid w:val="00482A18"/>
    <w:rsid w:val="00483AAD"/>
    <w:rsid w:val="00483C7B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45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9C4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872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62C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4FF9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39B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8B6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1A73"/>
    <w:rsid w:val="005C3526"/>
    <w:rsid w:val="005C3729"/>
    <w:rsid w:val="005C3EBB"/>
    <w:rsid w:val="005C4147"/>
    <w:rsid w:val="005C446C"/>
    <w:rsid w:val="005C44DB"/>
    <w:rsid w:val="005C4A7A"/>
    <w:rsid w:val="005C4AB7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328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8BA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44FF"/>
    <w:rsid w:val="006251D1"/>
    <w:rsid w:val="006252E4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E90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363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5EF0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381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A4C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3C6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DD7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65F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3F03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263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B59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926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268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4E8C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A763B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2B64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27E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99C"/>
    <w:rsid w:val="00827F8C"/>
    <w:rsid w:val="00827FCD"/>
    <w:rsid w:val="00830236"/>
    <w:rsid w:val="00830B8C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F40"/>
    <w:rsid w:val="00866625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71E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DD2"/>
    <w:rsid w:val="008A6E4F"/>
    <w:rsid w:val="008A720E"/>
    <w:rsid w:val="008A734C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0E5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763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AB8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04A5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7A0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5971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97EAB"/>
    <w:rsid w:val="009A038B"/>
    <w:rsid w:val="009A09CA"/>
    <w:rsid w:val="009A0C00"/>
    <w:rsid w:val="009A13DE"/>
    <w:rsid w:val="009A13E7"/>
    <w:rsid w:val="009A15FF"/>
    <w:rsid w:val="009A16D0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D96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48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3CE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349A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0F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8E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873"/>
    <w:rsid w:val="00A64326"/>
    <w:rsid w:val="00A648B5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43A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1A78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181"/>
    <w:rsid w:val="00AA13EF"/>
    <w:rsid w:val="00AA1AB0"/>
    <w:rsid w:val="00AA1BFD"/>
    <w:rsid w:val="00AA2F6B"/>
    <w:rsid w:val="00AA3020"/>
    <w:rsid w:val="00AA3204"/>
    <w:rsid w:val="00AA35A6"/>
    <w:rsid w:val="00AA3629"/>
    <w:rsid w:val="00AA3928"/>
    <w:rsid w:val="00AA3A0C"/>
    <w:rsid w:val="00AA3A3C"/>
    <w:rsid w:val="00AA3DBB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713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AEB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B9D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135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DD0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45BC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1F2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838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F007F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CAD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D1B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1CB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2FB"/>
    <w:rsid w:val="00CD5B23"/>
    <w:rsid w:val="00CD60A8"/>
    <w:rsid w:val="00CD610C"/>
    <w:rsid w:val="00CD6F01"/>
    <w:rsid w:val="00CD7EEB"/>
    <w:rsid w:val="00CE0378"/>
    <w:rsid w:val="00CE0BFC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E1F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1250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B02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1ECD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2AC9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B73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426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2C4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0F0"/>
    <w:rsid w:val="00E031A1"/>
    <w:rsid w:val="00E036D1"/>
    <w:rsid w:val="00E03798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455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2BB8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1C34"/>
    <w:rsid w:val="00E72468"/>
    <w:rsid w:val="00E73944"/>
    <w:rsid w:val="00E739C7"/>
    <w:rsid w:val="00E74076"/>
    <w:rsid w:val="00E7588E"/>
    <w:rsid w:val="00E75E32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516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3410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03B"/>
    <w:rsid w:val="00F07152"/>
    <w:rsid w:val="00F072FD"/>
    <w:rsid w:val="00F0778F"/>
    <w:rsid w:val="00F07D76"/>
    <w:rsid w:val="00F07ED6"/>
    <w:rsid w:val="00F100A8"/>
    <w:rsid w:val="00F10390"/>
    <w:rsid w:val="00F109A7"/>
    <w:rsid w:val="00F10FA4"/>
    <w:rsid w:val="00F11D2E"/>
    <w:rsid w:val="00F124DF"/>
    <w:rsid w:val="00F12630"/>
    <w:rsid w:val="00F1276C"/>
    <w:rsid w:val="00F12DCF"/>
    <w:rsid w:val="00F13BCD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470E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F8E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4F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3877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A1C"/>
    <w:rsid w:val="00FD5C1E"/>
    <w:rsid w:val="00FD5DE8"/>
    <w:rsid w:val="00FD6B67"/>
    <w:rsid w:val="00FD79B4"/>
    <w:rsid w:val="00FE08DF"/>
    <w:rsid w:val="00FE091C"/>
    <w:rsid w:val="00FE0FC8"/>
    <w:rsid w:val="00FE11DC"/>
    <w:rsid w:val="00FE17F9"/>
    <w:rsid w:val="00FE3339"/>
    <w:rsid w:val="00FE3347"/>
    <w:rsid w:val="00FE3664"/>
    <w:rsid w:val="00FE39FE"/>
    <w:rsid w:val="00FE58C9"/>
    <w:rsid w:val="00FE5FB7"/>
    <w:rsid w:val="00FE7086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AC0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F6EBA72-E621-4BCC-B6A8-A996482B7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011A30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011A30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norpahj\AppData\Local\My%20Local%20Documents\3GPP\SA1%20San%20Francisco%202016\docs\S1-162096.zip" TargetMode="External"/><Relationship Id="rId117" Type="http://schemas.openxmlformats.org/officeDocument/2006/relationships/hyperlink" Target="file:///C:\Users\myounge\Documents\3GPP\SA1\TSGS1_75_SanFrancisco\SMARTER\docs\S1-162300.zip" TargetMode="External"/><Relationship Id="rId21" Type="http://schemas.openxmlformats.org/officeDocument/2006/relationships/hyperlink" Target="file:///C:\Users\myounge\Documents\3GPP\SA1\TSGS1_75_SanFrancisco\SMARTER\docs\S1-162307.zip" TargetMode="External"/><Relationship Id="rId42" Type="http://schemas.openxmlformats.org/officeDocument/2006/relationships/hyperlink" Target="file:///C:\Users\norpahj\AppData\Local\My%20Local%20Documents\3GPP\SA1%20San%20Francisco%202016\docs\S1-162097.zip" TargetMode="External"/><Relationship Id="rId47" Type="http://schemas.openxmlformats.org/officeDocument/2006/relationships/hyperlink" Target="file:///C:\Users\norpahj\AppData\Local\My%20Local%20Documents\3GPP\SA1%20San%20Francisco%202016\docs\S1-162147.zip" TargetMode="External"/><Relationship Id="rId63" Type="http://schemas.openxmlformats.org/officeDocument/2006/relationships/hyperlink" Target="file:///C:\Users\myounge\Documents\3GPP\SA1\TSGS1_75_SanFrancisco\SMARTER\docs\S1-162300.zip" TargetMode="External"/><Relationship Id="rId68" Type="http://schemas.openxmlformats.org/officeDocument/2006/relationships/hyperlink" Target="file:///C:\Users\norpahj\AppData\Local\My%20Local%20Documents\3GPP\SA1%20San%20Francisco%202016\docs\S1-162110.zip" TargetMode="External"/><Relationship Id="rId84" Type="http://schemas.openxmlformats.org/officeDocument/2006/relationships/hyperlink" Target="file:///C:\Users\myounge\Documents\3GPP\SA1\TSGS1_75_SanFrancisco\SMARTER\docs\S1-162330.zip" TargetMode="External"/><Relationship Id="rId89" Type="http://schemas.openxmlformats.org/officeDocument/2006/relationships/hyperlink" Target="file:///C:\Users\myounge\Documents\3GPP\SA1\TSGS1_75_SanFrancisco\SMARTER\docs\S1-162312.zip" TargetMode="External"/><Relationship Id="rId112" Type="http://schemas.openxmlformats.org/officeDocument/2006/relationships/hyperlink" Target="file:///C:\Users\myounge\Documents\3GPP\SA1\TSGS1_75_SanFrancisco\SMARTER\docs\S1-162340.zip" TargetMode="External"/><Relationship Id="rId133" Type="http://schemas.openxmlformats.org/officeDocument/2006/relationships/hyperlink" Target="file:///C:\Users\myounge\Documents\3GPP\SA1\TSGS1_75_SanFrancisco\SMARTER\docs\S1-162316.zip" TargetMode="External"/><Relationship Id="rId138" Type="http://schemas.openxmlformats.org/officeDocument/2006/relationships/hyperlink" Target="file:///C:\Users\myounge\Documents\3GPP\SA1\TSGS1_75_SanFrancisco\SMARTER\docs\S1-162321.zip" TargetMode="External"/><Relationship Id="rId154" Type="http://schemas.openxmlformats.org/officeDocument/2006/relationships/hyperlink" Target="file:///C:\Users\myounge\Documents\3GPP\SA1\TSGS1_75_SanFrancisco\SMARTER\docs\S1-162338.zip" TargetMode="External"/><Relationship Id="rId159" Type="http://schemas.openxmlformats.org/officeDocument/2006/relationships/hyperlink" Target="file:///C:\Users\myounge\Documents\3GPP\SA1\TSGS1_75_SanFrancisco\SMARTER\docs\S1-162343.zip" TargetMode="External"/><Relationship Id="rId16" Type="http://schemas.openxmlformats.org/officeDocument/2006/relationships/hyperlink" Target="file:///C:\Users\norpahj\AppData\Local\My%20Local%20Documents\3GPP\SA1%20San%20Francisco%202016\docs\S1-162090.zip" TargetMode="External"/><Relationship Id="rId107" Type="http://schemas.openxmlformats.org/officeDocument/2006/relationships/hyperlink" Target="file:///C:\Users\norpahj\AppData\Local\My%20Local%20Documents\3GPP\SA1%20San%20Francisco%202016\docs\S1-162193.zip" TargetMode="External"/><Relationship Id="rId11" Type="http://schemas.openxmlformats.org/officeDocument/2006/relationships/hyperlink" Target="file:///C:\Users\norpahj\AppData\Local\My%20Local%20Documents\3GPP\SA1%20San%20Francisco%202016\docs\S1-162104.zip" TargetMode="External"/><Relationship Id="rId32" Type="http://schemas.openxmlformats.org/officeDocument/2006/relationships/hyperlink" Target="file:///C:\Users\norpahj\AppData\Local\My%20Local%20Documents\3GPP\SA1%20San%20Francisco%202016\docs\S1-162043.zip" TargetMode="External"/><Relationship Id="rId37" Type="http://schemas.openxmlformats.org/officeDocument/2006/relationships/hyperlink" Target="file:///C:\Users\norpahj\AppData\Local\My%20Local%20Documents\3GPP\SA1%20San%20Francisco%202016\docs\S1-162094.zip" TargetMode="External"/><Relationship Id="rId53" Type="http://schemas.openxmlformats.org/officeDocument/2006/relationships/hyperlink" Target="file:///C:\Users\norpahj\AppData\Local\My%20Local%20Documents\3GPP\SA1%20San%20Francisco%202016\docs\S1-162167.zip" TargetMode="External"/><Relationship Id="rId58" Type="http://schemas.openxmlformats.org/officeDocument/2006/relationships/hyperlink" Target="file:///C:\Users\myounge\Documents\3GPP\SA1\TSGS1_75_SanFrancisco\SMARTER\docs\S1-162349.zip" TargetMode="External"/><Relationship Id="rId74" Type="http://schemas.openxmlformats.org/officeDocument/2006/relationships/hyperlink" Target="file:///C:\Users\myounge\Documents\3GPP\SA1\TSGS1_75_SanFrancisco\SMARTER\docs\S1-162451.zip" TargetMode="External"/><Relationship Id="rId79" Type="http://schemas.openxmlformats.org/officeDocument/2006/relationships/hyperlink" Target="file:///C:\Users\norpahj\AppData\Local\My%20Local%20Documents\3GPP\SA1%20San%20Francisco%202016\docs\S1-162168.zip" TargetMode="External"/><Relationship Id="rId102" Type="http://schemas.openxmlformats.org/officeDocument/2006/relationships/hyperlink" Target="file:///C:\Users\norpahj\AppData\Local\My%20Local%20Documents\3GPP\SA1%20San%20Francisco%202016\docs\S1-162121.zip" TargetMode="External"/><Relationship Id="rId123" Type="http://schemas.openxmlformats.org/officeDocument/2006/relationships/hyperlink" Target="file:///C:\Users\myounge\Documents\3GPP\SA1\TSGS1_75_SanFrancisco\SMARTER\docs\S1-162306.zip" TargetMode="External"/><Relationship Id="rId128" Type="http://schemas.openxmlformats.org/officeDocument/2006/relationships/hyperlink" Target="file:///C:\Users\myounge\Documents\3GPP\SA1\TSGS1_75_SanFrancisco\SMARTER\docs\S1-162311.zip" TargetMode="External"/><Relationship Id="rId144" Type="http://schemas.openxmlformats.org/officeDocument/2006/relationships/hyperlink" Target="file:///C:\Users\myounge\Documents\3GPP\SA1\TSGS1_75_SanFrancisco\SMARTER\docs\S1-162327.zip" TargetMode="External"/><Relationship Id="rId149" Type="http://schemas.openxmlformats.org/officeDocument/2006/relationships/hyperlink" Target="file:///C:\Users\myounge\Documents\3GPP\SA1\TSGS1_75_SanFrancisco\SMARTER\docs\S1-162332.zip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file:///C:\Users\norpahj\AppData\Local\My%20Local%20Documents\3GPP\SA1%20San%20Francisco%202016\docs\S1-162159.zip" TargetMode="External"/><Relationship Id="rId95" Type="http://schemas.openxmlformats.org/officeDocument/2006/relationships/hyperlink" Target="file:///C:\Users\norpahj\AppData\Local\My%20Local%20Documents\3GPP\SA1%20San%20Francisco%202016\docs\S1-162098.zip" TargetMode="External"/><Relationship Id="rId160" Type="http://schemas.openxmlformats.org/officeDocument/2006/relationships/hyperlink" Target="file:///C:\Users\myounge\Documents\3GPP\SA1\TSGS1_75_SanFrancisco\SMARTER\docs\S1-162344.zip" TargetMode="External"/><Relationship Id="rId165" Type="http://schemas.openxmlformats.org/officeDocument/2006/relationships/hyperlink" Target="file:///C:\Users\myounge\Documents\3GPP\SA1\TSGS1_75_SanFrancisco\SMARTER\docs\S1-162349.zip" TargetMode="External"/><Relationship Id="rId22" Type="http://schemas.openxmlformats.org/officeDocument/2006/relationships/hyperlink" Target="file:///C:\Users\myounge\Documents\3GPP\SA1\TSGS1_75_SanFrancisco\SMARTER\docs\S1-162343.zip" TargetMode="External"/><Relationship Id="rId27" Type="http://schemas.openxmlformats.org/officeDocument/2006/relationships/hyperlink" Target="file:///C:\Users\myounge\Documents\3GPP\SA1\TSGS1_75_SanFrancisco\SMARTER\docs\S1-162309.zip" TargetMode="External"/><Relationship Id="rId43" Type="http://schemas.openxmlformats.org/officeDocument/2006/relationships/hyperlink" Target="file:///C:\Users\norpahj\AppData\Local\My%20Local%20Documents\3GPP\SA1%20San%20Francisco%202016\docs\S1-162277.zip" TargetMode="External"/><Relationship Id="rId48" Type="http://schemas.openxmlformats.org/officeDocument/2006/relationships/hyperlink" Target="file:///C:\Users\myounge\Documents\3GPP\SA1\TSGS1_75_SanFrancisco\SMARTER\docs\S1-162315.zip" TargetMode="External"/><Relationship Id="rId64" Type="http://schemas.openxmlformats.org/officeDocument/2006/relationships/hyperlink" Target="file:///C:\Users\myounge\Documents\3GPP\SA1\TSGS1_75_SanFrancisco\SMARTER\docs\S1-162322.zip" TargetMode="External"/><Relationship Id="rId69" Type="http://schemas.openxmlformats.org/officeDocument/2006/relationships/hyperlink" Target="file:///C:\Users\norpahj\AppData\Local\My%20Local%20Documents\3GPP\SA1%20San%20Francisco%202016\docs\S1-162241.zip" TargetMode="External"/><Relationship Id="rId113" Type="http://schemas.openxmlformats.org/officeDocument/2006/relationships/hyperlink" Target="file:///C:\Users\norpahj\AppData\Local\My%20Local%20Documents\3GPP\SA1%20San%20Francisco%202016\docs\S1-162188.zip" TargetMode="External"/><Relationship Id="rId118" Type="http://schemas.openxmlformats.org/officeDocument/2006/relationships/hyperlink" Target="file:///C:\Users\myounge\Documents\3GPP\SA1\TSGS1_75_SanFrancisco\SMARTER\docs\S1-162301.zip" TargetMode="External"/><Relationship Id="rId134" Type="http://schemas.openxmlformats.org/officeDocument/2006/relationships/hyperlink" Target="file:///C:\Users\myounge\Documents\3GPP\SA1\TSGS1_75_SanFrancisco\SMARTER\docs\S1-162317.zip" TargetMode="External"/><Relationship Id="rId139" Type="http://schemas.openxmlformats.org/officeDocument/2006/relationships/hyperlink" Target="file:///C:\Users\myounge\Documents\3GPP\SA1\TSGS1_75_SanFrancisco\SMARTER\docs\S1-162322.zip" TargetMode="External"/><Relationship Id="rId80" Type="http://schemas.openxmlformats.org/officeDocument/2006/relationships/hyperlink" Target="file:///C:\Users\myounge\Documents\3GPP\SA1\TSGS1_75_SanFrancisco\SMARTER\docs\S1-162328.zip" TargetMode="External"/><Relationship Id="rId85" Type="http://schemas.openxmlformats.org/officeDocument/2006/relationships/hyperlink" Target="file:///C:\Users\norpahj\AppData\Local\My%20Local%20Documents\3GPP\SA1%20San%20Francisco%202016\docs\S1-162171.zip" TargetMode="External"/><Relationship Id="rId150" Type="http://schemas.openxmlformats.org/officeDocument/2006/relationships/hyperlink" Target="file:///C:\Users\myounge\Documents\3GPP\SA1\TSGS1_75_SanFrancisco\SMARTER\docs\S1-162333.zip" TargetMode="External"/><Relationship Id="rId155" Type="http://schemas.openxmlformats.org/officeDocument/2006/relationships/hyperlink" Target="file:///C:\Users\myounge\Documents\3GPP\SA1\TSGS1_75_SanFrancisco\SMARTER\docs\S1-162339.zip" TargetMode="External"/><Relationship Id="rId12" Type="http://schemas.openxmlformats.org/officeDocument/2006/relationships/hyperlink" Target="file:///C:\Users\myounge\Documents\3GPP\SA1\TSGS1_75_SanFrancisco\SMARTER\docs\S1-162303.zip" TargetMode="External"/><Relationship Id="rId17" Type="http://schemas.openxmlformats.org/officeDocument/2006/relationships/hyperlink" Target="file:///C:\Users\myounge\Documents\3GPP\SA1\TSGS1_75_SanFrancisco\SMARTER\docs\S1-162305.zip" TargetMode="External"/><Relationship Id="rId33" Type="http://schemas.openxmlformats.org/officeDocument/2006/relationships/hyperlink" Target="file:///C:\Users\norpahj\AppData\Local\My%20Local%20Documents\3GPP\SA1%20San%20Francisco%202016\docs\S1-162093.zip" TargetMode="External"/><Relationship Id="rId38" Type="http://schemas.openxmlformats.org/officeDocument/2006/relationships/hyperlink" Target="file:///C:\Users\norpahj\AppData\Local\My%20Local%20Documents\3GPP\SA1%20San%20Francisco%202016\docs\S1-162276.zip" TargetMode="External"/><Relationship Id="rId59" Type="http://schemas.openxmlformats.org/officeDocument/2006/relationships/hyperlink" Target="file:///C:\Users\norpahj\AppData\Local\My%20Local%20Documents\3GPP\SA1%20San%20Francisco%202016\docs\S1-162139.zip" TargetMode="External"/><Relationship Id="rId103" Type="http://schemas.openxmlformats.org/officeDocument/2006/relationships/hyperlink" Target="file:///C:\Users\norpahj\AppData\Local\My%20Local%20Documents\3GPP\SA1%20San%20Francisco%202016\docs\S1-162255.zip" TargetMode="External"/><Relationship Id="rId108" Type="http://schemas.openxmlformats.org/officeDocument/2006/relationships/hyperlink" Target="file:///C:\Users\myounge\Documents\3GPP\SA1\TSGS1_75_SanFrancisco\SMARTER\docs\S1-162338.zip" TargetMode="External"/><Relationship Id="rId124" Type="http://schemas.openxmlformats.org/officeDocument/2006/relationships/hyperlink" Target="file:///C:\Users\myounge\Documents\3GPP\SA1\TSGS1_75_SanFrancisco\SMARTER\docs\S1-162307.zip" TargetMode="External"/><Relationship Id="rId129" Type="http://schemas.openxmlformats.org/officeDocument/2006/relationships/hyperlink" Target="file:///C:\Users\myounge\Documents\3GPP\SA1\TSGS1_75_SanFrancisco\SMARTER\docs\S1-162312.zip" TargetMode="External"/><Relationship Id="rId54" Type="http://schemas.openxmlformats.org/officeDocument/2006/relationships/hyperlink" Target="file:///C:\Users\myounge\Documents\3GPP\SA1\TSGS1_75_SanFrancisco\SMARTER\docs\S1-162319.zip" TargetMode="External"/><Relationship Id="rId70" Type="http://schemas.openxmlformats.org/officeDocument/2006/relationships/hyperlink" Target="file:///C:\Users\myounge\Documents\3GPP\SA1\TSGS1_75_SanFrancisco\SMARTER\docs\S1-162324.zip" TargetMode="External"/><Relationship Id="rId75" Type="http://schemas.openxmlformats.org/officeDocument/2006/relationships/hyperlink" Target="file:///C:\Users\norpahj\AppData\Local\My%20Local%20Documents\3GPP\SA1%20San%20Francisco%202016\docs\S1-162109.zip" TargetMode="External"/><Relationship Id="rId91" Type="http://schemas.openxmlformats.org/officeDocument/2006/relationships/hyperlink" Target="file:///C:\Users\myounge\Documents\3GPP\SA1\TSGS1_75_SanFrancisco\SMARTER\docs\S1-162332.zip" TargetMode="External"/><Relationship Id="rId96" Type="http://schemas.openxmlformats.org/officeDocument/2006/relationships/hyperlink" Target="file:///C:\Users\myounge\Documents\3GPP\SA1\TSGS1_75_SanFrancisco\Inbox\docs\S1-162251.zip" TargetMode="External"/><Relationship Id="rId140" Type="http://schemas.openxmlformats.org/officeDocument/2006/relationships/hyperlink" Target="file:///C:\Users\myounge\Documents\3GPP\SA1\TSGS1_75_SanFrancisco\SMARTER\docs\S1-162323.zip" TargetMode="External"/><Relationship Id="rId145" Type="http://schemas.openxmlformats.org/officeDocument/2006/relationships/hyperlink" Target="file:///C:\Users\myounge\Documents\3GPP\SA1\TSGS1_75_SanFrancisco\SMARTER\docs\S1-162328.zip" TargetMode="External"/><Relationship Id="rId161" Type="http://schemas.openxmlformats.org/officeDocument/2006/relationships/hyperlink" Target="file:///C:\Users\myounge\Documents\3GPP\SA1\TSGS1_75_SanFrancisco\SMARTER\docs\S1-162345.zip" TargetMode="External"/><Relationship Id="rId166" Type="http://schemas.openxmlformats.org/officeDocument/2006/relationships/hyperlink" Target="file:///C:\Users\myounge\Documents\3GPP\SA1\TSGS1_75_SanFrancisco\SMARTER\docs\S1-162450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myounge\Documents\3GPP\SA1\TSGS1_75_SanFrancisco\SMARTER\docs\S1-162342.zip" TargetMode="External"/><Relationship Id="rId23" Type="http://schemas.openxmlformats.org/officeDocument/2006/relationships/hyperlink" Target="file:///C:\Users\norpahj\AppData\Local\My%20Local%20Documents\3GPP\SA1%20San%20Francisco%202016\docs\S1-162092.zip" TargetMode="External"/><Relationship Id="rId28" Type="http://schemas.openxmlformats.org/officeDocument/2006/relationships/hyperlink" Target="file:///C:\Users\myounge\Documents\3GPP\SA1\TSGS1_75_SanFrancisco\SMARTER\docs\S1-162345.zip" TargetMode="External"/><Relationship Id="rId36" Type="http://schemas.openxmlformats.org/officeDocument/2006/relationships/hyperlink" Target="file:///C:\Users\norpahj\AppData\Local\My%20Local%20Documents\3GPP\SA1%20San%20Francisco%202016\docs\S1-162173.zip" TargetMode="External"/><Relationship Id="rId49" Type="http://schemas.openxmlformats.org/officeDocument/2006/relationships/hyperlink" Target="file:///C:\Users\norpahj\AppData\Local\My%20Local%20Documents\3GPP\SA1%20San%20Francisco%202016\docs\S1-162148.zip" TargetMode="External"/><Relationship Id="rId57" Type="http://schemas.openxmlformats.org/officeDocument/2006/relationships/hyperlink" Target="file:///C:\Users\myounge\Documents\3GPP\SA1\TSGS1_75_SanFrancisco\SMARTER\docs\S1-162320.zip" TargetMode="External"/><Relationship Id="rId106" Type="http://schemas.openxmlformats.org/officeDocument/2006/relationships/hyperlink" Target="file:///C:\Users\norpahj\AppData\Local\My%20Local%20Documents\3GPP\SA1%20San%20Francisco%202016\docs\S1-162156.zip" TargetMode="External"/><Relationship Id="rId114" Type="http://schemas.openxmlformats.org/officeDocument/2006/relationships/hyperlink" Target="file:///C:\Users\myounge\Documents\3GPP\SA1\TSGS1_75_SanFrancisco\SMARTER\docs\S1-162341.zip" TargetMode="External"/><Relationship Id="rId119" Type="http://schemas.openxmlformats.org/officeDocument/2006/relationships/hyperlink" Target="file:///C:\Users\myounge\Documents\3GPP\SA1\TSGS1_75_SanFrancisco\SMARTER\docs\S1-162302.zip" TargetMode="External"/><Relationship Id="rId127" Type="http://schemas.openxmlformats.org/officeDocument/2006/relationships/hyperlink" Target="file:///C:\Users\myounge\Documents\3GPP\SA1\TSGS1_75_SanFrancisco\SMARTER\docs\S1-162310.zip" TargetMode="External"/><Relationship Id="rId10" Type="http://schemas.openxmlformats.org/officeDocument/2006/relationships/hyperlink" Target="file:///C:\Users\norpahj\AppData\Local\My%20Local%20Documents\3GPP\SA1%20San%20Francisco%202016\docs\S1-162105.zip" TargetMode="External"/><Relationship Id="rId31" Type="http://schemas.openxmlformats.org/officeDocument/2006/relationships/hyperlink" Target="file:///C:\Users\myounge\Documents\3GPP\SA1\TSGS1_75_SanFrancisco\SMARTER\docs\S1-162346.zip" TargetMode="External"/><Relationship Id="rId44" Type="http://schemas.openxmlformats.org/officeDocument/2006/relationships/hyperlink" Target="file:///C:\Users\myounge\Documents\3GPP\SA1\TSGS1_75_SanFrancisco\SMARTER\docs\S1-162314.zip" TargetMode="External"/><Relationship Id="rId52" Type="http://schemas.openxmlformats.org/officeDocument/2006/relationships/hyperlink" Target="file:///C:\Users\myounge\Documents\3GPP\SA1\TSGS1_75_SanFrancisco\SMARTER\docs\S1-162348.zip" TargetMode="External"/><Relationship Id="rId60" Type="http://schemas.openxmlformats.org/officeDocument/2006/relationships/hyperlink" Target="file:///C:\Users\norpahj\AppData\Local\My%20Local%20Documents\3GPP\SA1%20San%20Francisco%202016\docs\S1-162263.zip" TargetMode="External"/><Relationship Id="rId65" Type="http://schemas.openxmlformats.org/officeDocument/2006/relationships/hyperlink" Target="file:///C:\Users\norpahj\AppData\Local\My%20Local%20Documents\3GPP\SA1%20San%20Francisco%202016\docs\S1-162138.zip" TargetMode="External"/><Relationship Id="rId73" Type="http://schemas.openxmlformats.org/officeDocument/2006/relationships/hyperlink" Target="file:///C:\Users\myounge\Documents\3GPP\SA1\TSGS1_75_SanFrancisco\SMARTER\docs\S1-162325.zip" TargetMode="External"/><Relationship Id="rId78" Type="http://schemas.openxmlformats.org/officeDocument/2006/relationships/hyperlink" Target="file:///C:\Users\myounge\Documents\3GPP\SA1\TSGS1_75_SanFrancisco\SMARTER\docs\S1-162327.zip" TargetMode="External"/><Relationship Id="rId81" Type="http://schemas.openxmlformats.org/officeDocument/2006/relationships/hyperlink" Target="file:///C:\Users\norpahj\AppData\Local\My%20Local%20Documents\3GPP\SA1%20San%20Francisco%202016\docs\S1-162118.zip" TargetMode="External"/><Relationship Id="rId86" Type="http://schemas.openxmlformats.org/officeDocument/2006/relationships/hyperlink" Target="file:///C:\Users\myounge\Documents\3GPP\SA1\TSGS1_75_SanFrancisco\SMARTER\docs\S1-162316.zip" TargetMode="External"/><Relationship Id="rId94" Type="http://schemas.openxmlformats.org/officeDocument/2006/relationships/hyperlink" Target="file:///C:\Users\norpahj\AppData\Local\My%20Local%20Documents\3GPP\SA1%20San%20Francisco%202016\docs\S1-162194.zip" TargetMode="External"/><Relationship Id="rId99" Type="http://schemas.openxmlformats.org/officeDocument/2006/relationships/hyperlink" Target="file:///C:\Users\myounge\Documents\3GPP\SA1\TSGS1_75_SanFrancisco\SMARTER\docs\S1-162335.zip" TargetMode="External"/><Relationship Id="rId101" Type="http://schemas.openxmlformats.org/officeDocument/2006/relationships/hyperlink" Target="file:///C:\Users\norpahj\AppData\Local\My%20Local%20Documents\3GPP\SA1%20San%20Francisco%202016\docs\S1-162256.zip" TargetMode="External"/><Relationship Id="rId122" Type="http://schemas.openxmlformats.org/officeDocument/2006/relationships/hyperlink" Target="file:///C:\Users\myounge\Documents\3GPP\SA1\TSGS1_75_SanFrancisco\SMARTER\docs\S1-162305.zip" TargetMode="External"/><Relationship Id="rId130" Type="http://schemas.openxmlformats.org/officeDocument/2006/relationships/hyperlink" Target="file:///C:\Users\myounge\Documents\3GPP\SA1\TSGS1_75_SanFrancisco\SMARTER\docs\S1-162313.zip" TargetMode="External"/><Relationship Id="rId135" Type="http://schemas.openxmlformats.org/officeDocument/2006/relationships/hyperlink" Target="file:///C:\Users\myounge\Documents\3GPP\SA1\TSGS1_75_SanFrancisco\SMARTER\docs\S1-162318.zip" TargetMode="External"/><Relationship Id="rId143" Type="http://schemas.openxmlformats.org/officeDocument/2006/relationships/hyperlink" Target="file:///C:\Users\myounge\Documents\3GPP\SA1\TSGS1_75_SanFrancisco\SMARTER\docs\S1-162326.zip" TargetMode="External"/><Relationship Id="rId148" Type="http://schemas.openxmlformats.org/officeDocument/2006/relationships/hyperlink" Target="file:///C:\Users\myounge\Documents\3GPP\SA1\TSGS1_75_SanFrancisco\SMARTER\docs\S1-162331.zip" TargetMode="External"/><Relationship Id="rId151" Type="http://schemas.openxmlformats.org/officeDocument/2006/relationships/hyperlink" Target="file:///C:\Users\myounge\Documents\3GPP\SA1\TSGS1_75_SanFrancisco\SMARTER\docs\S1-162334.zip" TargetMode="External"/><Relationship Id="rId156" Type="http://schemas.openxmlformats.org/officeDocument/2006/relationships/hyperlink" Target="file:///C:\Users\myounge\Documents\3GPP\SA1\TSGS1_75_SanFrancisco\SMARTER\docs\S1-162340.zip" TargetMode="External"/><Relationship Id="rId164" Type="http://schemas.openxmlformats.org/officeDocument/2006/relationships/hyperlink" Target="file:///C:\Users\myounge\Documents\3GPP\SA1\TSGS1_75_SanFrancisco\SMARTER\docs\S1-162348.zip" TargetMode="External"/><Relationship Id="rId16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myounge\Documents\3GPP\SA1\TSGS1_75_SanFrancisco\SMARTER\docs\S1-162302.zip" TargetMode="External"/><Relationship Id="rId13" Type="http://schemas.openxmlformats.org/officeDocument/2006/relationships/hyperlink" Target="file:///C:\Users\norpahj\AppData\Local\My%20Local%20Documents\3GPP\SA1%20San%20Francisco%202016\docs\S1-162089.zip" TargetMode="External"/><Relationship Id="rId18" Type="http://schemas.openxmlformats.org/officeDocument/2006/relationships/hyperlink" Target="file:///C:\Users\norpahj\AppData\Local\My%20Local%20Documents\3GPP\SA1%20San%20Francisco%202016\docs\S1-162189.zip" TargetMode="External"/><Relationship Id="rId39" Type="http://schemas.openxmlformats.org/officeDocument/2006/relationships/hyperlink" Target="file:///C:\Users\myounge\Documents\3GPP\SA1\TSGS1_75_SanFrancisco\SMARTER\docs\S1-162313.zip" TargetMode="External"/><Relationship Id="rId109" Type="http://schemas.openxmlformats.org/officeDocument/2006/relationships/hyperlink" Target="file:///C:\Users\norpahj\AppData\Local\My%20Local%20Documents\3GPP\SA1%20San%20Francisco%202016\docs\S1-162175.zip" TargetMode="External"/><Relationship Id="rId34" Type="http://schemas.openxmlformats.org/officeDocument/2006/relationships/hyperlink" Target="file:///C:\Users\myounge\Documents\3GPP\SA1\TSGS1_75_SanFrancisco\SMARTER\docs\S1-162311.zip" TargetMode="External"/><Relationship Id="rId50" Type="http://schemas.openxmlformats.org/officeDocument/2006/relationships/hyperlink" Target="file:///C:\Users\myounge\Documents\3GPP\SA1\TSGS1_75_SanFrancisco\SMARTER\docs\S1-162317.zip" TargetMode="External"/><Relationship Id="rId55" Type="http://schemas.openxmlformats.org/officeDocument/2006/relationships/hyperlink" Target="file:///C:\Users\norpahj\AppData\Local\My%20Local%20Documents\3GPP\SA1%20San%20Francisco%202016\docs\S1-162170.zip" TargetMode="External"/><Relationship Id="rId76" Type="http://schemas.openxmlformats.org/officeDocument/2006/relationships/hyperlink" Target="file:///C:\Users\myounge\Documents\3GPP\SA1\TSGS1_75_SanFrancisco\SMARTER\docs\S1-162326.zip" TargetMode="External"/><Relationship Id="rId97" Type="http://schemas.openxmlformats.org/officeDocument/2006/relationships/hyperlink" Target="file:///C:\Users\myounge\Documents\3GPP\SA1\TSGS1_75_SanFrancisco\SMARTER\docs\S1-162334.zip" TargetMode="External"/><Relationship Id="rId104" Type="http://schemas.openxmlformats.org/officeDocument/2006/relationships/hyperlink" Target="file:///C:\Users\myounge\Documents\3GPP\SA1\TSGS1_75_SanFrancisco\SMARTER\docs\S1-162337.zip" TargetMode="External"/><Relationship Id="rId120" Type="http://schemas.openxmlformats.org/officeDocument/2006/relationships/hyperlink" Target="file:///C:\Users\myounge\Documents\3GPP\SA1\TSGS1_75_SanFrancisco\SMARTER\docs\S1-162303.zip" TargetMode="External"/><Relationship Id="rId125" Type="http://schemas.openxmlformats.org/officeDocument/2006/relationships/hyperlink" Target="file:///C:\Users\myounge\Documents\3GPP\SA1\TSGS1_75_SanFrancisco\SMARTER\docs\S1-162308.zip" TargetMode="External"/><Relationship Id="rId141" Type="http://schemas.openxmlformats.org/officeDocument/2006/relationships/hyperlink" Target="file:///C:\Users\myounge\Documents\3GPP\SA1\TSGS1_75_SanFrancisco\SMARTER\docs\S1-162324.zip" TargetMode="External"/><Relationship Id="rId146" Type="http://schemas.openxmlformats.org/officeDocument/2006/relationships/hyperlink" Target="file:///C:\Users\myounge\Documents\3GPP\SA1\TSGS1_75_SanFrancisco\SMARTER\docs\S1-162329.zip" TargetMode="External"/><Relationship Id="rId167" Type="http://schemas.openxmlformats.org/officeDocument/2006/relationships/hyperlink" Target="file:///C:\Users\myounge\Documents\3GPP\SA1\TSGS1_75_SanFrancisco\SMARTER\docs\S1-162451.zip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C:\Users\myounge\Documents\3GPP\SA1\TSGS1_75_SanFrancisco\SMARTER\docs\S1-162450.zip" TargetMode="External"/><Relationship Id="rId92" Type="http://schemas.openxmlformats.org/officeDocument/2006/relationships/hyperlink" Target="file:///C:\Users\norpahj\AppData\Local\My%20Local%20Documents\3GPP\SA1%20San%20Francisco%202016\docs\S1-162158.zip" TargetMode="External"/><Relationship Id="rId162" Type="http://schemas.openxmlformats.org/officeDocument/2006/relationships/hyperlink" Target="file:///C:\Users\myounge\Documents\3GPP\SA1\TSGS1_75_SanFrancisco\SMARTER\docs\S1-162346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C:\Users\norpahj\AppData\Local\My%20Local%20Documents\3GPP\SA1%20San%20Francisco%202016\docs\S1-162095.zip" TargetMode="External"/><Relationship Id="rId24" Type="http://schemas.openxmlformats.org/officeDocument/2006/relationships/hyperlink" Target="file:///C:\Users\myounge\Documents\3GPP\SA1\TSGS1_75_SanFrancisco\SMARTER\docs\S1-162308.zip" TargetMode="External"/><Relationship Id="rId40" Type="http://schemas.openxmlformats.org/officeDocument/2006/relationships/hyperlink" Target="file:///C:\Users\norpahj\AppData\Local\My%20Local%20Documents\3GPP\SA1%20San%20Francisco%202016\docs\S1-162197.zip" TargetMode="External"/><Relationship Id="rId45" Type="http://schemas.openxmlformats.org/officeDocument/2006/relationships/hyperlink" Target="file:///C:\Users\myounge\Documents\3GPP\SA1\TSGS1_75_SanFrancisco\SMARTER\docs\S1-162318.zip" TargetMode="External"/><Relationship Id="rId66" Type="http://schemas.openxmlformats.org/officeDocument/2006/relationships/hyperlink" Target="file:///C:\Users\myounge\Documents\3GPP\SA1\TSGS1_75_SanFrancisco\SMARTER\docs\S1-162301.zip" TargetMode="External"/><Relationship Id="rId87" Type="http://schemas.openxmlformats.org/officeDocument/2006/relationships/hyperlink" Target="file:///C:\Users\myounge\Documents\3GPP\SA1\TSGS1_75_SanFrancisco\SMARTER\docs\S1-162331.zip" TargetMode="External"/><Relationship Id="rId110" Type="http://schemas.openxmlformats.org/officeDocument/2006/relationships/hyperlink" Target="file:///C:\Users\myounge\Documents\3GPP\SA1\TSGS1_75_SanFrancisco\SMARTER\docs\S1-162339.zip" TargetMode="External"/><Relationship Id="rId115" Type="http://schemas.openxmlformats.org/officeDocument/2006/relationships/hyperlink" Target="file:///C:\Users\norpahj\AppData\Local\My%20Local%20Documents\3GPP\SA1%20San%20Francisco%202016\docs\S1-162174.zip" TargetMode="External"/><Relationship Id="rId131" Type="http://schemas.openxmlformats.org/officeDocument/2006/relationships/hyperlink" Target="file:///C:\Users\myounge\Documents\3GPP\SA1\TSGS1_75_SanFrancisco\SMARTER\docs\S1-162314.zip" TargetMode="External"/><Relationship Id="rId136" Type="http://schemas.openxmlformats.org/officeDocument/2006/relationships/hyperlink" Target="file:///C:\Users\myounge\Documents\3GPP\SA1\TSGS1_75_SanFrancisco\SMARTER\docs\S1-162319.zip" TargetMode="External"/><Relationship Id="rId157" Type="http://schemas.openxmlformats.org/officeDocument/2006/relationships/hyperlink" Target="file:///C:\Users\myounge\Documents\3GPP\SA1\TSGS1_75_SanFrancisco\SMARTER\docs\S1-162341.zip" TargetMode="External"/><Relationship Id="rId61" Type="http://schemas.openxmlformats.org/officeDocument/2006/relationships/hyperlink" Target="file:///C:\Users\myounge\Documents\3GPP\SA1\TSGS1_75_SanFrancisco\SMARTER\docs\S1-162321.zip" TargetMode="External"/><Relationship Id="rId82" Type="http://schemas.openxmlformats.org/officeDocument/2006/relationships/hyperlink" Target="file:///C:\Users\myounge\Documents\3GPP\SA1\TSGS1_75_SanFrancisco\SMARTER\docs\S1-162329.zip" TargetMode="External"/><Relationship Id="rId152" Type="http://schemas.openxmlformats.org/officeDocument/2006/relationships/hyperlink" Target="file:///C:\Users\myounge\Documents\3GPP\SA1\TSGS1_75_SanFrancisco\SMARTER\docs\S1-162335.zip" TargetMode="External"/><Relationship Id="rId19" Type="http://schemas.openxmlformats.org/officeDocument/2006/relationships/hyperlink" Target="file:///C:\Users\myounge\Documents\3GPP\SA1\TSGS1_75_SanFrancisco\SMARTER\docs\S1-162306.zip" TargetMode="External"/><Relationship Id="rId14" Type="http://schemas.openxmlformats.org/officeDocument/2006/relationships/hyperlink" Target="file:///C:\Users\myounge\Documents\3GPP\SA1\TSGS1_75_SanFrancisco\SMARTER\docs\S1-162304.zip" TargetMode="External"/><Relationship Id="rId30" Type="http://schemas.openxmlformats.org/officeDocument/2006/relationships/hyperlink" Target="file:///C:\Users\myounge\Documents\3GPP\SA1\TSGS1_75_SanFrancisco\SMARTER\docs\S1-162310.zip" TargetMode="External"/><Relationship Id="rId35" Type="http://schemas.openxmlformats.org/officeDocument/2006/relationships/hyperlink" Target="file:///C:\Users\norpahj\AppData\Local\My%20Local%20Documents\3GPP\SA1%20San%20Francisco%202016\docs\S1-162117.zip" TargetMode="External"/><Relationship Id="rId56" Type="http://schemas.openxmlformats.org/officeDocument/2006/relationships/hyperlink" Target="file:///C:\Users\myounge\Documents\3GPP\SA1\TSGS1_75_SanFrancisco\SMARTER\docs\S1-162315.zip" TargetMode="External"/><Relationship Id="rId77" Type="http://schemas.openxmlformats.org/officeDocument/2006/relationships/hyperlink" Target="file:///C:\Users\norpahj\AppData\Local\My%20Local%20Documents\3GPP\SA1%20San%20Francisco%202016\docs\S1-162172.zip" TargetMode="External"/><Relationship Id="rId100" Type="http://schemas.openxmlformats.org/officeDocument/2006/relationships/hyperlink" Target="file:///C:\Users\norpahj\AppData\Local\My%20Local%20Documents\3GPP\SA1%20San%20Francisco%202016\docs\S1-162119.zip" TargetMode="External"/><Relationship Id="rId105" Type="http://schemas.openxmlformats.org/officeDocument/2006/relationships/hyperlink" Target="file:///C:\Users\norpahj\AppData\Local\My%20Local%20Documents\3GPP\SA1%20San%20Francisco%202016\docs\S1-162155.zip" TargetMode="External"/><Relationship Id="rId126" Type="http://schemas.openxmlformats.org/officeDocument/2006/relationships/hyperlink" Target="file:///C:\Users\myounge\Documents\3GPP\SA1\TSGS1_75_SanFrancisco\SMARTER\docs\S1-162309.zip" TargetMode="External"/><Relationship Id="rId147" Type="http://schemas.openxmlformats.org/officeDocument/2006/relationships/hyperlink" Target="file:///C:\Users\myounge\Documents\3GPP\SA1\TSGS1_75_SanFrancisco\SMARTER\docs\S1-162330.zip" TargetMode="External"/><Relationship Id="rId168" Type="http://schemas.openxmlformats.org/officeDocument/2006/relationships/fontTable" Target="fontTable.xml"/><Relationship Id="rId8" Type="http://schemas.openxmlformats.org/officeDocument/2006/relationships/hyperlink" Target="file:///C:\Users\norpahj\AppData\Local\My%20Local%20Documents\3GPP\SA1%20San%20Francisco%202016\docs\S1-162103.zip" TargetMode="External"/><Relationship Id="rId51" Type="http://schemas.openxmlformats.org/officeDocument/2006/relationships/hyperlink" Target="file:///C:\Users\myounge\Documents\3GPP\SA1\TSGS1_75_SanFrancisco\SMARTER\docs\S1-162319.zip" TargetMode="External"/><Relationship Id="rId72" Type="http://schemas.openxmlformats.org/officeDocument/2006/relationships/hyperlink" Target="file:///C:\Users\norpahj\AppData\Local\My%20Local%20Documents\3GPP\SA1%20San%20Francisco%202016\docs\S1-162157.zip" TargetMode="External"/><Relationship Id="rId93" Type="http://schemas.openxmlformats.org/officeDocument/2006/relationships/hyperlink" Target="file:///C:\Users\myounge\Documents\3GPP\SA1\TSGS1_75_SanFrancisco\SMARTER\docs\S1-162333.zip" TargetMode="External"/><Relationship Id="rId98" Type="http://schemas.openxmlformats.org/officeDocument/2006/relationships/hyperlink" Target="file:///C:\Users\norpahj\AppData\Local\My%20Local%20Documents\3GPP\SA1%20San%20Francisco%202016\docs\S1-162099.zip" TargetMode="External"/><Relationship Id="rId121" Type="http://schemas.openxmlformats.org/officeDocument/2006/relationships/hyperlink" Target="file:///C:\Users\myounge\Documents\3GPP\SA1\TSGS1_75_SanFrancisco\SMARTER\docs\S1-162304.zip" TargetMode="External"/><Relationship Id="rId142" Type="http://schemas.openxmlformats.org/officeDocument/2006/relationships/hyperlink" Target="file:///C:\Users\myounge\Documents\3GPP\SA1\TSGS1_75_SanFrancisco\SMARTER\docs\S1-162325.zip" TargetMode="External"/><Relationship Id="rId163" Type="http://schemas.openxmlformats.org/officeDocument/2006/relationships/hyperlink" Target="file:///C:\Users\myounge\Documents\3GPP\SA1\TSGS1_75_SanFrancisco\SMARTER\docs\S1-162347.zip" TargetMode="External"/><Relationship Id="rId3" Type="http://schemas.openxmlformats.org/officeDocument/2006/relationships/styles" Target="styles.xml"/><Relationship Id="rId25" Type="http://schemas.openxmlformats.org/officeDocument/2006/relationships/hyperlink" Target="file:///C:\Users\myounge\Documents\3GPP\SA1\TSGS1_75_SanFrancisco\SMARTER\docs\S1-162344.zip" TargetMode="External"/><Relationship Id="rId46" Type="http://schemas.openxmlformats.org/officeDocument/2006/relationships/hyperlink" Target="file:///C:\Users\myounge\Documents\3GPP\SA1\TSGS1_75_SanFrancisco\SMARTER\docs\S1-162347.zip" TargetMode="External"/><Relationship Id="rId67" Type="http://schemas.openxmlformats.org/officeDocument/2006/relationships/hyperlink" Target="file:///C:\Users\myounge\Documents\3GPP\SA1\TSGS1_75_SanFrancisco\SMARTER\docs\S1-162323.zip" TargetMode="External"/><Relationship Id="rId116" Type="http://schemas.openxmlformats.org/officeDocument/2006/relationships/hyperlink" Target="file:///C:\Users\norpahj\AppData\Local\My%20Local%20Documents\3GPP\SA1%20San%20Francisco%202016\docs\S1-162253.zip" TargetMode="External"/><Relationship Id="rId137" Type="http://schemas.openxmlformats.org/officeDocument/2006/relationships/hyperlink" Target="file:///C:\Users\myounge\Documents\3GPP\SA1\TSGS1_75_SanFrancisco\SMARTER\docs\S1-162320.zip" TargetMode="External"/><Relationship Id="rId158" Type="http://schemas.openxmlformats.org/officeDocument/2006/relationships/hyperlink" Target="file:///C:\Users\myounge\Documents\3GPP\SA1\TSGS1_75_SanFrancisco\SMARTER\docs\S1-162342.zip" TargetMode="External"/><Relationship Id="rId20" Type="http://schemas.openxmlformats.org/officeDocument/2006/relationships/hyperlink" Target="file:///C:\Users\norpahj\AppData\Local\My%20Local%20Documents\3GPP\SA1%20San%20Francisco%202016\docs\S1-162091.zip" TargetMode="External"/><Relationship Id="rId41" Type="http://schemas.openxmlformats.org/officeDocument/2006/relationships/hyperlink" Target="file:///C:\Users\norpahj\AppData\Local\My%20Local%20Documents\3GPP\SA1%20San%20Francisco%202016\docs\S1-162254.zip" TargetMode="External"/><Relationship Id="rId62" Type="http://schemas.openxmlformats.org/officeDocument/2006/relationships/hyperlink" Target="file:///C:\Users\norpahj\AppData\Local\My%20Local%20Documents\3GPP\SA1%20San%20Francisco%202016\docs\S1-162137.zip" TargetMode="External"/><Relationship Id="rId83" Type="http://schemas.openxmlformats.org/officeDocument/2006/relationships/hyperlink" Target="file:///C:\Users\norpahj\AppData\Local\My%20Local%20Documents\3GPP\SA1%20San%20Francisco%202016\docs\S1-162169.zip" TargetMode="External"/><Relationship Id="rId88" Type="http://schemas.openxmlformats.org/officeDocument/2006/relationships/hyperlink" Target="file:///C:\Users\norpahj\AppData\Local\My%20Local%20Documents\3GPP\SA1%20San%20Francisco%202016\docs\S1-162111.zip" TargetMode="External"/><Relationship Id="rId111" Type="http://schemas.openxmlformats.org/officeDocument/2006/relationships/hyperlink" Target="file:///C:\Users\norpahj\AppData\Local\My%20Local%20Documents\3GPP\SA1%20San%20Francisco%202016\docs\S1-162187.zip" TargetMode="External"/><Relationship Id="rId132" Type="http://schemas.openxmlformats.org/officeDocument/2006/relationships/hyperlink" Target="file:///C:\Users\myounge\Documents\3GPP\SA1\TSGS1_75_SanFrancisco\SMARTER\docs\S1-162315.zip" TargetMode="External"/><Relationship Id="rId153" Type="http://schemas.openxmlformats.org/officeDocument/2006/relationships/hyperlink" Target="file:///C:\Users\myounge\Documents\3GPP\SA1\TSGS1_75_SanFrancisco\SMARTER\docs\S1-16233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E1875-A92C-4312-8CE4-0124FD902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13</Pages>
  <Words>6764</Words>
  <Characters>38561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45235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Younge, Mark</cp:lastModifiedBy>
  <cp:revision>2</cp:revision>
  <dcterms:created xsi:type="dcterms:W3CDTF">2016-08-25T16:38:00Z</dcterms:created>
  <dcterms:modified xsi:type="dcterms:W3CDTF">2016-08-25T16:38:00Z</dcterms:modified>
</cp:coreProperties>
</file>