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bookmarkStart w:id="0" w:name="_GoBack"/>
      <w:bookmarkEnd w:id="0"/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>
        <w:rPr>
          <w:rFonts w:eastAsia="Times New Roman" w:cs="Arial"/>
          <w:b/>
          <w:sz w:val="24"/>
          <w:szCs w:val="20"/>
          <w:lang w:eastAsia="ar-SA"/>
        </w:rPr>
        <w:t>WG1 Meeting #75</w:t>
      </w:r>
      <w:r>
        <w:rPr>
          <w:rFonts w:eastAsia="Times New Roman" w:cs="Arial"/>
          <w:b/>
          <w:sz w:val="24"/>
          <w:szCs w:val="20"/>
          <w:lang w:eastAsia="ar-SA"/>
        </w:rPr>
        <w:tab/>
        <w:t>S1-162228</w:t>
      </w:r>
    </w:p>
    <w:p w:rsidR="00514872" w:rsidRPr="00514872" w:rsidRDefault="00514872" w:rsidP="00514872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>San Franci</w:t>
      </w:r>
      <w:r>
        <w:rPr>
          <w:rFonts w:eastAsia="Times New Roman" w:cs="Arial"/>
          <w:b/>
          <w:sz w:val="24"/>
          <w:szCs w:val="20"/>
          <w:lang w:eastAsia="ar-SA"/>
        </w:rPr>
        <w:t>sco, CA, USA, 22-26 August 2016</w:t>
      </w:r>
    </w:p>
    <w:p w:rsidR="00514872" w:rsidRPr="00514872" w:rsidRDefault="00514872" w:rsidP="00514872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1" w:name="Title"/>
      <w:bookmarkEnd w:id="1"/>
      <w:r>
        <w:rPr>
          <w:rFonts w:eastAsia="Times New Roman"/>
          <w:b/>
          <w:sz w:val="22"/>
          <w:szCs w:val="20"/>
        </w:rPr>
        <w:t>Agenda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  <w:t>8.1</w:t>
      </w:r>
      <w:r w:rsidR="00A458E5">
        <w:rPr>
          <w:rFonts w:eastAsia="Times New Roman"/>
          <w:b/>
          <w:sz w:val="22"/>
          <w:szCs w:val="20"/>
          <w:lang w:val="de-DE"/>
        </w:rPr>
        <w:t>, 9.1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  <w:r w:rsidRPr="00514872">
        <w:rPr>
          <w:rFonts w:eastAsia="MS Mincho" w:cs="Arial"/>
          <w:iCs/>
          <w:sz w:val="20"/>
          <w:szCs w:val="20"/>
          <w:lang w:eastAsia="ar-SA"/>
        </w:rPr>
        <w:t>The meeting will sta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>rt at 09:00 local time on Tuesday and will close by 17</w:t>
      </w:r>
      <w:r w:rsidRPr="00514872">
        <w:rPr>
          <w:rFonts w:eastAsia="MS Mincho" w:cs="Arial"/>
          <w:iCs/>
          <w:sz w:val="20"/>
          <w:szCs w:val="20"/>
          <w:lang w:eastAsia="ar-SA"/>
        </w:rPr>
        <w:t>:</w:t>
      </w:r>
      <w:r w:rsidR="00FA54FD" w:rsidRPr="00514872">
        <w:rPr>
          <w:rFonts w:eastAsia="MS Mincho" w:cs="Arial"/>
          <w:iCs/>
          <w:sz w:val="20"/>
          <w:szCs w:val="20"/>
          <w:lang w:eastAsia="ar-SA"/>
        </w:rPr>
        <w:t>30</w:t>
      </w:r>
      <w:r w:rsidR="005D4328" w:rsidRPr="00514872">
        <w:rPr>
          <w:rFonts w:eastAsia="MS Mincho" w:cs="Arial"/>
          <w:iCs/>
          <w:sz w:val="20"/>
          <w:szCs w:val="20"/>
          <w:lang w:eastAsia="ar-SA"/>
        </w:rPr>
        <w:t xml:space="preserve"> local time on Wednesday</w:t>
      </w:r>
      <w:r w:rsidR="00514872">
        <w:rPr>
          <w:rFonts w:eastAsia="MS Mincho" w:cs="Arial"/>
          <w:iCs/>
          <w:sz w:val="20"/>
          <w:szCs w:val="20"/>
          <w:lang w:eastAsia="ar-SA"/>
        </w:rPr>
        <w:t>, at the latest.</w:t>
      </w:r>
    </w:p>
    <w:p w:rsidR="00723F03" w:rsidRPr="00015298" w:rsidRDefault="00723F03" w:rsidP="00723F0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5D4328" w:rsidRPr="00015298" w:rsidRDefault="005D4328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D4328" w:rsidRPr="00F1248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  <w:proofErr w:type="spellEnd"/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5D4328" w:rsidRPr="00AB0F3E" w:rsidTr="005D432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CF100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5D4328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14:30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</w:tr>
      <w:tr w:rsidR="005D4328" w:rsidRPr="00AB0F3E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415AA2" w:rsidRDefault="005D4328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5D4328" w:rsidRPr="00015298" w:rsidTr="005D43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5D4328" w:rsidRPr="00AB0F3E" w:rsidRDefault="005D4328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MCImp</w:t>
            </w:r>
            <w:proofErr w:type="spellEnd"/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D4328" w:rsidRPr="00AB0F3E" w:rsidRDefault="005D4328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5D4328" w:rsidRPr="00AB0F3E" w:rsidRDefault="005D4328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5D4328" w:rsidRPr="00AB0F3E" w:rsidRDefault="005D4328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514872" w:rsidRPr="00514872" w:rsidRDefault="00514872" w:rsidP="00514872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</w:p>
    <w:p w:rsidR="00291CC5" w:rsidRPr="00011A30" w:rsidRDefault="00514872" w:rsidP="00291CC5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>Room B: Breakout</w:t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  <w:r w:rsidR="00723F03" w:rsidRPr="00D13E1F">
        <w:rPr>
          <w:rFonts w:eastAsia="Arial Unicode MS" w:cs="Arial"/>
          <w:bCs/>
          <w:sz w:val="20"/>
          <w:szCs w:val="20"/>
          <w:lang w:val="en-US" w:eastAsia="ar-SA"/>
        </w:rPr>
        <w:br w:type="page"/>
      </w: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74"/>
        <w:gridCol w:w="134"/>
        <w:gridCol w:w="1000"/>
        <w:gridCol w:w="151"/>
        <w:gridCol w:w="1408"/>
        <w:gridCol w:w="1124"/>
        <w:gridCol w:w="3268"/>
        <w:gridCol w:w="961"/>
        <w:gridCol w:w="2076"/>
        <w:gridCol w:w="80"/>
        <w:gridCol w:w="4023"/>
      </w:tblGrid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3124E9" w:rsidRDefault="003124E9" w:rsidP="00AA3DBB">
            <w:pPr>
              <w:pStyle w:val="Heading2"/>
              <w:numPr>
                <w:ilvl w:val="0"/>
                <w:numId w:val="13"/>
              </w:numPr>
            </w:pPr>
            <w:r>
              <w:lastRenderedPageBreak/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3124E9" w:rsidRPr="00C60D1B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124E9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3124E9" w:rsidRPr="00BC469F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BE20C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0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3124E9" w:rsidRPr="00BE20C8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D40E5" w:rsidRPr="00BB41A6" w:rsidTr="0016543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1.1 </w:t>
            </w:r>
            <w:r w:rsidR="008D40E5">
              <w:rPr>
                <w:rFonts w:cs="Arial"/>
              </w:rPr>
              <w:t>Planning</w:t>
            </w:r>
          </w:p>
        </w:tc>
      </w:tr>
      <w:tr w:rsidR="002E5A2A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1E7FA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2E5A2A" w:rsidRPr="003F2E02">
                <w:rPr>
                  <w:rStyle w:val="Hyperlink"/>
                  <w:rFonts w:cs="Arial"/>
                  <w:lang w:eastAsia="ar-SA"/>
                </w:rPr>
                <w:t>S1-162103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3124E9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EF2404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Work Plan for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A75C0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E5A2A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1E7FA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2E5A2A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S1-162105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3124E9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EF2404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Some considerations on SMARTER WI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A75C0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E5A2A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1E7FA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2E5A2A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S1-162104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3124E9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EF2404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[DRAFT] LS on 5G work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A75C05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2A" w:rsidRPr="002668EC" w:rsidRDefault="002E5A2A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FA54FD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D40E5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1.2 </w:t>
            </w:r>
            <w:r w:rsidR="008D40E5">
              <w:rPr>
                <w:rFonts w:cs="Arial"/>
              </w:rPr>
              <w:t xml:space="preserve">Introduction, scope, definitions, overview </w:t>
            </w:r>
          </w:p>
        </w:tc>
      </w:tr>
      <w:tr w:rsidR="002668EC" w:rsidRPr="002668EC" w:rsidTr="00FA54F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54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2668EC" w:rsidRPr="00FA54F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SMARTER - Introduction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FA54FD" w:rsidRDefault="002668EC" w:rsidP="008D40E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1E7FA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2668E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3124E9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EF240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83C7B">
              <w:rPr>
                <w:rFonts w:eastAsia="Times New Roman" w:cs="Arial"/>
                <w:szCs w:val="18"/>
                <w:lang w:eastAsia="ar-SA"/>
              </w:rPr>
              <w:t>SMARTER - Scope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A75C05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48219C" w:rsidRPr="003F2E02">
                <w:rPr>
                  <w:rStyle w:val="Hyperlink"/>
                  <w:rFonts w:cs="Arial"/>
                  <w:lang w:eastAsia="ar-SA"/>
                </w:rPr>
                <w:t>S1-162189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 xml:space="preserve">NEO: </w:t>
            </w:r>
            <w:r w:rsidRPr="00D70D20">
              <w:rPr>
                <w:rFonts w:eastAsia="SimSun"/>
                <w:lang w:eastAsia="en-GB"/>
              </w:rPr>
              <w:t>LTE service support in 5G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1E7FA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2668E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3124E9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EF240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-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A75C05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1E7FA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2668E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3124E9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EF240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– UE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A75C05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48219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–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16543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1.3 </w:t>
            </w:r>
            <w:r w:rsidR="008D40E5">
              <w:rPr>
                <w:rFonts w:cs="Arial"/>
              </w:rPr>
              <w:t xml:space="preserve">High level requirements </w:t>
            </w: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48219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- Migration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16543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1.4 </w:t>
            </w:r>
            <w:r w:rsidR="008D40E5">
              <w:rPr>
                <w:rFonts w:cs="Arial"/>
              </w:rPr>
              <w:t xml:space="preserve">Capabilities </w:t>
            </w: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48219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S1-162043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1E7FA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2668E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3124E9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EF240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– 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A75C05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1E7FA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AA1181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S1-162117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3124E9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EF2404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SMARTER Mobility management and service continuity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A75C05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48219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mobility support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7B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2668EC" w:rsidRPr="00307BA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Revised to S1-162276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07BA4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7B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FB220C" w:rsidP="002668EC">
            <w:pPr>
              <w:snapToGrid w:val="0"/>
              <w:spacing w:after="0" w:line="240" w:lineRule="auto"/>
            </w:pPr>
            <w:hyperlink r:id="rId24" w:history="1">
              <w:r w:rsidR="00307BA4" w:rsidRPr="00307BA4">
                <w:rPr>
                  <w:rStyle w:val="Hyperlink"/>
                  <w:rFonts w:cs="Arial"/>
                  <w:color w:val="auto"/>
                </w:rPr>
                <w:t>S1-162276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Multi access technologies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Revision of S1-162094.</w:t>
            </w:r>
          </w:p>
        </w:tc>
      </w:tr>
      <w:tr w:rsidR="008D40E5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8D40E5" w:rsidRPr="007A763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SMARTER Traffic Offloading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S1-162254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40E5" w:rsidRPr="007A763B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FB220C" w:rsidP="0080027E">
            <w:pPr>
              <w:snapToGrid w:val="0"/>
              <w:spacing w:after="0" w:line="240" w:lineRule="auto"/>
            </w:pPr>
            <w:hyperlink r:id="rId26" w:history="1">
              <w:r w:rsidR="007A763B" w:rsidRPr="007A763B">
                <w:rPr>
                  <w:rStyle w:val="Hyperlink"/>
                  <w:rFonts w:cs="Arial"/>
                  <w:color w:val="auto"/>
                </w:rPr>
                <w:t>S1-162254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SMARTER Traffic Offloading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Revision of S1-162197.</w:t>
            </w: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7BA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2668EC" w:rsidRPr="00307BA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Revised to S1-162277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307BA4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07BA4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7BA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FB220C" w:rsidP="002668EC">
            <w:pPr>
              <w:snapToGrid w:val="0"/>
              <w:spacing w:after="0" w:line="240" w:lineRule="auto"/>
            </w:pPr>
            <w:hyperlink r:id="rId28" w:history="1">
              <w:r w:rsidR="00307BA4" w:rsidRPr="00307BA4">
                <w:rPr>
                  <w:rStyle w:val="Hyperlink"/>
                  <w:rFonts w:cs="Arial"/>
                  <w:color w:val="auto"/>
                </w:rPr>
                <w:t>S1-162277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SMARTER – Resource Efficiency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BA4" w:rsidRPr="00307BA4" w:rsidRDefault="00307BA4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7BA4">
              <w:rPr>
                <w:rFonts w:eastAsia="Times New Roman" w:cs="Arial"/>
                <w:szCs w:val="18"/>
                <w:lang w:eastAsia="ar-SA"/>
              </w:rPr>
              <w:t>Revision of S1-162097.</w:t>
            </w: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1E7FA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AA1181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S1-162147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3124E9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EF2404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 xml:space="preserve">Text proposal on </w:t>
            </w:r>
            <w:r w:rsidRPr="008D40E5">
              <w:rPr>
                <w:rFonts w:eastAsia="Times New Roman" w:cs="Arial"/>
                <w:szCs w:val="18"/>
                <w:lang w:eastAsia="ar-SA"/>
              </w:rPr>
              <w:t>“</w:t>
            </w:r>
            <w:r w:rsidRPr="008D40E5">
              <w:rPr>
                <w:rFonts w:eastAsia="Times New Roman" w:cs="Arial" w:hint="eastAsia"/>
                <w:szCs w:val="18"/>
                <w:lang w:eastAsia="ar-SA"/>
              </w:rPr>
              <w:t>Efficient Content delivery</w:t>
            </w:r>
            <w:r w:rsidRPr="008D40E5">
              <w:rPr>
                <w:rFonts w:eastAsia="Times New Roman" w:cs="Arial"/>
                <w:szCs w:val="18"/>
                <w:lang w:eastAsia="ar-SA"/>
              </w:rPr>
              <w:t>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A75C05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1E7FA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AA1181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S1-162148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3124E9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EF2404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 xml:space="preserve">Text proposal on </w:t>
            </w:r>
            <w:r w:rsidRPr="008D40E5">
              <w:rPr>
                <w:rFonts w:eastAsia="Times New Roman" w:cs="Arial"/>
                <w:szCs w:val="18"/>
                <w:lang w:eastAsia="ar-SA"/>
              </w:rPr>
              <w:t>“</w:t>
            </w:r>
            <w:r w:rsidRPr="008D40E5">
              <w:rPr>
                <w:rFonts w:eastAsia="Times New Roman" w:cs="Arial" w:hint="eastAsia"/>
                <w:szCs w:val="18"/>
                <w:lang w:eastAsia="ar-SA"/>
              </w:rPr>
              <w:t>Efficient User Plane</w:t>
            </w:r>
            <w:r w:rsidRPr="008D40E5">
              <w:rPr>
                <w:rFonts w:eastAsia="Times New Roman" w:cs="Arial"/>
                <w:szCs w:val="18"/>
                <w:lang w:eastAsia="ar-SA"/>
              </w:rPr>
              <w:t>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A75C05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S1-162167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7763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Efficient user plane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Efficient content delivery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AA1181" w:rsidRPr="007A763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S1-162139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Huawei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, </w:t>
            </w: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Hisilicon</w:t>
            </w:r>
            <w:proofErr w:type="spellEnd"/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Add 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>C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onnectivity 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models and requirements 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(wearable) in</w:t>
            </w:r>
            <w:r w:rsidRPr="007A763B">
              <w:rPr>
                <w:rFonts w:eastAsia="Times New Roman" w:cs="Arial" w:hint="eastAsia"/>
                <w:szCs w:val="18"/>
                <w:lang w:eastAsia="ar-SA"/>
              </w:rPr>
              <w:t xml:space="preserve"> SMARTER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S1-162263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A1181" w:rsidRPr="007A763B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FB220C" w:rsidP="0080027E">
            <w:pPr>
              <w:snapToGrid w:val="0"/>
              <w:spacing w:after="0" w:line="240" w:lineRule="auto"/>
            </w:pPr>
            <w:hyperlink r:id="rId34" w:history="1">
              <w:r w:rsidR="007A763B" w:rsidRPr="007A763B">
                <w:rPr>
                  <w:rStyle w:val="Hyperlink"/>
                  <w:rFonts w:cs="Arial"/>
                  <w:color w:val="auto"/>
                </w:rPr>
                <w:t>S1-162263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Hisilicon</w:t>
            </w:r>
            <w:proofErr w:type="spellEnd"/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Add Connectivity models and requirements (wearable) in SMARTER 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Revision of S1-162139.</w:t>
            </w: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S1-162137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4130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4130C">
              <w:rPr>
                <w:rFonts w:eastAsia="Times New Roman" w:cs="Arial"/>
                <w:szCs w:val="18"/>
                <w:lang w:val="fr-FR" w:eastAsia="ar-SA"/>
              </w:rPr>
              <w:t xml:space="preserve">Huawei Technologies, China Mobile, </w:t>
            </w:r>
            <w:proofErr w:type="spellStart"/>
            <w:r w:rsidRPr="0024130C">
              <w:rPr>
                <w:rFonts w:eastAsia="Times New Roman" w:cs="Arial"/>
                <w:szCs w:val="18"/>
                <w:lang w:val="fr-FR" w:eastAsia="ar-SA"/>
              </w:rPr>
              <w:t>Applied</w:t>
            </w:r>
            <w:proofErr w:type="spellEnd"/>
            <w:r w:rsidRPr="0024130C">
              <w:rPr>
                <w:rFonts w:eastAsia="Times New Roman" w:cs="Arial"/>
                <w:szCs w:val="18"/>
                <w:lang w:val="fr-FR" w:eastAsia="ar-SA"/>
              </w:rPr>
              <w:t xml:space="preserve">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 xml:space="preserve">Priority, </w:t>
            </w:r>
            <w:proofErr w:type="spellStart"/>
            <w:r w:rsidRPr="00AA1181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AA1181">
              <w:rPr>
                <w:rFonts w:eastAsia="Times New Roman" w:cs="Arial"/>
                <w:szCs w:val="18"/>
                <w:lang w:eastAsia="ar-SA"/>
              </w:rPr>
              <w:t xml:space="preserve"> and Policy Control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S1-162138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4130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4130C">
              <w:rPr>
                <w:rFonts w:eastAsia="Times New Roman" w:cs="Arial"/>
                <w:szCs w:val="18"/>
                <w:lang w:val="fr-FR" w:eastAsia="ar-SA"/>
              </w:rPr>
              <w:t xml:space="preserve">Huawei Technologies, China Mobile, </w:t>
            </w:r>
            <w:proofErr w:type="spellStart"/>
            <w:r w:rsidRPr="0024130C">
              <w:rPr>
                <w:rFonts w:eastAsia="Times New Roman" w:cs="Arial"/>
                <w:szCs w:val="18"/>
                <w:lang w:val="fr-FR" w:eastAsia="ar-SA"/>
              </w:rPr>
              <w:t>Applied</w:t>
            </w:r>
            <w:proofErr w:type="spellEnd"/>
            <w:r w:rsidRPr="0024130C">
              <w:rPr>
                <w:rFonts w:eastAsia="Times New Roman" w:cs="Arial"/>
                <w:szCs w:val="18"/>
                <w:lang w:val="fr-FR" w:eastAsia="ar-SA"/>
              </w:rPr>
              <w:t xml:space="preserve"> Communication Science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 xml:space="preserve">Priority, </w:t>
            </w:r>
            <w:proofErr w:type="spellStart"/>
            <w:r w:rsidRPr="00AA1181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AA1181">
              <w:rPr>
                <w:rFonts w:eastAsia="Times New Roman" w:cs="Arial"/>
                <w:szCs w:val="18"/>
                <w:lang w:eastAsia="ar-SA"/>
              </w:rPr>
              <w:t xml:space="preserve"> and Policy Control Description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62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8E7763" w:rsidRPr="0078626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S1-162110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Revised to S1-162241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E7763" w:rsidRPr="00786268" w:rsidRDefault="00127512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highlight w:val="yellow"/>
                <w:lang w:eastAsia="ar-SA"/>
              </w:rPr>
              <w:t>ZIP-file contains zero bytes file</w:t>
            </w:r>
          </w:p>
        </w:tc>
      </w:tr>
      <w:tr w:rsidR="00786268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62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Pr="00786268" w:rsidRDefault="00FB220C" w:rsidP="0080027E">
            <w:pPr>
              <w:snapToGrid w:val="0"/>
              <w:spacing w:after="0" w:line="240" w:lineRule="auto"/>
            </w:pPr>
            <w:hyperlink r:id="rId38" w:history="1">
              <w:r w:rsidR="00786268" w:rsidRPr="00786268">
                <w:rPr>
                  <w:rStyle w:val="Hyperlink"/>
                  <w:rFonts w:cs="Arial"/>
                  <w:color w:val="auto"/>
                </w:rPr>
                <w:t>S1-162241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Dynamic Control of Quality of Service, Priority, and Pre-emption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ZIP-file contains zero bytes file</w:t>
            </w:r>
          </w:p>
          <w:p w:rsidR="00786268" w:rsidRPr="00786268" w:rsidRDefault="0078626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6268">
              <w:rPr>
                <w:rFonts w:eastAsia="Times New Roman" w:cs="Arial"/>
                <w:szCs w:val="18"/>
                <w:lang w:eastAsia="ar-SA"/>
              </w:rPr>
              <w:t>Revision of S1-162110.</w:t>
            </w:r>
          </w:p>
        </w:tc>
      </w:tr>
      <w:tr w:rsidR="008E7763" w:rsidRPr="008D40E5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4130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bookmarkStart w:id="2" w:name="OLE_LINK11"/>
            <w:r w:rsidRPr="0024130C">
              <w:rPr>
                <w:rFonts w:eastAsia="Times New Roman" w:cs="Arial"/>
                <w:szCs w:val="18"/>
                <w:lang w:val="de-DE" w:eastAsia="ar-SA"/>
              </w:rPr>
              <w:t>Nokia, Alcatel-Lucent Shanghai Bell, Deutsche Telekom, Vodafone</w:t>
            </w:r>
            <w:bookmarkEnd w:id="2"/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8D40E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OLE_LINK10"/>
            <w:r w:rsidRPr="008D40E5">
              <w:rPr>
                <w:rFonts w:eastAsia="Times New Roman" w:cs="Arial"/>
                <w:szCs w:val="18"/>
                <w:lang w:eastAsia="ar-SA"/>
              </w:rPr>
              <w:t>Proposed definition and description of, and requirements for network slicing to TS 22.xxx</w:t>
            </w:r>
            <w:bookmarkEnd w:id="3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8D40E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8D40E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1E7FA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AA1181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S1-162109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3124E9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Deutsche Telekom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EF2404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Additional text on “network slicing”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A75C05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1E7FAC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8D40E5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S1-162172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3124E9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EF2404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network capability exposure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A75C05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E5" w:rsidRPr="002668EC" w:rsidRDefault="008D40E5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S1-162168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 xml:space="preserve">context aware </w:t>
            </w:r>
            <w:r w:rsidRPr="008D40E5">
              <w:rPr>
                <w:rFonts w:eastAsia="Times New Roman" w:cs="Arial"/>
                <w:szCs w:val="18"/>
                <w:lang w:eastAsia="ar-SA"/>
              </w:rPr>
              <w:t>network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A1181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1E7FA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AA1181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S1-162118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3124E9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EF2404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>SMARTER Subscription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A75C05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181" w:rsidRPr="002668EC" w:rsidRDefault="00AA1181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S1-162169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self backhaul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S1-162171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 w:hint="eastAsia"/>
                <w:szCs w:val="18"/>
                <w:lang w:eastAsia="ar-SA"/>
              </w:rPr>
              <w:t>Flexible Broadcast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16543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1.5 </w:t>
            </w:r>
            <w:r w:rsidR="008D40E5">
              <w:rPr>
                <w:rFonts w:cs="Arial"/>
              </w:rPr>
              <w:t>Performance requirements</w:t>
            </w: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S1-162111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1181">
              <w:rPr>
                <w:rFonts w:eastAsia="Times New Roman" w:cs="Arial"/>
                <w:szCs w:val="18"/>
                <w:lang w:eastAsia="ar-SA"/>
              </w:rPr>
              <w:t xml:space="preserve">Normative requirements for </w:t>
            </w:r>
            <w:proofErr w:type="spellStart"/>
            <w:r w:rsidRPr="00AA1181">
              <w:rPr>
                <w:rFonts w:eastAsia="Times New Roman" w:cs="Arial"/>
                <w:szCs w:val="18"/>
                <w:lang w:eastAsia="ar-SA"/>
              </w:rPr>
              <w:t>eMBB</w:t>
            </w:r>
            <w:proofErr w:type="spellEnd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/>
                <w:szCs w:val="18"/>
                <w:lang w:eastAsia="ar-SA"/>
              </w:rPr>
              <w:t>Nokia, Alcatel-Lucent Shanghai Bell, Vodafone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4" w:name="OLE_LINK2"/>
            <w:r w:rsidRPr="008D40E5">
              <w:rPr>
                <w:rFonts w:eastAsia="Times New Roman" w:cs="Arial"/>
                <w:szCs w:val="18"/>
                <w:lang w:eastAsia="ar-SA"/>
              </w:rPr>
              <w:t>Proposed performance requirements for scenarios requiring high bit rates or high traffic densities</w:t>
            </w:r>
            <w:bookmarkEnd w:id="4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E7763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1E7FA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8E7763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S1-162158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3124E9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EF2404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5" w:name="OLE_LINK1"/>
            <w:r w:rsidRPr="008D40E5">
              <w:rPr>
                <w:rFonts w:eastAsia="Times New Roman" w:cs="Arial"/>
                <w:szCs w:val="18"/>
                <w:lang w:eastAsia="ar-SA"/>
              </w:rPr>
              <w:t>Proposed performance requirements for services requiring a low latency or a high reliability</w:t>
            </w:r>
            <w:bookmarkEnd w:id="5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A75C05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763" w:rsidRPr="002668EC" w:rsidRDefault="008E7763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8219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1E7FA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FB220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48219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S1-162194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3124E9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/>
                <w:szCs w:val="18"/>
                <w:lang w:eastAsia="ar-SA"/>
              </w:rPr>
              <w:t>Huawei Technologies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EF2404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40E5">
              <w:rPr>
                <w:rFonts w:eastAsia="Times New Roman" w:cs="Arial"/>
                <w:szCs w:val="18"/>
                <w:lang w:eastAsia="ar-SA"/>
              </w:rPr>
              <w:t>Low-delay speech, audio and video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A75C05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19C" w:rsidRPr="002668EC" w:rsidRDefault="0048219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40E5" w:rsidRPr="00BB41A6" w:rsidTr="00FA54FD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t xml:space="preserve">1.6 </w:t>
            </w:r>
            <w:r w:rsidR="008D40E5">
              <w:rPr>
                <w:rFonts w:cs="Arial"/>
              </w:rPr>
              <w:t>Security</w:t>
            </w:r>
          </w:p>
        </w:tc>
      </w:tr>
      <w:tr w:rsidR="002668EC" w:rsidRPr="002668EC" w:rsidTr="00FA54F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54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2668EC" w:rsidRPr="00FA54F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S1-162098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Revised to S1-162251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668EC" w:rsidRPr="00FA54FD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A54FD" w:rsidRPr="002668EC" w:rsidTr="00FA54F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A54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B220C" w:rsidP="002668EC">
            <w:pPr>
              <w:snapToGrid w:val="0"/>
              <w:spacing w:after="0" w:line="240" w:lineRule="auto"/>
            </w:pPr>
            <w:hyperlink r:id="rId51" w:history="1">
              <w:r w:rsidR="00FA54FD" w:rsidRPr="00FA54FD">
                <w:rPr>
                  <w:rStyle w:val="Hyperlink"/>
                  <w:rFonts w:cs="Arial"/>
                  <w:color w:val="auto"/>
                </w:rPr>
                <w:t>S1-162251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SMARTER - Security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4FD" w:rsidRPr="00FA54FD" w:rsidRDefault="00FA54FD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54FD">
              <w:rPr>
                <w:rFonts w:eastAsia="Times New Roman" w:cs="Arial"/>
                <w:szCs w:val="18"/>
                <w:lang w:eastAsia="ar-SA"/>
              </w:rPr>
              <w:t>Revision of S1-162098.</w:t>
            </w:r>
          </w:p>
        </w:tc>
      </w:tr>
      <w:tr w:rsidR="008D40E5" w:rsidRPr="00BB41A6" w:rsidTr="0016543A">
        <w:trPr>
          <w:trHeight w:val="227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40E5" w:rsidRPr="00BB41A6" w:rsidRDefault="00A458E5" w:rsidP="0080027E">
            <w:pPr>
              <w:pStyle w:val="Heading5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1.6 </w:t>
            </w:r>
            <w:r w:rsidR="008D40E5">
              <w:rPr>
                <w:rFonts w:cs="Arial"/>
              </w:rPr>
              <w:t>Charging</w:t>
            </w:r>
          </w:p>
        </w:tc>
      </w:tr>
      <w:tr w:rsidR="002668EC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1E7FA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FB220C" w:rsidP="002668E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2668EC" w:rsidRPr="003F2E0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S1-162099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3124E9" w:rsidRDefault="00E62BB8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68EC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EF2404" w:rsidRDefault="00483C7B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A2A">
              <w:rPr>
                <w:rFonts w:eastAsia="Times New Roman" w:cs="Arial"/>
                <w:szCs w:val="18"/>
                <w:lang w:eastAsia="ar-SA"/>
              </w:rPr>
              <w:t>SMARTER - Charging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A75C05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8EC" w:rsidRPr="002668EC" w:rsidRDefault="002668EC" w:rsidP="008002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124E9" w:rsidRPr="00011A30" w:rsidTr="0016543A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:rsidR="003124E9" w:rsidRPr="00011A30" w:rsidRDefault="003124E9" w:rsidP="00011A30">
            <w:pPr>
              <w:pStyle w:val="ListParagraph"/>
              <w:numPr>
                <w:ilvl w:val="0"/>
                <w:numId w:val="15"/>
              </w:numPr>
              <w:tabs>
                <w:tab w:val="left" w:pos="-1134"/>
              </w:tabs>
              <w:spacing w:before="100" w:after="100"/>
              <w:outlineLvl w:val="0"/>
              <w:rPr>
                <w:rFonts w:eastAsia="Arial Unicode MS" w:cs="Arial"/>
                <w:b/>
                <w:color w:val="1F497D"/>
              </w:rPr>
            </w:pPr>
            <w:bookmarkStart w:id="6" w:name="_Toc414625495"/>
            <w:r w:rsidRPr="00011A30">
              <w:rPr>
                <w:rFonts w:eastAsia="Arial Unicode MS" w:cs="Arial"/>
                <w:b/>
                <w:color w:val="1F497D"/>
              </w:rPr>
              <w:t>Study Item contributions</w:t>
            </w:r>
            <w:bookmarkEnd w:id="6"/>
          </w:p>
        </w:tc>
      </w:tr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bottom w:val="nil"/>
            </w:tcBorders>
            <w:shd w:val="clear" w:color="auto" w:fill="F2F2F2"/>
          </w:tcPr>
          <w:p w:rsidR="003124E9" w:rsidRPr="00F45489" w:rsidRDefault="003124E9" w:rsidP="00011A30">
            <w:pPr>
              <w:pStyle w:val="Heading2"/>
              <w:numPr>
                <w:ilvl w:val="1"/>
                <w:numId w:val="15"/>
              </w:numPr>
            </w:pPr>
            <w:r>
              <w:t>FS_SMARTER-</w:t>
            </w:r>
            <w:r>
              <w:rPr>
                <w:rFonts w:hint="eastAsia"/>
                <w:lang w:eastAsia="zh-CN"/>
              </w:rPr>
              <w:t>NEO</w:t>
            </w:r>
            <w:r>
              <w:t xml:space="preserve">: Study on </w:t>
            </w:r>
            <w:r w:rsidRPr="0003335E">
              <w:t>New Services and Markets Technology Enablers</w:t>
            </w:r>
            <w:r>
              <w:t xml:space="preserve"> – </w:t>
            </w:r>
            <w:r>
              <w:rPr>
                <w:rFonts w:hint="eastAsia"/>
                <w:lang w:eastAsia="zh-CN"/>
              </w:rPr>
              <w:t>Network Operation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</w:t>
            </w:r>
            <w:r w:rsidRPr="0025579C">
              <w:rPr>
                <w:bCs/>
              </w:rPr>
              <w:t>-15</w:t>
            </w:r>
            <w:r>
              <w:rPr>
                <w:bCs/>
              </w:rPr>
              <w:t>0820]</w:t>
            </w:r>
          </w:p>
        </w:tc>
      </w:tr>
      <w:tr w:rsidR="003124E9" w:rsidRPr="00B04844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124E9" w:rsidRPr="0025579C" w:rsidRDefault="003124E9" w:rsidP="008C700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3124E9" w:rsidRPr="004067FF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124E9" w:rsidRPr="00411066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TR 22.864v</w:t>
            </w:r>
            <w:r>
              <w:rPr>
                <w:rFonts w:eastAsia="Arial Unicode MS" w:cs="Arial"/>
                <w:szCs w:val="18"/>
                <w:lang w:val="fr-FR" w:eastAsia="ar-SA"/>
              </w:rPr>
              <w:t>14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.0.0</w:t>
            </w:r>
          </w:p>
          <w:p w:rsidR="003124E9" w:rsidRPr="00411066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SA#72 (06/2016)</w:t>
            </w:r>
          </w:p>
          <w:p w:rsidR="003124E9" w:rsidRPr="004067FF" w:rsidRDefault="003124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eastAsia="ar-SA"/>
              </w:rPr>
              <w:t>95</w:t>
            </w:r>
            <w:r w:rsidRPr="004067FF"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3124E9" w:rsidRPr="004070E3" w:rsidRDefault="003124E9" w:rsidP="004070E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070E3">
              <w:rPr>
                <w:rFonts w:eastAsia="Arial Unicode MS" w:cs="Arial"/>
                <w:i/>
                <w:szCs w:val="18"/>
                <w:lang w:eastAsia="ar-SA"/>
              </w:rPr>
              <w:t>As TR 22.864 is under change control, any proposed changes need to be submitted in the form of a CR.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F57F8E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S1-162119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CR22.864v14.0.0: </w:t>
            </w:r>
            <w:r w:rsidRPr="007A763B">
              <w:rPr>
                <w:noProof/>
                <w:lang w:val="en-US" w:eastAsia="zh-CN"/>
              </w:rPr>
              <w:t>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S1-162256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7A763B">
              <w:rPr>
                <w:noProof/>
              </w:rPr>
              <w:t>FS_SMARTER-NEO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CR#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R</w:t>
            </w:r>
            <w:proofErr w:type="spellEnd"/>
            <w:r w:rsidRPr="007A763B">
              <w:rPr>
                <w:rFonts w:eastAsia="Times New Roman" w:cs="Arial"/>
                <w:szCs w:val="18"/>
                <w:lang w:eastAsia="ar-SA"/>
              </w:rPr>
              <w:t>- Cat D</w:t>
            </w:r>
          </w:p>
          <w:p w:rsidR="00F57F8E" w:rsidRPr="007A763B" w:rsidRDefault="00F57F8E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Missing CR#</w:t>
            </w:r>
            <w:r w:rsidR="00127512"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, not Cat-D</w:t>
            </w:r>
          </w:p>
        </w:tc>
      </w:tr>
      <w:tr w:rsidR="007A763B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FB220C" w:rsidP="00F57F8E">
            <w:pPr>
              <w:snapToGrid w:val="0"/>
              <w:spacing w:after="0" w:line="240" w:lineRule="auto"/>
            </w:pPr>
            <w:hyperlink r:id="rId54" w:history="1">
              <w:r w:rsidR="007A763B" w:rsidRPr="007A763B">
                <w:rPr>
                  <w:rStyle w:val="Hyperlink"/>
                  <w:rFonts w:cs="Arial"/>
                  <w:color w:val="auto"/>
                </w:rPr>
                <w:t>S1-162256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CR22.864v14.0.0: Correction on mobility support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7A763B">
              <w:rPr>
                <w:i/>
                <w:noProof/>
              </w:rPr>
              <w:t>FS_SMARTER-NEO</w:t>
            </w: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A763B">
              <w:rPr>
                <w:rFonts w:eastAsia="Times New Roman" w:cs="Arial"/>
                <w:i/>
                <w:szCs w:val="18"/>
                <w:lang w:eastAsia="ar-SA"/>
              </w:rPr>
              <w:t>CR#</w:t>
            </w:r>
            <w:r w:rsidRPr="007A76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>R</w:t>
            </w:r>
            <w:proofErr w:type="spellEnd"/>
            <w:r w:rsidRPr="007A763B">
              <w:rPr>
                <w:rFonts w:eastAsia="Times New Roman" w:cs="Arial"/>
                <w:i/>
                <w:szCs w:val="18"/>
                <w:lang w:eastAsia="ar-SA"/>
              </w:rPr>
              <w:t>- Cat D</w:t>
            </w:r>
          </w:p>
          <w:p w:rsidR="007A763B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7A763B" w:rsidRPr="007A763B" w:rsidRDefault="007A763B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Revision of S1-162119.</w:t>
            </w:r>
          </w:p>
        </w:tc>
      </w:tr>
      <w:tr w:rsidR="0071065F" w:rsidRPr="00C60D1B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12751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FB220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71065F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S1-162121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S1-162255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7A763B">
              <w:rPr>
                <w:noProof/>
              </w:rPr>
              <w:t>FS_SMARTER-NEO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CR#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szCs w:val="18"/>
                <w:lang w:eastAsia="ar-SA"/>
              </w:rPr>
              <w:t>R</w:t>
            </w:r>
            <w:proofErr w:type="spellEnd"/>
            <w:r w:rsidRPr="007A763B">
              <w:rPr>
                <w:rFonts w:eastAsia="Times New Roman" w:cs="Arial"/>
                <w:szCs w:val="18"/>
                <w:lang w:eastAsia="ar-SA"/>
              </w:rPr>
              <w:t xml:space="preserve">- Cat </w:t>
            </w: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D</w:t>
            </w:r>
          </w:p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Missing CR#</w:t>
            </w:r>
            <w:r w:rsidR="00127512" w:rsidRPr="007A763B">
              <w:rPr>
                <w:rFonts w:eastAsia="Times New Roman" w:cs="Arial"/>
                <w:szCs w:val="18"/>
                <w:highlight w:val="yellow"/>
                <w:lang w:eastAsia="ar-SA"/>
              </w:rPr>
              <w:t>, not Cat-D</w:t>
            </w:r>
          </w:p>
          <w:p w:rsidR="0071065F" w:rsidRPr="007A763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A763B">
              <w:rPr>
                <w:rFonts w:eastAsia="Times New Roman" w:cs="Arial"/>
                <w:szCs w:val="18"/>
                <w:highlight w:val="yellow"/>
                <w:lang w:val="de-DE" w:eastAsia="ar-SA"/>
              </w:rPr>
              <w:t>Zero bytes file in ZIP</w:t>
            </w:r>
          </w:p>
        </w:tc>
      </w:tr>
      <w:tr w:rsidR="007A763B" w:rsidRPr="00C60D1B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FB220C" w:rsidP="0024130C">
            <w:pPr>
              <w:snapToGrid w:val="0"/>
              <w:spacing w:after="0" w:line="240" w:lineRule="auto"/>
            </w:pPr>
            <w:hyperlink r:id="rId56" w:history="1">
              <w:r w:rsidR="007A763B" w:rsidRPr="007A763B">
                <w:rPr>
                  <w:rStyle w:val="Hyperlink"/>
                  <w:rFonts w:cs="Arial"/>
                  <w:color w:val="auto"/>
                </w:rPr>
                <w:t>S1-162255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24130C">
            <w:pPr>
              <w:snapToGrid w:val="0"/>
              <w:spacing w:after="0" w:line="240" w:lineRule="auto"/>
              <w:rPr>
                <w:noProof/>
                <w:lang w:val="nl-NL" w:eastAsia="zh-CN"/>
              </w:rPr>
            </w:pPr>
            <w:r w:rsidRPr="007A763B">
              <w:rPr>
                <w:noProof/>
                <w:lang w:val="nl-NL" w:eastAsia="zh-CN"/>
              </w:rPr>
              <w:t>Intel Corporation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CR22.864v14.0.0: Missing requirements from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7A763B">
              <w:rPr>
                <w:i/>
                <w:noProof/>
              </w:rPr>
              <w:t>FS_SMARTER-NEO</w:t>
            </w: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 xml:space="preserve"> </w:t>
            </w:r>
            <w:proofErr w:type="spellStart"/>
            <w:r w:rsidRPr="007A763B">
              <w:rPr>
                <w:rFonts w:eastAsia="Times New Roman" w:cs="Arial"/>
                <w:i/>
                <w:szCs w:val="18"/>
                <w:lang w:eastAsia="ar-SA"/>
              </w:rPr>
              <w:t>CR#</w:t>
            </w:r>
            <w:r w:rsidRPr="007A76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xxxx</w:t>
            </w:r>
            <w:r w:rsidRPr="007A763B">
              <w:rPr>
                <w:rFonts w:eastAsia="Times New Roman" w:cs="Arial"/>
                <w:i/>
                <w:szCs w:val="18"/>
                <w:lang w:eastAsia="ar-SA"/>
              </w:rPr>
              <w:t>R</w:t>
            </w:r>
            <w:proofErr w:type="spellEnd"/>
            <w:r w:rsidRPr="007A763B">
              <w:rPr>
                <w:rFonts w:eastAsia="Times New Roman" w:cs="Arial"/>
                <w:i/>
                <w:szCs w:val="18"/>
                <w:lang w:eastAsia="ar-SA"/>
              </w:rPr>
              <w:t xml:space="preserve">- Cat </w:t>
            </w:r>
            <w:r w:rsidRPr="007A76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D</w:t>
            </w:r>
          </w:p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</w:pPr>
            <w:r w:rsidRPr="007A763B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Missing CR#, not Cat-D</w:t>
            </w:r>
          </w:p>
          <w:p w:rsid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i/>
                <w:szCs w:val="18"/>
                <w:highlight w:val="yellow"/>
                <w:lang w:val="de-DE" w:eastAsia="ar-SA"/>
              </w:rPr>
              <w:t>Zero bytes file in ZIP</w:t>
            </w:r>
          </w:p>
          <w:p w:rsidR="007A763B" w:rsidRPr="007A763B" w:rsidRDefault="007A763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Revision of S1-162121.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1E7FA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F57F8E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F57F8E" w:rsidRPr="00F57F8E">
                <w:rPr>
                  <w:rStyle w:val="Hyperlink"/>
                  <w:rFonts w:cs="Arial"/>
                  <w:szCs w:val="18"/>
                  <w:lang w:eastAsia="ar-SA"/>
                </w:rPr>
                <w:t>S1-162155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3124E9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EF2404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Interworking between 5G and non-3GPP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A75C05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2668EC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865F40">
              <w:rPr>
                <w:noProof/>
              </w:rPr>
              <w:t>FS_SMARTER-</w:t>
            </w:r>
            <w:r>
              <w:rPr>
                <w:noProof/>
              </w:rPr>
              <w:t>NEO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>
              <w:rPr>
                <w:rFonts w:eastAsia="Times New Roman" w:cs="Arial"/>
                <w:szCs w:val="18"/>
                <w:lang w:eastAsia="ar-SA"/>
              </w:rPr>
              <w:t>0003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C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1E7FA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F57F8E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F57F8E" w:rsidRPr="00F57F8E">
                <w:rPr>
                  <w:rStyle w:val="Hyperlink"/>
                  <w:rFonts w:cs="Arial"/>
                  <w:szCs w:val="18"/>
                  <w:lang w:eastAsia="ar-SA"/>
                </w:rPr>
                <w:t>S1-162156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3124E9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EF2404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Consideration on loose interworking between 5G and UTRAN/GERAN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A75C05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2668EC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865F40">
              <w:rPr>
                <w:noProof/>
              </w:rPr>
              <w:t>FS_SMARTER-</w:t>
            </w:r>
            <w:r>
              <w:rPr>
                <w:noProof/>
              </w:rPr>
              <w:t>NEO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>
              <w:rPr>
                <w:rFonts w:eastAsia="Times New Roman" w:cs="Arial"/>
                <w:szCs w:val="18"/>
                <w:lang w:eastAsia="ar-SA"/>
              </w:rPr>
              <w:t>0004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C</w:t>
            </w:r>
          </w:p>
        </w:tc>
      </w:tr>
      <w:tr w:rsidR="00E75E32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1E7FAC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F57F8E" w:rsidRDefault="00FB220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E75E32" w:rsidRPr="00F57F8E">
                <w:rPr>
                  <w:rStyle w:val="Hyperlink"/>
                  <w:rFonts w:cs="Arial"/>
                  <w:szCs w:val="18"/>
                  <w:lang w:eastAsia="ar-SA"/>
                </w:rPr>
                <w:t>S1-162193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3124E9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EF2404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noProof/>
              </w:rPr>
              <w:t>Introducing service roaming requirements from GSMA Liaison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A75C05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E32" w:rsidRPr="002668EC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865F40">
              <w:rPr>
                <w:noProof/>
              </w:rPr>
              <w:t>FS_SMARTER</w:t>
            </w:r>
            <w:r w:rsidRPr="00E75E32">
              <w:rPr>
                <w:noProof/>
                <w:highlight w:val="yellow"/>
              </w:rPr>
              <w:t>-NEO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>
              <w:rPr>
                <w:rFonts w:eastAsia="Times New Roman" w:cs="Arial"/>
                <w:szCs w:val="18"/>
                <w:lang w:eastAsia="ar-SA"/>
              </w:rPr>
              <w:t>0008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B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1E7FA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F57F8E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F57F8E" w:rsidRPr="00F57F8E">
                <w:rPr>
                  <w:rStyle w:val="Hyperlink"/>
                  <w:rFonts w:cs="Arial"/>
                  <w:szCs w:val="18"/>
                  <w:lang w:eastAsia="ar-SA"/>
                </w:rPr>
                <w:t>S1-162175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3124E9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AB8">
              <w:rPr>
                <w:rFonts w:eastAsia="Times New Roman" w:cs="Arial"/>
                <w:szCs w:val="18"/>
                <w:lang w:eastAsia="ar-SA"/>
              </w:rPr>
              <w:t>Huawei Tech.(UK) Co., Ltd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EF2404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network capability exposure for NEO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A75C05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907AB8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07AB8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907AB8">
              <w:rPr>
                <w:noProof/>
                <w:highlight w:val="yellow"/>
                <w:lang w:val="fr-FR"/>
              </w:rPr>
              <w:t>700026</w:t>
            </w:r>
            <w:r w:rsidRPr="00907AB8">
              <w:rPr>
                <w:rFonts w:eastAsia="Times New Roman" w:cs="Arial"/>
                <w:szCs w:val="18"/>
                <w:lang w:val="fr-FR" w:eastAsia="ar-SA"/>
              </w:rPr>
              <w:t xml:space="preserve"> CR#</w:t>
            </w:r>
            <w:r w:rsidRPr="00907AB8">
              <w:rPr>
                <w:rFonts w:eastAsia="Times New Roman" w:cs="Arial"/>
                <w:szCs w:val="18"/>
                <w:highlight w:val="yellow"/>
                <w:lang w:val="fr-FR" w:eastAsia="ar-SA"/>
              </w:rPr>
              <w:t>05</w:t>
            </w:r>
            <w:r w:rsidRPr="00907AB8">
              <w:rPr>
                <w:rFonts w:eastAsia="Times New Roman" w:cs="Arial"/>
                <w:szCs w:val="18"/>
                <w:lang w:val="fr-FR" w:eastAsia="ar-SA"/>
              </w:rPr>
              <w:t>R- Cat F</w:t>
            </w:r>
          </w:p>
          <w:p w:rsidR="00907AB8" w:rsidRPr="002668EC" w:rsidRDefault="00907AB8" w:rsidP="00907AB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E32">
              <w:rPr>
                <w:rFonts w:eastAsia="Times New Roman" w:cs="Arial"/>
                <w:szCs w:val="18"/>
                <w:highlight w:val="yellow"/>
                <w:lang w:eastAsia="ar-SA"/>
              </w:rPr>
              <w:t xml:space="preserve">Missing source company. Use </w:t>
            </w:r>
            <w:r w:rsidRPr="00E75E32">
              <w:rPr>
                <w:noProof/>
                <w:highlight w:val="yellow"/>
              </w:rPr>
              <w:t>FS_SMARTER-NEO as WI code</w:t>
            </w:r>
            <w:r w:rsidR="00E75E32" w:rsidRPr="00E75E32">
              <w:rPr>
                <w:noProof/>
                <w:highlight w:val="yellow"/>
              </w:rPr>
              <w:t>. 4 digit CR#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1E7FA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F57F8E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F57F8E" w:rsidRPr="00F57F8E">
                <w:rPr>
                  <w:rStyle w:val="Hyperlink"/>
                  <w:rFonts w:cs="Arial"/>
                  <w:szCs w:val="18"/>
                  <w:lang w:eastAsia="ar-SA"/>
                </w:rPr>
                <w:t>S1-162187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3124E9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EF2404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 w:rsidR="00E75E32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75E32">
              <w:rPr>
                <w:noProof/>
              </w:rPr>
              <w:t>NEO cleanup comments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A75C05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2668EC" w:rsidRDefault="00907AB8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E75E32">
              <w:rPr>
                <w:noProof/>
                <w:highlight w:val="yellow"/>
              </w:rPr>
              <w:t>FS_</w:t>
            </w:r>
            <w:r w:rsidRPr="00865F40">
              <w:rPr>
                <w:noProof/>
              </w:rPr>
              <w:t>SMARTER-</w:t>
            </w:r>
            <w:r>
              <w:rPr>
                <w:noProof/>
              </w:rPr>
              <w:t>NEO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 w:rsidR="00E75E32">
              <w:rPr>
                <w:rFonts w:eastAsia="Times New Roman" w:cs="Arial"/>
                <w:szCs w:val="18"/>
                <w:lang w:eastAsia="ar-SA"/>
              </w:rPr>
              <w:t>0006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 w:rsidR="00E75E32"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F57F8E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1E7FAC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F57F8E" w:rsidRDefault="00FB220C" w:rsidP="00F57F8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F57F8E" w:rsidRPr="00F57F8E">
                <w:rPr>
                  <w:rStyle w:val="Hyperlink"/>
                  <w:rFonts w:cs="Arial"/>
                  <w:szCs w:val="18"/>
                  <w:lang w:eastAsia="ar-SA"/>
                </w:rPr>
                <w:t>S1-162188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3124E9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Qualcomm Incorporated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EF2404" w:rsidRDefault="00907AB8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>CR22.86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>v14.0.0:</w:t>
            </w:r>
            <w:r w:rsidR="00E75E32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75E32">
              <w:rPr>
                <w:noProof/>
              </w:rPr>
              <w:t>Service Slicing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A75C05" w:rsidRDefault="00F57F8E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F8E" w:rsidRPr="002668EC" w:rsidRDefault="00907AB8" w:rsidP="00E75E3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F40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 w:rsidRPr="00E75E32">
              <w:rPr>
                <w:noProof/>
                <w:highlight w:val="yellow"/>
              </w:rPr>
              <w:t>FS_</w:t>
            </w:r>
            <w:r w:rsidRPr="00865F40">
              <w:rPr>
                <w:noProof/>
              </w:rPr>
              <w:t>SMARTER-</w:t>
            </w:r>
            <w:r>
              <w:rPr>
                <w:noProof/>
              </w:rPr>
              <w:t>NEO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 CR#</w:t>
            </w:r>
            <w:r>
              <w:rPr>
                <w:rFonts w:eastAsia="Times New Roman" w:cs="Arial"/>
                <w:szCs w:val="18"/>
                <w:lang w:eastAsia="ar-SA"/>
              </w:rPr>
              <w:t>000</w:t>
            </w:r>
            <w:r w:rsidR="00E75E32">
              <w:rPr>
                <w:rFonts w:eastAsia="Times New Roman" w:cs="Arial"/>
                <w:szCs w:val="18"/>
                <w:lang w:eastAsia="ar-SA"/>
              </w:rPr>
              <w:t>7</w:t>
            </w:r>
            <w:r w:rsidRPr="00865F40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 w:rsidR="00E75E32"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E75E32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FB220C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E75E32" w:rsidRPr="007A763B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S1-162174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SimSun"/>
                <w:lang w:eastAsia="en-GB"/>
              </w:rPr>
              <w:t xml:space="preserve">The impact of a new flexible mobile RAT operating in frequency bands 6-100 GHz on 5G use cases: the vision of the </w:t>
            </w:r>
            <w:proofErr w:type="spellStart"/>
            <w:r w:rsidRPr="007A763B">
              <w:rPr>
                <w:rFonts w:eastAsia="SimSun"/>
                <w:lang w:eastAsia="en-GB"/>
              </w:rPr>
              <w:t>mmMAGIC</w:t>
            </w:r>
            <w:proofErr w:type="spellEnd"/>
            <w:r w:rsidRPr="007A763B">
              <w:rPr>
                <w:rFonts w:eastAsia="SimSun"/>
                <w:lang w:eastAsia="en-GB"/>
              </w:rPr>
              <w:t xml:space="preserve"> project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Revised to S1-162253</w:t>
            </w: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75E32" w:rsidRPr="007A763B" w:rsidRDefault="00E75E3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A763B" w:rsidRPr="002668EC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6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FB220C" w:rsidP="00BA31F2">
            <w:pPr>
              <w:snapToGrid w:val="0"/>
              <w:spacing w:after="0" w:line="240" w:lineRule="auto"/>
            </w:pPr>
            <w:hyperlink r:id="rId64" w:history="1">
              <w:r w:rsidR="007A763B" w:rsidRPr="007A763B">
                <w:rPr>
                  <w:rStyle w:val="Hyperlink"/>
                  <w:rFonts w:cs="Arial"/>
                  <w:color w:val="auto"/>
                </w:rPr>
                <w:t>S1-162253</w:t>
              </w:r>
            </w:hyperlink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A763B">
              <w:rPr>
                <w:rFonts w:eastAsia="SimSun"/>
                <w:lang w:eastAsia="en-GB"/>
              </w:rPr>
              <w:t>Intel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A763B">
              <w:rPr>
                <w:rFonts w:eastAsia="SimSun"/>
                <w:lang w:eastAsia="en-GB"/>
              </w:rPr>
              <w:t xml:space="preserve">The impact of a new flexible mobile RAT operating in frequency bands 6-100 GHz on 5G </w:t>
            </w:r>
            <w:r w:rsidRPr="007A763B">
              <w:rPr>
                <w:rFonts w:eastAsia="SimSun"/>
                <w:lang w:eastAsia="en-GB"/>
              </w:rPr>
              <w:lastRenderedPageBreak/>
              <w:t xml:space="preserve">use cases: the vision of the </w:t>
            </w:r>
            <w:proofErr w:type="spellStart"/>
            <w:r w:rsidRPr="007A763B">
              <w:rPr>
                <w:rFonts w:eastAsia="SimSun"/>
                <w:lang w:eastAsia="en-GB"/>
              </w:rPr>
              <w:t>mmMAGIC</w:t>
            </w:r>
            <w:proofErr w:type="spellEnd"/>
            <w:r w:rsidRPr="007A763B">
              <w:rPr>
                <w:rFonts w:eastAsia="SimSun"/>
                <w:lang w:eastAsia="en-GB"/>
              </w:rPr>
              <w:t xml:space="preserve"> project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63B" w:rsidRPr="007A763B" w:rsidRDefault="007A763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63B">
              <w:rPr>
                <w:rFonts w:eastAsia="Times New Roman" w:cs="Arial"/>
                <w:szCs w:val="18"/>
                <w:lang w:eastAsia="ar-SA"/>
              </w:rPr>
              <w:t>Revision of S1-162174.</w:t>
            </w:r>
          </w:p>
        </w:tc>
      </w:tr>
      <w:tr w:rsidR="00A458E5" w:rsidRPr="00A458E5" w:rsidTr="00E62D70">
        <w:trPr>
          <w:trHeight w:val="141"/>
        </w:trPr>
        <w:tc>
          <w:tcPr>
            <w:tcW w:w="148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A458E5" w:rsidRPr="00A458E5" w:rsidRDefault="00A458E5" w:rsidP="00011A30">
            <w:pPr>
              <w:pStyle w:val="Heading1"/>
              <w:numPr>
                <w:ilvl w:val="0"/>
                <w:numId w:val="14"/>
              </w:numPr>
            </w:pPr>
            <w:r w:rsidRPr="00A458E5">
              <w:lastRenderedPageBreak/>
              <w:t>SMARTER drafting session information and SMARTER output</w:t>
            </w:r>
          </w:p>
        </w:tc>
      </w:tr>
      <w:tr w:rsidR="00A458E5" w:rsidRPr="002B6AA0" w:rsidTr="00E62D7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S1-162228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458E5" w:rsidRPr="002B6AA0" w:rsidTr="00E62D7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S1-162229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458E5" w:rsidRPr="002B6AA0" w:rsidTr="00E62D7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2B6AA0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TR22.xyzv0.1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E5" w:rsidRPr="00665671" w:rsidRDefault="00A458E5" w:rsidP="00E62D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124E9" w:rsidRPr="00011A30" w:rsidTr="0016543A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3124E9" w:rsidRPr="00011A30" w:rsidRDefault="00011A30" w:rsidP="00011A30">
            <w:pPr>
              <w:pStyle w:val="Heading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bookmarkStart w:id="7" w:name="_Toc395595528"/>
            <w:bookmarkStart w:id="8" w:name="_Ref396315840"/>
            <w:bookmarkStart w:id="9" w:name="_Toc414625508"/>
            <w:r>
              <w:rPr>
                <w:sz w:val="20"/>
                <w:szCs w:val="20"/>
              </w:rPr>
              <w:t xml:space="preserve">3.1 </w:t>
            </w:r>
            <w:r w:rsidR="003124E9" w:rsidRPr="00011A30">
              <w:rPr>
                <w:sz w:val="20"/>
                <w:szCs w:val="20"/>
              </w:rPr>
              <w:t>Work Item/Study Item status update</w:t>
            </w:r>
            <w:bookmarkEnd w:id="7"/>
            <w:bookmarkEnd w:id="8"/>
            <w:bookmarkEnd w:id="9"/>
          </w:p>
        </w:tc>
      </w:tr>
      <w:tr w:rsidR="009204A5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78626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FS_SMARTER-NEO Status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204A5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78626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S1-162238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9204A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Vodafone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 Status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A5" w:rsidRPr="00665671" w:rsidRDefault="009204A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Default="00011A30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="0016543A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16543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S1-162300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1654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16543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S1-162349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="0016543A" w:rsidRPr="0016543A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6</w:t>
            </w:r>
            <w:r w:rsidR="0016543A" w:rsidRPr="0016543A">
              <w:rPr>
                <w:rFonts w:eastAsia="Times New Roman"/>
                <w:sz w:val="20"/>
                <w:szCs w:val="20"/>
              </w:rPr>
              <w:tab/>
            </w:r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16543A" w:rsidRPr="0016543A" w:rsidRDefault="0016543A" w:rsidP="00AA3DBB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6543A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16543A" w:rsidRPr="0016543A" w:rsidTr="0016543A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16543A" w:rsidRDefault="00011A30" w:rsidP="0016543A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7</w:t>
            </w:r>
            <w:r w:rsidR="0016543A" w:rsidRPr="0016543A">
              <w:rPr>
                <w:rFonts w:eastAsia="Times New Roman"/>
                <w:sz w:val="20"/>
                <w:szCs w:val="20"/>
              </w:rPr>
              <w:tab/>
            </w:r>
            <w:r w:rsidR="0016543A" w:rsidRPr="0016543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18477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18477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18477E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18477E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18477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18477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C9" w:rsidRDefault="00DC2AC9" w:rsidP="002E015E">
      <w:pPr>
        <w:spacing w:after="0" w:line="240" w:lineRule="auto"/>
      </w:pPr>
      <w:r>
        <w:separator/>
      </w:r>
    </w:p>
  </w:endnote>
  <w:endnote w:type="continuationSeparator" w:id="0">
    <w:p w:rsidR="00DC2AC9" w:rsidRDefault="00DC2AC9" w:rsidP="002E015E">
      <w:pPr>
        <w:spacing w:after="0" w:line="240" w:lineRule="auto"/>
      </w:pPr>
      <w:r>
        <w:continuationSeparator/>
      </w:r>
    </w:p>
  </w:endnote>
  <w:endnote w:type="continuationNotice" w:id="1">
    <w:p w:rsidR="00DC2AC9" w:rsidRDefault="00DC2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C9" w:rsidRDefault="00DC2AC9" w:rsidP="002E015E">
      <w:pPr>
        <w:spacing w:after="0" w:line="240" w:lineRule="auto"/>
      </w:pPr>
      <w:r>
        <w:separator/>
      </w:r>
    </w:p>
  </w:footnote>
  <w:footnote w:type="continuationSeparator" w:id="0">
    <w:p w:rsidR="00DC2AC9" w:rsidRDefault="00DC2AC9" w:rsidP="002E015E">
      <w:pPr>
        <w:spacing w:after="0" w:line="240" w:lineRule="auto"/>
      </w:pPr>
      <w:r>
        <w:continuationSeparator/>
      </w:r>
    </w:p>
  </w:footnote>
  <w:footnote w:type="continuationNotice" w:id="1">
    <w:p w:rsidR="00DC2AC9" w:rsidRDefault="00DC2A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220C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AppData\Local\My%20Local%20Documents\3GPP\SA1%20San%20Francisco%202016\docs\S1-162090.zip" TargetMode="External"/><Relationship Id="rId18" Type="http://schemas.openxmlformats.org/officeDocument/2006/relationships/hyperlink" Target="file:///C:\Users\norpahj\AppData\Local\My%20Local%20Documents\3GPP\SA1%20San%20Francisco%202016\docs\S1-162095.zip" TargetMode="External"/><Relationship Id="rId26" Type="http://schemas.openxmlformats.org/officeDocument/2006/relationships/hyperlink" Target="file:///C:\Users\norpahj\AppData\Local\My%20Local%20Documents\3GPP\SA1%20San%20Francisco%202016\docs\S1-162254.zip" TargetMode="External"/><Relationship Id="rId39" Type="http://schemas.openxmlformats.org/officeDocument/2006/relationships/hyperlink" Target="file:///C:\Users\norpahj\AppData\Local\My%20Local%20Documents\3GPP\SA1%20San%20Francisco%202016\docs\S1-162157.zip" TargetMode="External"/><Relationship Id="rId21" Type="http://schemas.openxmlformats.org/officeDocument/2006/relationships/hyperlink" Target="file:///C:\Users\norpahj\AppData\Local\My%20Local%20Documents\3GPP\SA1%20San%20Francisco%202016\docs\S1-162117.zip" TargetMode="External"/><Relationship Id="rId34" Type="http://schemas.openxmlformats.org/officeDocument/2006/relationships/hyperlink" Target="file:///C:\Users\norpahj\AppData\Local\My%20Local%20Documents\3GPP\SA1%20San%20Francisco%202016\docs\S1-162263.zip" TargetMode="External"/><Relationship Id="rId42" Type="http://schemas.openxmlformats.org/officeDocument/2006/relationships/hyperlink" Target="file:///C:\Users\norpahj\AppData\Local\My%20Local%20Documents\3GPP\SA1%20San%20Francisco%202016\docs\S1-162168.zip" TargetMode="External"/><Relationship Id="rId47" Type="http://schemas.openxmlformats.org/officeDocument/2006/relationships/hyperlink" Target="file:///C:\Users\norpahj\AppData\Local\My%20Local%20Documents\3GPP\SA1%20San%20Francisco%202016\docs\S1-162159.zip" TargetMode="External"/><Relationship Id="rId50" Type="http://schemas.openxmlformats.org/officeDocument/2006/relationships/hyperlink" Target="file:///C:\Users\norpahj\AppData\Local\My%20Local%20Documents\3GPP\SA1%20San%20Francisco%202016\docs\S1-162098.zip" TargetMode="External"/><Relationship Id="rId55" Type="http://schemas.openxmlformats.org/officeDocument/2006/relationships/hyperlink" Target="file:///C:\Users\norpahj\AppData\Local\My%20Local%20Documents\3GPP\SA1%20San%20Francisco%202016\docs\S1-162121.zip" TargetMode="External"/><Relationship Id="rId63" Type="http://schemas.openxmlformats.org/officeDocument/2006/relationships/hyperlink" Target="file:///C:\Users\norpahj\AppData\Local\My%20Local%20Documents\3GPP\SA1%20San%20Francisco%202016\docs\S1-162174.zi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AppData\Local\My%20Local%20Documents\3GPP\SA1%20San%20Francisco%202016\docs\S1-162092.zip" TargetMode="External"/><Relationship Id="rId20" Type="http://schemas.openxmlformats.org/officeDocument/2006/relationships/hyperlink" Target="file:///C:\Users\norpahj\AppData\Local\My%20Local%20Documents\3GPP\SA1%20San%20Francisco%202016\docs\S1-162093.zip" TargetMode="External"/><Relationship Id="rId29" Type="http://schemas.openxmlformats.org/officeDocument/2006/relationships/hyperlink" Target="file:///C:\Users\norpahj\AppData\Local\My%20Local%20Documents\3GPP\SA1%20San%20Francisco%202016\docs\S1-162147.zip" TargetMode="External"/><Relationship Id="rId41" Type="http://schemas.openxmlformats.org/officeDocument/2006/relationships/hyperlink" Target="file:///C:\Users\norpahj\AppData\Local\My%20Local%20Documents\3GPP\SA1%20San%20Francisco%202016\docs\S1-162172.zip" TargetMode="External"/><Relationship Id="rId54" Type="http://schemas.openxmlformats.org/officeDocument/2006/relationships/hyperlink" Target="file:///C:\Users\norpahj\AppData\Local\My%20Local%20Documents\3GPP\SA1%20San%20Francisco%202016\docs\S1-162256.zip" TargetMode="External"/><Relationship Id="rId62" Type="http://schemas.openxmlformats.org/officeDocument/2006/relationships/hyperlink" Target="file:///C:\Users\norpahj\AppData\Local\My%20Local%20Documents\3GPP\SA1%20San%20Francisco%202016\docs\S1-16218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AppData\Local\My%20Local%20Documents\3GPP\SA1%20San%20Francisco%202016\docs\S1-162104.zip" TargetMode="External"/><Relationship Id="rId24" Type="http://schemas.openxmlformats.org/officeDocument/2006/relationships/hyperlink" Target="file:///C:\Users\norpahj\AppData\Local\My%20Local%20Documents\3GPP\SA1%20San%20Francisco%202016\docs\S1-162276.zip" TargetMode="External"/><Relationship Id="rId32" Type="http://schemas.openxmlformats.org/officeDocument/2006/relationships/hyperlink" Target="file:///C:\Users\norpahj\AppData\Local\My%20Local%20Documents\3GPP\SA1%20San%20Francisco%202016\docs\S1-162170.zip" TargetMode="External"/><Relationship Id="rId37" Type="http://schemas.openxmlformats.org/officeDocument/2006/relationships/hyperlink" Target="file:///C:\Users\norpahj\AppData\Local\My%20Local%20Documents\3GPP\SA1%20San%20Francisco%202016\docs\S1-162110.zip" TargetMode="External"/><Relationship Id="rId40" Type="http://schemas.openxmlformats.org/officeDocument/2006/relationships/hyperlink" Target="file:///C:\Users\norpahj\AppData\Local\My%20Local%20Documents\3GPP\SA1%20San%20Francisco%202016\docs\S1-162109.zip" TargetMode="External"/><Relationship Id="rId45" Type="http://schemas.openxmlformats.org/officeDocument/2006/relationships/hyperlink" Target="file:///C:\Users\norpahj\AppData\Local\My%20Local%20Documents\3GPP\SA1%20San%20Francisco%202016\docs\S1-162171.zip" TargetMode="External"/><Relationship Id="rId53" Type="http://schemas.openxmlformats.org/officeDocument/2006/relationships/hyperlink" Target="file:///C:\Users\norpahj\AppData\Local\My%20Local%20Documents\3GPP\SA1%20San%20Francisco%202016\docs\S1-162119.zip" TargetMode="External"/><Relationship Id="rId58" Type="http://schemas.openxmlformats.org/officeDocument/2006/relationships/hyperlink" Target="file:///C:\Users\norpahj\AppData\Local\My%20Local%20Documents\3GPP\SA1%20San%20Francisco%202016\docs\S1-162156.zip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AppData\Local\My%20Local%20Documents\3GPP\SA1%20San%20Francisco%202016\docs\S1-162091.zip" TargetMode="External"/><Relationship Id="rId23" Type="http://schemas.openxmlformats.org/officeDocument/2006/relationships/hyperlink" Target="file:///C:\Users\norpahj\AppData\Local\My%20Local%20Documents\3GPP\SA1%20San%20Francisco%202016\docs\S1-162094.zip" TargetMode="External"/><Relationship Id="rId28" Type="http://schemas.openxmlformats.org/officeDocument/2006/relationships/hyperlink" Target="file:///C:\Users\norpahj\AppData\Local\My%20Local%20Documents\3GPP\SA1%20San%20Francisco%202016\docs\S1-162277.zip" TargetMode="External"/><Relationship Id="rId36" Type="http://schemas.openxmlformats.org/officeDocument/2006/relationships/hyperlink" Target="file:///C:\Users\norpahj\AppData\Local\My%20Local%20Documents\3GPP\SA1%20San%20Francisco%202016\docs\S1-162138.zip" TargetMode="External"/><Relationship Id="rId49" Type="http://schemas.openxmlformats.org/officeDocument/2006/relationships/hyperlink" Target="file:///C:\Users\norpahj\AppData\Local\My%20Local%20Documents\3GPP\SA1%20San%20Francisco%202016\docs\S1-162194.zip" TargetMode="External"/><Relationship Id="rId57" Type="http://schemas.openxmlformats.org/officeDocument/2006/relationships/hyperlink" Target="file:///C:\Users\norpahj\AppData\Local\My%20Local%20Documents\3GPP\SA1%20San%20Francisco%202016\docs\S1-162155.zip" TargetMode="External"/><Relationship Id="rId61" Type="http://schemas.openxmlformats.org/officeDocument/2006/relationships/hyperlink" Target="file:///C:\Users\norpahj\AppData\Local\My%20Local%20Documents\3GPP\SA1%20San%20Francisco%202016\docs\S1-162187.zip" TargetMode="External"/><Relationship Id="rId10" Type="http://schemas.openxmlformats.org/officeDocument/2006/relationships/hyperlink" Target="file:///C:\Users\norpahj\AppData\Local\My%20Local%20Documents\3GPP\SA1%20San%20Francisco%202016\docs\S1-162105.zip" TargetMode="External"/><Relationship Id="rId19" Type="http://schemas.openxmlformats.org/officeDocument/2006/relationships/hyperlink" Target="file:///C:\Users\norpahj\AppData\Local\My%20Local%20Documents\3GPP\SA1%20San%20Francisco%202016\docs\S1-162043.zip" TargetMode="External"/><Relationship Id="rId31" Type="http://schemas.openxmlformats.org/officeDocument/2006/relationships/hyperlink" Target="file:///C:\Users\norpahj\AppData\Local\My%20Local%20Documents\3GPP\SA1%20San%20Francisco%202016\docs\S1-162167.zip" TargetMode="External"/><Relationship Id="rId44" Type="http://schemas.openxmlformats.org/officeDocument/2006/relationships/hyperlink" Target="file:///C:\Users\norpahj\AppData\Local\My%20Local%20Documents\3GPP\SA1%20San%20Francisco%202016\docs\S1-162169.zip" TargetMode="External"/><Relationship Id="rId52" Type="http://schemas.openxmlformats.org/officeDocument/2006/relationships/hyperlink" Target="file:///C:\Users\norpahj\AppData\Local\My%20Local%20Documents\3GPP\SA1%20San%20Francisco%202016\docs\S1-162099.zip" TargetMode="External"/><Relationship Id="rId60" Type="http://schemas.openxmlformats.org/officeDocument/2006/relationships/hyperlink" Target="file:///C:\Users\norpahj\AppData\Local\My%20Local%20Documents\3GPP\SA1%20San%20Francisco%202016\docs\S1-162175.zip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AppData\Local\My%20Local%20Documents\3GPP\SA1%20San%20Francisco%202016\docs\S1-162103.zip" TargetMode="External"/><Relationship Id="rId14" Type="http://schemas.openxmlformats.org/officeDocument/2006/relationships/hyperlink" Target="file:///C:\Users\norpahj\AppData\Local\My%20Local%20Documents\3GPP\SA1%20San%20Francisco%202016\docs\S1-162189.zip" TargetMode="External"/><Relationship Id="rId22" Type="http://schemas.openxmlformats.org/officeDocument/2006/relationships/hyperlink" Target="file:///C:\Users\norpahj\AppData\Local\My%20Local%20Documents\3GPP\SA1%20San%20Francisco%202016\docs\S1-162173.zip" TargetMode="External"/><Relationship Id="rId27" Type="http://schemas.openxmlformats.org/officeDocument/2006/relationships/hyperlink" Target="file:///C:\Users\norpahj\AppData\Local\My%20Local%20Documents\3GPP\SA1%20San%20Francisco%202016\docs\S1-162097.zip" TargetMode="External"/><Relationship Id="rId30" Type="http://schemas.openxmlformats.org/officeDocument/2006/relationships/hyperlink" Target="file:///C:\Users\norpahj\AppData\Local\My%20Local%20Documents\3GPP\SA1%20San%20Francisco%202016\docs\S1-162148.zip" TargetMode="External"/><Relationship Id="rId35" Type="http://schemas.openxmlformats.org/officeDocument/2006/relationships/hyperlink" Target="file:///C:\Users\norpahj\AppData\Local\My%20Local%20Documents\3GPP\SA1%20San%20Francisco%202016\docs\S1-162137.zip" TargetMode="External"/><Relationship Id="rId43" Type="http://schemas.openxmlformats.org/officeDocument/2006/relationships/hyperlink" Target="file:///C:\Users\norpahj\AppData\Local\My%20Local%20Documents\3GPP\SA1%20San%20Francisco%202016\docs\S1-162118.zip" TargetMode="External"/><Relationship Id="rId48" Type="http://schemas.openxmlformats.org/officeDocument/2006/relationships/hyperlink" Target="file:///C:\Users\norpahj\AppData\Local\My%20Local%20Documents\3GPP\SA1%20San%20Francisco%202016\docs\S1-162158.zip" TargetMode="External"/><Relationship Id="rId56" Type="http://schemas.openxmlformats.org/officeDocument/2006/relationships/hyperlink" Target="file:///C:\Users\norpahj\AppData\Local\My%20Local%20Documents\3GPP\SA1%20San%20Francisco%202016\docs\S1-162255.zip" TargetMode="External"/><Relationship Id="rId64" Type="http://schemas.openxmlformats.org/officeDocument/2006/relationships/hyperlink" Target="file:///C:\Users\norpahj\AppData\Local\My%20Local%20Documents\3GPP\SA1%20San%20Francisco%202016\docs\S1-162253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myounge\Documents\3GPP\SA1\TSGS1_75_SanFrancisco\Inbox\docs\S1-16225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AppData\Local\My%20Local%20Documents\3GPP\SA1%20San%20Francisco%202016\docs\S1-162089.zip" TargetMode="External"/><Relationship Id="rId17" Type="http://schemas.openxmlformats.org/officeDocument/2006/relationships/hyperlink" Target="file:///C:\Users\norpahj\AppData\Local\My%20Local%20Documents\3GPP\SA1%20San%20Francisco%202016\docs\S1-162096.zip" TargetMode="External"/><Relationship Id="rId25" Type="http://schemas.openxmlformats.org/officeDocument/2006/relationships/hyperlink" Target="file:///C:\Users\norpahj\AppData\Local\My%20Local%20Documents\3GPP\SA1%20San%20Francisco%202016\docs\S1-162197.zip" TargetMode="External"/><Relationship Id="rId33" Type="http://schemas.openxmlformats.org/officeDocument/2006/relationships/hyperlink" Target="file:///C:\Users\norpahj\AppData\Local\My%20Local%20Documents\3GPP\SA1%20San%20Francisco%202016\docs\S1-162139.zip" TargetMode="External"/><Relationship Id="rId38" Type="http://schemas.openxmlformats.org/officeDocument/2006/relationships/hyperlink" Target="file:///C:\Users\norpahj\AppData\Local\My%20Local%20Documents\3GPP\SA1%20San%20Francisco%202016\docs\S1-162241.zip" TargetMode="External"/><Relationship Id="rId46" Type="http://schemas.openxmlformats.org/officeDocument/2006/relationships/hyperlink" Target="file:///C:\Users\norpahj\AppData\Local\My%20Local%20Documents\3GPP\SA1%20San%20Francisco%202016\docs\S1-162111.zip" TargetMode="External"/><Relationship Id="rId59" Type="http://schemas.openxmlformats.org/officeDocument/2006/relationships/hyperlink" Target="file:///C:\Users\norpahj\AppData\Local\My%20Local%20Documents\3GPP\SA1%20San%20Francisco%202016\docs\S1-16219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95116-8C37-4FC5-BE2B-39C8F15C6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7</Pages>
  <Words>2684</Words>
  <Characters>14683</Characters>
  <Application>Microsoft Office Word</Application>
  <DocSecurity>4</DocSecurity>
  <Lines>293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17258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Toon</cp:lastModifiedBy>
  <cp:revision>2</cp:revision>
  <dcterms:created xsi:type="dcterms:W3CDTF">2016-09-07T06:53:00Z</dcterms:created>
  <dcterms:modified xsi:type="dcterms:W3CDTF">2016-09-07T06:53:00Z</dcterms:modified>
</cp:coreProperties>
</file>