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044" w:rsidRPr="009B1044" w:rsidRDefault="009B1044" w:rsidP="009B1044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sz w:val="24"/>
          <w:szCs w:val="20"/>
          <w:lang w:eastAsia="ar-SA"/>
        </w:rPr>
      </w:pPr>
      <w:r w:rsidRPr="009B1044">
        <w:rPr>
          <w:rFonts w:eastAsia="Times New Roman" w:cs="Arial"/>
          <w:sz w:val="24"/>
          <w:szCs w:val="20"/>
          <w:lang w:eastAsia="ar-SA"/>
        </w:rPr>
        <w:t>3GPP TSG-SA WG1 Meeting #59</w:t>
      </w:r>
      <w:r w:rsidRPr="009B1044">
        <w:rPr>
          <w:rFonts w:eastAsia="Times New Roman" w:cs="Arial"/>
          <w:sz w:val="24"/>
          <w:szCs w:val="20"/>
          <w:lang w:eastAsia="ar-SA"/>
        </w:rPr>
        <w:tab/>
      </w:r>
      <w:hyperlink r:id="rId8" w:history="1">
        <w:r w:rsidR="00245FCF" w:rsidRPr="00245FCF">
          <w:rPr>
            <w:rStyle w:val="Hyperlink"/>
            <w:rFonts w:eastAsia="Arial Unicode MS" w:cs="Arial"/>
            <w:sz w:val="24"/>
            <w:szCs w:val="24"/>
            <w:lang w:eastAsia="ar-SA"/>
          </w:rPr>
          <w:t>S1-122260</w:t>
        </w:r>
      </w:hyperlink>
    </w:p>
    <w:p w:rsidR="009B1044" w:rsidRPr="009B1044" w:rsidRDefault="009B1044" w:rsidP="009B1044">
      <w:pPr>
        <w:tabs>
          <w:tab w:val="left" w:pos="12758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9B1044">
        <w:rPr>
          <w:rFonts w:eastAsia="Times New Roman" w:cs="Arial"/>
          <w:sz w:val="24"/>
          <w:szCs w:val="20"/>
          <w:lang w:eastAsia="ar-SA"/>
        </w:rPr>
        <w:t>Chicago, USA, 30</w:t>
      </w:r>
      <w:r w:rsidRPr="009B1044">
        <w:rPr>
          <w:rFonts w:eastAsia="Times New Roman" w:cs="Arial"/>
          <w:sz w:val="24"/>
          <w:szCs w:val="20"/>
          <w:vertAlign w:val="superscript"/>
          <w:lang w:eastAsia="ar-SA"/>
        </w:rPr>
        <w:t>th</w:t>
      </w:r>
      <w:r w:rsidRPr="009B1044">
        <w:rPr>
          <w:rFonts w:eastAsia="Times New Roman" w:cs="Arial"/>
          <w:sz w:val="24"/>
          <w:szCs w:val="20"/>
          <w:lang w:eastAsia="ar-SA"/>
        </w:rPr>
        <w:t xml:space="preserve"> July – </w:t>
      </w:r>
      <w:bookmarkStart w:id="0" w:name="OLE_LINK11"/>
      <w:bookmarkStart w:id="1" w:name="OLE_LINK12"/>
      <w:r w:rsidRPr="009B1044">
        <w:rPr>
          <w:rFonts w:eastAsia="Times New Roman" w:cs="Arial"/>
          <w:sz w:val="24"/>
          <w:szCs w:val="20"/>
          <w:lang w:eastAsia="ar-SA"/>
        </w:rPr>
        <w:t>3</w:t>
      </w:r>
      <w:bookmarkEnd w:id="0"/>
      <w:bookmarkEnd w:id="1"/>
      <w:r w:rsidRPr="009B1044">
        <w:rPr>
          <w:rFonts w:eastAsia="Times New Roman" w:cs="Arial"/>
          <w:sz w:val="24"/>
          <w:szCs w:val="20"/>
          <w:vertAlign w:val="superscript"/>
          <w:lang w:eastAsia="ar-SA"/>
        </w:rPr>
        <w:t>rd</w:t>
      </w:r>
      <w:r w:rsidRPr="009B1044">
        <w:rPr>
          <w:rFonts w:eastAsia="Times New Roman" w:cs="Arial"/>
          <w:sz w:val="24"/>
          <w:szCs w:val="20"/>
          <w:lang w:eastAsia="ar-SA"/>
        </w:rPr>
        <w:t xml:space="preserve"> August 2012</w:t>
      </w:r>
    </w:p>
    <w:p w:rsidR="009B1044" w:rsidRPr="009B1044" w:rsidRDefault="009B1044" w:rsidP="009B1044">
      <w:pPr>
        <w:pBdr>
          <w:bottom w:val="single" w:sz="4" w:space="1" w:color="000000"/>
        </w:pBdr>
        <w:tabs>
          <w:tab w:val="right" w:pos="9214"/>
        </w:tabs>
        <w:suppressAutoHyphens/>
        <w:spacing w:after="0" w:line="240" w:lineRule="auto"/>
        <w:rPr>
          <w:rFonts w:eastAsia="Times New Roman" w:cs="Arial"/>
          <w:sz w:val="24"/>
          <w:szCs w:val="20"/>
          <w:lang w:eastAsia="ar-SA"/>
        </w:rPr>
      </w:pPr>
    </w:p>
    <w:p w:rsidR="009B1044" w:rsidRPr="009B1044" w:rsidRDefault="009B1044" w:rsidP="009B104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9B1044" w:rsidRPr="009B1044" w:rsidRDefault="009B1044" w:rsidP="009B104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9B1044">
        <w:rPr>
          <w:rFonts w:eastAsia="Times New Roman" w:cs="Arial"/>
          <w:sz w:val="22"/>
          <w:szCs w:val="20"/>
          <w:lang w:eastAsia="ar-SA"/>
        </w:rPr>
        <w:t>Title:</w:t>
      </w:r>
      <w:r w:rsidRPr="009B1044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045C93">
        <w:rPr>
          <w:rFonts w:eastAsia="Times New Roman" w:cs="Arial"/>
          <w:sz w:val="22"/>
          <w:szCs w:val="20"/>
          <w:lang w:eastAsia="ar-SA"/>
        </w:rPr>
        <w:t>ProSe Drafting Report</w:t>
      </w:r>
    </w:p>
    <w:p w:rsidR="009B1044" w:rsidRPr="009B1044" w:rsidRDefault="009B1044" w:rsidP="009B104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proofErr w:type="gramStart"/>
      <w:r w:rsidRPr="009B1044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9B1044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9B1044">
        <w:rPr>
          <w:rFonts w:eastAsia="Times New Roman" w:cs="Arial"/>
          <w:sz w:val="22"/>
          <w:szCs w:val="20"/>
          <w:lang w:eastAsia="ar-SA"/>
        </w:rPr>
        <w:tab/>
      </w:r>
      <w:r w:rsidR="00045C93">
        <w:rPr>
          <w:rFonts w:eastAsia="Times New Roman" w:cs="Arial"/>
          <w:sz w:val="22"/>
          <w:szCs w:val="20"/>
          <w:lang w:eastAsia="ar-SA"/>
        </w:rPr>
        <w:t>9.4</w:t>
      </w:r>
    </w:p>
    <w:p w:rsidR="009B1044" w:rsidRPr="009B1044" w:rsidRDefault="009B1044" w:rsidP="009B104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9B1044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9B1044">
        <w:rPr>
          <w:rFonts w:eastAsia="Times New Roman" w:cs="Arial"/>
          <w:sz w:val="22"/>
          <w:szCs w:val="20"/>
          <w:lang w:eastAsia="ar-SA"/>
        </w:rPr>
        <w:tab/>
      </w:r>
      <w:r w:rsidR="00045C93">
        <w:rPr>
          <w:rFonts w:eastAsia="Times New Roman" w:cs="Arial"/>
          <w:sz w:val="22"/>
          <w:szCs w:val="20"/>
          <w:lang w:eastAsia="ar-SA"/>
        </w:rPr>
        <w:t>ProSe Rapporteur</w:t>
      </w:r>
    </w:p>
    <w:p w:rsidR="009B1044" w:rsidRPr="009B1044" w:rsidRDefault="009B1044" w:rsidP="009B104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9B1044">
        <w:rPr>
          <w:rFonts w:eastAsia="Times New Roman" w:cs="Arial"/>
          <w:sz w:val="22"/>
          <w:szCs w:val="20"/>
          <w:lang w:eastAsia="ar-SA"/>
        </w:rPr>
        <w:t>Contact:</w:t>
      </w:r>
      <w:r w:rsidRPr="009B1044">
        <w:rPr>
          <w:rFonts w:eastAsia="Times New Roman" w:cs="Arial"/>
          <w:sz w:val="22"/>
          <w:szCs w:val="20"/>
          <w:lang w:eastAsia="ar-SA"/>
        </w:rPr>
        <w:tab/>
      </w:r>
      <w:r w:rsidR="00045C93">
        <w:rPr>
          <w:rFonts w:eastAsia="Times New Roman" w:cs="Arial"/>
          <w:sz w:val="22"/>
          <w:szCs w:val="20"/>
          <w:lang w:eastAsia="ar-SA"/>
        </w:rPr>
        <w:t>Rich Hovey</w:t>
      </w:r>
      <w:r w:rsidRPr="009B1044">
        <w:rPr>
          <w:rFonts w:eastAsia="Times New Roman" w:cs="Arial"/>
          <w:sz w:val="22"/>
          <w:szCs w:val="20"/>
          <w:lang w:eastAsia="ar-SA"/>
        </w:rPr>
        <w:t xml:space="preserve"> [</w:t>
      </w:r>
      <w:r w:rsidR="00045C93">
        <w:rPr>
          <w:rFonts w:eastAsia="Times New Roman" w:cs="Arial"/>
          <w:sz w:val="22"/>
          <w:szCs w:val="20"/>
          <w:lang w:eastAsia="ar-SA"/>
        </w:rPr>
        <w:t>rhovey@qualcomm.com</w:t>
      </w:r>
      <w:r w:rsidRPr="009B1044">
        <w:rPr>
          <w:rFonts w:eastAsia="Times New Roman" w:cs="Arial"/>
          <w:sz w:val="22"/>
          <w:szCs w:val="20"/>
          <w:lang w:eastAsia="ar-SA"/>
        </w:rPr>
        <w:t>]</w:t>
      </w:r>
    </w:p>
    <w:p w:rsidR="009B1044" w:rsidRPr="009B1044" w:rsidRDefault="009B1044" w:rsidP="009B104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9B1044" w:rsidRPr="009B1044" w:rsidRDefault="009B1044" w:rsidP="009B1044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  <w:r w:rsidRPr="009B1044">
        <w:rPr>
          <w:rFonts w:eastAsia="Arial Unicode MS" w:cs="Arial"/>
          <w:bCs/>
          <w:sz w:val="36"/>
          <w:szCs w:val="36"/>
          <w:lang w:eastAsia="ar-SA"/>
        </w:rPr>
        <w:t>SA1 DRAFT SCHEDULE</w:t>
      </w:r>
    </w:p>
    <w:p w:rsidR="009B1044" w:rsidRPr="009B1044" w:rsidRDefault="009B1044" w:rsidP="009B1044">
      <w:pPr>
        <w:keepNext/>
        <w:suppressAutoHyphens/>
        <w:spacing w:after="120" w:line="240" w:lineRule="auto"/>
        <w:rPr>
          <w:rFonts w:eastAsia="MS Mincho" w:cs="Arial"/>
          <w:iCs/>
          <w:sz w:val="24"/>
          <w:szCs w:val="28"/>
          <w:lang w:eastAsia="ar-SA"/>
        </w:rPr>
      </w:pPr>
      <w:r w:rsidRPr="009B1044">
        <w:rPr>
          <w:rFonts w:eastAsia="MS Mincho" w:cs="Arial"/>
          <w:iCs/>
          <w:sz w:val="24"/>
          <w:szCs w:val="28"/>
          <w:lang w:eastAsia="ar-SA"/>
        </w:rPr>
        <w:t>The meeting will start at 09:00 local time on Monday and will close by 16:30 local time on Friday, at the latest.</w:t>
      </w:r>
    </w:p>
    <w:p w:rsidR="009B1044" w:rsidRPr="009B1044" w:rsidRDefault="009B1044" w:rsidP="009B104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2665"/>
        <w:gridCol w:w="2665"/>
        <w:gridCol w:w="2665"/>
      </w:tblGrid>
      <w:tr w:rsidR="009B1044" w:rsidRPr="009B1044" w:rsidTr="00E50E1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B1044" w:rsidRPr="009B1044" w:rsidRDefault="009B1044" w:rsidP="009B1044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B1044" w:rsidRPr="009B1044" w:rsidRDefault="009B1044" w:rsidP="009B1044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9B1044" w:rsidRPr="009B1044" w:rsidRDefault="009B1044" w:rsidP="009B104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9B1044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9B1044" w:rsidRPr="009B1044" w:rsidRDefault="009B1044" w:rsidP="009B104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9B1044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9B1044" w:rsidRPr="009B1044" w:rsidRDefault="009B1044" w:rsidP="009B104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9B1044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9B1044" w:rsidRPr="009B1044" w:rsidRDefault="009B1044" w:rsidP="009B104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9B1044">
              <w:rPr>
                <w:rFonts w:eastAsia="Times New Roman" w:cs="Arial"/>
                <w:b/>
                <w:sz w:val="20"/>
                <w:szCs w:val="20"/>
                <w:lang w:eastAsia="ar-SA"/>
              </w:rPr>
              <w:t>Thursday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9B1044" w:rsidRPr="009B1044" w:rsidRDefault="009B1044" w:rsidP="009B104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9B1044">
              <w:rPr>
                <w:rFonts w:eastAsia="Times New Roman" w:cs="Arial"/>
                <w:b/>
                <w:sz w:val="20"/>
                <w:szCs w:val="20"/>
                <w:lang w:eastAsia="ar-SA"/>
              </w:rPr>
              <w:t>Friday</w:t>
            </w:r>
          </w:p>
        </w:tc>
      </w:tr>
      <w:tr w:rsidR="009B1044" w:rsidRPr="009B1044" w:rsidTr="00E50E1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B1044" w:rsidRPr="009B1044" w:rsidRDefault="009B1044" w:rsidP="009B104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9B1044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B1044" w:rsidRPr="009B1044" w:rsidRDefault="009B1044" w:rsidP="009B104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9B1044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08:00</w:t>
            </w:r>
          </w:p>
          <w:p w:rsidR="009B1044" w:rsidRPr="009B1044" w:rsidRDefault="009B1044" w:rsidP="009B104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9B1044" w:rsidRPr="009B1044" w:rsidRDefault="009B1044" w:rsidP="009B104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9B1044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9B1044" w:rsidRPr="009B1044" w:rsidRDefault="009B1044" w:rsidP="009B104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_Ref323299653 \r \h </w:instrText>
            </w:r>
            <w:r w:rsidR="00271A7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8.1</w:t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IPXSNAT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_Ref328464909 \r \h </w:instrText>
            </w:r>
            <w:r w:rsidR="00271A7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8.2</w:t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SSO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_Ref328464947 \r \h </w:instrText>
            </w:r>
            <w:r w:rsidR="00271A7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8.3</w:t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ECTB</w:t>
            </w:r>
          </w:p>
          <w:p w:rsidR="008C1CF7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instrText xml:space="preserve"> REF _Ref328464969 \r \h </w:instrText>
            </w:r>
            <w:r w:rsidR="00271A7B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8.4</w:t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MTCe</w:t>
            </w:r>
            <w:proofErr w:type="spellEnd"/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-SIMSE</w:t>
            </w:r>
          </w:p>
          <w:p w:rsidR="008C1CF7" w:rsidRPr="009B1044" w:rsidRDefault="008C1CF7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(LS from CCBG)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instrText xml:space="preserve"> REF _Ref328464622 \r \h </w:instrText>
            </w:r>
            <w:r w:rsidR="00271A7B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8.5</w:t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GSCE_LTE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1044" w:rsidRPr="009B1044" w:rsidRDefault="009B1044" w:rsidP="009B1044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9B1044">
              <w:rPr>
                <w:rFonts w:eastAsia="MS Mincho" w:cs="Times New Roman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Drafting: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2"/>
                <w:lang w:eastAsia="ja-JP"/>
              </w:rPr>
            </w:pP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instrText xml:space="preserve"> REF _Ref328464662 \r \h </w:instrText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9.4</w:t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ProSe</w:t>
            </w:r>
            <w:proofErr w:type="spellEnd"/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(A)</w:t>
            </w:r>
          </w:p>
          <w:p w:rsidR="009B1044" w:rsidRPr="009B1044" w:rsidRDefault="009B1044" w:rsidP="009B1044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36"/>
                <w:szCs w:val="36"/>
                <w:lang w:eastAsia="ja-JP"/>
              </w:rPr>
            </w:pP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instrText xml:space="preserve"> REF _Ref328464656 \r \h </w:instrText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t>9.5</w:t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t xml:space="preserve"> UPCON (B)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1044" w:rsidRPr="009B1044" w:rsidRDefault="009B1044" w:rsidP="009B1044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9B1044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Drafting:</w: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TBD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  <w:hideMark/>
          </w:tcPr>
          <w:p w:rsidR="009B1044" w:rsidRPr="009B1044" w:rsidRDefault="009B1044" w:rsidP="009B104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</w:tr>
      <w:tr w:rsidR="009B1044" w:rsidRPr="009B1044" w:rsidTr="00E50E1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B1044" w:rsidRPr="009B1044" w:rsidRDefault="009B1044" w:rsidP="009B104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9B1044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B1044" w:rsidRPr="009B1044" w:rsidRDefault="009B1044" w:rsidP="009B104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9B1044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9B1044" w:rsidRPr="009B1044" w:rsidRDefault="009B1044" w:rsidP="009B104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9B1044" w:rsidRPr="009B1044" w:rsidRDefault="009B1044" w:rsidP="009B104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9B1044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9B1044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_Ref328464055 \r \h </w:instrTex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1</w: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. Opening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_Ref328464089 \r \h </w:instrTex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3</w: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. Report/Action Items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_Ref328464123 \r \h </w:instrTex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4</w: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. LS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instrText xml:space="preserve"> REF _Ref328464622 \r \h </w:instrText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8.5</w:t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GSCE_LTE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_Ref329252708 \r \h </w:instrText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8.6</w:t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PWS_Sec</w:t>
            </w:r>
            <w:proofErr w:type="spellEnd"/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_Ref330818191 \r \h </w:instrText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8.8</w:t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BusTI</w:t>
            </w:r>
            <w:proofErr w:type="spellEnd"/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_Ref330813860 \r \h </w:instrText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8.9</w:t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Rel-12 other</w:t>
            </w:r>
          </w:p>
          <w:p w:rsidR="0038511F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_Ref330818206 \r \h </w:instrText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8.10</w:t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TEI12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9B1044">
              <w:rPr>
                <w:rFonts w:eastAsia="MS Mincho" w:cs="Arial"/>
                <w:b/>
                <w:bCs/>
                <w:kern w:val="24"/>
                <w:sz w:val="24"/>
                <w:szCs w:val="24"/>
                <w:lang w:eastAsia="ja-JP"/>
              </w:rPr>
              <w:t>Drafting: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2"/>
                <w:lang w:eastAsia="ja-JP"/>
              </w:rPr>
            </w:pP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instrText xml:space="preserve"> REF _Ref328464641 \r \h </w:instrText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9.4</w:t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ProSe</w:t>
            </w:r>
            <w:proofErr w:type="spellEnd"/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(A)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2"/>
                <w:lang w:eastAsia="ja-JP"/>
              </w:rPr>
            </w:pP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instrText xml:space="preserve"> REF _Ref328464647 \r \h </w:instrText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t>9.5</w:t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t xml:space="preserve"> UPCON (B)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_Ref329252750 \r \h </w:instrText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9.1</w:t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FS_AMTC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_Ref330818633 \r \h </w:instrText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9.2</w:t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FS_MTCe</w:t>
            </w:r>
            <w:proofErr w:type="spellEnd"/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_Ref330818639 \r \h </w:instrText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9.3</w:t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FS_UMONC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_Ref328464831 \r \h </w:instrTex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4</w: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. LS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9B1044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</w:tr>
      <w:tr w:rsidR="009B1044" w:rsidRPr="009B1044" w:rsidTr="00E50E1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B1044" w:rsidRPr="009B1044" w:rsidRDefault="009B1044" w:rsidP="009B104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9B1044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B1044" w:rsidRPr="009B1044" w:rsidRDefault="009B1044" w:rsidP="009B104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9B1044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9B1044" w:rsidRPr="009B1044" w:rsidRDefault="009B1044" w:rsidP="009B104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9B1044" w:rsidRPr="009B1044" w:rsidRDefault="009B1044" w:rsidP="009B104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9B1044">
              <w:rPr>
                <w:rFonts w:eastAsia="Times New Roman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9B1044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9B1044" w:rsidRPr="009B1044" w:rsidRDefault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_Ref328464153 \r \h </w:instrTex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5.2</w: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. New WIDs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35705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F35705" w:rsidRDefault="00F35705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IPR statement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lastRenderedPageBreak/>
              <w:fldChar w:fldCharType="begin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_Ref330819379 \r \h </w:instrTex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9.4.3</w: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ProSe</w:t>
            </w:r>
            <w:proofErr w:type="spellEnd"/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Public Safety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9B1044">
              <w:rPr>
                <w:rFonts w:eastAsia="MS Mincho" w:cs="Arial"/>
                <w:b/>
                <w:bCs/>
                <w:kern w:val="24"/>
                <w:sz w:val="24"/>
                <w:szCs w:val="24"/>
                <w:lang w:eastAsia="ja-JP"/>
              </w:rPr>
              <w:lastRenderedPageBreak/>
              <w:t>Drafting: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2"/>
                <w:lang w:eastAsia="ja-JP"/>
              </w:rPr>
            </w:pP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instrText xml:space="preserve"> REF _Ref328464641 \r \h </w:instrText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9.4</w:t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ProSe</w:t>
            </w:r>
            <w:proofErr w:type="spellEnd"/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(A)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2"/>
                <w:lang w:eastAsia="ja-JP"/>
              </w:rPr>
            </w:pP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lastRenderedPageBreak/>
              <w:fldChar w:fldCharType="begin"/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instrText xml:space="preserve"> REF _Ref328464647 \r \h </w:instrText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t>9.5</w:t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t xml:space="preserve"> UPCON (B)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9B1044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lastRenderedPageBreak/>
              <w:t>Plenary: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9B1044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</w:tr>
      <w:tr w:rsidR="009B1044" w:rsidRPr="009B1044" w:rsidTr="00E50E1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B1044" w:rsidRPr="009B1044" w:rsidRDefault="009B1044" w:rsidP="009B104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9B1044" w:rsidRPr="009B1044" w:rsidRDefault="009B1044" w:rsidP="009B104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B1044" w:rsidRPr="009B1044" w:rsidRDefault="009B1044" w:rsidP="009B104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9B1044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9B1044">
              <w:rPr>
                <w:rFonts w:eastAsia="MS Mincho" w:cs="Times New Roman"/>
                <w:color w:val="000000"/>
                <w:kern w:val="24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B1044" w:rsidRPr="009B1044" w:rsidRDefault="009B1044" w:rsidP="009B1044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B1044" w:rsidRPr="009B1044" w:rsidRDefault="009B1044" w:rsidP="009B1044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 </w:t>
            </w:r>
          </w:p>
        </w:tc>
      </w:tr>
      <w:tr w:rsidR="009B1044" w:rsidRPr="009B1044" w:rsidTr="00E50E1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B1044" w:rsidRPr="009B1044" w:rsidRDefault="009B1044" w:rsidP="009B104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9B1044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B1044" w:rsidRPr="009B1044" w:rsidRDefault="009B1044" w:rsidP="009B104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9B1044"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:rsidR="009B1044" w:rsidRPr="009B1044" w:rsidRDefault="009B1044" w:rsidP="009B104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9B1044" w:rsidRPr="009B1044" w:rsidRDefault="009B1044" w:rsidP="009B104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9B1044">
              <w:rPr>
                <w:rFonts w:eastAsia="Times New Roman" w:cs="Arial"/>
                <w:b/>
                <w:sz w:val="20"/>
                <w:szCs w:val="20"/>
                <w:lang w:eastAsia="ar-SA"/>
              </w:rPr>
              <w:t>15:30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2"/>
                <w:lang w:eastAsia="ja-JP"/>
              </w:rPr>
            </w:pPr>
            <w:r w:rsidRPr="009B1044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36"/>
                <w:szCs w:val="36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_Ref328464237 \r \h </w:instrTex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9.5</w: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UPCON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9B1044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_Ref330807102 \r \h </w:instrTex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9.4.6</w: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ProSe</w:t>
            </w:r>
            <w:proofErr w:type="spellEnd"/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WLAN</w:t>
            </w:r>
            <w:r w:rsidRPr="009B1044" w:rsidDel="003A61A0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_Ref330999718 \r \h </w:instrTex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9.4.7</w: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ProSe</w:t>
            </w:r>
            <w:proofErr w:type="spellEnd"/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Security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_Ref330999733 \r \h </w:instrTex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9.4.8</w: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ProSe</w:t>
            </w:r>
            <w:proofErr w:type="spellEnd"/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Other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_Ref331152655 \r \h </w:instrTex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9.4</w: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ProSe</w:t>
            </w:r>
            <w:proofErr w:type="spellEnd"/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(remainder)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9B1044">
              <w:rPr>
                <w:rFonts w:eastAsia="MS Mincho" w:cs="Arial"/>
                <w:b/>
                <w:bCs/>
                <w:kern w:val="24"/>
                <w:sz w:val="24"/>
                <w:szCs w:val="24"/>
                <w:lang w:eastAsia="ja-JP"/>
              </w:rPr>
              <w:t>Drafting: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2"/>
                <w:lang w:eastAsia="ja-JP"/>
              </w:rPr>
            </w:pP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instrText xml:space="preserve"> REF _Ref328464622 \r \h </w:instrText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8.5</w:t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GSCE_LTE (A)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2"/>
                <w:lang w:eastAsia="ja-JP"/>
              </w:rPr>
            </w:pP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instrText xml:space="preserve"> REF _Ref330817954 \r \h </w:instrText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t>9.6</w:t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t xml:space="preserve"> RSE (B)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9B1044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9B1044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11.3 Others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11.1 Work plan</w:t>
            </w:r>
          </w:p>
        </w:tc>
      </w:tr>
      <w:tr w:rsidR="009B1044" w:rsidRPr="009B1044" w:rsidTr="00E50E1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B1044" w:rsidRPr="009B1044" w:rsidRDefault="009B1044" w:rsidP="009B104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9B1044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B1044" w:rsidRPr="009B1044" w:rsidRDefault="009B1044" w:rsidP="009B104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9B1044">
              <w:rPr>
                <w:rFonts w:eastAsia="Times New Roman" w:cs="Arial"/>
                <w:b/>
                <w:sz w:val="20"/>
                <w:szCs w:val="20"/>
                <w:lang w:eastAsia="ar-SA"/>
              </w:rPr>
              <w:t>16:00</w:t>
            </w:r>
          </w:p>
          <w:p w:rsidR="009B1044" w:rsidRPr="009B1044" w:rsidRDefault="009B1044" w:rsidP="009B104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9B1044" w:rsidRPr="009B1044" w:rsidRDefault="009B1044" w:rsidP="009B104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9B1044"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  <w:t>17:30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9B1044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9B1044" w:rsidRPr="009B1044" w:rsidRDefault="009B1044" w:rsidP="009B1044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_Ref330817954 \r \h </w:instrTex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9.6</w: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RSE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_Ref330999525 \r \h </w:instrTex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9.4.1</w: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ProSe</w:t>
            </w:r>
            <w:proofErr w:type="spellEnd"/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Editorials</w:t>
            </w:r>
          </w:p>
          <w:p w:rsidR="009B1044" w:rsidRPr="009B1044" w:rsidRDefault="009B1044" w:rsidP="009B1044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_Ref330999532 \r \h </w:instrTex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9.4.2</w: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ProSe</w:t>
            </w:r>
            <w:proofErr w:type="spellEnd"/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Terms </w:t>
            </w:r>
          </w:p>
          <w:p w:rsidR="009B1044" w:rsidRPr="009B1044" w:rsidRDefault="009B1044" w:rsidP="009B1044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_Ref330999423 \r \h </w:instrTex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9.4.5</w: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ProSe</w:t>
            </w:r>
            <w:proofErr w:type="spellEnd"/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Comms</w:t>
            </w:r>
            <w:proofErr w:type="spellEnd"/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B1044" w:rsidRPr="009B1044" w:rsidRDefault="009B1044" w:rsidP="009B1044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9B1044">
              <w:rPr>
                <w:rFonts w:eastAsia="MS Mincho" w:cs="Times New Roman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Drafting: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2"/>
                <w:lang w:eastAsia="ja-JP"/>
              </w:rPr>
            </w:pP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instrText xml:space="preserve"> REF _Ref328464558 \r \h </w:instrText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9.4</w:t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ProSe</w:t>
            </w:r>
            <w:proofErr w:type="spellEnd"/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(A)</w:t>
            </w:r>
          </w:p>
          <w:p w:rsidR="009B1044" w:rsidRPr="009B1044" w:rsidRDefault="009B1044" w:rsidP="009B1044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36"/>
                <w:szCs w:val="36"/>
                <w:lang w:eastAsia="ja-JP"/>
              </w:rPr>
            </w:pP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instrText xml:space="preserve"> REF _Ref328464565 \r \h </w:instrText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t>9.5</w:t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t xml:space="preserve"> UPCON (B)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_Ref323293290 \r \h </w:instrTex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7.1</w: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SIMTC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_Ref330818536 \r \h </w:instrTex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7.2</w: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Rel-11 other</w:t>
            </w:r>
          </w:p>
          <w:p w:rsidR="00FE091C" w:rsidRDefault="00FE091C" w:rsidP="00FE091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_Ref328464212 \r \h </w:instrTex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6</w: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. Rel-10</w:t>
            </w:r>
          </w:p>
          <w:p w:rsidR="009B1044" w:rsidRPr="009B1044" w:rsidRDefault="009B1044" w:rsidP="00FE091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_Ref328464153 \r \h </w:instrTex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5.2</w: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. New WIDs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_Ref328464806 \r \h </w:instrTex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5.1</w: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WID revisions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_Ref328464831 \r \h </w:instrTex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4</w: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. LS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9B1044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 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9B1044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11.2 WI/SI status update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(close by 16:30)</w:t>
            </w:r>
          </w:p>
        </w:tc>
      </w:tr>
      <w:tr w:rsidR="009B1044" w:rsidRPr="009B1044" w:rsidTr="00E50E1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B1044" w:rsidRPr="009B1044" w:rsidRDefault="009B1044" w:rsidP="009B104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9B1044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B1044" w:rsidRPr="009B1044" w:rsidRDefault="009B1044" w:rsidP="009B104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</w:pPr>
            <w:r w:rsidRPr="009B1044"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  <w:t>17:30</w:t>
            </w:r>
          </w:p>
          <w:p w:rsidR="009B1044" w:rsidRPr="009B1044" w:rsidRDefault="009B1044" w:rsidP="009B104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</w:pPr>
          </w:p>
          <w:p w:rsidR="009B1044" w:rsidRPr="009B1044" w:rsidRDefault="009B1044" w:rsidP="009B104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9B1044"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  <w:t>19:00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9B1044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9B1044" w:rsidRPr="00F84575" w:rsidRDefault="009B1044" w:rsidP="00AF60E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_Ref330999423 \r \h </w:instrTex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9.4.5</w: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ProSe</w:t>
            </w:r>
            <w:proofErr w:type="spellEnd"/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Comms</w:t>
            </w:r>
            <w:proofErr w:type="spellEnd"/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_Ref330999455 \r \h </w:instrTex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9.4.4</w:t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ProSe</w:t>
            </w:r>
            <w:proofErr w:type="spellEnd"/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Disc.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1044" w:rsidRPr="009B1044" w:rsidRDefault="009B1044" w:rsidP="009B1044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9B1044">
              <w:rPr>
                <w:rFonts w:eastAsia="MS Mincho" w:cs="Times New Roman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Drafting: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2"/>
                <w:lang w:eastAsia="ja-JP"/>
              </w:rPr>
            </w:pP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instrText xml:space="preserve"> REF _Ref328464580 \r \h </w:instrText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9.4</w:t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ProSe</w:t>
            </w:r>
            <w:proofErr w:type="spellEnd"/>
            <w:r w:rsidRPr="009B1044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(A)</w:t>
            </w:r>
          </w:p>
          <w:p w:rsidR="009B1044" w:rsidRPr="009B1044" w:rsidRDefault="009B1044" w:rsidP="009B1044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36"/>
                <w:szCs w:val="36"/>
                <w:lang w:eastAsia="ja-JP"/>
              </w:rPr>
            </w:pP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instrText xml:space="preserve"> REF _Ref330817954 \r \h </w:instrText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t>9.6</w:t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fldChar w:fldCharType="end"/>
            </w:r>
            <w:r w:rsidRPr="009B1044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t xml:space="preserve"> RSE (B)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1044" w:rsidRPr="009B1044" w:rsidRDefault="009B1044" w:rsidP="009B1044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Times New Roman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Times New Roman"/>
                <w:bCs/>
                <w:color w:val="000000"/>
                <w:kern w:val="24"/>
                <w:sz w:val="24"/>
                <w:szCs w:val="24"/>
                <w:lang w:eastAsia="ja-JP"/>
              </w:rPr>
              <w:t>MMS</w:t>
            </w:r>
          </w:p>
          <w:p w:rsidR="009B1044" w:rsidRPr="009B1044" w:rsidRDefault="009B1044" w:rsidP="009B1044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Times New Roman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Times New Roman"/>
                <w:bCs/>
                <w:color w:val="000000"/>
                <w:kern w:val="24"/>
                <w:sz w:val="24"/>
                <w:szCs w:val="24"/>
                <w:lang w:eastAsia="ja-JP"/>
              </w:rPr>
              <w:t>starts 18:30</w:t>
            </w:r>
          </w:p>
          <w:p w:rsidR="009B1044" w:rsidRPr="009B1044" w:rsidRDefault="009B1044" w:rsidP="009B1044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Times New Roman"/>
                <w:color w:val="000000"/>
                <w:kern w:val="24"/>
                <w:sz w:val="22"/>
                <w:lang w:eastAsia="ja-JP"/>
              </w:rPr>
            </w:pPr>
            <w:r w:rsidRPr="009B1044">
              <w:rPr>
                <w:rFonts w:eastAsia="MS Mincho" w:cs="Times New Roman"/>
                <w:color w:val="000000"/>
                <w:kern w:val="24"/>
                <w:sz w:val="22"/>
                <w:lang w:eastAsia="ja-JP"/>
              </w:rPr>
              <w:t>Potters Lounge (Lobby)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9B1044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9B1044" w:rsidRPr="009B1044" w:rsidRDefault="009B1044" w:rsidP="009B10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9B1044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 </w:t>
            </w:r>
          </w:p>
        </w:tc>
      </w:tr>
    </w:tbl>
    <w:p w:rsidR="009B1044" w:rsidRPr="009B1044" w:rsidRDefault="009B1044" w:rsidP="009B1044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9B1044" w:rsidRPr="009B1044" w:rsidRDefault="009B1044" w:rsidP="009B1044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9B1044">
        <w:rPr>
          <w:rFonts w:eastAsia="Arial Unicode MS" w:cs="Arial"/>
          <w:szCs w:val="18"/>
          <w:lang w:eastAsia="ar-SA"/>
        </w:rPr>
        <w:br w:type="page"/>
      </w:r>
      <w:r w:rsidRPr="009B1044">
        <w:rPr>
          <w:rFonts w:eastAsia="MS Mincho" w:cs="Arial"/>
          <w:bCs/>
          <w:sz w:val="36"/>
          <w:szCs w:val="36"/>
          <w:lang w:eastAsia="ar-SA"/>
        </w:rPr>
        <w:lastRenderedPageBreak/>
        <w:t xml:space="preserve">SA1 </w:t>
      </w:r>
      <w:r w:rsidR="00045C93">
        <w:rPr>
          <w:rFonts w:eastAsia="MS Mincho" w:cs="Arial"/>
          <w:bCs/>
          <w:sz w:val="36"/>
          <w:szCs w:val="36"/>
          <w:lang w:eastAsia="ar-SA"/>
        </w:rPr>
        <w:t xml:space="preserve">ProSe Drafting </w:t>
      </w:r>
      <w:r w:rsidRPr="009B1044">
        <w:rPr>
          <w:rFonts w:eastAsia="MS Mincho" w:cs="Arial"/>
          <w:bCs/>
          <w:sz w:val="36"/>
          <w:szCs w:val="36"/>
          <w:lang w:eastAsia="ar-SA"/>
        </w:rPr>
        <w:t xml:space="preserve">AGENDA </w:t>
      </w:r>
    </w:p>
    <w:p w:rsidR="009B1044" w:rsidRPr="009B1044" w:rsidRDefault="009B1044" w:rsidP="009B1044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6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560"/>
        <w:gridCol w:w="4394"/>
        <w:gridCol w:w="2234"/>
        <w:gridCol w:w="4995"/>
        <w:gridCol w:w="993"/>
      </w:tblGrid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shd w:val="clear" w:color="auto" w:fill="F2F2F2"/>
          </w:tcPr>
          <w:p w:rsidR="009B1044" w:rsidRPr="009B1044" w:rsidRDefault="009B1044" w:rsidP="009B1044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5" w:name="_Toc316030586"/>
            <w:bookmarkStart w:id="6" w:name="_Toc324137312"/>
            <w:bookmarkStart w:id="7" w:name="_Ref328464055"/>
            <w:bookmarkStart w:id="8" w:name="_Toc331513475"/>
            <w:r w:rsidRPr="009B1044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Opening of the Meeting</w:t>
            </w:r>
            <w:bookmarkEnd w:id="5"/>
            <w:bookmarkEnd w:id="6"/>
            <w:bookmarkEnd w:id="7"/>
            <w:bookmarkEnd w:id="8"/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shd w:val="clear" w:color="auto" w:fill="F2F2F2"/>
          </w:tcPr>
          <w:p w:rsidR="009B1044" w:rsidRPr="009B1044" w:rsidRDefault="009B1044" w:rsidP="009B1044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9" w:name="_Toc316030592"/>
            <w:bookmarkStart w:id="10" w:name="_Toc324137317"/>
            <w:bookmarkStart w:id="11" w:name="_Toc331513476"/>
            <w:r w:rsidRPr="009B1044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Issues for Early Consideration</w:t>
            </w:r>
            <w:bookmarkEnd w:id="9"/>
            <w:bookmarkEnd w:id="10"/>
            <w:bookmarkEnd w:id="11"/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shd w:val="clear" w:color="auto" w:fill="F2F2F2"/>
          </w:tcPr>
          <w:p w:rsidR="009B1044" w:rsidRPr="009B1044" w:rsidRDefault="009B1044" w:rsidP="009B1044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2" w:name="_Toc316030593"/>
            <w:bookmarkStart w:id="13" w:name="_Toc324137318"/>
            <w:bookmarkStart w:id="14" w:name="_Ref328464089"/>
            <w:bookmarkStart w:id="15" w:name="_Toc331513477"/>
            <w:r w:rsidRPr="009B1044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Reports and Action items</w:t>
            </w:r>
            <w:bookmarkEnd w:id="12"/>
            <w:bookmarkEnd w:id="13"/>
            <w:bookmarkEnd w:id="14"/>
            <w:bookmarkEnd w:id="15"/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:rsidR="009B1044" w:rsidRPr="009B1044" w:rsidRDefault="009B1044" w:rsidP="009B1044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6" w:name="_Toc316030604"/>
            <w:bookmarkStart w:id="17" w:name="_Ref323299749"/>
            <w:bookmarkStart w:id="18" w:name="_Ref323299887"/>
            <w:bookmarkStart w:id="19" w:name="_Ref323300545"/>
            <w:bookmarkStart w:id="20" w:name="_Ref323575303"/>
            <w:bookmarkStart w:id="21" w:name="_Ref323803964"/>
            <w:bookmarkStart w:id="22" w:name="_Toc324137331"/>
            <w:bookmarkStart w:id="23" w:name="_Ref328464123"/>
            <w:bookmarkStart w:id="24" w:name="_Ref328464831"/>
            <w:bookmarkStart w:id="25" w:name="_Ref330746989"/>
            <w:bookmarkStart w:id="26" w:name="_Ref330753196"/>
            <w:bookmarkStart w:id="27" w:name="_Ref330753201"/>
            <w:bookmarkStart w:id="28" w:name="_Ref330756767"/>
            <w:bookmarkStart w:id="29" w:name="_Ref330816083"/>
            <w:bookmarkStart w:id="30" w:name="_Ref331146603"/>
            <w:bookmarkStart w:id="31" w:name="_Toc331513478"/>
            <w:r w:rsidRPr="009B1044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Liaison Statements (including related contributions)</w:t>
            </w:r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shd w:val="clear" w:color="auto" w:fill="F2F2F2"/>
          </w:tcPr>
          <w:p w:rsidR="009B1044" w:rsidRPr="009B1044" w:rsidRDefault="009B1044" w:rsidP="009B1044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32" w:name="_Toc316030609"/>
            <w:bookmarkStart w:id="33" w:name="_Toc324137332"/>
            <w:bookmarkStart w:id="34" w:name="_Toc331513479"/>
            <w:bookmarkStart w:id="35" w:name="OLE_LINK1"/>
            <w:bookmarkStart w:id="36" w:name="OLE_LINK2"/>
            <w:r w:rsidRPr="009B1044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Study and Work Items: New and Revisions</w:t>
            </w:r>
            <w:bookmarkEnd w:id="32"/>
            <w:bookmarkEnd w:id="33"/>
            <w:bookmarkEnd w:id="34"/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:rsidR="009B1044" w:rsidRPr="009B1044" w:rsidRDefault="009B1044" w:rsidP="009B1044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37" w:name="_Toc316030610"/>
            <w:bookmarkStart w:id="38" w:name="_Toc324137336"/>
            <w:bookmarkStart w:id="39" w:name="_Ref328464212"/>
            <w:bookmarkStart w:id="40" w:name="_Toc331513480"/>
            <w:bookmarkEnd w:id="35"/>
            <w:bookmarkEnd w:id="36"/>
            <w:r w:rsidRPr="009B1044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Rel-10 and Earlier Contributions</w:t>
            </w:r>
            <w:bookmarkEnd w:id="37"/>
            <w:bookmarkEnd w:id="38"/>
            <w:bookmarkEnd w:id="39"/>
            <w:bookmarkEnd w:id="40"/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shd w:val="clear" w:color="auto" w:fill="F2F2F2"/>
          </w:tcPr>
          <w:p w:rsidR="009B1044" w:rsidRPr="009B1044" w:rsidRDefault="009B1044" w:rsidP="009B1044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41" w:name="_Toc316030611"/>
            <w:bookmarkStart w:id="42" w:name="_Toc324137337"/>
            <w:bookmarkStart w:id="43" w:name="_Toc331513481"/>
            <w:r w:rsidRPr="009B1044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Rel-11 Contributions</w:t>
            </w:r>
            <w:bookmarkEnd w:id="41"/>
            <w:bookmarkEnd w:id="42"/>
            <w:bookmarkEnd w:id="43"/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shd w:val="clear" w:color="auto" w:fill="F2F2F2"/>
          </w:tcPr>
          <w:p w:rsidR="009B1044" w:rsidRPr="009B1044" w:rsidRDefault="009B1044" w:rsidP="009B1044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44" w:name="_Toc316030616"/>
            <w:bookmarkStart w:id="45" w:name="_Toc324137341"/>
            <w:bookmarkStart w:id="46" w:name="_Toc331513482"/>
            <w:r w:rsidRPr="009B1044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Rel-12 Contributions</w:t>
            </w:r>
            <w:bookmarkEnd w:id="44"/>
            <w:bookmarkEnd w:id="45"/>
            <w:bookmarkEnd w:id="46"/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shd w:val="clear" w:color="auto" w:fill="F2F2F2"/>
          </w:tcPr>
          <w:p w:rsidR="009B1044" w:rsidRPr="009B1044" w:rsidRDefault="009B1044" w:rsidP="009B1044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47" w:name="_Toc316030620"/>
            <w:bookmarkStart w:id="48" w:name="_Toc324137347"/>
            <w:bookmarkStart w:id="49" w:name="_Toc331513483"/>
            <w:r w:rsidRPr="009B1044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Study Item Contributions</w:t>
            </w:r>
            <w:bookmarkEnd w:id="47"/>
            <w:bookmarkEnd w:id="48"/>
            <w:bookmarkEnd w:id="49"/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shd w:val="clear" w:color="auto" w:fill="F2F2F2"/>
          </w:tcPr>
          <w:p w:rsidR="009B1044" w:rsidRPr="009B1044" w:rsidRDefault="009B1044" w:rsidP="009B1044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50" w:name="_Toc316030623"/>
            <w:bookmarkStart w:id="51" w:name="_Toc324137349"/>
            <w:bookmarkStart w:id="52" w:name="_Ref329252750"/>
            <w:bookmarkStart w:id="53" w:name="_Toc331513484"/>
            <w:r w:rsidRPr="009B1044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FS_AMTC: Alternatives to E.164 for Machine-Type Communications [</w:t>
            </w:r>
            <w:hyperlink r:id="rId9" w:history="1">
              <w:r w:rsidRPr="009B1044">
                <w:rPr>
                  <w:rFonts w:eastAsia="Arial Unicode MS" w:cs="Arial"/>
                  <w:b/>
                  <w:color w:val="0000FF"/>
                  <w:sz w:val="20"/>
                  <w:szCs w:val="20"/>
                  <w:u w:val="single"/>
                  <w:lang w:eastAsia="ar-SA"/>
                </w:rPr>
                <w:t>SP-100198</w:t>
              </w:r>
            </w:hyperlink>
            <w:r w:rsidRPr="009B1044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]</w:t>
            </w:r>
            <w:bookmarkEnd w:id="50"/>
            <w:bookmarkEnd w:id="51"/>
            <w:bookmarkEnd w:id="52"/>
            <w:bookmarkEnd w:id="53"/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shd w:val="clear" w:color="auto" w:fill="F2F2F2"/>
          </w:tcPr>
          <w:p w:rsidR="009B1044" w:rsidRPr="009B1044" w:rsidRDefault="009B1044" w:rsidP="009B1044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54" w:name="_Toc316030624"/>
            <w:bookmarkStart w:id="55" w:name="_Toc324137350"/>
            <w:bookmarkStart w:id="56" w:name="_Ref330818633"/>
            <w:bookmarkStart w:id="57" w:name="_Toc331513485"/>
            <w:proofErr w:type="spellStart"/>
            <w:r w:rsidRPr="009B1044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FS_MTCe</w:t>
            </w:r>
            <w:proofErr w:type="spellEnd"/>
            <w:r w:rsidRPr="009B1044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: Enhancements for Machine-Type Communications [</w:t>
            </w:r>
            <w:hyperlink r:id="rId10" w:history="1">
              <w:r w:rsidRPr="009B1044">
                <w:rPr>
                  <w:rFonts w:eastAsia="Arial Unicode MS" w:cs="Arial"/>
                  <w:b/>
                  <w:color w:val="0000FF"/>
                  <w:sz w:val="20"/>
                  <w:szCs w:val="20"/>
                  <w:u w:val="single"/>
                  <w:lang w:eastAsia="ar-SA"/>
                </w:rPr>
                <w:t>SP-100448</w:t>
              </w:r>
            </w:hyperlink>
            <w:r w:rsidRPr="009B1044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]</w:t>
            </w:r>
            <w:bookmarkEnd w:id="54"/>
            <w:bookmarkEnd w:id="55"/>
            <w:bookmarkEnd w:id="56"/>
            <w:bookmarkEnd w:id="57"/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shd w:val="clear" w:color="auto" w:fill="F2F2F2"/>
          </w:tcPr>
          <w:p w:rsidR="009B1044" w:rsidRPr="009B1044" w:rsidRDefault="009B1044" w:rsidP="009B1044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58" w:name="_Toc316030625"/>
            <w:bookmarkStart w:id="59" w:name="_Toc324137351"/>
            <w:bookmarkStart w:id="60" w:name="_Ref330756790"/>
            <w:bookmarkStart w:id="61" w:name="_Ref330818639"/>
            <w:bookmarkStart w:id="62" w:name="_Toc331513486"/>
            <w:r w:rsidRPr="009B1044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FS_UMONC: Usage monitoring control enhancement [</w:t>
            </w:r>
            <w:hyperlink r:id="rId11" w:history="1">
              <w:r w:rsidRPr="009B1044">
                <w:rPr>
                  <w:rFonts w:eastAsia="Arial Unicode MS" w:cs="Arial"/>
                  <w:b/>
                  <w:color w:val="0000FF"/>
                  <w:sz w:val="20"/>
                  <w:szCs w:val="20"/>
                  <w:u w:val="single"/>
                  <w:lang w:eastAsia="ar-SA"/>
                </w:rPr>
                <w:t>SP-120258</w:t>
              </w:r>
            </w:hyperlink>
            <w:r w:rsidRPr="009B1044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]</w:t>
            </w:r>
            <w:bookmarkEnd w:id="58"/>
            <w:bookmarkEnd w:id="59"/>
            <w:bookmarkEnd w:id="60"/>
            <w:bookmarkEnd w:id="61"/>
            <w:bookmarkEnd w:id="62"/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shd w:val="clear" w:color="auto" w:fill="F2F2F2"/>
          </w:tcPr>
          <w:p w:rsidR="009B1044" w:rsidRPr="009B1044" w:rsidRDefault="009B1044" w:rsidP="009B1044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63" w:name="_Toc316030627"/>
            <w:bookmarkStart w:id="64" w:name="_Ref323298317"/>
            <w:bookmarkStart w:id="65" w:name="_Toc324137353"/>
            <w:bookmarkStart w:id="66" w:name="_Ref328464253"/>
            <w:bookmarkStart w:id="67" w:name="_Ref328464262"/>
            <w:bookmarkStart w:id="68" w:name="_Ref328464539"/>
            <w:bookmarkStart w:id="69" w:name="_Ref328464558"/>
            <w:bookmarkStart w:id="70" w:name="_Ref328464580"/>
            <w:bookmarkStart w:id="71" w:name="_Ref328464641"/>
            <w:bookmarkStart w:id="72" w:name="_Ref328464662"/>
            <w:bookmarkStart w:id="73" w:name="_Ref331152655"/>
            <w:bookmarkStart w:id="74" w:name="_Ref331434375"/>
            <w:bookmarkStart w:id="75" w:name="_Toc331513487"/>
            <w:proofErr w:type="spellStart"/>
            <w:r w:rsidRPr="009B1044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FS_ProSe</w:t>
            </w:r>
            <w:proofErr w:type="spellEnd"/>
            <w:r w:rsidRPr="009B1044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: Proximity-based Services [</w:t>
            </w:r>
            <w:hyperlink r:id="rId12" w:history="1">
              <w:r w:rsidRPr="009B1044">
                <w:rPr>
                  <w:rFonts w:eastAsia="Arial Unicode MS" w:cs="Arial"/>
                  <w:b/>
                  <w:color w:val="0000FF"/>
                  <w:sz w:val="20"/>
                  <w:szCs w:val="20"/>
                  <w:u w:val="single"/>
                  <w:lang w:eastAsia="ar-SA"/>
                </w:rPr>
                <w:t>SP-110638</w:t>
              </w:r>
            </w:hyperlink>
            <w:r w:rsidRPr="009B1044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]</w:t>
            </w:r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B1044" w:rsidRPr="009B1044" w:rsidRDefault="009B1044" w:rsidP="009B1044">
            <w:pPr>
              <w:keepNext/>
              <w:numPr>
                <w:ilvl w:val="2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outlineLvl w:val="2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76" w:name="_Ref330999525"/>
            <w:bookmarkStart w:id="77" w:name="_Toc331513488"/>
            <w:r w:rsidRPr="009B1044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Editorial and other clean-up</w:t>
            </w:r>
            <w:bookmarkEnd w:id="76"/>
            <w:bookmarkEnd w:id="77"/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00"/>
          </w:tcPr>
          <w:p w:rsidR="009B1044" w:rsidRPr="00C47F53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C47F53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9B1044" w:rsidRPr="00C47F53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13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S1-122027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9B1044" w:rsidRPr="00C47F53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7F53">
              <w:rPr>
                <w:rFonts w:eastAsia="Arial Unicode MS" w:cs="Arial"/>
                <w:szCs w:val="18"/>
                <w:lang w:eastAsia="ar-SA"/>
              </w:rPr>
              <w:t>Qualcomm et al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9B1044" w:rsidRPr="00C47F53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7F53">
              <w:rPr>
                <w:rFonts w:eastAsia="Arial Unicode MS" w:cs="Arial"/>
                <w:szCs w:val="18"/>
                <w:lang w:eastAsia="ar-SA"/>
              </w:rPr>
              <w:t xml:space="preserve">Editorials to the TR 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00"/>
          </w:tcPr>
          <w:p w:rsidR="009B1044" w:rsidRPr="00C47F53" w:rsidRDefault="00C47F53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7F53">
              <w:rPr>
                <w:rFonts w:eastAsia="Arial Unicode MS" w:cs="Arial"/>
                <w:szCs w:val="18"/>
                <w:lang w:eastAsia="ar-SA"/>
              </w:rPr>
              <w:t>Agreed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00"/>
          </w:tcPr>
          <w:p w:rsidR="009B1044" w:rsidRPr="00C47F53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87455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687455" w:rsidRPr="00687455" w:rsidRDefault="00687455" w:rsidP="00E50E1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687455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687455" w:rsidRPr="00687455" w:rsidRDefault="009F5491" w:rsidP="00E50E1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14" w:history="1">
              <w:r w:rsidR="00687455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S1-122079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687455" w:rsidRPr="00687455" w:rsidRDefault="00687455" w:rsidP="00E50E1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87455">
              <w:rPr>
                <w:rFonts w:eastAsia="Arial Unicode MS" w:cs="Arial"/>
                <w:szCs w:val="18"/>
                <w:lang w:eastAsia="ar-SA"/>
              </w:rPr>
              <w:t>CATT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687455" w:rsidRPr="00687455" w:rsidRDefault="00687455" w:rsidP="00E50E1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87455">
              <w:rPr>
                <w:rFonts w:eastAsia="Arial Unicode MS" w:cs="Arial"/>
                <w:szCs w:val="18"/>
                <w:lang w:eastAsia="ar-SA"/>
              </w:rPr>
              <w:t>The requirements of Restricted ProSe Discovery Use Case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687455" w:rsidRPr="00687455" w:rsidRDefault="00687455" w:rsidP="00E50E1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87455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15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S1-122326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687455" w:rsidRDefault="00687455" w:rsidP="00E50E1C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u w:val="single"/>
                <w:lang w:eastAsia="ar-SA"/>
              </w:rPr>
            </w:pPr>
            <w:r w:rsidRPr="00687455">
              <w:rPr>
                <w:rFonts w:eastAsia="Arial Unicode MS" w:cs="Arial"/>
                <w:szCs w:val="18"/>
                <w:lang w:eastAsia="ar-SA"/>
              </w:rPr>
              <w:t xml:space="preserve">Change overlaps with proposal in </w:t>
            </w:r>
            <w:hyperlink r:id="rId16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S1-122162</w:t>
              </w:r>
            </w:hyperlink>
          </w:p>
          <w:p w:rsidR="00687455" w:rsidRPr="00687455" w:rsidRDefault="00687455" w:rsidP="00E50E1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Merged with </w:t>
            </w:r>
            <w:hyperlink r:id="rId17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S1-122162</w:t>
              </w:r>
            </w:hyperlink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687455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687455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687455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18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S1-122162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687455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87455">
              <w:rPr>
                <w:rFonts w:eastAsia="Arial Unicode MS" w:cs="Arial"/>
                <w:szCs w:val="18"/>
                <w:lang w:eastAsia="ar-SA"/>
              </w:rPr>
              <w:t>Deutsche Telekom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687455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87455">
              <w:rPr>
                <w:rFonts w:eastAsia="Arial Unicode MS" w:cs="Arial"/>
                <w:szCs w:val="18"/>
                <w:lang w:eastAsia="ar-SA"/>
              </w:rPr>
              <w:t xml:space="preserve">ProSe Requirements clean up 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687455" w:rsidRDefault="00687455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87455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19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S1-122326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687455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u w:val="single"/>
                <w:lang w:eastAsia="ar-SA"/>
              </w:rPr>
            </w:pPr>
            <w:r w:rsidRPr="00687455">
              <w:rPr>
                <w:rFonts w:eastAsia="Arial Unicode MS" w:cs="Arial"/>
                <w:szCs w:val="18"/>
                <w:lang w:eastAsia="ar-SA"/>
              </w:rPr>
              <w:t xml:space="preserve">Changes overlaps with </w:t>
            </w:r>
            <w:hyperlink r:id="rId20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S1-122142</w:t>
              </w:r>
            </w:hyperlink>
            <w:r w:rsidRPr="00687455">
              <w:rPr>
                <w:rFonts w:eastAsia="Arial Unicode MS" w:cs="Arial"/>
                <w:szCs w:val="18"/>
                <w:lang w:eastAsia="ar-SA"/>
              </w:rPr>
              <w:t xml:space="preserve">, </w:t>
            </w:r>
            <w:hyperlink r:id="rId21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S1-122079</w:t>
              </w:r>
            </w:hyperlink>
          </w:p>
          <w:p w:rsidR="00687455" w:rsidRPr="00687455" w:rsidRDefault="00687455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Merged with </w:t>
            </w:r>
            <w:hyperlink r:id="rId22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S1-122079</w:t>
              </w:r>
            </w:hyperlink>
          </w:p>
        </w:tc>
      </w:tr>
      <w:tr w:rsidR="00687455" w:rsidRPr="009B1044" w:rsidTr="00BE3E19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687455" w:rsidRPr="006B268F" w:rsidRDefault="00687455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6B268F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687455" w:rsidRPr="006B268F" w:rsidRDefault="009F5491" w:rsidP="009B1044">
            <w:pPr>
              <w:suppressAutoHyphens/>
              <w:spacing w:after="0" w:line="240" w:lineRule="auto"/>
            </w:pPr>
            <w:hyperlink r:id="rId23" w:history="1">
              <w:r w:rsidR="00687455" w:rsidRPr="000B546F">
                <w:rPr>
                  <w:rStyle w:val="Hyperlink"/>
                  <w:rFonts w:cs="Arial"/>
                </w:rPr>
                <w:t>S1-122326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687455" w:rsidRPr="006B268F" w:rsidRDefault="00687455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B268F">
              <w:rPr>
                <w:rFonts w:eastAsia="Arial Unicode MS" w:cs="Arial"/>
                <w:szCs w:val="18"/>
                <w:lang w:eastAsia="ar-SA"/>
              </w:rPr>
              <w:t xml:space="preserve">Deutsche </w:t>
            </w:r>
            <w:r w:rsidRPr="006B268F">
              <w:rPr>
                <w:rFonts w:eastAsia="Arial Unicode MS" w:cs="Arial"/>
                <w:szCs w:val="18"/>
                <w:lang w:eastAsia="ar-SA"/>
              </w:rPr>
              <w:lastRenderedPageBreak/>
              <w:t>Telekom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687455" w:rsidRPr="006B268F" w:rsidRDefault="00687455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B268F">
              <w:rPr>
                <w:rFonts w:eastAsia="Arial Unicode MS" w:cs="Arial"/>
                <w:szCs w:val="18"/>
                <w:lang w:eastAsia="ar-SA"/>
              </w:rPr>
              <w:lastRenderedPageBreak/>
              <w:t xml:space="preserve">ProSe Requirements clean up 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687455" w:rsidRPr="006B268F" w:rsidRDefault="006B268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B268F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24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S1-122411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687455" w:rsidRPr="006B268F" w:rsidRDefault="00687455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B268F">
              <w:rPr>
                <w:rFonts w:eastAsia="Arial Unicode MS" w:cs="Arial"/>
                <w:i/>
                <w:szCs w:val="18"/>
                <w:lang w:eastAsia="ar-SA"/>
              </w:rPr>
              <w:t xml:space="preserve">Changes overlaps with </w:t>
            </w:r>
            <w:hyperlink r:id="rId25" w:history="1">
              <w:r w:rsidRPr="000B546F">
                <w:rPr>
                  <w:rStyle w:val="Hyperlink"/>
                  <w:rFonts w:eastAsia="Arial Unicode MS" w:cs="Arial"/>
                  <w:i/>
                  <w:szCs w:val="18"/>
                  <w:lang w:eastAsia="ar-SA"/>
                </w:rPr>
                <w:t>S1-122142</w:t>
              </w:r>
            </w:hyperlink>
            <w:r w:rsidRPr="006B268F">
              <w:rPr>
                <w:rFonts w:eastAsia="Arial Unicode MS" w:cs="Arial"/>
                <w:i/>
                <w:szCs w:val="18"/>
                <w:lang w:eastAsia="ar-SA"/>
              </w:rPr>
              <w:t xml:space="preserve">, </w:t>
            </w:r>
            <w:hyperlink r:id="rId26" w:history="1">
              <w:r w:rsidRPr="000B546F">
                <w:rPr>
                  <w:rStyle w:val="Hyperlink"/>
                  <w:rFonts w:eastAsia="Arial Unicode MS" w:cs="Arial"/>
                  <w:i/>
                  <w:szCs w:val="18"/>
                  <w:lang w:eastAsia="ar-SA"/>
                </w:rPr>
                <w:t>S1-122079</w:t>
              </w:r>
            </w:hyperlink>
          </w:p>
          <w:p w:rsidR="00687455" w:rsidRPr="006B268F" w:rsidRDefault="00687455" w:rsidP="0068745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B268F">
              <w:rPr>
                <w:rFonts w:eastAsia="Arial Unicode MS" w:cs="Arial"/>
                <w:szCs w:val="18"/>
                <w:lang w:eastAsia="ar-SA"/>
              </w:rPr>
              <w:lastRenderedPageBreak/>
              <w:t xml:space="preserve">Revision of </w:t>
            </w:r>
            <w:hyperlink r:id="rId27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S1-122162</w:t>
              </w:r>
            </w:hyperlink>
            <w:r w:rsidRPr="006B268F">
              <w:rPr>
                <w:rFonts w:eastAsia="Arial Unicode MS" w:cs="Arial"/>
                <w:szCs w:val="18"/>
                <w:lang w:eastAsia="ar-SA"/>
              </w:rPr>
              <w:t xml:space="preserve"> and </w:t>
            </w:r>
            <w:hyperlink r:id="rId28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S1-122079</w:t>
              </w:r>
            </w:hyperlink>
            <w:r w:rsidRPr="006B268F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6B268F" w:rsidRPr="009B1044" w:rsidTr="00BE3E19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6B268F" w:rsidRPr="00BE3E19" w:rsidRDefault="006B268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BE3E19">
              <w:rPr>
                <w:rFonts w:eastAsia="Arial Unicode MS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6B268F" w:rsidRPr="00BE3E19" w:rsidRDefault="009F5491" w:rsidP="009B1044">
            <w:pPr>
              <w:suppressAutoHyphens/>
              <w:spacing w:after="0" w:line="240" w:lineRule="auto"/>
            </w:pPr>
            <w:hyperlink r:id="rId29" w:history="1">
              <w:r w:rsidR="006B268F" w:rsidRPr="00BE3E19">
                <w:rPr>
                  <w:rStyle w:val="Hyperlink"/>
                  <w:rFonts w:cs="Arial"/>
                  <w:color w:val="auto"/>
                </w:rPr>
                <w:t>S1-122411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6B268F" w:rsidRPr="00BE3E19" w:rsidRDefault="006B268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E3E19">
              <w:rPr>
                <w:rFonts w:eastAsia="Arial Unicode MS" w:cs="Arial"/>
                <w:szCs w:val="18"/>
                <w:lang w:eastAsia="ar-SA"/>
              </w:rPr>
              <w:t>Deutsche Telekom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6B268F" w:rsidRPr="00BE3E19" w:rsidRDefault="006B268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E3E19">
              <w:rPr>
                <w:rFonts w:eastAsia="Arial Unicode MS" w:cs="Arial"/>
                <w:szCs w:val="18"/>
                <w:lang w:eastAsia="ar-SA"/>
              </w:rPr>
              <w:t xml:space="preserve">ProSe Requirements clean up 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6B268F" w:rsidRPr="00BE3E19" w:rsidRDefault="00BE3E19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E3E19">
              <w:rPr>
                <w:rFonts w:eastAsia="Arial Unicode MS" w:cs="Arial"/>
                <w:szCs w:val="18"/>
                <w:lang w:eastAsia="ar-SA"/>
              </w:rPr>
              <w:t>Revised to S1-122264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6B268F" w:rsidRPr="00BE3E19" w:rsidRDefault="006B268F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BE3E19">
              <w:rPr>
                <w:rFonts w:eastAsia="Arial Unicode MS" w:cs="Arial"/>
                <w:i/>
                <w:szCs w:val="18"/>
                <w:lang w:eastAsia="ar-SA"/>
              </w:rPr>
              <w:t xml:space="preserve">Changes overlaps with </w:t>
            </w:r>
            <w:hyperlink r:id="rId30" w:history="1">
              <w:r w:rsidRPr="00BE3E19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eastAsia="ar-SA"/>
                </w:rPr>
                <w:t>S1-122142</w:t>
              </w:r>
            </w:hyperlink>
            <w:r w:rsidRPr="00BE3E19">
              <w:rPr>
                <w:rFonts w:eastAsia="Arial Unicode MS" w:cs="Arial"/>
                <w:i/>
                <w:szCs w:val="18"/>
                <w:lang w:eastAsia="ar-SA"/>
              </w:rPr>
              <w:t xml:space="preserve">, </w:t>
            </w:r>
            <w:hyperlink r:id="rId31" w:history="1">
              <w:r w:rsidRPr="00BE3E19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eastAsia="ar-SA"/>
                </w:rPr>
                <w:t>S1-122079</w:t>
              </w:r>
            </w:hyperlink>
          </w:p>
          <w:p w:rsidR="006B268F" w:rsidRPr="00BE3E19" w:rsidRDefault="006B268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E3E19">
              <w:rPr>
                <w:rFonts w:eastAsia="Arial Unicode MS" w:cs="Arial"/>
                <w:i/>
                <w:szCs w:val="18"/>
                <w:lang w:eastAsia="ar-SA"/>
              </w:rPr>
              <w:t xml:space="preserve">Revision of </w:t>
            </w:r>
            <w:hyperlink r:id="rId32" w:history="1">
              <w:r w:rsidRPr="00BE3E19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eastAsia="ar-SA"/>
                </w:rPr>
                <w:t>S1-122162</w:t>
              </w:r>
            </w:hyperlink>
            <w:r w:rsidRPr="00BE3E19">
              <w:rPr>
                <w:rFonts w:eastAsia="Arial Unicode MS" w:cs="Arial"/>
                <w:i/>
                <w:szCs w:val="18"/>
                <w:lang w:eastAsia="ar-SA"/>
              </w:rPr>
              <w:t xml:space="preserve"> and </w:t>
            </w:r>
            <w:hyperlink r:id="rId33" w:history="1">
              <w:r w:rsidRPr="00BE3E19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eastAsia="ar-SA"/>
                </w:rPr>
                <w:t>S1-122079</w:t>
              </w:r>
            </w:hyperlink>
            <w:r w:rsidRPr="00BE3E19">
              <w:rPr>
                <w:rFonts w:eastAsia="Arial Unicode MS" w:cs="Arial"/>
                <w:i/>
                <w:szCs w:val="18"/>
                <w:lang w:eastAsia="ar-SA"/>
              </w:rPr>
              <w:t>.</w:t>
            </w:r>
          </w:p>
          <w:p w:rsidR="006B268F" w:rsidRPr="00BE3E19" w:rsidRDefault="006B268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E3E19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34" w:history="1">
              <w:r w:rsidRPr="00BE3E19">
                <w:rPr>
                  <w:rStyle w:val="Hyperlink"/>
                  <w:rFonts w:eastAsia="Arial Unicode MS" w:cs="Arial"/>
                  <w:color w:val="auto"/>
                  <w:szCs w:val="18"/>
                  <w:lang w:eastAsia="ar-SA"/>
                </w:rPr>
                <w:t>S1-122326</w:t>
              </w:r>
            </w:hyperlink>
            <w:r w:rsidRPr="00BE3E19">
              <w:rPr>
                <w:rFonts w:eastAsia="Arial Unicode MS" w:cs="Arial"/>
                <w:szCs w:val="18"/>
                <w:lang w:eastAsia="ar-SA"/>
              </w:rPr>
              <w:t xml:space="preserve"> and </w:t>
            </w:r>
            <w:hyperlink r:id="rId35" w:history="1">
              <w:r w:rsidRPr="00BE3E19">
                <w:rPr>
                  <w:rStyle w:val="Hyperlink"/>
                  <w:rFonts w:eastAsia="Arial Unicode MS" w:cs="Arial"/>
                  <w:b/>
                  <w:color w:val="auto"/>
                  <w:szCs w:val="18"/>
                  <w:lang w:eastAsia="ar-SA"/>
                </w:rPr>
                <w:t>S1-122142</w:t>
              </w:r>
            </w:hyperlink>
            <w:r w:rsidRPr="00BE3E19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:rsidR="008C1CF7" w:rsidRPr="00BE3E19" w:rsidRDefault="008C1CF7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E3E19">
              <w:rPr>
                <w:rFonts w:eastAsia="Arial Unicode MS" w:cs="Arial"/>
                <w:szCs w:val="18"/>
                <w:lang w:eastAsia="ar-SA"/>
              </w:rPr>
              <w:t>Drafting session</w:t>
            </w:r>
          </w:p>
        </w:tc>
      </w:tr>
      <w:tr w:rsidR="00BE3E19" w:rsidRPr="009B1044" w:rsidTr="00BE3E19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00"/>
          </w:tcPr>
          <w:p w:rsidR="00BE3E19" w:rsidRPr="00BE3E19" w:rsidRDefault="00BE3E19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BE3E19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BE3E19" w:rsidRPr="00BE3E19" w:rsidRDefault="009F5491" w:rsidP="009B1044">
            <w:pPr>
              <w:suppressAutoHyphens/>
              <w:spacing w:after="0" w:line="240" w:lineRule="auto"/>
              <w:rPr>
                <w:rFonts w:cs="Arial"/>
              </w:rPr>
            </w:pPr>
            <w:hyperlink r:id="rId36" w:history="1">
              <w:r w:rsidR="00BE3E19" w:rsidRPr="00BE3E19">
                <w:rPr>
                  <w:rStyle w:val="Hyperlink"/>
                  <w:rFonts w:cs="Arial"/>
                  <w:color w:val="auto"/>
                </w:rPr>
                <w:t>S1-122264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BE3E19" w:rsidRPr="00BE3E19" w:rsidRDefault="00BE3E19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E3E19">
              <w:rPr>
                <w:rFonts w:eastAsia="Arial Unicode MS" w:cs="Arial"/>
                <w:szCs w:val="18"/>
                <w:lang w:eastAsia="ar-SA"/>
              </w:rPr>
              <w:t>Deutsche Telekom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BE3E19" w:rsidRPr="00BE3E19" w:rsidRDefault="00BE3E19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E3E19">
              <w:rPr>
                <w:rFonts w:eastAsia="Arial Unicode MS" w:cs="Arial"/>
                <w:szCs w:val="18"/>
                <w:lang w:eastAsia="ar-SA"/>
              </w:rPr>
              <w:t xml:space="preserve">ProSe Requirements clean up 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00"/>
          </w:tcPr>
          <w:p w:rsidR="00BE3E19" w:rsidRPr="00BE3E19" w:rsidRDefault="00BE3E19" w:rsidP="00045C9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E3E19">
              <w:rPr>
                <w:rFonts w:eastAsia="Arial Unicode MS" w:cs="Arial"/>
                <w:szCs w:val="18"/>
                <w:lang w:eastAsia="ar-SA"/>
              </w:rPr>
              <w:t>Agreed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045C93">
              <w:rPr>
                <w:rFonts w:eastAsia="Arial Unicode MS" w:cs="Arial"/>
                <w:b/>
                <w:szCs w:val="18"/>
                <w:lang w:eastAsia="ar-SA"/>
              </w:rPr>
              <w:t xml:space="preserve">in </w:t>
            </w:r>
            <w:r w:rsidR="00045C93" w:rsidRPr="00045C93">
              <w:rPr>
                <w:rFonts w:eastAsia="Arial Unicode MS" w:cs="Arial"/>
                <w:b/>
                <w:szCs w:val="18"/>
                <w:lang w:eastAsia="ar-SA"/>
              </w:rPr>
              <w:t>D</w:t>
            </w:r>
            <w:r w:rsidRPr="00045C93">
              <w:rPr>
                <w:rFonts w:eastAsia="Arial Unicode MS" w:cs="Arial"/>
                <w:b/>
                <w:szCs w:val="18"/>
                <w:lang w:eastAsia="ar-SA"/>
              </w:rPr>
              <w:t>rafting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00"/>
          </w:tcPr>
          <w:p w:rsidR="00BE3E19" w:rsidRPr="00BE3E19" w:rsidRDefault="00BE3E19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BE3E19">
              <w:rPr>
                <w:rFonts w:eastAsia="Arial Unicode MS" w:cs="Arial"/>
                <w:i/>
                <w:szCs w:val="18"/>
                <w:lang w:eastAsia="ar-SA"/>
              </w:rPr>
              <w:t>Changes overlaps with S1-122142, S1-122079</w:t>
            </w:r>
          </w:p>
          <w:p w:rsidR="00BE3E19" w:rsidRPr="00BE3E19" w:rsidRDefault="00BE3E19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BE3E19">
              <w:rPr>
                <w:rFonts w:eastAsia="Arial Unicode MS" w:cs="Arial"/>
                <w:i/>
                <w:szCs w:val="18"/>
                <w:lang w:eastAsia="ar-SA"/>
              </w:rPr>
              <w:t>Revision of S1-122162 and S1-122079.</w:t>
            </w:r>
          </w:p>
          <w:p w:rsidR="00BE3E19" w:rsidRPr="00BE3E19" w:rsidRDefault="00BE3E19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BE3E19">
              <w:rPr>
                <w:rFonts w:eastAsia="Arial Unicode MS" w:cs="Arial"/>
                <w:i/>
                <w:szCs w:val="18"/>
                <w:lang w:eastAsia="ar-SA"/>
              </w:rPr>
              <w:t>Revision of S1-122326 and S1-122142.</w:t>
            </w:r>
          </w:p>
          <w:p w:rsidR="00BE3E19" w:rsidRPr="00BE3E19" w:rsidRDefault="00BE3E19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E3E19">
              <w:rPr>
                <w:rFonts w:eastAsia="Arial Unicode MS" w:cs="Arial"/>
                <w:i/>
                <w:szCs w:val="18"/>
                <w:lang w:eastAsia="ar-SA"/>
              </w:rPr>
              <w:t>Drafting session</w:t>
            </w:r>
          </w:p>
          <w:p w:rsidR="00BE3E19" w:rsidRPr="00BE3E19" w:rsidRDefault="00BE3E19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E3E19">
              <w:rPr>
                <w:rFonts w:eastAsia="Arial Unicode MS" w:cs="Arial"/>
                <w:szCs w:val="18"/>
                <w:lang w:eastAsia="ar-SA"/>
              </w:rPr>
              <w:t>Revision of S1-122411.</w:t>
            </w:r>
          </w:p>
          <w:p w:rsidR="00BE3E19" w:rsidRDefault="00BE3E19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E3E19" w:rsidRPr="00BE3E19" w:rsidRDefault="00BE3E19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6B268F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6B268F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6B268F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37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S1-122142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6B268F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B268F">
              <w:rPr>
                <w:rFonts w:eastAsia="Arial Unicode MS" w:cs="Arial"/>
                <w:szCs w:val="18"/>
                <w:lang w:eastAsia="ar-SA"/>
              </w:rPr>
              <w:t>Huawei, Telecom Italia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6B268F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B268F">
              <w:rPr>
                <w:rFonts w:eastAsia="Arial Unicode MS" w:cs="Arial"/>
                <w:szCs w:val="18"/>
                <w:lang w:eastAsia="ar-SA"/>
              </w:rPr>
              <w:t>ProSe: remove “unlicensed spectrum” consideration in 5.1.1.5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6B268F" w:rsidRDefault="006B268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B268F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38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S1-122411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6B268F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B268F">
              <w:rPr>
                <w:rFonts w:eastAsia="Arial Unicode MS" w:cs="Arial"/>
                <w:szCs w:val="18"/>
                <w:lang w:eastAsia="ar-SA"/>
              </w:rPr>
              <w:t xml:space="preserve">Change overlaps with proposal in </w:t>
            </w:r>
            <w:hyperlink r:id="rId39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S1-122162</w:t>
              </w:r>
            </w:hyperlink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B1044" w:rsidRPr="009B1044" w:rsidRDefault="009B1044" w:rsidP="009B1044">
            <w:pPr>
              <w:keepNext/>
              <w:numPr>
                <w:ilvl w:val="2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outlineLvl w:val="2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78" w:name="_Ref330999532"/>
            <w:bookmarkStart w:id="79" w:name="_Toc331513489"/>
            <w:r w:rsidRPr="009B1044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Terminology and Definitions</w:t>
            </w:r>
            <w:bookmarkEnd w:id="78"/>
            <w:bookmarkEnd w:id="79"/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1802A0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1802A0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1802A0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40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S1-122028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1802A0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802A0">
              <w:rPr>
                <w:rFonts w:eastAsia="Arial Unicode MS" w:cs="Arial"/>
                <w:szCs w:val="18"/>
                <w:lang w:eastAsia="ar-SA"/>
              </w:rPr>
              <w:t>Qualcomm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1802A0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802A0">
              <w:rPr>
                <w:rFonts w:eastAsia="Arial Unicode MS" w:cs="Arial"/>
                <w:szCs w:val="18"/>
                <w:lang w:eastAsia="ar-SA"/>
              </w:rPr>
              <w:t xml:space="preserve">Preservation of Proximity Definition 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1802A0" w:rsidRDefault="001802A0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802A0">
              <w:rPr>
                <w:rFonts w:eastAsia="Arial Unicode MS" w:cs="Arial"/>
                <w:szCs w:val="18"/>
                <w:lang w:eastAsia="ar-SA"/>
              </w:rPr>
              <w:t>Noted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1802A0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6C6FAF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6C6FAF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6C6FAF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41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S1-122094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6C6FAF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C6FAF">
              <w:rPr>
                <w:rFonts w:eastAsia="Arial Unicode MS" w:cs="Arial"/>
                <w:szCs w:val="18"/>
                <w:lang w:eastAsia="ar-SA"/>
              </w:rPr>
              <w:t>Huawei, Telecom Italia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6C6FAF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C6FAF">
              <w:rPr>
                <w:rFonts w:eastAsia="Arial Unicode MS" w:cs="Arial"/>
                <w:szCs w:val="18"/>
                <w:lang w:eastAsia="ar-SA"/>
              </w:rPr>
              <w:t>ProSe Communication definition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6C6FAF" w:rsidRDefault="006C6FA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C6FAF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42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S1-122412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6C6FAF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C6FAF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00"/>
          </w:tcPr>
          <w:p w:rsidR="006C6FAF" w:rsidRPr="006C6FAF" w:rsidRDefault="006C6FA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6C6FAF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6C6FAF" w:rsidRPr="006C6FAF" w:rsidRDefault="009F5491" w:rsidP="009B1044">
            <w:pPr>
              <w:suppressAutoHyphens/>
              <w:spacing w:after="0" w:line="240" w:lineRule="auto"/>
            </w:pPr>
            <w:hyperlink r:id="rId43" w:history="1">
              <w:r w:rsidR="006C6FAF" w:rsidRPr="000B546F">
                <w:rPr>
                  <w:rStyle w:val="Hyperlink"/>
                  <w:rFonts w:cs="Arial"/>
                </w:rPr>
                <w:t>S1-122412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6C6FAF" w:rsidRPr="006C6FAF" w:rsidRDefault="006C6FA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C6FAF">
              <w:rPr>
                <w:rFonts w:eastAsia="Arial Unicode MS" w:cs="Arial"/>
                <w:szCs w:val="18"/>
                <w:lang w:eastAsia="ar-SA"/>
              </w:rPr>
              <w:t>Huawei, Telecom Italia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6C6FAF" w:rsidRPr="006C6FAF" w:rsidRDefault="006C6FA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C6FAF">
              <w:rPr>
                <w:rFonts w:eastAsia="Arial Unicode MS" w:cs="Arial"/>
                <w:szCs w:val="18"/>
                <w:lang w:eastAsia="ar-SA"/>
              </w:rPr>
              <w:t>ProSe Communication definition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00"/>
          </w:tcPr>
          <w:p w:rsidR="006C6FAF" w:rsidRPr="006C6FAF" w:rsidRDefault="006C6FA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C6FAF">
              <w:rPr>
                <w:rFonts w:eastAsia="Arial Unicode MS" w:cs="Arial"/>
                <w:szCs w:val="18"/>
                <w:lang w:eastAsia="ar-SA"/>
              </w:rPr>
              <w:t>Agreed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00"/>
          </w:tcPr>
          <w:p w:rsidR="006C6FAF" w:rsidRDefault="006C6FA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C6FAF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44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S1-122094</w:t>
              </w:r>
            </w:hyperlink>
            <w:r w:rsidRPr="006C6FAF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:rsidR="006C6FAF" w:rsidRDefault="006C6FA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C6FAF" w:rsidRPr="006C6FAF" w:rsidRDefault="006C6FA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6C6FAF">
              <w:rPr>
                <w:rFonts w:eastAsia="Arial Unicode MS" w:cs="Arial"/>
                <w:szCs w:val="18"/>
                <w:lang w:eastAsia="ar-SA"/>
              </w:rPr>
              <w:t>o presentation</w:t>
            </w:r>
            <w:r w:rsidR="008C1CF7">
              <w:rPr>
                <w:rFonts w:eastAsia="Arial Unicode MS" w:cs="Arial"/>
                <w:szCs w:val="18"/>
                <w:lang w:eastAsia="ar-SA"/>
              </w:rPr>
              <w:t>, agreed to be added to TR</w:t>
            </w: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00"/>
          </w:tcPr>
          <w:p w:rsidR="009B1044" w:rsidRPr="006C6FAF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6C6FAF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9B1044" w:rsidRPr="006C6FAF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45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S1-122097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9B1044" w:rsidRPr="006C6FAF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C6FAF">
              <w:rPr>
                <w:rFonts w:eastAsia="Arial Unicode MS" w:cs="Arial"/>
                <w:szCs w:val="18"/>
                <w:lang w:eastAsia="ar-SA"/>
              </w:rPr>
              <w:t>Huawei, Telecom Italia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9B1044" w:rsidRPr="006C6FAF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C6FAF">
              <w:rPr>
                <w:rFonts w:eastAsia="Arial Unicode MS" w:cs="Arial"/>
                <w:szCs w:val="18"/>
                <w:lang w:eastAsia="ar-SA"/>
              </w:rPr>
              <w:t>"ProSe Communication" range instead of "direct" range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00"/>
          </w:tcPr>
          <w:p w:rsidR="009B1044" w:rsidRPr="006C6FAF" w:rsidRDefault="006C6FA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C6FAF">
              <w:rPr>
                <w:rFonts w:eastAsia="Arial Unicode MS" w:cs="Arial"/>
                <w:szCs w:val="18"/>
                <w:lang w:eastAsia="ar-SA"/>
              </w:rPr>
              <w:t>Agreed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00"/>
          </w:tcPr>
          <w:p w:rsidR="009B1044" w:rsidRPr="006C6FAF" w:rsidRDefault="008C1CF7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Agreed to be added to TR</w:t>
            </w: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6C6FAF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6C6FAF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6C6FAF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46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S1-122098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6C6FAF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C6FAF">
              <w:rPr>
                <w:rFonts w:eastAsia="Arial Unicode MS" w:cs="Arial"/>
                <w:szCs w:val="18"/>
                <w:lang w:eastAsia="ar-SA"/>
              </w:rPr>
              <w:t>Huawei, China Mobile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6C6FAF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C6FAF">
              <w:rPr>
                <w:rFonts w:eastAsia="Arial Unicode MS" w:cs="Arial"/>
                <w:szCs w:val="18"/>
                <w:lang w:eastAsia="ar-SA"/>
              </w:rPr>
              <w:t>ProSe discovery for different use cases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6C6FAF" w:rsidRDefault="006C6FA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C6FAF">
              <w:rPr>
                <w:rFonts w:eastAsia="Arial Unicode MS" w:cs="Arial"/>
                <w:szCs w:val="18"/>
                <w:lang w:eastAsia="ar-SA"/>
              </w:rPr>
              <w:t>Noted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6C6FAF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B1044" w:rsidRPr="009B1044" w:rsidRDefault="009B1044" w:rsidP="009B1044">
            <w:pPr>
              <w:keepNext/>
              <w:numPr>
                <w:ilvl w:val="2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outlineLvl w:val="2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80" w:name="_Ref330819379"/>
            <w:bookmarkStart w:id="81" w:name="_Toc331513490"/>
            <w:r w:rsidRPr="009B1044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Public Safety</w:t>
            </w:r>
            <w:bookmarkEnd w:id="80"/>
            <w:bookmarkEnd w:id="81"/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tcBorders>
              <w:bottom w:val="single" w:sz="4" w:space="0" w:color="auto"/>
            </w:tcBorders>
            <w:shd w:val="clear" w:color="auto" w:fill="D9D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b/>
                <w:szCs w:val="18"/>
                <w:lang w:eastAsia="ar-SA"/>
              </w:rPr>
              <w:t>Public safety updates</w:t>
            </w: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EC2E1E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EC2E1E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EC2E1E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47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S1-122068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EC2E1E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C2E1E">
              <w:rPr>
                <w:rFonts w:eastAsia="Arial Unicode MS" w:cs="Arial"/>
                <w:szCs w:val="18"/>
                <w:lang w:eastAsia="ar-SA"/>
              </w:rPr>
              <w:t>ZTE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EC2E1E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C2E1E">
              <w:rPr>
                <w:rFonts w:eastAsia="Arial Unicode MS" w:cs="Arial"/>
                <w:szCs w:val="18"/>
                <w:lang w:eastAsia="ar-SA"/>
              </w:rPr>
              <w:t>Clarification on Prose discovery for Public Safety out of coverage use case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EC2E1E" w:rsidRDefault="00EC2E1E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C2E1E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48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S1-122441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EC2E1E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C2E1E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00"/>
          </w:tcPr>
          <w:p w:rsidR="00EC2E1E" w:rsidRPr="00EC2E1E" w:rsidRDefault="00EC2E1E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EC2E1E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EC2E1E" w:rsidRPr="00EC2E1E" w:rsidRDefault="009F5491" w:rsidP="009B1044">
            <w:pPr>
              <w:suppressAutoHyphens/>
              <w:spacing w:after="0" w:line="240" w:lineRule="auto"/>
            </w:pPr>
            <w:hyperlink r:id="rId49" w:history="1">
              <w:r w:rsidR="00EC2E1E" w:rsidRPr="000B546F">
                <w:rPr>
                  <w:rStyle w:val="Hyperlink"/>
                  <w:rFonts w:cs="Arial"/>
                </w:rPr>
                <w:t>S1-122441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EC2E1E" w:rsidRPr="00EC2E1E" w:rsidRDefault="00EC2E1E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C2E1E">
              <w:rPr>
                <w:rFonts w:eastAsia="Arial Unicode MS" w:cs="Arial"/>
                <w:szCs w:val="18"/>
                <w:lang w:eastAsia="ar-SA"/>
              </w:rPr>
              <w:t>ZTE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EC2E1E" w:rsidRPr="00EC2E1E" w:rsidRDefault="00EC2E1E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C2E1E">
              <w:rPr>
                <w:rFonts w:eastAsia="Arial Unicode MS" w:cs="Arial"/>
                <w:szCs w:val="18"/>
                <w:lang w:eastAsia="ar-SA"/>
              </w:rPr>
              <w:t>Clarification on Prose discovery for Public Safety out of coverage use case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00"/>
          </w:tcPr>
          <w:p w:rsidR="00EC2E1E" w:rsidRPr="00EC2E1E" w:rsidRDefault="00EC2E1E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C2E1E">
              <w:rPr>
                <w:rFonts w:eastAsia="Arial Unicode MS" w:cs="Arial"/>
                <w:szCs w:val="18"/>
                <w:lang w:eastAsia="ar-SA"/>
              </w:rPr>
              <w:t>Agreed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00"/>
          </w:tcPr>
          <w:p w:rsidR="00EC2E1E" w:rsidRDefault="00EC2E1E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C2E1E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50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S1-122068</w:t>
              </w:r>
            </w:hyperlink>
            <w:r w:rsidRPr="00EC2E1E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:rsidR="00EC2E1E" w:rsidRDefault="00EC2E1E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EC2E1E" w:rsidRPr="00EC2E1E" w:rsidRDefault="00EC2E1E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EC2E1E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EC2E1E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EC2E1E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EC2E1E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51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S1-122150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EC2E1E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C2E1E">
              <w:rPr>
                <w:rFonts w:eastAsia="Arial Unicode MS" w:cs="Arial"/>
                <w:szCs w:val="18"/>
                <w:lang w:eastAsia="ar-SA"/>
              </w:rPr>
              <w:t>CATT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EC2E1E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C2E1E">
              <w:rPr>
                <w:rFonts w:eastAsia="Arial Unicode MS" w:cs="Arial"/>
                <w:szCs w:val="18"/>
                <w:lang w:eastAsia="ar-SA"/>
              </w:rPr>
              <w:t>Clarification on ProSe Discovery Out of Network Coverage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EC2E1E" w:rsidRDefault="00EC2E1E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C2E1E">
              <w:rPr>
                <w:rFonts w:eastAsia="Arial Unicode MS" w:cs="Arial"/>
                <w:szCs w:val="18"/>
                <w:lang w:eastAsia="ar-SA"/>
              </w:rPr>
              <w:t>Noted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EC2E1E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808080"/>
          </w:tcPr>
          <w:p w:rsidR="009B1044" w:rsidRPr="00F948AB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F948AB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9B1044" w:rsidRPr="00F948AB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52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S1-122148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808080"/>
          </w:tcPr>
          <w:p w:rsidR="009B1044" w:rsidRPr="00F948AB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48AB">
              <w:rPr>
                <w:rFonts w:eastAsia="Arial Unicode MS" w:cs="Arial"/>
                <w:szCs w:val="18"/>
                <w:lang w:eastAsia="ar-SA"/>
              </w:rPr>
              <w:t>LG Electronics, Inc.</w:t>
            </w:r>
            <w:r w:rsidRPr="00F948AB">
              <w:rPr>
                <w:rFonts w:eastAsia="Arial Unicode MS" w:cs="Arial"/>
                <w:szCs w:val="18"/>
                <w:lang w:eastAsia="ar-SA"/>
              </w:rPr>
              <w:tab/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808080"/>
          </w:tcPr>
          <w:p w:rsidR="009B1044" w:rsidRPr="00F948AB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48AB">
              <w:rPr>
                <w:rFonts w:eastAsia="Arial Unicode MS" w:cs="Arial"/>
                <w:szCs w:val="18"/>
                <w:lang w:eastAsia="ar-SA"/>
              </w:rPr>
              <w:t>ProSe: Public Safety Use Case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808080"/>
          </w:tcPr>
          <w:p w:rsidR="009B1044" w:rsidRPr="00F948AB" w:rsidRDefault="00F948A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48AB">
              <w:rPr>
                <w:rFonts w:eastAsia="Arial Unicode MS" w:cs="Arial"/>
                <w:szCs w:val="18"/>
                <w:lang w:eastAsia="ar-SA"/>
              </w:rPr>
              <w:t>Withdrawn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808080"/>
          </w:tcPr>
          <w:p w:rsidR="009B1044" w:rsidRPr="00F948AB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48AB">
              <w:rPr>
                <w:rFonts w:eastAsia="Arial Unicode MS" w:cs="Arial"/>
                <w:szCs w:val="18"/>
                <w:highlight w:val="yellow"/>
                <w:lang w:eastAsia="ar-SA"/>
              </w:rPr>
              <w:t>Comment: please use descriptive title</w:t>
            </w:r>
          </w:p>
        </w:tc>
      </w:tr>
      <w:tr w:rsidR="00F948AB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F948AB" w:rsidRPr="00F948AB" w:rsidRDefault="00F948AB" w:rsidP="00C3187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F948AB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F948AB" w:rsidRPr="00F948AB" w:rsidRDefault="009F5491" w:rsidP="00C3187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53" w:history="1">
              <w:r w:rsidR="00F948AB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S1-122442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F948AB" w:rsidRPr="00F948AB" w:rsidRDefault="00F948AB" w:rsidP="00C3187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48AB">
              <w:rPr>
                <w:rFonts w:eastAsia="Arial Unicode MS" w:cs="Arial"/>
                <w:szCs w:val="18"/>
                <w:lang w:eastAsia="ar-SA"/>
              </w:rPr>
              <w:t>LG Electronics, Inc.</w:t>
            </w:r>
            <w:r w:rsidRPr="00F948AB">
              <w:rPr>
                <w:rFonts w:eastAsia="Arial Unicode MS" w:cs="Arial"/>
                <w:szCs w:val="18"/>
                <w:lang w:eastAsia="ar-SA"/>
              </w:rPr>
              <w:tab/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F948AB" w:rsidRPr="00F948AB" w:rsidRDefault="00F948AB" w:rsidP="00C3187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48AB">
              <w:rPr>
                <w:rFonts w:eastAsia="Arial Unicode MS" w:cs="Arial"/>
                <w:szCs w:val="18"/>
                <w:lang w:eastAsia="ar-SA"/>
              </w:rPr>
              <w:t>ProSe: Public Safety Use Case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F948AB" w:rsidRPr="00F948AB" w:rsidRDefault="00F948AB" w:rsidP="00C3187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48AB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54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S1-122443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F948AB" w:rsidRPr="00F948AB" w:rsidRDefault="00F948AB" w:rsidP="00C3187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48AB">
              <w:t xml:space="preserve">Replacement for </w:t>
            </w:r>
            <w:hyperlink r:id="rId55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S1-122148</w:t>
              </w:r>
            </w:hyperlink>
          </w:p>
        </w:tc>
      </w:tr>
      <w:tr w:rsidR="00F948AB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00"/>
          </w:tcPr>
          <w:p w:rsidR="00F948AB" w:rsidRPr="00F948AB" w:rsidRDefault="00F948AB" w:rsidP="00C3187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F948AB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F948AB" w:rsidRPr="00F948AB" w:rsidRDefault="009F5491" w:rsidP="00C3187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56" w:history="1">
              <w:r w:rsidR="00F948AB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S1-122443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F948AB" w:rsidRPr="00F948AB" w:rsidRDefault="00F948AB" w:rsidP="00C3187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48AB">
              <w:rPr>
                <w:rFonts w:eastAsia="Arial Unicode MS" w:cs="Arial"/>
                <w:szCs w:val="18"/>
                <w:lang w:eastAsia="ar-SA"/>
              </w:rPr>
              <w:t>LG Electronics, Inc.</w:t>
            </w:r>
            <w:r w:rsidRPr="00F948AB">
              <w:rPr>
                <w:rFonts w:eastAsia="Arial Unicode MS" w:cs="Arial"/>
                <w:szCs w:val="18"/>
                <w:lang w:eastAsia="ar-SA"/>
              </w:rPr>
              <w:tab/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F948AB" w:rsidRPr="00F948AB" w:rsidRDefault="00F948AB" w:rsidP="00C3187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48AB">
              <w:rPr>
                <w:rFonts w:eastAsia="Arial Unicode MS" w:cs="Arial"/>
                <w:szCs w:val="18"/>
                <w:lang w:eastAsia="ar-SA"/>
              </w:rPr>
              <w:t>ProSe: Public Safety Use Case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00"/>
          </w:tcPr>
          <w:p w:rsidR="00F948AB" w:rsidRPr="00F948AB" w:rsidRDefault="00F948AB" w:rsidP="00C3187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48AB">
              <w:rPr>
                <w:rFonts w:eastAsia="Arial Unicode MS" w:cs="Arial"/>
                <w:szCs w:val="18"/>
                <w:lang w:eastAsia="ar-SA"/>
              </w:rPr>
              <w:t>Agreed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00"/>
          </w:tcPr>
          <w:p w:rsidR="00F948AB" w:rsidRPr="00F948AB" w:rsidRDefault="00F948AB" w:rsidP="00C31871">
            <w:pPr>
              <w:suppressAutoHyphens/>
              <w:spacing w:after="0" w:line="240" w:lineRule="auto"/>
            </w:pPr>
            <w:r w:rsidRPr="00F948AB">
              <w:rPr>
                <w:i/>
              </w:rPr>
              <w:t xml:space="preserve">Replacement for </w:t>
            </w:r>
            <w:hyperlink r:id="rId57" w:history="1">
              <w:r w:rsidRPr="000B546F">
                <w:rPr>
                  <w:rStyle w:val="Hyperlink"/>
                  <w:rFonts w:cs="Arial"/>
                  <w:i/>
                </w:rPr>
                <w:t>S1-122148</w:t>
              </w:r>
            </w:hyperlink>
          </w:p>
          <w:p w:rsidR="00F948AB" w:rsidRDefault="00F948AB" w:rsidP="00C31871">
            <w:pPr>
              <w:suppressAutoHyphens/>
              <w:spacing w:after="0" w:line="240" w:lineRule="auto"/>
            </w:pPr>
            <w:r w:rsidRPr="00F948AB">
              <w:t xml:space="preserve">Revision of </w:t>
            </w:r>
            <w:hyperlink r:id="rId58" w:history="1">
              <w:r w:rsidRPr="000B546F">
                <w:rPr>
                  <w:rStyle w:val="Hyperlink"/>
                  <w:rFonts w:cs="Arial"/>
                </w:rPr>
                <w:t>S1-122442</w:t>
              </w:r>
            </w:hyperlink>
            <w:r w:rsidRPr="00F948AB">
              <w:t>.</w:t>
            </w:r>
          </w:p>
          <w:p w:rsidR="00F948AB" w:rsidRPr="00F948AB" w:rsidRDefault="00F948AB" w:rsidP="00C31871">
            <w:pPr>
              <w:suppressAutoHyphens/>
              <w:spacing w:after="0" w:line="240" w:lineRule="auto"/>
            </w:pPr>
          </w:p>
          <w:p w:rsidR="00F948AB" w:rsidRPr="00F948AB" w:rsidRDefault="00F948AB" w:rsidP="00C31871">
            <w:pPr>
              <w:suppressAutoHyphens/>
              <w:spacing w:after="0" w:line="240" w:lineRule="auto"/>
            </w:pPr>
            <w:r>
              <w:t>N</w:t>
            </w:r>
            <w:r w:rsidRPr="00F948AB">
              <w:t>o presentation</w:t>
            </w: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7058A1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7058A1">
              <w:rPr>
                <w:rFonts w:eastAsia="Arial Unicode MS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7058A1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59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S1-122133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7058A1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058A1">
              <w:rPr>
                <w:rFonts w:eastAsia="Arial Unicode MS" w:cs="Arial"/>
                <w:szCs w:val="18"/>
                <w:lang w:eastAsia="ar-SA"/>
              </w:rPr>
              <w:t>Telecom Italia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7058A1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058A1">
              <w:rPr>
                <w:rFonts w:eastAsia="Arial Unicode MS" w:cs="Arial"/>
                <w:szCs w:val="18"/>
                <w:lang w:eastAsia="ar-SA"/>
              </w:rPr>
              <w:t>ProSe Public Safety Spectrum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7058A1" w:rsidRDefault="007058A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058A1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60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S1-122444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7058A1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058A1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00"/>
          </w:tcPr>
          <w:p w:rsidR="007058A1" w:rsidRPr="007058A1" w:rsidRDefault="007058A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7058A1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7058A1" w:rsidRPr="007058A1" w:rsidRDefault="009F5491" w:rsidP="009B1044">
            <w:pPr>
              <w:suppressAutoHyphens/>
              <w:spacing w:after="0" w:line="240" w:lineRule="auto"/>
            </w:pPr>
            <w:hyperlink r:id="rId61" w:history="1">
              <w:r w:rsidR="007058A1" w:rsidRPr="000B546F">
                <w:rPr>
                  <w:rStyle w:val="Hyperlink"/>
                  <w:rFonts w:cs="Arial"/>
                </w:rPr>
                <w:t>S1-122444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7058A1" w:rsidRPr="007058A1" w:rsidRDefault="007058A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058A1">
              <w:rPr>
                <w:rFonts w:eastAsia="Arial Unicode MS" w:cs="Arial"/>
                <w:szCs w:val="18"/>
                <w:lang w:eastAsia="ar-SA"/>
              </w:rPr>
              <w:t>Telecom Italia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7058A1" w:rsidRPr="007058A1" w:rsidRDefault="007058A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058A1">
              <w:rPr>
                <w:rFonts w:eastAsia="Arial Unicode MS" w:cs="Arial"/>
                <w:szCs w:val="18"/>
                <w:lang w:eastAsia="ar-SA"/>
              </w:rPr>
              <w:t>ProSe Public Safety Spectrum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00"/>
          </w:tcPr>
          <w:p w:rsidR="007058A1" w:rsidRPr="007058A1" w:rsidRDefault="007058A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058A1">
              <w:rPr>
                <w:rFonts w:eastAsia="Arial Unicode MS" w:cs="Arial"/>
                <w:szCs w:val="18"/>
                <w:lang w:eastAsia="ar-SA"/>
              </w:rPr>
              <w:t>Agreed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00"/>
          </w:tcPr>
          <w:p w:rsidR="007058A1" w:rsidRDefault="007058A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058A1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62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S1-122133</w:t>
              </w:r>
            </w:hyperlink>
            <w:r w:rsidRPr="007058A1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:rsidR="007058A1" w:rsidRPr="007058A1" w:rsidRDefault="007058A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058A1" w:rsidRDefault="007058A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058A1" w:rsidRPr="007058A1" w:rsidRDefault="007058A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7058A1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7654D5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7654D5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7654D5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63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S1-122063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7654D5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654D5">
              <w:rPr>
                <w:rFonts w:eastAsia="Arial Unicode MS" w:cs="Arial"/>
                <w:szCs w:val="18"/>
                <w:lang w:eastAsia="ar-SA"/>
              </w:rPr>
              <w:t>Alcatel-Lucent, Qualcomm, Dept. Of Commerce, AT&amp;T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7654D5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7654D5">
              <w:rPr>
                <w:rFonts w:eastAsia="Arial Unicode MS" w:cs="Arial"/>
                <w:szCs w:val="18"/>
                <w:lang w:eastAsia="ar-SA"/>
              </w:rPr>
              <w:t>FS_ProSe</w:t>
            </w:r>
            <w:proofErr w:type="spellEnd"/>
            <w:r w:rsidRPr="007654D5">
              <w:rPr>
                <w:rFonts w:eastAsia="Arial Unicode MS" w:cs="Arial"/>
                <w:szCs w:val="18"/>
                <w:lang w:eastAsia="ar-SA"/>
              </w:rPr>
              <w:t>: Clean up in section 6.1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7654D5" w:rsidRDefault="007654D5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654D5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64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S1-122445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7654D5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54D5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00"/>
          </w:tcPr>
          <w:p w:rsidR="007654D5" w:rsidRPr="007654D5" w:rsidRDefault="007654D5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7654D5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7654D5" w:rsidRPr="007654D5" w:rsidRDefault="009F5491" w:rsidP="009B1044">
            <w:pPr>
              <w:suppressAutoHyphens/>
              <w:spacing w:after="0" w:line="240" w:lineRule="auto"/>
            </w:pPr>
            <w:hyperlink r:id="rId65" w:history="1">
              <w:r w:rsidR="007654D5" w:rsidRPr="000B546F">
                <w:rPr>
                  <w:rStyle w:val="Hyperlink"/>
                  <w:rFonts w:cs="Arial"/>
                </w:rPr>
                <w:t>S1-122445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7654D5" w:rsidRPr="007654D5" w:rsidRDefault="007654D5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654D5">
              <w:rPr>
                <w:rFonts w:eastAsia="Arial Unicode MS" w:cs="Arial"/>
                <w:szCs w:val="18"/>
                <w:lang w:eastAsia="ar-SA"/>
              </w:rPr>
              <w:t>Alcatel-Lucent, Qualcomm, Dept. Of Commerce, AT&amp;T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7654D5" w:rsidRPr="007654D5" w:rsidRDefault="007654D5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7654D5">
              <w:rPr>
                <w:rFonts w:eastAsia="Arial Unicode MS" w:cs="Arial"/>
                <w:szCs w:val="18"/>
                <w:lang w:eastAsia="ar-SA"/>
              </w:rPr>
              <w:t>FS_ProSe</w:t>
            </w:r>
            <w:proofErr w:type="spellEnd"/>
            <w:r w:rsidRPr="007654D5">
              <w:rPr>
                <w:rFonts w:eastAsia="Arial Unicode MS" w:cs="Arial"/>
                <w:szCs w:val="18"/>
                <w:lang w:eastAsia="ar-SA"/>
              </w:rPr>
              <w:t>: Clean up in section 6.1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00"/>
          </w:tcPr>
          <w:p w:rsidR="007654D5" w:rsidRPr="007654D5" w:rsidRDefault="007654D5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654D5">
              <w:rPr>
                <w:rFonts w:eastAsia="Arial Unicode MS" w:cs="Arial"/>
                <w:szCs w:val="18"/>
                <w:lang w:eastAsia="ar-SA"/>
              </w:rPr>
              <w:t>Agreed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00"/>
          </w:tcPr>
          <w:p w:rsidR="007654D5" w:rsidRDefault="007654D5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654D5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66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S1-122063</w:t>
              </w:r>
            </w:hyperlink>
            <w:r w:rsidRPr="007654D5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:rsidR="007654D5" w:rsidRPr="007654D5" w:rsidRDefault="007654D5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654D5" w:rsidRPr="007654D5" w:rsidRDefault="007654D5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7654D5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tcBorders>
              <w:bottom w:val="single" w:sz="4" w:space="0" w:color="auto"/>
            </w:tcBorders>
            <w:shd w:val="clear" w:color="auto" w:fill="D9D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b/>
                <w:szCs w:val="18"/>
                <w:lang w:eastAsia="ar-SA"/>
              </w:rPr>
              <w:t>Public safety new concepts/use cases</w:t>
            </w:r>
          </w:p>
        </w:tc>
      </w:tr>
      <w:tr w:rsidR="00696A1E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696A1E" w:rsidRPr="00696A1E" w:rsidRDefault="00696A1E" w:rsidP="002B6BB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696A1E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696A1E" w:rsidRPr="00696A1E" w:rsidRDefault="009F5491" w:rsidP="002B6BB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67" w:history="1">
              <w:r w:rsidR="00696A1E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S1-122153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696A1E" w:rsidRPr="00696A1E" w:rsidRDefault="00696A1E" w:rsidP="002B6BB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96A1E">
              <w:rPr>
                <w:rFonts w:eastAsia="Arial Unicode MS" w:cs="Arial"/>
                <w:szCs w:val="18"/>
                <w:lang w:eastAsia="ar-SA"/>
              </w:rPr>
              <w:t>NEC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696A1E" w:rsidRPr="00696A1E" w:rsidRDefault="00696A1E" w:rsidP="002B6BB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696A1E">
              <w:rPr>
                <w:rFonts w:eastAsia="Arial Unicode MS" w:cs="Arial"/>
                <w:szCs w:val="18"/>
                <w:lang w:eastAsia="ar-SA"/>
              </w:rPr>
              <w:t>FS_ProSe</w:t>
            </w:r>
            <w:proofErr w:type="spellEnd"/>
            <w:r w:rsidRPr="00696A1E">
              <w:rPr>
                <w:rFonts w:eastAsia="Arial Unicode MS" w:cs="Arial"/>
                <w:szCs w:val="18"/>
                <w:lang w:eastAsia="ar-SA"/>
              </w:rPr>
              <w:t>: Public Safety References, ProSe Communications Use Case and Requirements for UE acting as a relay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696A1E" w:rsidRPr="00696A1E" w:rsidRDefault="00696A1E" w:rsidP="002B6BB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96A1E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68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S1-122408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696A1E" w:rsidRDefault="00696A1E" w:rsidP="002B6BB6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u w:val="single"/>
                <w:lang w:eastAsia="ar-SA"/>
              </w:rPr>
            </w:pPr>
            <w:r w:rsidRPr="00696A1E">
              <w:rPr>
                <w:rFonts w:eastAsia="Arial Unicode MS" w:cs="Arial"/>
                <w:szCs w:val="18"/>
                <w:lang w:eastAsia="ar-SA"/>
              </w:rPr>
              <w:t xml:space="preserve">Relay aspects overlaps with </w:t>
            </w:r>
            <w:hyperlink r:id="rId69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S1-122025</w:t>
              </w:r>
            </w:hyperlink>
            <w:r w:rsidRPr="00696A1E">
              <w:rPr>
                <w:rFonts w:eastAsia="Arial Unicode MS" w:cs="Arial"/>
                <w:szCs w:val="18"/>
                <w:lang w:eastAsia="ar-SA"/>
              </w:rPr>
              <w:t xml:space="preserve">, </w:t>
            </w:r>
            <w:hyperlink r:id="rId70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S1-122147</w:t>
              </w:r>
            </w:hyperlink>
            <w:r w:rsidRPr="00696A1E">
              <w:rPr>
                <w:rFonts w:eastAsia="Arial Unicode MS" w:cs="Arial"/>
                <w:szCs w:val="18"/>
                <w:lang w:eastAsia="ar-SA"/>
              </w:rPr>
              <w:t xml:space="preserve">, </w:t>
            </w:r>
            <w:hyperlink r:id="rId71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S1-122321</w:t>
              </w:r>
            </w:hyperlink>
          </w:p>
          <w:p w:rsidR="00696A1E" w:rsidRPr="00696A1E" w:rsidRDefault="00696A1E" w:rsidP="002B6BB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96A1E">
              <w:rPr>
                <w:rFonts w:eastAsia="Arial Unicode MS" w:cs="Arial"/>
                <w:szCs w:val="18"/>
                <w:lang w:eastAsia="ar-SA"/>
              </w:rPr>
              <w:t>Mer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ged with </w:t>
            </w:r>
            <w:hyperlink r:id="rId72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S1-122147</w:t>
              </w:r>
            </w:hyperlink>
            <w:r w:rsidRPr="00696A1E">
              <w:rPr>
                <w:rFonts w:eastAsia="Arial Unicode MS" w:cs="Arial"/>
                <w:szCs w:val="18"/>
                <w:lang w:eastAsia="ar-SA"/>
              </w:rPr>
              <w:t xml:space="preserve"> and </w:t>
            </w:r>
            <w:hyperlink r:id="rId73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S1-122025</w:t>
              </w:r>
            </w:hyperlink>
          </w:p>
        </w:tc>
      </w:tr>
      <w:tr w:rsidR="00696A1E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696A1E" w:rsidRPr="00696A1E" w:rsidRDefault="00696A1E" w:rsidP="002B6BB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696A1E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696A1E" w:rsidRPr="00696A1E" w:rsidRDefault="009F5491" w:rsidP="002B6BB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74" w:history="1">
              <w:r w:rsidR="00696A1E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S1-122147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696A1E" w:rsidRPr="00696A1E" w:rsidRDefault="00696A1E" w:rsidP="002B6BB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96A1E">
              <w:rPr>
                <w:rFonts w:eastAsia="Arial Unicode MS" w:cs="Arial"/>
                <w:szCs w:val="18"/>
                <w:lang w:eastAsia="ar-SA"/>
              </w:rPr>
              <w:t>Institute for Information Industry (III), Telecom Italia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696A1E" w:rsidRPr="00696A1E" w:rsidRDefault="00696A1E" w:rsidP="002B6BB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96A1E">
              <w:rPr>
                <w:rFonts w:eastAsia="Arial Unicode MS" w:cs="Arial"/>
                <w:szCs w:val="18"/>
                <w:lang w:eastAsia="ar-SA"/>
              </w:rPr>
              <w:t>Support Coverage Extension for Public Safety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696A1E" w:rsidRPr="00696A1E" w:rsidRDefault="00696A1E" w:rsidP="002B6BB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96A1E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75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S1-122408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696A1E" w:rsidRDefault="00696A1E" w:rsidP="002B6BB6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u w:val="single"/>
                <w:lang w:eastAsia="ar-SA"/>
              </w:rPr>
            </w:pPr>
            <w:r w:rsidRPr="00696A1E">
              <w:rPr>
                <w:rFonts w:eastAsia="Arial Unicode MS" w:cs="Arial"/>
                <w:szCs w:val="18"/>
                <w:lang w:eastAsia="ar-SA"/>
              </w:rPr>
              <w:t xml:space="preserve">Relay aspects overlaps with </w:t>
            </w:r>
            <w:hyperlink r:id="rId76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S1-122025</w:t>
              </w:r>
            </w:hyperlink>
            <w:r w:rsidRPr="00696A1E">
              <w:rPr>
                <w:rFonts w:eastAsia="Arial Unicode MS" w:cs="Arial"/>
                <w:szCs w:val="18"/>
                <w:lang w:eastAsia="ar-SA"/>
              </w:rPr>
              <w:t xml:space="preserve">, </w:t>
            </w:r>
            <w:hyperlink r:id="rId77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S1-122153</w:t>
              </w:r>
            </w:hyperlink>
            <w:r w:rsidRPr="00696A1E">
              <w:rPr>
                <w:rFonts w:eastAsia="Arial Unicode MS" w:cs="Arial"/>
                <w:szCs w:val="18"/>
                <w:lang w:eastAsia="ar-SA"/>
              </w:rPr>
              <w:t xml:space="preserve">, </w:t>
            </w:r>
            <w:hyperlink r:id="rId78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S1-122321</w:t>
              </w:r>
            </w:hyperlink>
          </w:p>
          <w:p w:rsidR="00696A1E" w:rsidRPr="00696A1E" w:rsidRDefault="00696A1E" w:rsidP="002B6BB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96A1E">
              <w:rPr>
                <w:rFonts w:eastAsia="Arial Unicode MS" w:cs="Arial"/>
                <w:szCs w:val="18"/>
                <w:lang w:eastAsia="ar-SA"/>
              </w:rPr>
              <w:t>Mer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ged with </w:t>
            </w:r>
            <w:hyperlink r:id="rId79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S1-122153</w:t>
              </w:r>
            </w:hyperlink>
            <w:r w:rsidRPr="00696A1E">
              <w:rPr>
                <w:rFonts w:eastAsia="Arial Unicode MS" w:cs="Arial"/>
                <w:szCs w:val="18"/>
                <w:lang w:eastAsia="ar-SA"/>
              </w:rPr>
              <w:t xml:space="preserve"> and </w:t>
            </w:r>
            <w:hyperlink r:id="rId80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S1-122025</w:t>
              </w:r>
            </w:hyperlink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996C4B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96C4B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996C4B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81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S1-122025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996C4B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96C4B">
              <w:rPr>
                <w:rFonts w:eastAsia="Arial Unicode MS" w:cs="Arial"/>
                <w:szCs w:val="18"/>
                <w:lang w:eastAsia="ar-SA"/>
              </w:rPr>
              <w:t>US Department of Commerce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996C4B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96C4B">
              <w:rPr>
                <w:rFonts w:eastAsia="Arial Unicode MS" w:cs="Arial"/>
                <w:szCs w:val="18"/>
                <w:lang w:eastAsia="ar-SA"/>
              </w:rPr>
              <w:t>FS_ProSe</w:t>
            </w:r>
            <w:proofErr w:type="spellEnd"/>
            <w:r w:rsidRPr="00996C4B">
              <w:rPr>
                <w:rFonts w:eastAsia="Arial Unicode MS" w:cs="Arial"/>
                <w:szCs w:val="18"/>
                <w:lang w:eastAsia="ar-SA"/>
              </w:rPr>
              <w:t>: Public Safety References, Definitions &amp; ProSe Communications Use Cases and Requirements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996C4B" w:rsidRDefault="00996C4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96C4B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82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S1-122408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996C4B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96C4B">
              <w:rPr>
                <w:rFonts w:eastAsia="Arial Unicode MS" w:cs="Arial"/>
                <w:szCs w:val="18"/>
                <w:lang w:eastAsia="ar-SA"/>
              </w:rPr>
              <w:t xml:space="preserve">Range aspect overlaps with </w:t>
            </w:r>
            <w:hyperlink r:id="rId83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S1-122161</w:t>
              </w:r>
            </w:hyperlink>
          </w:p>
          <w:p w:rsidR="009B1044" w:rsidRPr="00996C4B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96C4B">
              <w:rPr>
                <w:rFonts w:eastAsia="Arial Unicode MS" w:cs="Arial"/>
                <w:szCs w:val="18"/>
                <w:lang w:eastAsia="ar-SA"/>
              </w:rPr>
              <w:t xml:space="preserve">Relay aspects overlaps with </w:t>
            </w:r>
            <w:hyperlink r:id="rId84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S1-122153</w:t>
              </w:r>
            </w:hyperlink>
            <w:r w:rsidRPr="00996C4B">
              <w:rPr>
                <w:rFonts w:eastAsia="Arial Unicode MS" w:cs="Arial"/>
                <w:szCs w:val="18"/>
                <w:lang w:eastAsia="ar-SA"/>
              </w:rPr>
              <w:t xml:space="preserve">, </w:t>
            </w:r>
            <w:hyperlink r:id="rId85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S1-122147</w:t>
              </w:r>
            </w:hyperlink>
            <w:r w:rsidRPr="00996C4B">
              <w:rPr>
                <w:rFonts w:eastAsia="Arial Unicode MS" w:cs="Arial"/>
                <w:szCs w:val="18"/>
                <w:lang w:eastAsia="ar-SA"/>
              </w:rPr>
              <w:t xml:space="preserve">, </w:t>
            </w:r>
            <w:hyperlink r:id="rId86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S1-122321</w:t>
              </w:r>
            </w:hyperlink>
          </w:p>
          <w:p w:rsid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u w:val="single"/>
                <w:lang w:eastAsia="ar-SA"/>
              </w:rPr>
            </w:pPr>
            <w:r w:rsidRPr="00996C4B">
              <w:rPr>
                <w:rFonts w:eastAsia="Arial Unicode MS" w:cs="Arial"/>
                <w:szCs w:val="18"/>
                <w:lang w:eastAsia="ar-SA"/>
              </w:rPr>
              <w:t xml:space="preserve">Hybrid aspects potential overlap with </w:t>
            </w:r>
            <w:hyperlink r:id="rId87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S1-122081</w:t>
              </w:r>
            </w:hyperlink>
          </w:p>
          <w:p w:rsidR="00696A1E" w:rsidRPr="00996C4B" w:rsidRDefault="00696A1E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96A1E">
              <w:rPr>
                <w:rFonts w:eastAsia="Arial Unicode MS" w:cs="Arial"/>
                <w:szCs w:val="18"/>
                <w:lang w:eastAsia="ar-SA"/>
              </w:rPr>
              <w:t>Mer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ged with </w:t>
            </w:r>
            <w:hyperlink r:id="rId88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S1-122153</w:t>
              </w:r>
            </w:hyperlink>
            <w:r w:rsidRPr="00696A1E">
              <w:rPr>
                <w:rFonts w:eastAsia="Arial Unicode MS" w:cs="Arial"/>
                <w:szCs w:val="18"/>
                <w:lang w:eastAsia="ar-SA"/>
              </w:rPr>
              <w:t xml:space="preserve"> and </w:t>
            </w:r>
            <w:hyperlink r:id="rId89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S1-122147</w:t>
              </w:r>
            </w:hyperlink>
          </w:p>
        </w:tc>
      </w:tr>
      <w:tr w:rsidR="00996C4B" w:rsidRPr="009B1044" w:rsidTr="007E1748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96C4B" w:rsidRPr="00B63C3D" w:rsidRDefault="00996C4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B63C3D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96C4B" w:rsidRPr="00B63C3D" w:rsidRDefault="009F5491" w:rsidP="009B1044">
            <w:pPr>
              <w:suppressAutoHyphens/>
              <w:spacing w:after="0" w:line="240" w:lineRule="auto"/>
            </w:pPr>
            <w:hyperlink r:id="rId90" w:history="1">
              <w:r w:rsidR="00996C4B" w:rsidRPr="000B546F">
                <w:rPr>
                  <w:rStyle w:val="Hyperlink"/>
                  <w:rFonts w:cs="Arial"/>
                </w:rPr>
                <w:t>S1-122408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96C4B" w:rsidRPr="00B63C3D" w:rsidRDefault="00996C4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63C3D">
              <w:rPr>
                <w:rFonts w:eastAsia="Arial Unicode MS" w:cs="Arial"/>
                <w:szCs w:val="18"/>
                <w:lang w:eastAsia="ar-SA"/>
              </w:rPr>
              <w:t>US Department of Commerce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96C4B" w:rsidRPr="00B63C3D" w:rsidRDefault="00996C4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B63C3D">
              <w:rPr>
                <w:rFonts w:eastAsia="Arial Unicode MS" w:cs="Arial"/>
                <w:szCs w:val="18"/>
                <w:lang w:eastAsia="ar-SA"/>
              </w:rPr>
              <w:t>FS_ProSe</w:t>
            </w:r>
            <w:proofErr w:type="spellEnd"/>
            <w:r w:rsidRPr="00B63C3D">
              <w:rPr>
                <w:rFonts w:eastAsia="Arial Unicode MS" w:cs="Arial"/>
                <w:szCs w:val="18"/>
                <w:lang w:eastAsia="ar-SA"/>
              </w:rPr>
              <w:t>: Public Safety References, Definitions &amp; ProSe Communications Use Cases and Requirements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96C4B" w:rsidRPr="00B63C3D" w:rsidRDefault="00B63C3D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63C3D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91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S1-122446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96C4B" w:rsidRPr="00B63C3D" w:rsidRDefault="00996C4B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B63C3D">
              <w:rPr>
                <w:rFonts w:eastAsia="Arial Unicode MS" w:cs="Arial"/>
                <w:i/>
                <w:szCs w:val="18"/>
                <w:lang w:eastAsia="ar-SA"/>
              </w:rPr>
              <w:t xml:space="preserve">Range aspect overlaps with </w:t>
            </w:r>
            <w:hyperlink r:id="rId92" w:history="1">
              <w:r w:rsidRPr="000B546F">
                <w:rPr>
                  <w:rStyle w:val="Hyperlink"/>
                  <w:rFonts w:eastAsia="Arial Unicode MS" w:cs="Arial"/>
                  <w:i/>
                  <w:szCs w:val="18"/>
                  <w:lang w:eastAsia="ar-SA"/>
                </w:rPr>
                <w:t>S1-122161</w:t>
              </w:r>
            </w:hyperlink>
          </w:p>
          <w:p w:rsidR="00996C4B" w:rsidRPr="00B63C3D" w:rsidRDefault="00996C4B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B63C3D">
              <w:rPr>
                <w:rFonts w:eastAsia="Arial Unicode MS" w:cs="Arial"/>
                <w:i/>
                <w:szCs w:val="18"/>
                <w:lang w:eastAsia="ar-SA"/>
              </w:rPr>
              <w:t xml:space="preserve">Relay aspects overlaps with </w:t>
            </w:r>
            <w:hyperlink r:id="rId93" w:history="1">
              <w:r w:rsidRPr="000B546F">
                <w:rPr>
                  <w:rStyle w:val="Hyperlink"/>
                  <w:rFonts w:eastAsia="Arial Unicode MS" w:cs="Arial"/>
                  <w:i/>
                  <w:szCs w:val="18"/>
                  <w:lang w:eastAsia="ar-SA"/>
                </w:rPr>
                <w:t>S1-122153</w:t>
              </w:r>
            </w:hyperlink>
            <w:r w:rsidRPr="00B63C3D">
              <w:rPr>
                <w:rFonts w:eastAsia="Arial Unicode MS" w:cs="Arial"/>
                <w:i/>
                <w:szCs w:val="18"/>
                <w:lang w:eastAsia="ar-SA"/>
              </w:rPr>
              <w:t xml:space="preserve">, </w:t>
            </w:r>
            <w:hyperlink r:id="rId94" w:history="1">
              <w:r w:rsidRPr="000B546F">
                <w:rPr>
                  <w:rStyle w:val="Hyperlink"/>
                  <w:rFonts w:eastAsia="Arial Unicode MS" w:cs="Arial"/>
                  <w:i/>
                  <w:szCs w:val="18"/>
                  <w:lang w:eastAsia="ar-SA"/>
                </w:rPr>
                <w:t>S1-122147</w:t>
              </w:r>
            </w:hyperlink>
            <w:r w:rsidRPr="00B63C3D">
              <w:rPr>
                <w:rFonts w:eastAsia="Arial Unicode MS" w:cs="Arial"/>
                <w:i/>
                <w:szCs w:val="18"/>
                <w:lang w:eastAsia="ar-SA"/>
              </w:rPr>
              <w:t xml:space="preserve">, </w:t>
            </w:r>
            <w:hyperlink r:id="rId95" w:history="1">
              <w:r w:rsidRPr="000B546F">
                <w:rPr>
                  <w:rStyle w:val="Hyperlink"/>
                  <w:rFonts w:eastAsia="Arial Unicode MS" w:cs="Arial"/>
                  <w:i/>
                  <w:szCs w:val="18"/>
                  <w:lang w:eastAsia="ar-SA"/>
                </w:rPr>
                <w:t>S1-122321</w:t>
              </w:r>
            </w:hyperlink>
          </w:p>
          <w:p w:rsidR="00996C4B" w:rsidRPr="00B63C3D" w:rsidRDefault="00996C4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63C3D">
              <w:rPr>
                <w:rFonts w:eastAsia="Arial Unicode MS" w:cs="Arial"/>
                <w:i/>
                <w:szCs w:val="18"/>
                <w:lang w:eastAsia="ar-SA"/>
              </w:rPr>
              <w:t xml:space="preserve">Hybrid aspects potential overlap with </w:t>
            </w:r>
            <w:hyperlink r:id="rId96" w:history="1">
              <w:r w:rsidRPr="000B546F">
                <w:rPr>
                  <w:rStyle w:val="Hyperlink"/>
                  <w:rFonts w:eastAsia="Arial Unicode MS" w:cs="Arial"/>
                  <w:i/>
                  <w:szCs w:val="18"/>
                  <w:lang w:eastAsia="ar-SA"/>
                </w:rPr>
                <w:t>S1-122081</w:t>
              </w:r>
            </w:hyperlink>
          </w:p>
          <w:p w:rsidR="008C1CF7" w:rsidRPr="00B63C3D" w:rsidRDefault="00996C4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63C3D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97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S1-122025</w:t>
              </w:r>
            </w:hyperlink>
            <w:r w:rsidR="00696A1E" w:rsidRPr="00B63C3D">
              <w:rPr>
                <w:rFonts w:eastAsia="Arial Unicode MS" w:cs="Arial"/>
                <w:szCs w:val="18"/>
                <w:lang w:eastAsia="ar-SA"/>
              </w:rPr>
              <w:t xml:space="preserve">, </w:t>
            </w:r>
            <w:hyperlink r:id="rId98" w:history="1">
              <w:r w:rsidR="00696A1E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S1-122147</w:t>
              </w:r>
            </w:hyperlink>
            <w:r w:rsidR="00696A1E" w:rsidRPr="00B63C3D">
              <w:rPr>
                <w:rFonts w:eastAsia="Arial Unicode MS" w:cs="Arial"/>
                <w:szCs w:val="18"/>
                <w:lang w:eastAsia="ar-SA"/>
              </w:rPr>
              <w:t xml:space="preserve"> and </w:t>
            </w:r>
            <w:hyperlink r:id="rId99" w:history="1">
              <w:r w:rsidR="00696A1E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S1-122153</w:t>
              </w:r>
            </w:hyperlink>
            <w:r w:rsidRPr="00B63C3D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B63C3D" w:rsidRPr="009B1044" w:rsidTr="007E1748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B63C3D" w:rsidRPr="007E1748" w:rsidRDefault="00B63C3D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7E1748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3C3D" w:rsidRPr="007E1748" w:rsidRDefault="009F5491" w:rsidP="009B1044">
            <w:pPr>
              <w:suppressAutoHyphens/>
              <w:spacing w:after="0" w:line="240" w:lineRule="auto"/>
            </w:pPr>
            <w:hyperlink r:id="rId100" w:history="1">
              <w:r w:rsidR="00B63C3D" w:rsidRPr="007E1748">
                <w:rPr>
                  <w:rStyle w:val="Hyperlink"/>
                  <w:rFonts w:cs="Arial"/>
                  <w:color w:val="auto"/>
                </w:rPr>
                <w:t>S1-122446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3C3D" w:rsidRPr="007E1748" w:rsidRDefault="00B63C3D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1748">
              <w:rPr>
                <w:rFonts w:eastAsia="Arial Unicode MS" w:cs="Arial"/>
                <w:szCs w:val="18"/>
                <w:lang w:eastAsia="ar-SA"/>
              </w:rPr>
              <w:t>US Department of Commerce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3C3D" w:rsidRPr="007E1748" w:rsidRDefault="00B63C3D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7E1748">
              <w:rPr>
                <w:rFonts w:eastAsia="Arial Unicode MS" w:cs="Arial"/>
                <w:szCs w:val="18"/>
                <w:lang w:eastAsia="ar-SA"/>
              </w:rPr>
              <w:t>FS_ProSe</w:t>
            </w:r>
            <w:proofErr w:type="spellEnd"/>
            <w:r w:rsidRPr="007E1748">
              <w:rPr>
                <w:rFonts w:eastAsia="Arial Unicode MS" w:cs="Arial"/>
                <w:szCs w:val="18"/>
                <w:lang w:eastAsia="ar-SA"/>
              </w:rPr>
              <w:t>: Public Safety References, Definitions &amp; ProSe Communications Use Cases and Requirements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B63C3D" w:rsidRPr="007E1748" w:rsidRDefault="007E174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1748">
              <w:rPr>
                <w:rFonts w:eastAsia="Arial Unicode MS" w:cs="Arial"/>
                <w:szCs w:val="18"/>
                <w:lang w:eastAsia="ar-SA"/>
              </w:rPr>
              <w:t>Revised to S1-122272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B63C3D" w:rsidRPr="007E1748" w:rsidRDefault="00B63C3D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E1748">
              <w:rPr>
                <w:rFonts w:eastAsia="Arial Unicode MS" w:cs="Arial"/>
                <w:i/>
                <w:szCs w:val="18"/>
                <w:lang w:eastAsia="ar-SA"/>
              </w:rPr>
              <w:t xml:space="preserve">Range aspect overlaps with </w:t>
            </w:r>
            <w:hyperlink r:id="rId101" w:history="1">
              <w:r w:rsidRPr="007E1748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eastAsia="ar-SA"/>
                </w:rPr>
                <w:t>S1-122161</w:t>
              </w:r>
            </w:hyperlink>
          </w:p>
          <w:p w:rsidR="00B63C3D" w:rsidRPr="007E1748" w:rsidRDefault="00B63C3D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E1748">
              <w:rPr>
                <w:rFonts w:eastAsia="Arial Unicode MS" w:cs="Arial"/>
                <w:i/>
                <w:szCs w:val="18"/>
                <w:lang w:eastAsia="ar-SA"/>
              </w:rPr>
              <w:t xml:space="preserve">Relay aspects overlaps with </w:t>
            </w:r>
            <w:hyperlink r:id="rId102" w:history="1">
              <w:r w:rsidRPr="007E1748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eastAsia="ar-SA"/>
                </w:rPr>
                <w:t>S1-122153</w:t>
              </w:r>
            </w:hyperlink>
            <w:r w:rsidRPr="007E1748">
              <w:rPr>
                <w:rFonts w:eastAsia="Arial Unicode MS" w:cs="Arial"/>
                <w:i/>
                <w:szCs w:val="18"/>
                <w:lang w:eastAsia="ar-SA"/>
              </w:rPr>
              <w:t xml:space="preserve">, </w:t>
            </w:r>
            <w:hyperlink r:id="rId103" w:history="1">
              <w:r w:rsidRPr="007E1748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eastAsia="ar-SA"/>
                </w:rPr>
                <w:t>S1-122147</w:t>
              </w:r>
            </w:hyperlink>
            <w:r w:rsidRPr="007E1748">
              <w:rPr>
                <w:rFonts w:eastAsia="Arial Unicode MS" w:cs="Arial"/>
                <w:i/>
                <w:szCs w:val="18"/>
                <w:lang w:eastAsia="ar-SA"/>
              </w:rPr>
              <w:t xml:space="preserve">, </w:t>
            </w:r>
            <w:hyperlink r:id="rId104" w:history="1">
              <w:r w:rsidRPr="007E1748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eastAsia="ar-SA"/>
                </w:rPr>
                <w:t>S1-122321</w:t>
              </w:r>
            </w:hyperlink>
          </w:p>
          <w:p w:rsidR="00B63C3D" w:rsidRPr="007E1748" w:rsidRDefault="00B63C3D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E1748">
              <w:rPr>
                <w:rFonts w:eastAsia="Arial Unicode MS" w:cs="Arial"/>
                <w:i/>
                <w:szCs w:val="18"/>
                <w:lang w:eastAsia="ar-SA"/>
              </w:rPr>
              <w:t xml:space="preserve">Hybrid aspects potential overlap with </w:t>
            </w:r>
            <w:hyperlink r:id="rId105" w:history="1">
              <w:r w:rsidRPr="007E1748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eastAsia="ar-SA"/>
                </w:rPr>
                <w:t>S1-122081</w:t>
              </w:r>
            </w:hyperlink>
          </w:p>
          <w:p w:rsidR="00B63C3D" w:rsidRPr="007E1748" w:rsidRDefault="00B63C3D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1748">
              <w:rPr>
                <w:rFonts w:eastAsia="Arial Unicode MS" w:cs="Arial"/>
                <w:i/>
                <w:szCs w:val="18"/>
                <w:lang w:eastAsia="ar-SA"/>
              </w:rPr>
              <w:t xml:space="preserve">Revision of </w:t>
            </w:r>
            <w:hyperlink r:id="rId106" w:history="1">
              <w:r w:rsidRPr="007E1748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eastAsia="ar-SA"/>
                </w:rPr>
                <w:t>S1-122025</w:t>
              </w:r>
            </w:hyperlink>
            <w:r w:rsidRPr="007E1748">
              <w:rPr>
                <w:rFonts w:eastAsia="Arial Unicode MS" w:cs="Arial"/>
                <w:i/>
                <w:szCs w:val="18"/>
                <w:lang w:eastAsia="ar-SA"/>
              </w:rPr>
              <w:t xml:space="preserve">, </w:t>
            </w:r>
            <w:hyperlink r:id="rId107" w:history="1">
              <w:r w:rsidRPr="007E1748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eastAsia="ar-SA"/>
                </w:rPr>
                <w:t>S1-122147</w:t>
              </w:r>
            </w:hyperlink>
            <w:r w:rsidRPr="007E1748">
              <w:rPr>
                <w:rFonts w:eastAsia="Arial Unicode MS" w:cs="Arial"/>
                <w:i/>
                <w:szCs w:val="18"/>
                <w:lang w:eastAsia="ar-SA"/>
              </w:rPr>
              <w:t xml:space="preserve"> and </w:t>
            </w:r>
            <w:hyperlink r:id="rId108" w:history="1">
              <w:r w:rsidRPr="007E1748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eastAsia="ar-SA"/>
                </w:rPr>
                <w:t>S1-122153</w:t>
              </w:r>
            </w:hyperlink>
            <w:r w:rsidRPr="007E1748">
              <w:rPr>
                <w:rFonts w:eastAsia="Arial Unicode MS" w:cs="Arial"/>
                <w:i/>
                <w:szCs w:val="18"/>
                <w:lang w:eastAsia="ar-SA"/>
              </w:rPr>
              <w:t>.</w:t>
            </w:r>
          </w:p>
          <w:p w:rsidR="00B63C3D" w:rsidRPr="007E1748" w:rsidRDefault="00B63C3D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1748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09" w:history="1">
              <w:r w:rsidRPr="007E1748">
                <w:rPr>
                  <w:rStyle w:val="Hyperlink"/>
                  <w:rFonts w:eastAsia="Arial Unicode MS" w:cs="Arial"/>
                  <w:color w:val="auto"/>
                  <w:szCs w:val="18"/>
                  <w:lang w:eastAsia="ar-SA"/>
                </w:rPr>
                <w:t>S1-122408</w:t>
              </w:r>
            </w:hyperlink>
            <w:r w:rsidRPr="007E1748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:rsidR="00B63C3D" w:rsidRPr="007E1748" w:rsidRDefault="00B63C3D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1748">
              <w:rPr>
                <w:rFonts w:eastAsia="Arial Unicode MS" w:cs="Arial"/>
                <w:szCs w:val="18"/>
                <w:lang w:eastAsia="ar-SA"/>
              </w:rPr>
              <w:t>Drafting session</w:t>
            </w:r>
          </w:p>
        </w:tc>
      </w:tr>
      <w:tr w:rsidR="007E1748" w:rsidRPr="009B1044" w:rsidTr="007E1748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00"/>
          </w:tcPr>
          <w:p w:rsidR="007E1748" w:rsidRPr="007E1748" w:rsidRDefault="007E174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7E1748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7E1748" w:rsidRPr="007E1748" w:rsidRDefault="009F5491" w:rsidP="009B1044">
            <w:pPr>
              <w:suppressAutoHyphens/>
              <w:spacing w:after="0" w:line="240" w:lineRule="auto"/>
            </w:pPr>
            <w:hyperlink r:id="rId110" w:history="1">
              <w:r w:rsidR="007E1748" w:rsidRPr="007E1748">
                <w:rPr>
                  <w:rStyle w:val="Hyperlink"/>
                  <w:rFonts w:cs="Arial"/>
                  <w:color w:val="auto"/>
                </w:rPr>
                <w:t>S1-122272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7E1748" w:rsidRPr="007E1748" w:rsidRDefault="007E174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1748">
              <w:rPr>
                <w:rFonts w:eastAsia="Arial Unicode MS" w:cs="Arial"/>
                <w:szCs w:val="18"/>
                <w:lang w:eastAsia="ar-SA"/>
              </w:rPr>
              <w:t xml:space="preserve">US Department </w:t>
            </w:r>
            <w:r w:rsidRPr="007E1748">
              <w:rPr>
                <w:rFonts w:eastAsia="Arial Unicode MS" w:cs="Arial"/>
                <w:szCs w:val="18"/>
                <w:lang w:eastAsia="ar-SA"/>
              </w:rPr>
              <w:lastRenderedPageBreak/>
              <w:t>of Commerce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7E1748" w:rsidRPr="007E1748" w:rsidRDefault="007E174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7E1748">
              <w:rPr>
                <w:rFonts w:eastAsia="Arial Unicode MS" w:cs="Arial"/>
                <w:szCs w:val="18"/>
                <w:lang w:eastAsia="ar-SA"/>
              </w:rPr>
              <w:lastRenderedPageBreak/>
              <w:t>FS_ProSe</w:t>
            </w:r>
            <w:proofErr w:type="spellEnd"/>
            <w:r w:rsidRPr="007E1748">
              <w:rPr>
                <w:rFonts w:eastAsia="Arial Unicode MS" w:cs="Arial"/>
                <w:szCs w:val="18"/>
                <w:lang w:eastAsia="ar-SA"/>
              </w:rPr>
              <w:t xml:space="preserve">: Public Safety References, Definitions &amp; </w:t>
            </w:r>
            <w:r w:rsidRPr="007E1748">
              <w:rPr>
                <w:rFonts w:eastAsia="Arial Unicode MS" w:cs="Arial"/>
                <w:szCs w:val="18"/>
                <w:lang w:eastAsia="ar-SA"/>
              </w:rPr>
              <w:lastRenderedPageBreak/>
              <w:t>ProSe Communications Use Cases and Requirements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00"/>
          </w:tcPr>
          <w:p w:rsidR="007E1748" w:rsidRPr="007E1748" w:rsidRDefault="007E174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1748">
              <w:rPr>
                <w:rFonts w:eastAsia="Arial Unicode MS" w:cs="Arial"/>
                <w:szCs w:val="18"/>
                <w:lang w:eastAsia="ar-SA"/>
              </w:rPr>
              <w:lastRenderedPageBreak/>
              <w:t>Agreed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in </w:t>
            </w:r>
            <w:r w:rsidRPr="007E1748">
              <w:rPr>
                <w:rFonts w:eastAsia="Arial Unicode MS" w:cs="Arial"/>
                <w:b/>
                <w:szCs w:val="18"/>
                <w:lang w:eastAsia="ar-SA"/>
              </w:rPr>
              <w:t>DRAFTING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00"/>
          </w:tcPr>
          <w:p w:rsidR="007E1748" w:rsidRPr="007E1748" w:rsidRDefault="007E1748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E1748">
              <w:rPr>
                <w:rFonts w:eastAsia="Arial Unicode MS" w:cs="Arial"/>
                <w:i/>
                <w:szCs w:val="18"/>
                <w:lang w:eastAsia="ar-SA"/>
              </w:rPr>
              <w:t>Range aspect overlaps with S1-122161</w:t>
            </w:r>
          </w:p>
          <w:p w:rsidR="007E1748" w:rsidRPr="007E1748" w:rsidRDefault="007E1748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E1748">
              <w:rPr>
                <w:rFonts w:eastAsia="Arial Unicode MS" w:cs="Arial"/>
                <w:i/>
                <w:szCs w:val="18"/>
                <w:lang w:eastAsia="ar-SA"/>
              </w:rPr>
              <w:lastRenderedPageBreak/>
              <w:t>Relay aspects overlaps with S1-122153, S1-122147, S1-122321</w:t>
            </w:r>
          </w:p>
          <w:p w:rsidR="007E1748" w:rsidRPr="007E1748" w:rsidRDefault="007E1748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E1748">
              <w:rPr>
                <w:rFonts w:eastAsia="Arial Unicode MS" w:cs="Arial"/>
                <w:i/>
                <w:szCs w:val="18"/>
                <w:lang w:eastAsia="ar-SA"/>
              </w:rPr>
              <w:t>Hybrid aspects potential overlap with S1-122081</w:t>
            </w:r>
          </w:p>
          <w:p w:rsidR="007E1748" w:rsidRPr="007E1748" w:rsidRDefault="007E1748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E1748">
              <w:rPr>
                <w:rFonts w:eastAsia="Arial Unicode MS" w:cs="Arial"/>
                <w:i/>
                <w:szCs w:val="18"/>
                <w:lang w:eastAsia="ar-SA"/>
              </w:rPr>
              <w:t>Revision of S1-122025, S1-122147 and S1-122153.</w:t>
            </w:r>
          </w:p>
          <w:p w:rsidR="007E1748" w:rsidRPr="007E1748" w:rsidRDefault="007E1748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E1748">
              <w:rPr>
                <w:rFonts w:eastAsia="Arial Unicode MS" w:cs="Arial"/>
                <w:i/>
                <w:szCs w:val="18"/>
                <w:lang w:eastAsia="ar-SA"/>
              </w:rPr>
              <w:t>Revision of S1-122408.</w:t>
            </w:r>
          </w:p>
          <w:p w:rsidR="007E1748" w:rsidRPr="007E1748" w:rsidRDefault="007E174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1748">
              <w:rPr>
                <w:rFonts w:eastAsia="Arial Unicode MS" w:cs="Arial"/>
                <w:i/>
                <w:szCs w:val="18"/>
                <w:lang w:eastAsia="ar-SA"/>
              </w:rPr>
              <w:t>Drafting session</w:t>
            </w:r>
          </w:p>
          <w:p w:rsidR="007E1748" w:rsidRDefault="007E174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1748">
              <w:rPr>
                <w:rFonts w:eastAsia="Arial Unicode MS" w:cs="Arial"/>
                <w:szCs w:val="18"/>
                <w:lang w:eastAsia="ar-SA"/>
              </w:rPr>
              <w:t>Revision of S1-122446.</w:t>
            </w:r>
          </w:p>
          <w:p w:rsidR="007E1748" w:rsidRPr="007E1748" w:rsidRDefault="007E174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E1748" w:rsidRDefault="007E174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E1748" w:rsidRPr="007E1748" w:rsidRDefault="007E174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7E1748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9B1044" w:rsidRPr="009B1044" w:rsidTr="007E1748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7E1748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1748">
              <w:rPr>
                <w:rFonts w:eastAsia="Arial Unicode MS" w:cs="Arial"/>
                <w:szCs w:val="18"/>
                <w:lang w:eastAsia="ar-SA"/>
              </w:rPr>
              <w:lastRenderedPageBreak/>
              <w:t>TO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7E1748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1748">
              <w:rPr>
                <w:rFonts w:eastAsia="Arial Unicode MS" w:cs="Arial"/>
                <w:szCs w:val="18"/>
                <w:lang w:eastAsia="ar-SA"/>
              </w:rPr>
              <w:t>'</w:t>
            </w:r>
            <w:hyperlink r:id="rId111" w:history="1">
              <w:r w:rsidRPr="007E1748">
                <w:rPr>
                  <w:rStyle w:val="Hyperlink"/>
                  <w:rFonts w:eastAsia="Arial Unicode MS" w:cs="Arial"/>
                  <w:b/>
                  <w:color w:val="auto"/>
                  <w:szCs w:val="18"/>
                  <w:lang w:eastAsia="ar-SA"/>
                </w:rPr>
                <w:t>S1-122321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7E1748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1748">
              <w:rPr>
                <w:rFonts w:eastAsia="Arial Unicode MS" w:cs="Arial"/>
                <w:szCs w:val="18"/>
                <w:lang w:eastAsia="ar-SA"/>
              </w:rPr>
              <w:t>TCCA CCBG</w:t>
            </w:r>
          </w:p>
          <w:p w:rsidR="009B1044" w:rsidRPr="007E1748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1748">
              <w:rPr>
                <w:rFonts w:eastAsia="Arial Unicode MS" w:cs="Arial"/>
                <w:szCs w:val="18"/>
                <w:lang w:eastAsia="ar-SA"/>
              </w:rPr>
              <w:t>(EADS)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7E1748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1748">
              <w:rPr>
                <w:rFonts w:eastAsia="Arial Unicode MS" w:cs="Arial"/>
                <w:szCs w:val="18"/>
                <w:lang w:eastAsia="ar-SA"/>
              </w:rPr>
              <w:t>LS on Use Cases relevant for the Critical Communication Community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7E1748" w:rsidRDefault="007E174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1748">
              <w:rPr>
                <w:rFonts w:eastAsia="Arial Unicode MS" w:cs="Arial"/>
                <w:szCs w:val="18"/>
                <w:lang w:eastAsia="ar-SA"/>
              </w:rPr>
              <w:t>Noted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in </w:t>
            </w:r>
            <w:r w:rsidRPr="007E1748">
              <w:rPr>
                <w:rFonts w:eastAsia="Arial Unicode MS" w:cs="Arial"/>
                <w:b/>
                <w:szCs w:val="18"/>
                <w:lang w:eastAsia="ar-SA"/>
              </w:rPr>
              <w:t>DRAFTING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7E1748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1748">
              <w:rPr>
                <w:rFonts w:eastAsia="Arial Unicode MS" w:cs="Arial"/>
                <w:szCs w:val="18"/>
                <w:highlight w:val="yellow"/>
                <w:lang w:eastAsia="ar-SA"/>
              </w:rPr>
              <w:t>Consider only use cases relevant for ProSe</w:t>
            </w:r>
          </w:p>
          <w:p w:rsidR="009B1044" w:rsidRPr="007E1748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1748">
              <w:rPr>
                <w:rFonts w:eastAsia="Arial Unicode MS" w:cs="Arial"/>
                <w:szCs w:val="18"/>
                <w:lang w:eastAsia="ar-SA"/>
              </w:rPr>
              <w:t>Critical communications use cases provided for SA1 consideration:</w:t>
            </w:r>
          </w:p>
          <w:p w:rsidR="009B1044" w:rsidRPr="007E1748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1748">
              <w:rPr>
                <w:rFonts w:eastAsia="Arial Unicode MS" w:cs="Arial"/>
                <w:szCs w:val="18"/>
                <w:lang w:eastAsia="ar-SA"/>
              </w:rPr>
              <w:t>- Local Network Coverage Extension Use Case (ProSe)</w:t>
            </w:r>
          </w:p>
          <w:p w:rsidR="009B1044" w:rsidRPr="007E1748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1748">
              <w:rPr>
                <w:rFonts w:eastAsia="Arial Unicode MS" w:cs="Arial"/>
                <w:szCs w:val="18"/>
                <w:lang w:eastAsia="ar-SA"/>
              </w:rPr>
              <w:t>- Local Network Independent Coverage Use Case (ProSe)</w:t>
            </w:r>
          </w:p>
          <w:p w:rsidR="009B1044" w:rsidRPr="007E1748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1748">
              <w:rPr>
                <w:rFonts w:eastAsia="Arial Unicode MS" w:cs="Arial"/>
                <w:szCs w:val="18"/>
                <w:lang w:eastAsia="ar-SA"/>
              </w:rPr>
              <w:t>Include in SA1 TR/TS as appropriate, send response to update status and/or questions</w:t>
            </w:r>
          </w:p>
          <w:p w:rsidR="007E1748" w:rsidRDefault="007E174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E1748" w:rsidRDefault="007E174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1748">
              <w:rPr>
                <w:rFonts w:eastAsia="Arial Unicode MS" w:cs="Arial"/>
                <w:b/>
                <w:szCs w:val="18"/>
                <w:lang w:eastAsia="ar-SA"/>
              </w:rPr>
              <w:t>Drafting</w:t>
            </w:r>
            <w:r>
              <w:rPr>
                <w:rFonts w:eastAsia="Arial Unicode MS" w:cs="Arial"/>
                <w:szCs w:val="18"/>
                <w:lang w:eastAsia="ar-SA"/>
              </w:rPr>
              <w:t>: Content has been merged into S1-</w:t>
            </w:r>
            <w:r w:rsidRPr="007E1748">
              <w:rPr>
                <w:rFonts w:eastAsia="Arial Unicode MS" w:cs="Arial"/>
                <w:szCs w:val="18"/>
                <w:lang w:eastAsia="ar-SA"/>
              </w:rPr>
              <w:t>122272</w:t>
            </w:r>
          </w:p>
          <w:p w:rsidR="007E1748" w:rsidRPr="007E1748" w:rsidRDefault="007E174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D3FD0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00"/>
          </w:tcPr>
          <w:p w:rsidR="009B1044" w:rsidRPr="00661DC5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661DC5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9B1044" w:rsidRPr="00661DC5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112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S1-122062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9B1044" w:rsidRPr="00661DC5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61DC5">
              <w:rPr>
                <w:rFonts w:eastAsia="Arial Unicode MS" w:cs="Arial"/>
                <w:szCs w:val="18"/>
                <w:lang w:eastAsia="ar-SA"/>
              </w:rPr>
              <w:t xml:space="preserve">Alcatel-Lucent, </w:t>
            </w:r>
            <w:proofErr w:type="spellStart"/>
            <w:r w:rsidRPr="00661DC5">
              <w:rPr>
                <w:rFonts w:eastAsia="Arial Unicode MS" w:cs="Arial"/>
                <w:szCs w:val="18"/>
                <w:lang w:eastAsia="ar-SA"/>
              </w:rPr>
              <w:t>Neustar</w:t>
            </w:r>
            <w:proofErr w:type="spellEnd"/>
            <w:r w:rsidRPr="00661DC5">
              <w:rPr>
                <w:rFonts w:eastAsia="Arial Unicode MS" w:cs="Arial"/>
                <w:szCs w:val="18"/>
                <w:lang w:eastAsia="ar-SA"/>
              </w:rPr>
              <w:t>, ETRI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9B1044" w:rsidRPr="00661DC5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661DC5">
              <w:rPr>
                <w:rFonts w:eastAsia="Arial Unicode MS" w:cs="Arial"/>
                <w:szCs w:val="18"/>
                <w:lang w:eastAsia="ar-SA"/>
              </w:rPr>
              <w:t>FS_ProSe</w:t>
            </w:r>
            <w:proofErr w:type="spellEnd"/>
            <w:r w:rsidRPr="00661DC5">
              <w:rPr>
                <w:rFonts w:eastAsia="Arial Unicode MS" w:cs="Arial"/>
                <w:szCs w:val="18"/>
                <w:lang w:eastAsia="ar-SA"/>
              </w:rPr>
              <w:t>: Public Safety Implicit Discovery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00"/>
          </w:tcPr>
          <w:p w:rsidR="009B1044" w:rsidRPr="00661DC5" w:rsidRDefault="00661DC5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61DC5">
              <w:rPr>
                <w:rFonts w:eastAsia="Arial Unicode MS" w:cs="Arial"/>
                <w:szCs w:val="18"/>
                <w:lang w:eastAsia="ar-SA"/>
              </w:rPr>
              <w:t>Agreed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00"/>
          </w:tcPr>
          <w:p w:rsidR="009B1044" w:rsidRPr="00661DC5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61DC5">
              <w:rPr>
                <w:rFonts w:eastAsia="Arial Unicode MS" w:cs="Arial"/>
                <w:szCs w:val="18"/>
                <w:lang w:eastAsia="ar-SA"/>
              </w:rPr>
              <w:t xml:space="preserve">Potential overlap with </w:t>
            </w:r>
            <w:hyperlink r:id="rId113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S1-122070</w:t>
              </w:r>
            </w:hyperlink>
          </w:p>
        </w:tc>
      </w:tr>
      <w:tr w:rsidR="009B1044" w:rsidRPr="009B1044" w:rsidTr="001D3FD0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1D3FD0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1D3FD0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1D3FD0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114" w:history="1">
              <w:r w:rsidR="009B1044" w:rsidRPr="001D3FD0">
                <w:rPr>
                  <w:rStyle w:val="Hyperlink"/>
                  <w:rFonts w:eastAsia="Arial Unicode MS" w:cs="Arial"/>
                  <w:b/>
                  <w:color w:val="auto"/>
                  <w:szCs w:val="18"/>
                  <w:lang w:eastAsia="ar-SA"/>
                </w:rPr>
                <w:t>S1-122201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1D3FD0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1D3FD0">
              <w:rPr>
                <w:rFonts w:eastAsia="Arial Unicode MS" w:cs="Arial"/>
                <w:szCs w:val="18"/>
                <w:lang w:eastAsia="ar-SA"/>
              </w:rPr>
              <w:t>IPWireless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1D3FD0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1D3FD0">
              <w:rPr>
                <w:rFonts w:eastAsia="Arial Unicode MS" w:cs="Arial"/>
                <w:szCs w:val="18"/>
                <w:lang w:eastAsia="ar-SA"/>
              </w:rPr>
              <w:t>FS_ProSe</w:t>
            </w:r>
            <w:proofErr w:type="spellEnd"/>
            <w:r w:rsidRPr="001D3FD0">
              <w:rPr>
                <w:rFonts w:eastAsia="Arial Unicode MS" w:cs="Arial"/>
                <w:szCs w:val="18"/>
                <w:lang w:eastAsia="ar-SA"/>
              </w:rPr>
              <w:t>: Further Public Safety Use Cases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1D3FD0" w:rsidRDefault="001D3FD0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D3FD0">
              <w:rPr>
                <w:rFonts w:eastAsia="Arial Unicode MS" w:cs="Arial"/>
                <w:szCs w:val="18"/>
                <w:lang w:eastAsia="ar-SA"/>
              </w:rPr>
              <w:t>Noted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in DRAFTING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1D3FD0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D3FD0">
              <w:rPr>
                <w:rFonts w:eastAsia="Arial Unicode MS" w:cs="Arial"/>
                <w:szCs w:val="18"/>
                <w:lang w:eastAsia="ar-SA"/>
              </w:rPr>
              <w:t>Comment: 3GPP membership is currently for "</w:t>
            </w:r>
            <w:proofErr w:type="spellStart"/>
            <w:r w:rsidRPr="001D3FD0">
              <w:rPr>
                <w:rFonts w:eastAsia="Arial Unicode MS" w:cs="Arial"/>
                <w:szCs w:val="18"/>
                <w:lang w:eastAsia="ar-SA"/>
              </w:rPr>
              <w:t>IPWireless</w:t>
            </w:r>
            <w:proofErr w:type="spellEnd"/>
            <w:r w:rsidRPr="001D3FD0"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proofErr w:type="spellStart"/>
            <w:r w:rsidRPr="001D3FD0">
              <w:rPr>
                <w:rFonts w:eastAsia="Arial Unicode MS" w:cs="Arial"/>
                <w:szCs w:val="18"/>
                <w:lang w:eastAsia="ar-SA"/>
              </w:rPr>
              <w:t>Inc</w:t>
            </w:r>
            <w:proofErr w:type="spellEnd"/>
            <w:r w:rsidRPr="001D3FD0">
              <w:rPr>
                <w:rFonts w:eastAsia="Arial Unicode MS" w:cs="Arial"/>
                <w:szCs w:val="18"/>
                <w:lang w:eastAsia="ar-SA"/>
              </w:rPr>
              <w:t>"</w:t>
            </w:r>
          </w:p>
          <w:p w:rsidR="009B1044" w:rsidRPr="001D3FD0" w:rsidRDefault="009B1044" w:rsidP="009B1044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b/>
                <w:color w:val="auto"/>
                <w:szCs w:val="18"/>
                <w:lang w:eastAsia="ar-SA"/>
              </w:rPr>
            </w:pPr>
            <w:r w:rsidRPr="001D3FD0">
              <w:rPr>
                <w:rFonts w:eastAsia="Arial Unicode MS" w:cs="Arial"/>
                <w:szCs w:val="18"/>
                <w:lang w:eastAsia="ar-SA"/>
              </w:rPr>
              <w:t xml:space="preserve">Some overlap with </w:t>
            </w:r>
            <w:hyperlink r:id="rId115" w:history="1">
              <w:r w:rsidRPr="001D3FD0">
                <w:rPr>
                  <w:rStyle w:val="Hyperlink"/>
                  <w:rFonts w:eastAsia="Arial Unicode MS" w:cs="Arial"/>
                  <w:b/>
                  <w:color w:val="auto"/>
                  <w:szCs w:val="18"/>
                  <w:lang w:eastAsia="ar-SA"/>
                </w:rPr>
                <w:t>S1-122149</w:t>
              </w:r>
            </w:hyperlink>
          </w:p>
          <w:p w:rsidR="00EB4A23" w:rsidRDefault="00EB4A23" w:rsidP="009B1044">
            <w:pPr>
              <w:suppressAutoHyphens/>
              <w:spacing w:after="0" w:line="240" w:lineRule="auto"/>
            </w:pPr>
            <w:r w:rsidRPr="001D3FD0">
              <w:t>Drafting session</w:t>
            </w:r>
            <w:r w:rsidR="00B12D2A" w:rsidRPr="001D3FD0">
              <w:t xml:space="preserve"> (except the use case considering no S1 interface)</w:t>
            </w:r>
          </w:p>
          <w:p w:rsidR="001D3FD0" w:rsidRDefault="001D3FD0" w:rsidP="009B1044">
            <w:pPr>
              <w:suppressAutoHyphens/>
              <w:spacing w:after="0" w:line="240" w:lineRule="auto"/>
            </w:pPr>
          </w:p>
          <w:p w:rsidR="001D3FD0" w:rsidRDefault="001D3FD0" w:rsidP="009B1044">
            <w:pPr>
              <w:suppressAutoHyphens/>
              <w:spacing w:after="0" w:line="240" w:lineRule="auto"/>
            </w:pPr>
            <w:r w:rsidRPr="001D3FD0">
              <w:rPr>
                <w:b/>
              </w:rPr>
              <w:t>Drafting</w:t>
            </w:r>
            <w:r>
              <w:t xml:space="preserve">: Some discussion regarding applicability of direct </w:t>
            </w:r>
            <w:proofErr w:type="spellStart"/>
            <w:r>
              <w:t>vs</w:t>
            </w:r>
            <w:proofErr w:type="spellEnd"/>
            <w:r>
              <w:t xml:space="preserve"> locally routed paths but group felt not necessary to include it anything specific in the TR</w:t>
            </w:r>
          </w:p>
          <w:p w:rsidR="001D3FD0" w:rsidRPr="001D3FD0" w:rsidRDefault="001D3FD0" w:rsidP="001D3FD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t>Some discussion on requirements to call out different application using ProSe communication but not clear what the requirement is in addition to what exists in TR already.</w:t>
            </w: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B1044" w:rsidRPr="00EB4A23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EB4A23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B1044" w:rsidRPr="00EB4A23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116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S1-122149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B1044" w:rsidRPr="00EB4A23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4A23">
              <w:rPr>
                <w:rFonts w:eastAsia="Arial Unicode MS" w:cs="Arial"/>
                <w:szCs w:val="18"/>
                <w:lang w:eastAsia="ar-SA"/>
              </w:rPr>
              <w:t>Institute for Information Industry (III)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9B1044" w:rsidRPr="00EB4A23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4A23">
              <w:rPr>
                <w:rFonts w:eastAsia="Arial Unicode MS" w:cs="Arial"/>
                <w:szCs w:val="18"/>
                <w:lang w:eastAsia="ar-SA"/>
              </w:rPr>
              <w:t xml:space="preserve">Network Operation Using an </w:t>
            </w:r>
            <w:proofErr w:type="spellStart"/>
            <w:r w:rsidRPr="00EB4A23">
              <w:rPr>
                <w:rFonts w:eastAsia="Arial Unicode MS" w:cs="Arial"/>
                <w:szCs w:val="18"/>
                <w:lang w:eastAsia="ar-SA"/>
              </w:rPr>
              <w:t>eNB</w:t>
            </w:r>
            <w:proofErr w:type="spellEnd"/>
            <w:r w:rsidRPr="00EB4A23">
              <w:rPr>
                <w:rFonts w:eastAsia="Arial Unicode MS" w:cs="Arial"/>
                <w:szCs w:val="18"/>
                <w:lang w:eastAsia="ar-SA"/>
              </w:rPr>
              <w:t>/RN with a Broken S1 Interface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auto"/>
          </w:tcPr>
          <w:p w:rsidR="009B1044" w:rsidRPr="00EB4A23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auto"/>
          </w:tcPr>
          <w:p w:rsidR="009B1044" w:rsidRPr="00EB4A23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4A23">
              <w:rPr>
                <w:rFonts w:eastAsia="Arial Unicode MS" w:cs="Arial"/>
                <w:szCs w:val="18"/>
                <w:lang w:eastAsia="ar-SA"/>
              </w:rPr>
              <w:t xml:space="preserve">Moved from section </w:t>
            </w:r>
            <w:r w:rsidRPr="00EB4A23">
              <w:rPr>
                <w:rFonts w:eastAsia="Arial Unicode MS" w:cs="Arial"/>
                <w:szCs w:val="18"/>
                <w:lang w:eastAsia="ar-SA"/>
              </w:rPr>
              <w:fldChar w:fldCharType="begin"/>
            </w:r>
            <w:r w:rsidRPr="00EB4A23">
              <w:rPr>
                <w:rFonts w:eastAsia="Arial Unicode MS" w:cs="Arial"/>
                <w:szCs w:val="18"/>
                <w:lang w:eastAsia="ar-SA"/>
              </w:rPr>
              <w:instrText xml:space="preserve"> REF _Ref331069294 \r \h </w:instrText>
            </w:r>
            <w:r w:rsidRPr="00EB4A23">
              <w:rPr>
                <w:rFonts w:eastAsia="Arial Unicode MS" w:cs="Arial"/>
                <w:szCs w:val="18"/>
                <w:lang w:eastAsia="ar-SA"/>
              </w:rPr>
            </w:r>
            <w:r w:rsidRPr="00EB4A23">
              <w:rPr>
                <w:rFonts w:eastAsia="Arial Unicode MS" w:cs="Arial"/>
                <w:szCs w:val="18"/>
                <w:lang w:eastAsia="ar-SA"/>
              </w:rPr>
              <w:fldChar w:fldCharType="separate"/>
            </w:r>
            <w:r w:rsidRPr="00EB4A23">
              <w:rPr>
                <w:rFonts w:eastAsia="Arial Unicode MS" w:cs="Arial"/>
                <w:szCs w:val="18"/>
                <w:lang w:eastAsia="ar-SA"/>
              </w:rPr>
              <w:t>8.5.1</w:t>
            </w:r>
            <w:r w:rsidRPr="00EB4A23">
              <w:rPr>
                <w:rFonts w:eastAsia="Arial Unicode MS" w:cs="Arial"/>
                <w:szCs w:val="18"/>
                <w:lang w:eastAsia="ar-SA"/>
              </w:rPr>
              <w:fldChar w:fldCharType="end"/>
            </w:r>
          </w:p>
          <w:p w:rsidR="009B1044" w:rsidRPr="00EB4A23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4A23">
              <w:rPr>
                <w:rFonts w:eastAsia="Arial Unicode MS" w:cs="Arial"/>
                <w:szCs w:val="18"/>
                <w:lang w:eastAsia="ar-SA"/>
              </w:rPr>
              <w:t xml:space="preserve">Overlap with </w:t>
            </w:r>
            <w:hyperlink r:id="rId117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S1-122201</w:t>
              </w:r>
            </w:hyperlink>
          </w:p>
        </w:tc>
      </w:tr>
      <w:tr w:rsidR="00466A18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808080"/>
          </w:tcPr>
          <w:p w:rsidR="00466A18" w:rsidRPr="00B12D2A" w:rsidRDefault="00466A1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B12D2A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466A18" w:rsidRPr="00B12D2A" w:rsidRDefault="009F5491" w:rsidP="009B1044">
            <w:pPr>
              <w:suppressAutoHyphens/>
              <w:spacing w:after="0" w:line="240" w:lineRule="auto"/>
            </w:pPr>
            <w:hyperlink r:id="rId118" w:history="1">
              <w:r w:rsidR="00466A18" w:rsidRPr="000B546F">
                <w:rPr>
                  <w:rStyle w:val="Hyperlink"/>
                  <w:rFonts w:cs="Arial"/>
                </w:rPr>
                <w:t>S1-122410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808080"/>
          </w:tcPr>
          <w:p w:rsidR="00466A18" w:rsidRPr="00B12D2A" w:rsidRDefault="00466A1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12D2A">
              <w:rPr>
                <w:rFonts w:eastAsia="Arial Unicode MS" w:cs="Arial"/>
                <w:szCs w:val="18"/>
                <w:lang w:eastAsia="ar-SA"/>
              </w:rPr>
              <w:t>Institute for Information Industry (III)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808080"/>
          </w:tcPr>
          <w:p w:rsidR="00466A18" w:rsidRPr="00B12D2A" w:rsidRDefault="00466A1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12D2A">
              <w:rPr>
                <w:rFonts w:eastAsia="Arial Unicode MS" w:cs="Arial"/>
                <w:szCs w:val="18"/>
                <w:lang w:eastAsia="ar-SA"/>
              </w:rPr>
              <w:t xml:space="preserve">Network Operation Using an </w:t>
            </w:r>
            <w:proofErr w:type="spellStart"/>
            <w:r w:rsidRPr="00B12D2A">
              <w:rPr>
                <w:rFonts w:eastAsia="Arial Unicode MS" w:cs="Arial"/>
                <w:szCs w:val="18"/>
                <w:lang w:eastAsia="ar-SA"/>
              </w:rPr>
              <w:t>eNB</w:t>
            </w:r>
            <w:proofErr w:type="spellEnd"/>
            <w:r w:rsidRPr="00B12D2A">
              <w:rPr>
                <w:rFonts w:eastAsia="Arial Unicode MS" w:cs="Arial"/>
                <w:szCs w:val="18"/>
                <w:lang w:eastAsia="ar-SA"/>
              </w:rPr>
              <w:t>/RN with a Broken S1 Interface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808080"/>
          </w:tcPr>
          <w:p w:rsidR="00466A18" w:rsidRPr="00B12D2A" w:rsidRDefault="00B12D2A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12D2A">
              <w:rPr>
                <w:rFonts w:eastAsia="Arial Unicode MS" w:cs="Arial"/>
                <w:szCs w:val="18"/>
                <w:lang w:eastAsia="ar-SA"/>
              </w:rPr>
              <w:t>Withdrawn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808080"/>
          </w:tcPr>
          <w:p w:rsidR="00466A18" w:rsidRPr="00B12D2A" w:rsidRDefault="00466A18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B12D2A">
              <w:rPr>
                <w:rFonts w:eastAsia="Arial Unicode MS" w:cs="Arial"/>
                <w:i/>
                <w:szCs w:val="18"/>
                <w:lang w:eastAsia="ar-SA"/>
              </w:rPr>
              <w:t>Moved from section 8.5.1</w:t>
            </w:r>
          </w:p>
          <w:p w:rsidR="00466A18" w:rsidRPr="00B12D2A" w:rsidRDefault="00466A1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12D2A">
              <w:rPr>
                <w:rFonts w:eastAsia="Arial Unicode MS" w:cs="Arial"/>
                <w:i/>
                <w:szCs w:val="18"/>
                <w:lang w:eastAsia="ar-SA"/>
              </w:rPr>
              <w:t xml:space="preserve">Overlap with </w:t>
            </w:r>
            <w:hyperlink r:id="rId119" w:history="1">
              <w:r w:rsidRPr="000B546F">
                <w:rPr>
                  <w:rStyle w:val="Hyperlink"/>
                  <w:rFonts w:eastAsia="Arial Unicode MS" w:cs="Arial"/>
                  <w:i/>
                  <w:szCs w:val="18"/>
                  <w:lang w:eastAsia="ar-SA"/>
                </w:rPr>
                <w:t>S1-122201</w:t>
              </w:r>
            </w:hyperlink>
          </w:p>
          <w:p w:rsidR="00466A18" w:rsidRPr="00B12D2A" w:rsidRDefault="00466A1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12D2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20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S1-122149</w:t>
              </w:r>
            </w:hyperlink>
            <w:r w:rsidRPr="00B12D2A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B1044" w:rsidRPr="009B1044" w:rsidRDefault="009B1044" w:rsidP="009B1044">
            <w:pPr>
              <w:keepNext/>
              <w:numPr>
                <w:ilvl w:val="2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outlineLvl w:val="2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82" w:name="_Ref330999455"/>
            <w:bookmarkStart w:id="83" w:name="_Toc331513491"/>
            <w:r w:rsidRPr="009B1044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lastRenderedPageBreak/>
              <w:t>ProSe Discovery</w:t>
            </w:r>
            <w:bookmarkEnd w:id="82"/>
            <w:bookmarkEnd w:id="83"/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tcBorders>
              <w:bottom w:val="single" w:sz="4" w:space="0" w:color="auto"/>
            </w:tcBorders>
            <w:shd w:val="clear" w:color="auto" w:fill="D9D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b/>
                <w:szCs w:val="18"/>
                <w:lang w:eastAsia="ar-SA"/>
              </w:rPr>
              <w:t>ProSe Discovery updates</w:t>
            </w: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BD3530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BD3530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BD3530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121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S1-122099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BD3530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D3530">
              <w:rPr>
                <w:rFonts w:eastAsia="Arial Unicode MS" w:cs="Arial"/>
                <w:szCs w:val="18"/>
                <w:lang w:eastAsia="ar-SA"/>
              </w:rPr>
              <w:t>Huawei, Telecom Italia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BD3530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D3530">
              <w:rPr>
                <w:rFonts w:eastAsia="Arial Unicode MS" w:cs="Arial"/>
                <w:szCs w:val="18"/>
                <w:lang w:eastAsia="ar-SA"/>
              </w:rPr>
              <w:t>Criteria for proximity discovery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BD3530" w:rsidRDefault="00BD3530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D3530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122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S1-122425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BD3530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D3530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BD3530" w:rsidRPr="00BD3530" w:rsidRDefault="00BD3530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BD3530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D3530" w:rsidRPr="00BD3530" w:rsidRDefault="009F5491" w:rsidP="009B1044">
            <w:pPr>
              <w:suppressAutoHyphens/>
              <w:spacing w:after="0" w:line="240" w:lineRule="auto"/>
            </w:pPr>
            <w:hyperlink r:id="rId123" w:history="1">
              <w:r w:rsidR="00BD3530" w:rsidRPr="000B546F">
                <w:rPr>
                  <w:rStyle w:val="Hyperlink"/>
                  <w:rFonts w:cs="Arial"/>
                </w:rPr>
                <w:t>S1-122425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BD3530" w:rsidRPr="00BD3530" w:rsidRDefault="00BD3530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D3530">
              <w:rPr>
                <w:rFonts w:eastAsia="Arial Unicode MS" w:cs="Arial"/>
                <w:szCs w:val="18"/>
                <w:lang w:eastAsia="ar-SA"/>
              </w:rPr>
              <w:t>Huawei, Telecom Italia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D3530" w:rsidRPr="00BD3530" w:rsidRDefault="00BD3530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D3530">
              <w:rPr>
                <w:rFonts w:eastAsia="Arial Unicode MS" w:cs="Arial"/>
                <w:szCs w:val="18"/>
                <w:lang w:eastAsia="ar-SA"/>
              </w:rPr>
              <w:t>Criteria for proximity discovery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auto"/>
          </w:tcPr>
          <w:p w:rsidR="00BD3530" w:rsidRPr="00BD3530" w:rsidRDefault="00BD3530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auto"/>
          </w:tcPr>
          <w:p w:rsidR="00BD3530" w:rsidRDefault="00BD3530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D3530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24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S1-122099</w:t>
              </w:r>
            </w:hyperlink>
            <w:r w:rsidRPr="00BD3530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:rsidR="00BD3530" w:rsidRPr="00BD3530" w:rsidRDefault="00BD3530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Drafting session</w:t>
            </w:r>
            <w:r w:rsidR="0082378F">
              <w:rPr>
                <w:rFonts w:eastAsia="Arial Unicode MS" w:cs="Arial"/>
                <w:szCs w:val="18"/>
                <w:lang w:eastAsia="ar-SA"/>
              </w:rPr>
              <w:t xml:space="preserve"> (Was not ready during first pass)</w:t>
            </w:r>
          </w:p>
        </w:tc>
      </w:tr>
      <w:tr w:rsidR="009B1044" w:rsidRPr="009B1044" w:rsidTr="005F236B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7226FF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7226FF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7226FF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125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S1-122197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7226FF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226FF">
              <w:rPr>
                <w:rFonts w:eastAsia="Arial Unicode MS" w:cs="Arial"/>
                <w:szCs w:val="18"/>
                <w:lang w:eastAsia="ar-SA"/>
              </w:rPr>
              <w:t>ITRI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7226FF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226FF">
              <w:rPr>
                <w:rFonts w:eastAsia="Arial Unicode MS" w:cs="Arial"/>
                <w:szCs w:val="18"/>
                <w:lang w:eastAsia="ar-SA"/>
              </w:rPr>
              <w:t xml:space="preserve">Proposal for Operator-controlled Proximity Criteria 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7226FF" w:rsidRDefault="007226F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226FF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126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S1-122426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7226FF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226FF" w:rsidRPr="009B1044" w:rsidTr="005F236B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7226FF" w:rsidRPr="005F236B" w:rsidRDefault="007226F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5F236B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7226FF" w:rsidRPr="005F236B" w:rsidRDefault="009F5491" w:rsidP="009B1044">
            <w:pPr>
              <w:suppressAutoHyphens/>
              <w:spacing w:after="0" w:line="240" w:lineRule="auto"/>
            </w:pPr>
            <w:hyperlink r:id="rId127" w:history="1">
              <w:r w:rsidR="007226FF" w:rsidRPr="005F236B">
                <w:rPr>
                  <w:rStyle w:val="Hyperlink"/>
                  <w:rFonts w:cs="Arial"/>
                  <w:color w:val="auto"/>
                </w:rPr>
                <w:t>S1-122426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7226FF" w:rsidRPr="005F236B" w:rsidRDefault="007226F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36B">
              <w:rPr>
                <w:rFonts w:eastAsia="Arial Unicode MS" w:cs="Arial"/>
                <w:szCs w:val="18"/>
                <w:lang w:eastAsia="ar-SA"/>
              </w:rPr>
              <w:t>ITRI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7226FF" w:rsidRPr="005F236B" w:rsidRDefault="007226F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36B">
              <w:rPr>
                <w:rFonts w:eastAsia="Arial Unicode MS" w:cs="Arial"/>
                <w:szCs w:val="18"/>
                <w:lang w:eastAsia="ar-SA"/>
              </w:rPr>
              <w:t xml:space="preserve">Proposal for Operator-controlled Proximity Criteria 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7226FF" w:rsidRPr="005F236B" w:rsidRDefault="005F236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36B">
              <w:rPr>
                <w:rFonts w:eastAsia="Arial Unicode MS" w:cs="Arial"/>
                <w:szCs w:val="18"/>
                <w:lang w:eastAsia="ar-SA"/>
              </w:rPr>
              <w:t>Revised to S1-122268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7226FF" w:rsidRPr="005F236B" w:rsidRDefault="007226F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36B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28" w:history="1">
              <w:r w:rsidRPr="005F236B">
                <w:rPr>
                  <w:rStyle w:val="Hyperlink"/>
                  <w:rFonts w:eastAsia="Arial Unicode MS" w:cs="Arial"/>
                  <w:color w:val="auto"/>
                  <w:szCs w:val="18"/>
                  <w:lang w:eastAsia="ar-SA"/>
                </w:rPr>
                <w:t>S1-122197</w:t>
              </w:r>
            </w:hyperlink>
            <w:r w:rsidRPr="005F236B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:rsidR="007226FF" w:rsidRPr="005F236B" w:rsidRDefault="007226F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36B">
              <w:rPr>
                <w:rFonts w:eastAsia="Arial Unicode MS" w:cs="Arial"/>
                <w:szCs w:val="18"/>
                <w:lang w:eastAsia="ar-SA"/>
              </w:rPr>
              <w:t>Drafting session</w:t>
            </w:r>
          </w:p>
        </w:tc>
      </w:tr>
      <w:tr w:rsidR="005F236B" w:rsidRPr="009B1044" w:rsidTr="005F236B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5F236B" w:rsidRPr="005F236B" w:rsidRDefault="005F236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5F236B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F236B" w:rsidRPr="005F236B" w:rsidRDefault="009F5491" w:rsidP="009B1044">
            <w:pPr>
              <w:suppressAutoHyphens/>
              <w:spacing w:after="0" w:line="240" w:lineRule="auto"/>
              <w:rPr>
                <w:rFonts w:cs="Arial"/>
              </w:rPr>
            </w:pPr>
            <w:hyperlink r:id="rId129" w:history="1">
              <w:r w:rsidR="005F236B" w:rsidRPr="005F236B">
                <w:rPr>
                  <w:rStyle w:val="Hyperlink"/>
                  <w:rFonts w:cs="Arial"/>
                  <w:color w:val="auto"/>
                </w:rPr>
                <w:t>S1-122268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5F236B" w:rsidRPr="005F236B" w:rsidRDefault="005F236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36B">
              <w:rPr>
                <w:rFonts w:eastAsia="Arial Unicode MS" w:cs="Arial"/>
                <w:szCs w:val="18"/>
                <w:lang w:eastAsia="ar-SA"/>
              </w:rPr>
              <w:t>ITRI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5F236B" w:rsidRPr="005F236B" w:rsidRDefault="005F236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36B">
              <w:rPr>
                <w:rFonts w:eastAsia="Arial Unicode MS" w:cs="Arial"/>
                <w:szCs w:val="18"/>
                <w:lang w:eastAsia="ar-SA"/>
              </w:rPr>
              <w:t xml:space="preserve">Proposal for Operator-controlled Proximity Criteria 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auto"/>
          </w:tcPr>
          <w:p w:rsidR="005F236B" w:rsidRPr="005F236B" w:rsidRDefault="005F236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auto"/>
          </w:tcPr>
          <w:p w:rsidR="005F236B" w:rsidRPr="005F236B" w:rsidRDefault="005F236B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5F236B">
              <w:rPr>
                <w:rFonts w:eastAsia="Arial Unicode MS" w:cs="Arial"/>
                <w:i/>
                <w:szCs w:val="18"/>
                <w:lang w:eastAsia="ar-SA"/>
              </w:rPr>
              <w:t>Revision of S1-122197.</w:t>
            </w:r>
          </w:p>
          <w:p w:rsidR="005F236B" w:rsidRDefault="005F236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36B">
              <w:rPr>
                <w:rFonts w:eastAsia="Arial Unicode MS" w:cs="Arial"/>
                <w:i/>
                <w:szCs w:val="18"/>
                <w:lang w:eastAsia="ar-SA"/>
              </w:rPr>
              <w:t>Drafting session</w:t>
            </w:r>
          </w:p>
          <w:p w:rsidR="005F236B" w:rsidRDefault="005F236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236B">
              <w:rPr>
                <w:rFonts w:eastAsia="Arial Unicode MS" w:cs="Arial"/>
                <w:szCs w:val="18"/>
                <w:lang w:eastAsia="ar-SA"/>
              </w:rPr>
              <w:t>Revision of S1-122426.</w:t>
            </w:r>
          </w:p>
          <w:p w:rsidR="00D83E02" w:rsidRPr="005F236B" w:rsidRDefault="00D83E02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83E02">
              <w:rPr>
                <w:rFonts w:eastAsia="Arial Unicode MS" w:cs="Arial"/>
                <w:b/>
                <w:szCs w:val="18"/>
                <w:lang w:eastAsia="ar-SA"/>
              </w:rPr>
              <w:t>Drafting</w:t>
            </w:r>
            <w:r>
              <w:rPr>
                <w:rFonts w:eastAsia="Arial Unicode MS" w:cs="Arial"/>
                <w:szCs w:val="18"/>
                <w:lang w:eastAsia="ar-SA"/>
              </w:rPr>
              <w:t>: Long discussion but no conclusion on the proximity criteria and who sets them on what. Return to it if there is time</w:t>
            </w: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00"/>
          </w:tcPr>
          <w:p w:rsidR="009B1044" w:rsidRPr="007226FF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7226FF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9B1044" w:rsidRPr="007226FF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130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S1-122096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9B1044" w:rsidRPr="007226FF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226FF">
              <w:rPr>
                <w:rFonts w:eastAsia="Arial Unicode MS" w:cs="Arial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9B1044" w:rsidRPr="007226FF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226FF">
              <w:rPr>
                <w:rFonts w:eastAsia="Arial Unicode MS" w:cs="Arial"/>
                <w:szCs w:val="18"/>
                <w:lang w:eastAsia="ar-SA"/>
              </w:rPr>
              <w:t>ProSe: Clarify that John's UE is in proximity of Mary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00"/>
          </w:tcPr>
          <w:p w:rsidR="009B1044" w:rsidRPr="007226FF" w:rsidRDefault="007226F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226FF">
              <w:rPr>
                <w:rFonts w:eastAsia="Arial Unicode MS" w:cs="Arial"/>
                <w:szCs w:val="18"/>
                <w:lang w:eastAsia="ar-SA"/>
              </w:rPr>
              <w:t>Agreed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00"/>
          </w:tcPr>
          <w:p w:rsidR="009B1044" w:rsidRPr="007226FF" w:rsidRDefault="008C1CF7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Agreed to be added to TR</w:t>
            </w:r>
          </w:p>
        </w:tc>
      </w:tr>
      <w:tr w:rsidR="009B1044" w:rsidRPr="009B1044" w:rsidTr="00EB39C4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0C64DE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0C64DE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0C64DE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131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S1-122161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0C64DE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C64DE">
              <w:rPr>
                <w:rFonts w:eastAsia="Arial Unicode MS" w:cs="Arial"/>
                <w:szCs w:val="18"/>
                <w:lang w:eastAsia="ar-SA"/>
              </w:rPr>
              <w:t>Deutsche Telekom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0C64DE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C64DE">
              <w:rPr>
                <w:rFonts w:eastAsia="Arial Unicode MS" w:cs="Arial"/>
                <w:szCs w:val="18"/>
                <w:lang w:eastAsia="ar-SA"/>
              </w:rPr>
              <w:t>Requirements on range classes for ProSe Discovery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0C64DE" w:rsidRDefault="000C64DE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C64DE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132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S1-122427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0C64DE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C64DE">
              <w:rPr>
                <w:rFonts w:eastAsia="Arial Unicode MS" w:cs="Arial"/>
                <w:szCs w:val="18"/>
                <w:lang w:eastAsia="ar-SA"/>
              </w:rPr>
              <w:t xml:space="preserve">Some overlap with </w:t>
            </w:r>
            <w:hyperlink r:id="rId133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S1-122025</w:t>
              </w:r>
            </w:hyperlink>
          </w:p>
        </w:tc>
      </w:tr>
      <w:tr w:rsidR="000C64DE" w:rsidRPr="009B1044" w:rsidTr="00EB39C4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0C64DE" w:rsidRPr="00EB39C4" w:rsidRDefault="000C64DE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EB39C4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0C64DE" w:rsidRPr="00EB39C4" w:rsidRDefault="009F5491" w:rsidP="009B1044">
            <w:pPr>
              <w:suppressAutoHyphens/>
              <w:spacing w:after="0" w:line="240" w:lineRule="auto"/>
            </w:pPr>
            <w:hyperlink r:id="rId134" w:history="1">
              <w:r w:rsidR="000C64DE" w:rsidRPr="00EB39C4">
                <w:rPr>
                  <w:rStyle w:val="Hyperlink"/>
                  <w:rFonts w:cs="Arial"/>
                  <w:color w:val="auto"/>
                </w:rPr>
                <w:t>S1-122427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0C64DE" w:rsidRPr="00EB39C4" w:rsidRDefault="000C64DE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39C4">
              <w:rPr>
                <w:rFonts w:eastAsia="Arial Unicode MS" w:cs="Arial"/>
                <w:szCs w:val="18"/>
                <w:lang w:eastAsia="ar-SA"/>
              </w:rPr>
              <w:t>Deutsche Telekom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0C64DE" w:rsidRPr="00EB39C4" w:rsidRDefault="000C64DE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39C4">
              <w:rPr>
                <w:rFonts w:eastAsia="Arial Unicode MS" w:cs="Arial"/>
                <w:szCs w:val="18"/>
                <w:lang w:eastAsia="ar-SA"/>
              </w:rPr>
              <w:t>Requirements on range classes for ProSe Discovery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0C64DE" w:rsidRPr="00EB39C4" w:rsidRDefault="00EB39C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39C4">
              <w:rPr>
                <w:rFonts w:eastAsia="Arial Unicode MS" w:cs="Arial"/>
                <w:szCs w:val="18"/>
                <w:lang w:eastAsia="ar-SA"/>
              </w:rPr>
              <w:t>Revised to S1-122269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0C64DE" w:rsidRPr="00EB39C4" w:rsidRDefault="000C64DE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39C4">
              <w:rPr>
                <w:rFonts w:eastAsia="Arial Unicode MS" w:cs="Arial"/>
                <w:i/>
                <w:szCs w:val="18"/>
                <w:lang w:eastAsia="ar-SA"/>
              </w:rPr>
              <w:t xml:space="preserve">Some overlap with </w:t>
            </w:r>
            <w:hyperlink r:id="rId135" w:history="1">
              <w:r w:rsidRPr="00EB39C4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eastAsia="ar-SA"/>
                </w:rPr>
                <w:t>S1-122025</w:t>
              </w:r>
            </w:hyperlink>
          </w:p>
          <w:p w:rsidR="000C64DE" w:rsidRPr="00EB39C4" w:rsidRDefault="000C64DE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39C4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36" w:history="1">
              <w:r w:rsidRPr="00EB39C4">
                <w:rPr>
                  <w:rStyle w:val="Hyperlink"/>
                  <w:rFonts w:eastAsia="Arial Unicode MS" w:cs="Arial"/>
                  <w:color w:val="auto"/>
                  <w:szCs w:val="18"/>
                  <w:lang w:eastAsia="ar-SA"/>
                </w:rPr>
                <w:t>S1-122161</w:t>
              </w:r>
            </w:hyperlink>
            <w:r w:rsidRPr="00EB39C4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:rsidR="000C64DE" w:rsidRPr="00EB39C4" w:rsidRDefault="000C64DE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39C4">
              <w:rPr>
                <w:rFonts w:eastAsia="Arial Unicode MS" w:cs="Arial"/>
                <w:szCs w:val="18"/>
                <w:lang w:eastAsia="ar-SA"/>
              </w:rPr>
              <w:t>Drafting session</w:t>
            </w:r>
          </w:p>
        </w:tc>
      </w:tr>
      <w:tr w:rsidR="00EB39C4" w:rsidRPr="009B1044" w:rsidTr="00EB39C4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00"/>
          </w:tcPr>
          <w:p w:rsidR="00EB39C4" w:rsidRPr="00EB39C4" w:rsidRDefault="00EB39C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EB39C4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EB39C4" w:rsidRPr="00EB39C4" w:rsidRDefault="009F5491" w:rsidP="009B1044">
            <w:pPr>
              <w:suppressAutoHyphens/>
              <w:spacing w:after="0" w:line="240" w:lineRule="auto"/>
              <w:rPr>
                <w:rFonts w:cs="Arial"/>
              </w:rPr>
            </w:pPr>
            <w:hyperlink r:id="rId137" w:history="1">
              <w:r w:rsidR="00EB39C4" w:rsidRPr="00EB39C4">
                <w:rPr>
                  <w:rStyle w:val="Hyperlink"/>
                  <w:rFonts w:cs="Arial"/>
                  <w:color w:val="auto"/>
                </w:rPr>
                <w:t>S1-122269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EB39C4" w:rsidRPr="00EB39C4" w:rsidRDefault="00EB39C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39C4">
              <w:rPr>
                <w:rFonts w:eastAsia="Arial Unicode MS" w:cs="Arial"/>
                <w:szCs w:val="18"/>
                <w:lang w:eastAsia="ar-SA"/>
              </w:rPr>
              <w:t>Deutsche Telekom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EB39C4" w:rsidRPr="00EB39C4" w:rsidRDefault="00EB39C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39C4">
              <w:rPr>
                <w:rFonts w:eastAsia="Arial Unicode MS" w:cs="Arial"/>
                <w:szCs w:val="18"/>
                <w:lang w:eastAsia="ar-SA"/>
              </w:rPr>
              <w:t>Requirements on range classes for ProSe Discovery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00"/>
          </w:tcPr>
          <w:p w:rsidR="00EB39C4" w:rsidRPr="00EB39C4" w:rsidRDefault="00EB39C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39C4">
              <w:rPr>
                <w:rFonts w:eastAsia="Arial Unicode MS" w:cs="Arial"/>
                <w:szCs w:val="18"/>
                <w:lang w:eastAsia="ar-SA"/>
              </w:rPr>
              <w:t>Agreed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EB39C4">
              <w:rPr>
                <w:rFonts w:eastAsia="Arial Unicode MS" w:cs="Arial"/>
                <w:b/>
                <w:szCs w:val="18"/>
                <w:lang w:eastAsia="ar-SA"/>
              </w:rPr>
              <w:t>in Drafting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00"/>
          </w:tcPr>
          <w:p w:rsidR="00EB39C4" w:rsidRPr="00EB39C4" w:rsidRDefault="00EB39C4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EB39C4">
              <w:rPr>
                <w:rFonts w:eastAsia="Arial Unicode MS" w:cs="Arial"/>
                <w:i/>
                <w:szCs w:val="18"/>
                <w:lang w:eastAsia="ar-SA"/>
              </w:rPr>
              <w:t>Some overlap with S1-122025</w:t>
            </w:r>
          </w:p>
          <w:p w:rsidR="00EB39C4" w:rsidRPr="00EB39C4" w:rsidRDefault="00EB39C4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EB39C4">
              <w:rPr>
                <w:rFonts w:eastAsia="Arial Unicode MS" w:cs="Arial"/>
                <w:i/>
                <w:szCs w:val="18"/>
                <w:lang w:eastAsia="ar-SA"/>
              </w:rPr>
              <w:t>Revision of S1-122161.</w:t>
            </w:r>
          </w:p>
          <w:p w:rsidR="00EB39C4" w:rsidRPr="00EB39C4" w:rsidRDefault="00EB39C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39C4">
              <w:rPr>
                <w:rFonts w:eastAsia="Arial Unicode MS" w:cs="Arial"/>
                <w:i/>
                <w:szCs w:val="18"/>
                <w:lang w:eastAsia="ar-SA"/>
              </w:rPr>
              <w:t>Drafting session</w:t>
            </w:r>
          </w:p>
          <w:p w:rsidR="00EB39C4" w:rsidRDefault="00EB39C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39C4">
              <w:rPr>
                <w:rFonts w:eastAsia="Arial Unicode MS" w:cs="Arial"/>
                <w:szCs w:val="18"/>
                <w:lang w:eastAsia="ar-SA"/>
              </w:rPr>
              <w:t>Revision of S1-122427.</w:t>
            </w:r>
          </w:p>
          <w:p w:rsidR="00EB39C4" w:rsidRPr="00EB39C4" w:rsidRDefault="00EB39C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EB39C4" w:rsidRDefault="00EB39C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EB39C4" w:rsidRPr="00EB39C4" w:rsidRDefault="00EB39C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tcBorders>
              <w:bottom w:val="single" w:sz="4" w:space="0" w:color="auto"/>
            </w:tcBorders>
            <w:shd w:val="clear" w:color="auto" w:fill="D9D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b/>
                <w:szCs w:val="18"/>
                <w:lang w:eastAsia="ar-SA"/>
              </w:rPr>
              <w:t>ProSe Discovery new concepts/use cases</w:t>
            </w:r>
          </w:p>
        </w:tc>
      </w:tr>
      <w:tr w:rsidR="009B1044" w:rsidRPr="009B1044" w:rsidTr="00446BAA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98014B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8014B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98014B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138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S1-122075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98014B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8014B">
              <w:rPr>
                <w:rFonts w:eastAsia="Arial Unicode MS" w:cs="Arial"/>
                <w:szCs w:val="18"/>
                <w:lang w:eastAsia="ar-SA"/>
              </w:rPr>
              <w:t>Qualcomm, Sierra Wireless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98014B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8014B">
              <w:rPr>
                <w:rFonts w:eastAsia="Arial Unicode MS" w:cs="Arial"/>
                <w:szCs w:val="18"/>
                <w:lang w:eastAsia="ar-SA"/>
              </w:rPr>
              <w:t xml:space="preserve">Identifiers to use with ProSe Discovery 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98014B" w:rsidRDefault="0098014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8014B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139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S1-122428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98014B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8014B" w:rsidRPr="009B1044" w:rsidTr="00446BAA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8014B" w:rsidRPr="00446BAA" w:rsidRDefault="0098014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446BAA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8014B" w:rsidRPr="00446BAA" w:rsidRDefault="009F5491" w:rsidP="009B1044">
            <w:pPr>
              <w:suppressAutoHyphens/>
              <w:spacing w:after="0" w:line="240" w:lineRule="auto"/>
            </w:pPr>
            <w:hyperlink r:id="rId140" w:history="1">
              <w:r w:rsidR="0098014B" w:rsidRPr="00446BAA">
                <w:rPr>
                  <w:rStyle w:val="Hyperlink"/>
                  <w:rFonts w:cs="Arial"/>
                  <w:color w:val="auto"/>
                </w:rPr>
                <w:t>S1-122428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8014B" w:rsidRPr="00446BAA" w:rsidRDefault="0098014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46BAA">
              <w:rPr>
                <w:rFonts w:eastAsia="Arial Unicode MS" w:cs="Arial"/>
                <w:szCs w:val="18"/>
                <w:lang w:eastAsia="ar-SA"/>
              </w:rPr>
              <w:t>Qualcomm, Sierra Wireless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8014B" w:rsidRPr="00446BAA" w:rsidRDefault="0098014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46BAA">
              <w:rPr>
                <w:rFonts w:eastAsia="Arial Unicode MS" w:cs="Arial"/>
                <w:szCs w:val="18"/>
                <w:lang w:eastAsia="ar-SA"/>
              </w:rPr>
              <w:t xml:space="preserve">Identifiers to use with ProSe Discovery 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8014B" w:rsidRPr="00446BAA" w:rsidRDefault="00446BAA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46BAA">
              <w:rPr>
                <w:rFonts w:eastAsia="Arial Unicode MS" w:cs="Arial"/>
                <w:szCs w:val="18"/>
                <w:lang w:eastAsia="ar-SA"/>
              </w:rPr>
              <w:t>Revised to S1-122270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8014B" w:rsidRPr="00446BAA" w:rsidRDefault="0098014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46BA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41" w:history="1">
              <w:r w:rsidRPr="00446BAA">
                <w:rPr>
                  <w:rStyle w:val="Hyperlink"/>
                  <w:rFonts w:eastAsia="Arial Unicode MS" w:cs="Arial"/>
                  <w:color w:val="auto"/>
                  <w:szCs w:val="18"/>
                  <w:lang w:eastAsia="ar-SA"/>
                </w:rPr>
                <w:t>S1-122075</w:t>
              </w:r>
            </w:hyperlink>
            <w:r w:rsidRPr="00446BAA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:rsidR="0098014B" w:rsidRPr="00446BAA" w:rsidRDefault="0098014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46BAA">
              <w:rPr>
                <w:rFonts w:eastAsia="Arial Unicode MS" w:cs="Arial"/>
                <w:szCs w:val="18"/>
                <w:lang w:eastAsia="ar-SA"/>
              </w:rPr>
              <w:t>Drafting session</w:t>
            </w:r>
          </w:p>
        </w:tc>
      </w:tr>
      <w:tr w:rsidR="00446BAA" w:rsidRPr="009B1044" w:rsidTr="00446BAA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446BAA" w:rsidRPr="00446BAA" w:rsidRDefault="00446BAA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446BAA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46BAA" w:rsidRPr="00446BAA" w:rsidRDefault="009F5491" w:rsidP="009B1044">
            <w:pPr>
              <w:suppressAutoHyphens/>
              <w:spacing w:after="0" w:line="240" w:lineRule="auto"/>
            </w:pPr>
            <w:hyperlink r:id="rId142" w:history="1">
              <w:r w:rsidR="00446BAA" w:rsidRPr="00446BAA">
                <w:rPr>
                  <w:rStyle w:val="Hyperlink"/>
                  <w:rFonts w:cs="Arial"/>
                  <w:color w:val="auto"/>
                </w:rPr>
                <w:t>S1-122270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446BAA" w:rsidRPr="00446BAA" w:rsidRDefault="00446BAA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46BAA">
              <w:rPr>
                <w:rFonts w:eastAsia="Arial Unicode MS" w:cs="Arial"/>
                <w:szCs w:val="18"/>
                <w:lang w:eastAsia="ar-SA"/>
              </w:rPr>
              <w:t>Qualcomm, Sierra Wireless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446BAA" w:rsidRPr="00446BAA" w:rsidRDefault="00446BAA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46BAA">
              <w:rPr>
                <w:rFonts w:eastAsia="Arial Unicode MS" w:cs="Arial"/>
                <w:szCs w:val="18"/>
                <w:lang w:eastAsia="ar-SA"/>
              </w:rPr>
              <w:t xml:space="preserve">Identifiers to use with ProSe Discovery 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auto"/>
          </w:tcPr>
          <w:p w:rsidR="00446BAA" w:rsidRPr="00446BAA" w:rsidRDefault="00446BAA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auto"/>
          </w:tcPr>
          <w:p w:rsidR="00446BAA" w:rsidRPr="00446BAA" w:rsidRDefault="00446BAA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446BAA">
              <w:rPr>
                <w:rFonts w:eastAsia="Arial Unicode MS" w:cs="Arial"/>
                <w:i/>
                <w:szCs w:val="18"/>
                <w:lang w:eastAsia="ar-SA"/>
              </w:rPr>
              <w:t>Revision of S1-122075.</w:t>
            </w:r>
          </w:p>
          <w:p w:rsidR="00446BAA" w:rsidRDefault="00446BAA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46BAA">
              <w:rPr>
                <w:rFonts w:eastAsia="Arial Unicode MS" w:cs="Arial"/>
                <w:i/>
                <w:szCs w:val="18"/>
                <w:lang w:eastAsia="ar-SA"/>
              </w:rPr>
              <w:t>Drafting session</w:t>
            </w:r>
          </w:p>
          <w:p w:rsidR="00446BAA" w:rsidRDefault="00446BAA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46BAA">
              <w:rPr>
                <w:rFonts w:eastAsia="Arial Unicode MS" w:cs="Arial"/>
                <w:szCs w:val="18"/>
                <w:lang w:eastAsia="ar-SA"/>
              </w:rPr>
              <w:t>Revision of S1-122428.</w:t>
            </w:r>
          </w:p>
          <w:p w:rsidR="00446BAA" w:rsidRPr="00446BAA" w:rsidRDefault="00446BAA" w:rsidP="00446BAA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46BAA">
              <w:rPr>
                <w:rFonts w:eastAsia="Arial Unicode MS" w:cs="Arial"/>
                <w:b/>
                <w:szCs w:val="18"/>
                <w:lang w:eastAsia="ar-SA"/>
              </w:rPr>
              <w:t>Drafting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: A lot of discussion but no 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concensous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 xml:space="preserve"> so far regarding the relationship between prose discovery and applications</w:t>
            </w:r>
          </w:p>
        </w:tc>
      </w:tr>
      <w:tr w:rsidR="009B1044" w:rsidRPr="009B1044" w:rsidTr="00446BAA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D73940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D73940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D73940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143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S1-122074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D73940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73940">
              <w:rPr>
                <w:rFonts w:eastAsia="Arial Unicode MS" w:cs="Arial"/>
                <w:szCs w:val="18"/>
                <w:lang w:eastAsia="ar-SA"/>
              </w:rPr>
              <w:t>ZTE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D73940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73940">
              <w:rPr>
                <w:rFonts w:eastAsia="Arial Unicode MS" w:cs="Arial"/>
                <w:szCs w:val="18"/>
                <w:lang w:eastAsia="ar-SA"/>
              </w:rPr>
              <w:t>Clarification of requirements on application visibility of ProSe status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D73940" w:rsidRDefault="00D73940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73940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144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S1-122429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D73940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73940" w:rsidRPr="009B1044" w:rsidTr="00446BAA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D73940" w:rsidRPr="00446BAA" w:rsidRDefault="00D73940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446BAA">
              <w:rPr>
                <w:rFonts w:eastAsia="Arial Unicode MS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D73940" w:rsidRPr="00446BAA" w:rsidRDefault="009F5491" w:rsidP="009B1044">
            <w:pPr>
              <w:suppressAutoHyphens/>
              <w:spacing w:after="0" w:line="240" w:lineRule="auto"/>
            </w:pPr>
            <w:hyperlink r:id="rId145" w:history="1">
              <w:r w:rsidR="00D73940" w:rsidRPr="00446BAA">
                <w:rPr>
                  <w:rStyle w:val="Hyperlink"/>
                  <w:rFonts w:cs="Arial"/>
                  <w:color w:val="auto"/>
                </w:rPr>
                <w:t>S1-122429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D73940" w:rsidRPr="00446BAA" w:rsidRDefault="00D73940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46BAA">
              <w:rPr>
                <w:rFonts w:eastAsia="Arial Unicode MS" w:cs="Arial"/>
                <w:szCs w:val="18"/>
                <w:lang w:eastAsia="ar-SA"/>
              </w:rPr>
              <w:t>ZTE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D73940" w:rsidRPr="00446BAA" w:rsidRDefault="00D73940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46BAA">
              <w:rPr>
                <w:rFonts w:eastAsia="Arial Unicode MS" w:cs="Arial"/>
                <w:szCs w:val="18"/>
                <w:lang w:eastAsia="ar-SA"/>
              </w:rPr>
              <w:t>Clarification of requirements on application visibility of ProSe status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D73940" w:rsidRPr="00446BAA" w:rsidRDefault="00446BAA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46BAA">
              <w:rPr>
                <w:rFonts w:eastAsia="Arial Unicode MS" w:cs="Arial"/>
                <w:szCs w:val="18"/>
                <w:lang w:eastAsia="ar-SA"/>
              </w:rPr>
              <w:t>Revised to S1-122271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D73940" w:rsidRPr="00446BAA" w:rsidRDefault="00D73940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46BAA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46" w:history="1">
              <w:r w:rsidRPr="00446BAA">
                <w:rPr>
                  <w:rStyle w:val="Hyperlink"/>
                  <w:rFonts w:eastAsia="Arial Unicode MS" w:cs="Arial"/>
                  <w:color w:val="auto"/>
                  <w:szCs w:val="18"/>
                  <w:lang w:eastAsia="ar-SA"/>
                </w:rPr>
                <w:t>S1-122074</w:t>
              </w:r>
            </w:hyperlink>
            <w:r w:rsidRPr="00446BAA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:rsidR="00D73940" w:rsidRPr="00446BAA" w:rsidRDefault="00D73940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46BAA">
              <w:rPr>
                <w:rFonts w:eastAsia="Arial Unicode MS" w:cs="Arial"/>
                <w:szCs w:val="18"/>
                <w:lang w:eastAsia="ar-SA"/>
              </w:rPr>
              <w:t>Drafting session</w:t>
            </w:r>
          </w:p>
        </w:tc>
      </w:tr>
      <w:tr w:rsidR="00446BAA" w:rsidRPr="009B1044" w:rsidTr="00446BAA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446BAA" w:rsidRPr="00446BAA" w:rsidRDefault="00446BAA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446BAA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46BAA" w:rsidRPr="00446BAA" w:rsidRDefault="009F5491" w:rsidP="009B1044">
            <w:pPr>
              <w:suppressAutoHyphens/>
              <w:spacing w:after="0" w:line="240" w:lineRule="auto"/>
            </w:pPr>
            <w:hyperlink r:id="rId147" w:history="1">
              <w:r w:rsidR="00446BAA" w:rsidRPr="00446BAA">
                <w:rPr>
                  <w:rStyle w:val="Hyperlink"/>
                  <w:rFonts w:cs="Arial"/>
                  <w:color w:val="auto"/>
                </w:rPr>
                <w:t>S1-122271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446BAA" w:rsidRPr="00446BAA" w:rsidRDefault="00446BAA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46BAA">
              <w:rPr>
                <w:rFonts w:eastAsia="Arial Unicode MS" w:cs="Arial"/>
                <w:szCs w:val="18"/>
                <w:lang w:eastAsia="ar-SA"/>
              </w:rPr>
              <w:t>ZTE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446BAA" w:rsidRPr="00446BAA" w:rsidRDefault="00446BAA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46BAA">
              <w:rPr>
                <w:rFonts w:eastAsia="Arial Unicode MS" w:cs="Arial"/>
                <w:szCs w:val="18"/>
                <w:lang w:eastAsia="ar-SA"/>
              </w:rPr>
              <w:t>Clarification of requirements on application visibility of ProSe status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auto"/>
          </w:tcPr>
          <w:p w:rsidR="00446BAA" w:rsidRPr="00446BAA" w:rsidRDefault="00446BAA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auto"/>
          </w:tcPr>
          <w:p w:rsidR="00446BAA" w:rsidRPr="00446BAA" w:rsidRDefault="00446BAA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446BAA">
              <w:rPr>
                <w:rFonts w:eastAsia="Arial Unicode MS" w:cs="Arial"/>
                <w:i/>
                <w:szCs w:val="18"/>
                <w:lang w:eastAsia="ar-SA"/>
              </w:rPr>
              <w:t>Revision of S1-122074.</w:t>
            </w:r>
          </w:p>
          <w:p w:rsidR="00446BAA" w:rsidRDefault="00446BAA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46BAA">
              <w:rPr>
                <w:rFonts w:eastAsia="Arial Unicode MS" w:cs="Arial"/>
                <w:i/>
                <w:szCs w:val="18"/>
                <w:lang w:eastAsia="ar-SA"/>
              </w:rPr>
              <w:t>Drafting session</w:t>
            </w:r>
          </w:p>
          <w:p w:rsidR="00446BAA" w:rsidRDefault="00446BAA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46BAA">
              <w:rPr>
                <w:rFonts w:eastAsia="Arial Unicode MS" w:cs="Arial"/>
                <w:szCs w:val="18"/>
                <w:lang w:eastAsia="ar-SA"/>
              </w:rPr>
              <w:t>Revision of S1-122429.</w:t>
            </w:r>
          </w:p>
          <w:p w:rsidR="00446BAA" w:rsidRPr="00446BAA" w:rsidRDefault="00446BAA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46BAA">
              <w:rPr>
                <w:rFonts w:eastAsia="Arial Unicode MS" w:cs="Arial"/>
                <w:b/>
                <w:szCs w:val="18"/>
                <w:lang w:eastAsia="ar-SA"/>
              </w:rPr>
              <w:t>Drafting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; some discussion regarding need to define prose discovery identifiers but no 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concensus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 xml:space="preserve"> yet,</w:t>
            </w: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517C6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517C64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517C6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148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S1-122144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517C6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17C64">
              <w:rPr>
                <w:rFonts w:eastAsia="Arial Unicode MS" w:cs="Arial"/>
                <w:szCs w:val="18"/>
                <w:lang w:eastAsia="ar-SA"/>
              </w:rPr>
              <w:t xml:space="preserve">Intel, III, ITRI, TCS, Cisco, ETRI, </w:t>
            </w:r>
            <w:proofErr w:type="spellStart"/>
            <w:r w:rsidRPr="00517C64">
              <w:rPr>
                <w:rFonts w:eastAsia="Arial Unicode MS" w:cs="Arial"/>
                <w:szCs w:val="18"/>
                <w:lang w:eastAsia="ar-SA"/>
              </w:rPr>
              <w:t>Radisys</w:t>
            </w:r>
            <w:proofErr w:type="spellEnd"/>
            <w:r w:rsidRPr="00517C64">
              <w:rPr>
                <w:rFonts w:eastAsia="Arial Unicode MS" w:cs="Arial"/>
                <w:szCs w:val="18"/>
                <w:lang w:eastAsia="ar-SA"/>
              </w:rPr>
              <w:t>, Juniper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517C6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17C64">
              <w:rPr>
                <w:rFonts w:eastAsia="Arial Unicode MS" w:cs="Arial"/>
                <w:szCs w:val="18"/>
                <w:lang w:eastAsia="ar-SA"/>
              </w:rPr>
              <w:t>Use case: EPS ProSe Discovery for EUTRAN ProSe Communication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517C64" w:rsidRDefault="00517C6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17C64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149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S1-122421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517C6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7C64" w:rsidRPr="009B1044" w:rsidTr="005C60B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517C64" w:rsidRPr="000B6999" w:rsidRDefault="00517C6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0B6999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517C64" w:rsidRPr="000B6999" w:rsidRDefault="009F5491" w:rsidP="009B1044">
            <w:pPr>
              <w:suppressAutoHyphens/>
              <w:spacing w:after="0" w:line="240" w:lineRule="auto"/>
            </w:pPr>
            <w:hyperlink r:id="rId150" w:history="1">
              <w:r w:rsidR="00517C64" w:rsidRPr="000B546F">
                <w:rPr>
                  <w:rStyle w:val="Hyperlink"/>
                  <w:rFonts w:cs="Arial"/>
                </w:rPr>
                <w:t>S1-122421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517C64" w:rsidRPr="000B6999" w:rsidRDefault="00517C6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6999">
              <w:rPr>
                <w:rFonts w:eastAsia="Arial Unicode MS" w:cs="Arial"/>
                <w:szCs w:val="18"/>
                <w:lang w:eastAsia="ar-SA"/>
              </w:rPr>
              <w:t xml:space="preserve">Intel, III, ITRI, TCS, Cisco, ETRI, </w:t>
            </w:r>
            <w:proofErr w:type="spellStart"/>
            <w:r w:rsidRPr="000B6999">
              <w:rPr>
                <w:rFonts w:eastAsia="Arial Unicode MS" w:cs="Arial"/>
                <w:szCs w:val="18"/>
                <w:lang w:eastAsia="ar-SA"/>
              </w:rPr>
              <w:t>Radisys</w:t>
            </w:r>
            <w:proofErr w:type="spellEnd"/>
            <w:r w:rsidRPr="000B6999">
              <w:rPr>
                <w:rFonts w:eastAsia="Arial Unicode MS" w:cs="Arial"/>
                <w:szCs w:val="18"/>
                <w:lang w:eastAsia="ar-SA"/>
              </w:rPr>
              <w:t>, Juniper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517C64" w:rsidRPr="000B6999" w:rsidRDefault="00517C6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6999">
              <w:rPr>
                <w:rFonts w:eastAsia="Arial Unicode MS" w:cs="Arial"/>
                <w:szCs w:val="18"/>
                <w:lang w:eastAsia="ar-SA"/>
              </w:rPr>
              <w:t>Use case: EPS ProSe Discovery for EUTRAN ProSe Communication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517C64" w:rsidRPr="000B6999" w:rsidRDefault="000B6999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6999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151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S1-122450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517C64" w:rsidRPr="000B6999" w:rsidRDefault="00517C6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6999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52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S1-122144</w:t>
              </w:r>
            </w:hyperlink>
            <w:r w:rsidRPr="000B6999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0B6999" w:rsidRPr="009B1044" w:rsidTr="005C60B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0B6999" w:rsidRPr="005C60BC" w:rsidRDefault="000B6999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5C60BC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0B6999" w:rsidRPr="005C60BC" w:rsidRDefault="009F5491" w:rsidP="009B1044">
            <w:pPr>
              <w:suppressAutoHyphens/>
              <w:spacing w:after="0" w:line="240" w:lineRule="auto"/>
            </w:pPr>
            <w:hyperlink r:id="rId153" w:history="1">
              <w:r w:rsidR="000B6999" w:rsidRPr="005C60BC">
                <w:rPr>
                  <w:rStyle w:val="Hyperlink"/>
                  <w:rFonts w:cs="Arial"/>
                  <w:color w:val="auto"/>
                </w:rPr>
                <w:t>S1-122450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0B6999" w:rsidRPr="005C60BC" w:rsidRDefault="000B6999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C60BC">
              <w:rPr>
                <w:rFonts w:eastAsia="Arial Unicode MS" w:cs="Arial"/>
                <w:szCs w:val="18"/>
                <w:lang w:eastAsia="ar-SA"/>
              </w:rPr>
              <w:t xml:space="preserve">Intel, III, ITRI, TCS, Cisco, ETRI, </w:t>
            </w:r>
            <w:proofErr w:type="spellStart"/>
            <w:r w:rsidRPr="005C60BC">
              <w:rPr>
                <w:rFonts w:eastAsia="Arial Unicode MS" w:cs="Arial"/>
                <w:szCs w:val="18"/>
                <w:lang w:eastAsia="ar-SA"/>
              </w:rPr>
              <w:t>Radisys</w:t>
            </w:r>
            <w:proofErr w:type="spellEnd"/>
            <w:r w:rsidRPr="005C60BC">
              <w:rPr>
                <w:rFonts w:eastAsia="Arial Unicode MS" w:cs="Arial"/>
                <w:szCs w:val="18"/>
                <w:lang w:eastAsia="ar-SA"/>
              </w:rPr>
              <w:t>, Juniper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0B6999" w:rsidRPr="005C60BC" w:rsidRDefault="000B6999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C60BC">
              <w:rPr>
                <w:rFonts w:eastAsia="Arial Unicode MS" w:cs="Arial"/>
                <w:szCs w:val="18"/>
                <w:lang w:eastAsia="ar-SA"/>
              </w:rPr>
              <w:t>Use case: EPS ProSe Discovery for EUTRAN ProSe Communication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0B6999" w:rsidRPr="005C60BC" w:rsidRDefault="005C60BC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C60BC">
              <w:rPr>
                <w:rFonts w:eastAsia="Arial Unicode MS" w:cs="Arial"/>
                <w:szCs w:val="18"/>
                <w:lang w:eastAsia="ar-SA"/>
              </w:rPr>
              <w:t>Revised to S1-122274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0B6999" w:rsidRPr="005C60BC" w:rsidRDefault="000B6999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C60BC">
              <w:rPr>
                <w:rFonts w:eastAsia="Arial Unicode MS" w:cs="Arial"/>
                <w:i/>
                <w:szCs w:val="18"/>
                <w:lang w:eastAsia="ar-SA"/>
              </w:rPr>
              <w:t xml:space="preserve">Revision of </w:t>
            </w:r>
            <w:hyperlink r:id="rId154" w:history="1">
              <w:r w:rsidRPr="005C60BC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eastAsia="ar-SA"/>
                </w:rPr>
                <w:t>S1-122144</w:t>
              </w:r>
            </w:hyperlink>
            <w:r w:rsidRPr="005C60BC">
              <w:rPr>
                <w:rFonts w:eastAsia="Arial Unicode MS" w:cs="Arial"/>
                <w:i/>
                <w:szCs w:val="18"/>
                <w:lang w:eastAsia="ar-SA"/>
              </w:rPr>
              <w:t>.</w:t>
            </w:r>
          </w:p>
          <w:p w:rsidR="000B6999" w:rsidRPr="005C60BC" w:rsidRDefault="000B6999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C60BC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55" w:history="1">
              <w:r w:rsidRPr="005C60BC">
                <w:rPr>
                  <w:rStyle w:val="Hyperlink"/>
                  <w:rFonts w:eastAsia="Arial Unicode MS" w:cs="Arial"/>
                  <w:color w:val="auto"/>
                  <w:szCs w:val="18"/>
                  <w:lang w:eastAsia="ar-SA"/>
                </w:rPr>
                <w:t>S1-122421</w:t>
              </w:r>
            </w:hyperlink>
            <w:r w:rsidRPr="005C60BC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:rsidR="000B6999" w:rsidRPr="005C60BC" w:rsidRDefault="000B6999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C60BC">
              <w:rPr>
                <w:rFonts w:eastAsia="Arial Unicode MS" w:cs="Arial"/>
                <w:szCs w:val="18"/>
                <w:lang w:eastAsia="ar-SA"/>
              </w:rPr>
              <w:t>Drafting session</w:t>
            </w:r>
            <w:r w:rsidR="00446BAA" w:rsidRPr="005C60BC">
              <w:rPr>
                <w:rFonts w:eastAsia="Arial Unicode MS" w:cs="Arial"/>
                <w:szCs w:val="18"/>
                <w:lang w:eastAsia="ar-SA"/>
              </w:rPr>
              <w:t xml:space="preserve"> (was not available at first pass)</w:t>
            </w:r>
          </w:p>
        </w:tc>
      </w:tr>
      <w:tr w:rsidR="005C60BC" w:rsidRPr="009B1044" w:rsidTr="005C60B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00"/>
          </w:tcPr>
          <w:p w:rsidR="005C60BC" w:rsidRPr="005C60BC" w:rsidRDefault="005C60BC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5C60BC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5C60BC" w:rsidRPr="005C60BC" w:rsidRDefault="009F5491" w:rsidP="009B1044">
            <w:pPr>
              <w:suppressAutoHyphens/>
              <w:spacing w:after="0" w:line="240" w:lineRule="auto"/>
            </w:pPr>
            <w:hyperlink r:id="rId156" w:history="1">
              <w:r w:rsidR="005C60BC" w:rsidRPr="005C60BC">
                <w:rPr>
                  <w:rStyle w:val="Hyperlink"/>
                  <w:rFonts w:cs="Arial"/>
                  <w:color w:val="auto"/>
                </w:rPr>
                <w:t>S1-122274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5C60BC" w:rsidRPr="005C60BC" w:rsidRDefault="005C60BC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C60BC">
              <w:rPr>
                <w:rFonts w:eastAsia="Arial Unicode MS" w:cs="Arial"/>
                <w:szCs w:val="18"/>
                <w:lang w:eastAsia="ar-SA"/>
              </w:rPr>
              <w:t xml:space="preserve">Intel, III, ITRI, TCS, Cisco, ETRI, </w:t>
            </w:r>
            <w:proofErr w:type="spellStart"/>
            <w:r w:rsidRPr="005C60BC">
              <w:rPr>
                <w:rFonts w:eastAsia="Arial Unicode MS" w:cs="Arial"/>
                <w:szCs w:val="18"/>
                <w:lang w:eastAsia="ar-SA"/>
              </w:rPr>
              <w:t>Radisys</w:t>
            </w:r>
            <w:proofErr w:type="spellEnd"/>
            <w:r w:rsidRPr="005C60BC">
              <w:rPr>
                <w:rFonts w:eastAsia="Arial Unicode MS" w:cs="Arial"/>
                <w:szCs w:val="18"/>
                <w:lang w:eastAsia="ar-SA"/>
              </w:rPr>
              <w:t>, Juniper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5C60BC" w:rsidRPr="005C60BC" w:rsidRDefault="005C60BC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C60BC">
              <w:rPr>
                <w:rFonts w:eastAsia="Arial Unicode MS" w:cs="Arial"/>
                <w:szCs w:val="18"/>
                <w:lang w:eastAsia="ar-SA"/>
              </w:rPr>
              <w:t>Use case: EPS ProSe Discovery for EUTRAN ProSe Communication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00"/>
          </w:tcPr>
          <w:p w:rsidR="005C60BC" w:rsidRPr="005C60BC" w:rsidRDefault="005C60BC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C60BC">
              <w:rPr>
                <w:rFonts w:eastAsia="Arial Unicode MS" w:cs="Arial"/>
                <w:szCs w:val="18"/>
                <w:lang w:eastAsia="ar-SA"/>
              </w:rPr>
              <w:t>Agreed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in </w:t>
            </w:r>
            <w:r w:rsidRPr="005C60BC">
              <w:rPr>
                <w:rFonts w:eastAsia="Arial Unicode MS" w:cs="Arial"/>
                <w:b/>
                <w:szCs w:val="18"/>
                <w:lang w:eastAsia="ar-SA"/>
              </w:rPr>
              <w:t>DRAFTING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00"/>
          </w:tcPr>
          <w:p w:rsidR="005C60BC" w:rsidRPr="005C60BC" w:rsidRDefault="005C60BC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5C60BC">
              <w:rPr>
                <w:rFonts w:eastAsia="Arial Unicode MS" w:cs="Arial"/>
                <w:i/>
                <w:szCs w:val="18"/>
                <w:lang w:eastAsia="ar-SA"/>
              </w:rPr>
              <w:t>Revision of S1-122144.</w:t>
            </w:r>
          </w:p>
          <w:p w:rsidR="005C60BC" w:rsidRPr="005C60BC" w:rsidRDefault="005C60BC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5C60BC">
              <w:rPr>
                <w:rFonts w:eastAsia="Arial Unicode MS" w:cs="Arial"/>
                <w:i/>
                <w:szCs w:val="18"/>
                <w:lang w:eastAsia="ar-SA"/>
              </w:rPr>
              <w:t>Revision of S1-122421.</w:t>
            </w:r>
          </w:p>
          <w:p w:rsidR="005C60BC" w:rsidRPr="005C60BC" w:rsidRDefault="005C60BC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C60BC">
              <w:rPr>
                <w:rFonts w:eastAsia="Arial Unicode MS" w:cs="Arial"/>
                <w:i/>
                <w:szCs w:val="18"/>
                <w:lang w:eastAsia="ar-SA"/>
              </w:rPr>
              <w:t>Drafting session (was not available at first pass)</w:t>
            </w:r>
          </w:p>
          <w:p w:rsidR="005C60BC" w:rsidRDefault="005C60BC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C60BC">
              <w:rPr>
                <w:rFonts w:eastAsia="Arial Unicode MS" w:cs="Arial"/>
                <w:szCs w:val="18"/>
                <w:lang w:eastAsia="ar-SA"/>
              </w:rPr>
              <w:t>Revision of S1-122450.</w:t>
            </w:r>
          </w:p>
          <w:p w:rsidR="005C60BC" w:rsidRPr="005C60BC" w:rsidRDefault="005C60BC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5C60BC" w:rsidRDefault="005C60BC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5C60BC" w:rsidRPr="005C60BC" w:rsidRDefault="005C60BC" w:rsidP="008B67D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C60BC">
              <w:rPr>
                <w:rFonts w:eastAsia="Arial Unicode MS" w:cs="Arial"/>
                <w:b/>
                <w:szCs w:val="18"/>
                <w:lang w:eastAsia="ar-SA"/>
              </w:rPr>
              <w:t>Drafting</w:t>
            </w:r>
            <w:r>
              <w:rPr>
                <w:rFonts w:eastAsia="Arial Unicode MS" w:cs="Arial"/>
                <w:szCs w:val="18"/>
                <w:lang w:eastAsia="ar-SA"/>
              </w:rPr>
              <w:t>. Agreed after extensive discussion on whether it adds anything over the existing use cases. There was one remaining objection at drafting</w:t>
            </w: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157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S1-122041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szCs w:val="18"/>
                <w:lang w:eastAsia="ar-SA"/>
              </w:rPr>
              <w:t>Institute for Information Industry (III)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szCs w:val="18"/>
                <w:lang w:eastAsia="ar-SA"/>
              </w:rPr>
              <w:t>Open Discovery Use Case Enhancement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5D59CC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5D59CC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5D59CC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158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S1-122080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5D59CC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D59CC">
              <w:rPr>
                <w:rFonts w:eastAsia="Arial Unicode MS" w:cs="Arial"/>
                <w:szCs w:val="18"/>
                <w:lang w:eastAsia="ar-SA"/>
              </w:rPr>
              <w:t>LG Electronics, Inc.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5D59CC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D59CC">
              <w:rPr>
                <w:rFonts w:eastAsia="Arial Unicode MS" w:cs="Arial"/>
                <w:szCs w:val="18"/>
                <w:lang w:eastAsia="ar-SA"/>
              </w:rPr>
              <w:t>ProSe: Discovery Use Case for Enhanced Quality of User Experience</w:t>
            </w:r>
            <w:r w:rsidRPr="005D59CC">
              <w:rPr>
                <w:rFonts w:eastAsia="Arial Unicode MS" w:cs="Arial"/>
                <w:szCs w:val="18"/>
                <w:lang w:eastAsia="ar-SA"/>
              </w:rPr>
              <w:tab/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5D59CC" w:rsidRDefault="005D59CC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D59CC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159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S1-122405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5D59CC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D59CC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5D59CC" w:rsidRPr="005D59CC" w:rsidRDefault="005D59CC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5D59CC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D59CC" w:rsidRPr="005D59CC" w:rsidRDefault="009F5491" w:rsidP="009B1044">
            <w:pPr>
              <w:suppressAutoHyphens/>
              <w:spacing w:after="0" w:line="240" w:lineRule="auto"/>
            </w:pPr>
            <w:hyperlink r:id="rId160" w:history="1">
              <w:r w:rsidR="005D59CC" w:rsidRPr="000B546F">
                <w:rPr>
                  <w:rStyle w:val="Hyperlink"/>
                  <w:rFonts w:cs="Arial"/>
                </w:rPr>
                <w:t>S1-122405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5D59CC" w:rsidRPr="005D59CC" w:rsidRDefault="005D59CC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D59CC">
              <w:rPr>
                <w:rFonts w:eastAsia="Arial Unicode MS" w:cs="Arial"/>
                <w:szCs w:val="18"/>
                <w:lang w:eastAsia="ar-SA"/>
              </w:rPr>
              <w:t>LG Electronics, Inc.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5D59CC" w:rsidRPr="005D59CC" w:rsidRDefault="005D59CC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D59CC">
              <w:rPr>
                <w:rFonts w:eastAsia="Arial Unicode MS" w:cs="Arial"/>
                <w:szCs w:val="18"/>
                <w:lang w:eastAsia="ar-SA"/>
              </w:rPr>
              <w:t>ProSe: Discovery Use Case for Enhanced Quality of User Experience</w:t>
            </w:r>
            <w:r w:rsidRPr="005D59CC">
              <w:rPr>
                <w:rFonts w:eastAsia="Arial Unicode MS" w:cs="Arial"/>
                <w:szCs w:val="18"/>
                <w:lang w:eastAsia="ar-SA"/>
              </w:rPr>
              <w:tab/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auto"/>
          </w:tcPr>
          <w:p w:rsidR="005D59CC" w:rsidRPr="005D59CC" w:rsidRDefault="005D59CC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auto"/>
          </w:tcPr>
          <w:p w:rsidR="005D59CC" w:rsidRPr="005D59CC" w:rsidRDefault="005D59CC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D59CC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61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S1-122080</w:t>
              </w:r>
            </w:hyperlink>
            <w:r w:rsidRPr="005D59CC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162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S1-122196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InterDigital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szCs w:val="18"/>
                <w:lang w:eastAsia="ar-SA"/>
              </w:rPr>
              <w:t xml:space="preserve">Further clarifications to restricted discovery use case 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B1044" w:rsidRPr="009B1044" w:rsidRDefault="009B1044" w:rsidP="009B1044">
            <w:pPr>
              <w:keepNext/>
              <w:numPr>
                <w:ilvl w:val="2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outlineLvl w:val="2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84" w:name="_Ref330999423"/>
            <w:bookmarkStart w:id="85" w:name="_Toc331513492"/>
            <w:r w:rsidRPr="009B1044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ProSe Communication</w:t>
            </w:r>
            <w:bookmarkEnd w:id="84"/>
            <w:bookmarkEnd w:id="85"/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tcBorders>
              <w:bottom w:val="single" w:sz="4" w:space="0" w:color="auto"/>
            </w:tcBorders>
            <w:shd w:val="clear" w:color="auto" w:fill="D9D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b/>
                <w:szCs w:val="18"/>
                <w:lang w:eastAsia="ar-SA"/>
              </w:rPr>
              <w:t>Data and control paths: optimised or direct</w:t>
            </w: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D23E08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D23E08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D23E08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163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S1-122031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D23E08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3E08">
              <w:rPr>
                <w:rFonts w:eastAsia="Arial Unicode MS" w:cs="Arial"/>
                <w:szCs w:val="18"/>
                <w:lang w:eastAsia="ar-SA"/>
              </w:rPr>
              <w:t>Qualcomm, ETRI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D23E08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3E08">
              <w:rPr>
                <w:rFonts w:eastAsia="Arial Unicode MS" w:cs="Arial"/>
                <w:szCs w:val="18"/>
                <w:lang w:eastAsia="ar-SA"/>
              </w:rPr>
              <w:t xml:space="preserve">Direct Communication Between UEs served by different </w:t>
            </w:r>
            <w:proofErr w:type="spellStart"/>
            <w:r w:rsidRPr="00D23E08">
              <w:rPr>
                <w:rFonts w:eastAsia="Arial Unicode MS" w:cs="Arial"/>
                <w:szCs w:val="18"/>
                <w:lang w:eastAsia="ar-SA"/>
              </w:rPr>
              <w:t>eNBs</w:t>
            </w:r>
            <w:proofErr w:type="spellEnd"/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D23E08" w:rsidRDefault="00D23E0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3E08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164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S1-122414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D23E08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3E08">
              <w:rPr>
                <w:rFonts w:eastAsia="Arial Unicode MS" w:cs="Arial"/>
                <w:szCs w:val="18"/>
                <w:lang w:eastAsia="ar-SA"/>
              </w:rPr>
              <w:t xml:space="preserve">Overlap with </w:t>
            </w:r>
            <w:hyperlink r:id="rId165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S1-122093</w:t>
              </w:r>
            </w:hyperlink>
            <w:r w:rsidRPr="00D23E08">
              <w:rPr>
                <w:rFonts w:eastAsia="Arial Unicode MS" w:cs="Arial"/>
                <w:szCs w:val="18"/>
                <w:lang w:eastAsia="ar-SA"/>
              </w:rPr>
              <w:t xml:space="preserve"> </w:t>
            </w:r>
          </w:p>
        </w:tc>
      </w:tr>
      <w:tr w:rsidR="00D23E08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00"/>
          </w:tcPr>
          <w:p w:rsidR="00D23E08" w:rsidRPr="00D23E08" w:rsidRDefault="00D23E0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D23E08">
              <w:rPr>
                <w:rFonts w:eastAsia="Arial Unicode MS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D23E08" w:rsidRPr="00D23E08" w:rsidRDefault="009F5491" w:rsidP="009B1044">
            <w:pPr>
              <w:suppressAutoHyphens/>
              <w:spacing w:after="0" w:line="240" w:lineRule="auto"/>
            </w:pPr>
            <w:hyperlink r:id="rId166" w:history="1">
              <w:r w:rsidR="00D23E08" w:rsidRPr="000B546F">
                <w:rPr>
                  <w:rStyle w:val="Hyperlink"/>
                  <w:rFonts w:cs="Arial"/>
                </w:rPr>
                <w:t>S1-122414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D23E08" w:rsidRPr="00D23E08" w:rsidRDefault="00D23E0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3E08">
              <w:rPr>
                <w:rFonts w:eastAsia="Arial Unicode MS" w:cs="Arial"/>
                <w:szCs w:val="18"/>
                <w:lang w:eastAsia="ar-SA"/>
              </w:rPr>
              <w:t>Qualcomm, ETRI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D23E08" w:rsidRPr="00D23E08" w:rsidRDefault="00D23E0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3E08">
              <w:rPr>
                <w:rFonts w:eastAsia="Arial Unicode MS" w:cs="Arial"/>
                <w:szCs w:val="18"/>
                <w:lang w:eastAsia="ar-SA"/>
              </w:rPr>
              <w:t xml:space="preserve">Direct Communication Between UEs served by different </w:t>
            </w:r>
            <w:proofErr w:type="spellStart"/>
            <w:r w:rsidRPr="00D23E08">
              <w:rPr>
                <w:rFonts w:eastAsia="Arial Unicode MS" w:cs="Arial"/>
                <w:szCs w:val="18"/>
                <w:lang w:eastAsia="ar-SA"/>
              </w:rPr>
              <w:t>eNBs</w:t>
            </w:r>
            <w:proofErr w:type="spellEnd"/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00"/>
          </w:tcPr>
          <w:p w:rsidR="00D23E08" w:rsidRPr="00D23E08" w:rsidRDefault="00D23E0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3E08">
              <w:rPr>
                <w:rFonts w:eastAsia="Arial Unicode MS" w:cs="Arial"/>
                <w:szCs w:val="18"/>
                <w:lang w:eastAsia="ar-SA"/>
              </w:rPr>
              <w:t>Agreed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00"/>
          </w:tcPr>
          <w:p w:rsidR="00D23E08" w:rsidRPr="00D23E08" w:rsidRDefault="00D23E0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3E08">
              <w:rPr>
                <w:rFonts w:eastAsia="Arial Unicode MS" w:cs="Arial"/>
                <w:i/>
                <w:szCs w:val="18"/>
                <w:lang w:eastAsia="ar-SA"/>
              </w:rPr>
              <w:t xml:space="preserve">Overlap with </w:t>
            </w:r>
            <w:hyperlink r:id="rId167" w:history="1">
              <w:r w:rsidRPr="000B546F">
                <w:rPr>
                  <w:rStyle w:val="Hyperlink"/>
                  <w:rFonts w:eastAsia="Arial Unicode MS" w:cs="Arial"/>
                  <w:i/>
                  <w:szCs w:val="18"/>
                  <w:lang w:eastAsia="ar-SA"/>
                </w:rPr>
                <w:t>S1-122093</w:t>
              </w:r>
            </w:hyperlink>
            <w:r w:rsidRPr="00D23E08"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</w:p>
          <w:p w:rsidR="00D23E08" w:rsidRDefault="00D23E0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3E08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68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S1-122031</w:t>
              </w:r>
            </w:hyperlink>
            <w:r w:rsidRPr="00D23E08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:rsidR="00D23E08" w:rsidRPr="00D23E08" w:rsidRDefault="00D23E0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D23E08" w:rsidRPr="00D23E08" w:rsidRDefault="00813E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6C6FAF">
              <w:rPr>
                <w:rFonts w:eastAsia="Arial Unicode MS" w:cs="Arial"/>
                <w:szCs w:val="18"/>
                <w:lang w:eastAsia="ar-SA"/>
              </w:rPr>
              <w:t>o presentation</w:t>
            </w:r>
            <w:r>
              <w:rPr>
                <w:rFonts w:eastAsia="Arial Unicode MS" w:cs="Arial"/>
                <w:szCs w:val="18"/>
                <w:lang w:eastAsia="ar-SA"/>
              </w:rPr>
              <w:t>, agreed to be added to TR</w:t>
            </w:r>
          </w:p>
        </w:tc>
      </w:tr>
      <w:tr w:rsidR="009B1044" w:rsidRPr="009B1044" w:rsidTr="001D3F0F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D23E08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D23E08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D23E08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169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S1-122093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D23E08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3E08">
              <w:rPr>
                <w:rFonts w:eastAsia="Arial Unicode MS" w:cs="Arial"/>
                <w:szCs w:val="18"/>
                <w:lang w:eastAsia="ar-SA"/>
              </w:rPr>
              <w:t>Huawei, Alcatel-Lucent, Telecom Italia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D23E08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D23E08">
              <w:rPr>
                <w:rFonts w:eastAsia="Arial Unicode MS" w:cs="Arial"/>
                <w:szCs w:val="18"/>
                <w:lang w:eastAsia="ar-SA"/>
              </w:rPr>
              <w:t>ProSe</w:t>
            </w:r>
            <w:proofErr w:type="spellEnd"/>
            <w:r w:rsidRPr="00D23E08">
              <w:rPr>
                <w:rFonts w:eastAsia="Arial Unicode MS" w:cs="Arial"/>
                <w:szCs w:val="18"/>
                <w:lang w:eastAsia="ar-SA"/>
              </w:rPr>
              <w:t xml:space="preserve"> between two </w:t>
            </w:r>
            <w:proofErr w:type="spellStart"/>
            <w:r w:rsidRPr="00D23E08">
              <w:rPr>
                <w:rFonts w:eastAsia="Arial Unicode MS" w:cs="Arial"/>
                <w:szCs w:val="18"/>
                <w:lang w:eastAsia="ar-SA"/>
              </w:rPr>
              <w:t>eNodeB</w:t>
            </w:r>
            <w:proofErr w:type="spellEnd"/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D23E08" w:rsidRDefault="00D23E0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3E08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170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S1-122413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D23E08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3E08">
              <w:rPr>
                <w:rFonts w:eastAsia="Arial Unicode MS" w:cs="Arial"/>
                <w:szCs w:val="18"/>
                <w:lang w:eastAsia="ar-SA"/>
              </w:rPr>
              <w:t xml:space="preserve">Overlap with </w:t>
            </w:r>
            <w:hyperlink r:id="rId171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S1-122031</w:t>
              </w:r>
            </w:hyperlink>
          </w:p>
        </w:tc>
      </w:tr>
      <w:tr w:rsidR="00D23E08" w:rsidRPr="009B1044" w:rsidTr="009430B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00"/>
          </w:tcPr>
          <w:p w:rsidR="00D23E08" w:rsidRPr="001D3F0F" w:rsidRDefault="00D23E0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1D3F0F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D23E08" w:rsidRPr="001D3F0F" w:rsidRDefault="009F5491" w:rsidP="009B1044">
            <w:pPr>
              <w:suppressAutoHyphens/>
              <w:spacing w:after="0" w:line="240" w:lineRule="auto"/>
            </w:pPr>
            <w:hyperlink r:id="rId172" w:history="1">
              <w:r w:rsidR="00D23E08" w:rsidRPr="001D3F0F">
                <w:rPr>
                  <w:rStyle w:val="Hyperlink"/>
                  <w:rFonts w:cs="Arial"/>
                  <w:color w:val="auto"/>
                </w:rPr>
                <w:t>S1-122413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D23E08" w:rsidRPr="001D3F0F" w:rsidRDefault="00D23E0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D3F0F">
              <w:rPr>
                <w:rFonts w:eastAsia="Arial Unicode MS" w:cs="Arial"/>
                <w:szCs w:val="18"/>
                <w:lang w:eastAsia="ar-SA"/>
              </w:rPr>
              <w:t>Huawei, Alcatel-Lucent, Telecom Italia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D23E08" w:rsidRPr="001D3F0F" w:rsidRDefault="00D23E0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1D3F0F">
              <w:rPr>
                <w:rFonts w:eastAsia="Arial Unicode MS" w:cs="Arial"/>
                <w:szCs w:val="18"/>
                <w:lang w:eastAsia="ar-SA"/>
              </w:rPr>
              <w:t>ProSe</w:t>
            </w:r>
            <w:proofErr w:type="spellEnd"/>
            <w:r w:rsidRPr="001D3F0F">
              <w:rPr>
                <w:rFonts w:eastAsia="Arial Unicode MS" w:cs="Arial"/>
                <w:szCs w:val="18"/>
                <w:lang w:eastAsia="ar-SA"/>
              </w:rPr>
              <w:t xml:space="preserve"> between two </w:t>
            </w:r>
            <w:proofErr w:type="spellStart"/>
            <w:r w:rsidRPr="001D3F0F">
              <w:rPr>
                <w:rFonts w:eastAsia="Arial Unicode MS" w:cs="Arial"/>
                <w:szCs w:val="18"/>
                <w:lang w:eastAsia="ar-SA"/>
              </w:rPr>
              <w:t>eNodeB</w:t>
            </w:r>
            <w:proofErr w:type="spellEnd"/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00"/>
          </w:tcPr>
          <w:p w:rsidR="00D23E08" w:rsidRPr="001D3F0F" w:rsidRDefault="001D3F0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D3F0F">
              <w:rPr>
                <w:rFonts w:eastAsia="Arial Unicode MS" w:cs="Arial"/>
                <w:szCs w:val="18"/>
                <w:lang w:eastAsia="ar-SA"/>
              </w:rPr>
              <w:t>Agreed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045C93">
              <w:rPr>
                <w:rFonts w:eastAsia="Arial Unicode MS" w:cs="Arial"/>
                <w:b/>
                <w:szCs w:val="18"/>
                <w:lang w:eastAsia="ar-SA"/>
              </w:rPr>
              <w:t>in Drafting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00"/>
          </w:tcPr>
          <w:p w:rsidR="00D23E08" w:rsidRPr="001D3F0F" w:rsidRDefault="00D23E0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D3F0F">
              <w:rPr>
                <w:rFonts w:eastAsia="Arial Unicode MS" w:cs="Arial"/>
                <w:i/>
                <w:szCs w:val="18"/>
                <w:lang w:eastAsia="ar-SA"/>
              </w:rPr>
              <w:t xml:space="preserve">Overlap with </w:t>
            </w:r>
            <w:hyperlink r:id="rId173" w:history="1">
              <w:r w:rsidRPr="001D3F0F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eastAsia="ar-SA"/>
                </w:rPr>
                <w:t>S1-122031</w:t>
              </w:r>
            </w:hyperlink>
          </w:p>
          <w:p w:rsidR="00D23E08" w:rsidRPr="001D3F0F" w:rsidRDefault="00D23E0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D3F0F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74" w:history="1">
              <w:r w:rsidRPr="001D3F0F">
                <w:rPr>
                  <w:rStyle w:val="Hyperlink"/>
                  <w:rFonts w:eastAsia="Arial Unicode MS" w:cs="Arial"/>
                  <w:color w:val="auto"/>
                  <w:szCs w:val="18"/>
                  <w:lang w:eastAsia="ar-SA"/>
                </w:rPr>
                <w:t>S1-122093</w:t>
              </w:r>
            </w:hyperlink>
            <w:r w:rsidRPr="001D3F0F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:rsidR="00D23E08" w:rsidRPr="001D3F0F" w:rsidRDefault="00D23E0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D3F0F">
              <w:rPr>
                <w:rFonts w:eastAsia="Arial Unicode MS" w:cs="Arial"/>
                <w:szCs w:val="18"/>
                <w:lang w:eastAsia="ar-SA"/>
              </w:rPr>
              <w:t>Drafting session</w:t>
            </w:r>
          </w:p>
        </w:tc>
      </w:tr>
      <w:tr w:rsidR="009B1044" w:rsidRPr="009B1044" w:rsidTr="009430B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9430BC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430BC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9430BC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175" w:history="1">
              <w:r w:rsidR="009B1044" w:rsidRPr="009430BC">
                <w:rPr>
                  <w:rStyle w:val="Hyperlink"/>
                  <w:rFonts w:eastAsia="Arial Unicode MS" w:cs="Arial"/>
                  <w:b/>
                  <w:color w:val="auto"/>
                  <w:szCs w:val="18"/>
                  <w:lang w:eastAsia="ar-SA"/>
                </w:rPr>
                <w:t>S1-122032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9430BC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430BC">
              <w:rPr>
                <w:rFonts w:eastAsia="Arial Unicode MS" w:cs="Arial"/>
                <w:szCs w:val="18"/>
                <w:lang w:eastAsia="ar-SA"/>
              </w:rPr>
              <w:t>Qualcomm, ETRI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9430BC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430BC">
              <w:rPr>
                <w:rFonts w:eastAsia="Arial Unicode MS" w:cs="Arial"/>
                <w:szCs w:val="18"/>
                <w:lang w:eastAsia="ar-SA"/>
              </w:rPr>
              <w:t>Control Signalling Paths for ProSe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9430BC" w:rsidRDefault="009430BC" w:rsidP="00045C9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430BC">
              <w:rPr>
                <w:rFonts w:eastAsia="Arial Unicode MS" w:cs="Arial"/>
                <w:szCs w:val="18"/>
                <w:lang w:eastAsia="ar-SA"/>
              </w:rPr>
              <w:t>Noted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045C93">
              <w:rPr>
                <w:rFonts w:eastAsia="Arial Unicode MS" w:cs="Arial"/>
                <w:b/>
                <w:szCs w:val="18"/>
                <w:lang w:eastAsia="ar-SA"/>
              </w:rPr>
              <w:t xml:space="preserve">in </w:t>
            </w:r>
            <w:r w:rsidR="00045C93" w:rsidRPr="00045C93">
              <w:rPr>
                <w:rFonts w:eastAsia="Arial Unicode MS" w:cs="Arial"/>
                <w:b/>
                <w:szCs w:val="18"/>
                <w:lang w:eastAsia="ar-SA"/>
              </w:rPr>
              <w:t>D</w:t>
            </w:r>
            <w:r w:rsidRPr="00045C93">
              <w:rPr>
                <w:rFonts w:eastAsia="Arial Unicode MS" w:cs="Arial"/>
                <w:b/>
                <w:szCs w:val="18"/>
                <w:lang w:eastAsia="ar-SA"/>
              </w:rPr>
              <w:t>rafting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9430BC" w:rsidRDefault="009B1044" w:rsidP="009B1044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b/>
                <w:color w:val="auto"/>
                <w:szCs w:val="18"/>
                <w:lang w:eastAsia="ar-SA"/>
              </w:rPr>
            </w:pPr>
            <w:r w:rsidRPr="009430BC">
              <w:rPr>
                <w:rFonts w:eastAsia="Arial Unicode MS" w:cs="Arial"/>
                <w:szCs w:val="18"/>
                <w:lang w:eastAsia="ar-SA"/>
              </w:rPr>
              <w:t xml:space="preserve">Overlap with </w:t>
            </w:r>
            <w:hyperlink r:id="rId176" w:history="1">
              <w:r w:rsidRPr="009430BC">
                <w:rPr>
                  <w:rStyle w:val="Hyperlink"/>
                  <w:rFonts w:eastAsia="Arial Unicode MS" w:cs="Arial"/>
                  <w:b/>
                  <w:color w:val="auto"/>
                  <w:szCs w:val="18"/>
                  <w:lang w:eastAsia="ar-SA"/>
                </w:rPr>
                <w:t>S1-122061</w:t>
              </w:r>
            </w:hyperlink>
          </w:p>
          <w:p w:rsidR="000160C8" w:rsidRPr="009430BC" w:rsidRDefault="000160C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430BC">
              <w:rPr>
                <w:rFonts w:eastAsia="Arial Unicode MS" w:cs="Arial"/>
                <w:szCs w:val="18"/>
                <w:lang w:eastAsia="ar-SA"/>
              </w:rPr>
              <w:t>Drafting session</w:t>
            </w:r>
            <w:r w:rsidR="009430BC">
              <w:rPr>
                <w:rFonts w:eastAsia="Arial Unicode MS" w:cs="Arial"/>
                <w:szCs w:val="18"/>
                <w:lang w:eastAsia="ar-SA"/>
              </w:rPr>
              <w:t>, merged with S1-122416</w:t>
            </w:r>
          </w:p>
        </w:tc>
      </w:tr>
      <w:tr w:rsidR="009B1044" w:rsidRPr="009B1044" w:rsidTr="00E54C0E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466A18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466A18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466A18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177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S1-122061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466A18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66A18">
              <w:rPr>
                <w:rFonts w:eastAsia="Arial Unicode MS" w:cs="Arial"/>
                <w:szCs w:val="18"/>
                <w:lang w:eastAsia="ar-SA"/>
              </w:rPr>
              <w:t xml:space="preserve">Alcatel-Lucent, </w:t>
            </w:r>
            <w:proofErr w:type="spellStart"/>
            <w:r w:rsidRPr="00466A18">
              <w:rPr>
                <w:rFonts w:eastAsia="Arial Unicode MS" w:cs="Arial"/>
                <w:szCs w:val="18"/>
                <w:lang w:eastAsia="ar-SA"/>
              </w:rPr>
              <w:t>Neustar</w:t>
            </w:r>
            <w:proofErr w:type="spellEnd"/>
            <w:r w:rsidRPr="00466A18">
              <w:rPr>
                <w:rFonts w:eastAsia="Arial Unicode MS" w:cs="Arial"/>
                <w:szCs w:val="18"/>
                <w:lang w:eastAsia="ar-SA"/>
              </w:rPr>
              <w:t>, ETRI, Huawei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466A18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466A18">
              <w:rPr>
                <w:rFonts w:eastAsia="Arial Unicode MS" w:cs="Arial"/>
                <w:szCs w:val="18"/>
                <w:lang w:eastAsia="ar-SA"/>
              </w:rPr>
              <w:t>FS_ProSe</w:t>
            </w:r>
            <w:proofErr w:type="spellEnd"/>
            <w:r w:rsidRPr="00466A18">
              <w:rPr>
                <w:rFonts w:eastAsia="Arial Unicode MS" w:cs="Arial"/>
                <w:szCs w:val="18"/>
                <w:lang w:eastAsia="ar-SA"/>
              </w:rPr>
              <w:t xml:space="preserve">: </w:t>
            </w:r>
            <w:proofErr w:type="spellStart"/>
            <w:r w:rsidRPr="00466A18">
              <w:rPr>
                <w:rFonts w:eastAsia="Arial Unicode MS" w:cs="Arial"/>
                <w:szCs w:val="18"/>
                <w:lang w:eastAsia="ar-SA"/>
              </w:rPr>
              <w:t>ProSe</w:t>
            </w:r>
            <w:proofErr w:type="spellEnd"/>
            <w:r w:rsidRPr="00466A18">
              <w:rPr>
                <w:rFonts w:eastAsia="Arial Unicode MS" w:cs="Arial"/>
                <w:szCs w:val="18"/>
                <w:lang w:eastAsia="ar-SA"/>
              </w:rPr>
              <w:t xml:space="preserve"> Control Paths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466A18" w:rsidRDefault="00466A1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66A18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178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S1-122416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466A18" w:rsidRDefault="009B1044" w:rsidP="009B1044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b/>
                <w:color w:val="auto"/>
                <w:szCs w:val="18"/>
                <w:lang w:eastAsia="ar-SA"/>
              </w:rPr>
            </w:pPr>
            <w:r w:rsidRPr="00466A18">
              <w:rPr>
                <w:rFonts w:eastAsia="Arial Unicode MS" w:cs="Arial"/>
                <w:szCs w:val="18"/>
                <w:lang w:eastAsia="ar-SA"/>
              </w:rPr>
              <w:t xml:space="preserve">Overlap with </w:t>
            </w:r>
            <w:hyperlink r:id="rId179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S1-122032</w:t>
              </w:r>
            </w:hyperlink>
          </w:p>
          <w:p w:rsidR="000160C8" w:rsidRPr="00466A18" w:rsidRDefault="000160C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66A18">
              <w:rPr>
                <w:rFonts w:eastAsia="Arial Unicode MS" w:cs="Arial"/>
                <w:szCs w:val="18"/>
                <w:lang w:eastAsia="ar-SA"/>
              </w:rPr>
              <w:t>Drafting session</w:t>
            </w:r>
          </w:p>
        </w:tc>
      </w:tr>
      <w:tr w:rsidR="00466A18" w:rsidRPr="009B1044" w:rsidTr="009430B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466A18" w:rsidRPr="00E54C0E" w:rsidRDefault="00466A1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E54C0E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466A18" w:rsidRPr="00E54C0E" w:rsidRDefault="009F5491" w:rsidP="009B1044">
            <w:pPr>
              <w:suppressAutoHyphens/>
              <w:spacing w:after="0" w:line="240" w:lineRule="auto"/>
            </w:pPr>
            <w:hyperlink r:id="rId180" w:history="1">
              <w:r w:rsidR="00466A18" w:rsidRPr="00E54C0E">
                <w:rPr>
                  <w:rStyle w:val="Hyperlink"/>
                  <w:rFonts w:cs="Arial"/>
                  <w:color w:val="auto"/>
                </w:rPr>
                <w:t>S1-122416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466A18" w:rsidRPr="00E54C0E" w:rsidRDefault="00466A1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54C0E">
              <w:rPr>
                <w:rFonts w:eastAsia="Arial Unicode MS" w:cs="Arial"/>
                <w:szCs w:val="18"/>
                <w:lang w:eastAsia="ar-SA"/>
              </w:rPr>
              <w:t xml:space="preserve">Alcatel-Lucent, </w:t>
            </w:r>
            <w:proofErr w:type="spellStart"/>
            <w:r w:rsidRPr="00E54C0E">
              <w:rPr>
                <w:rFonts w:eastAsia="Arial Unicode MS" w:cs="Arial"/>
                <w:szCs w:val="18"/>
                <w:lang w:eastAsia="ar-SA"/>
              </w:rPr>
              <w:t>Neustar</w:t>
            </w:r>
            <w:proofErr w:type="spellEnd"/>
            <w:r w:rsidRPr="00E54C0E">
              <w:rPr>
                <w:rFonts w:eastAsia="Arial Unicode MS" w:cs="Arial"/>
                <w:szCs w:val="18"/>
                <w:lang w:eastAsia="ar-SA"/>
              </w:rPr>
              <w:t>, ETRI, Huawei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466A18" w:rsidRPr="00E54C0E" w:rsidRDefault="00466A1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E54C0E">
              <w:rPr>
                <w:rFonts w:eastAsia="Arial Unicode MS" w:cs="Arial"/>
                <w:szCs w:val="18"/>
                <w:lang w:eastAsia="ar-SA"/>
              </w:rPr>
              <w:t>FS_ProSe</w:t>
            </w:r>
            <w:proofErr w:type="spellEnd"/>
            <w:r w:rsidRPr="00E54C0E">
              <w:rPr>
                <w:rFonts w:eastAsia="Arial Unicode MS" w:cs="Arial"/>
                <w:szCs w:val="18"/>
                <w:lang w:eastAsia="ar-SA"/>
              </w:rPr>
              <w:t xml:space="preserve">: </w:t>
            </w:r>
            <w:proofErr w:type="spellStart"/>
            <w:r w:rsidRPr="00E54C0E">
              <w:rPr>
                <w:rFonts w:eastAsia="Arial Unicode MS" w:cs="Arial"/>
                <w:szCs w:val="18"/>
                <w:lang w:eastAsia="ar-SA"/>
              </w:rPr>
              <w:t>ProSe</w:t>
            </w:r>
            <w:proofErr w:type="spellEnd"/>
            <w:r w:rsidRPr="00E54C0E">
              <w:rPr>
                <w:rFonts w:eastAsia="Arial Unicode MS" w:cs="Arial"/>
                <w:szCs w:val="18"/>
                <w:lang w:eastAsia="ar-SA"/>
              </w:rPr>
              <w:t xml:space="preserve"> Control Paths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466A18" w:rsidRPr="00E54C0E" w:rsidRDefault="00045C93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181" w:history="1">
              <w:r w:rsidRPr="009430BC">
                <w:rPr>
                  <w:rStyle w:val="Hyperlink"/>
                  <w:rFonts w:cs="Arial"/>
                  <w:color w:val="auto"/>
                </w:rPr>
                <w:t>S1-122265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466A18" w:rsidRPr="00E54C0E" w:rsidRDefault="00466A18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E54C0E">
              <w:rPr>
                <w:rFonts w:eastAsia="Arial Unicode MS" w:cs="Arial"/>
                <w:i/>
                <w:szCs w:val="18"/>
                <w:lang w:eastAsia="ar-SA"/>
              </w:rPr>
              <w:t xml:space="preserve">Overlap with </w:t>
            </w:r>
            <w:hyperlink r:id="rId182" w:history="1">
              <w:r w:rsidRPr="00E54C0E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eastAsia="ar-SA"/>
                </w:rPr>
                <w:t>S1-122032</w:t>
              </w:r>
            </w:hyperlink>
          </w:p>
          <w:p w:rsidR="00466A18" w:rsidRPr="00E54C0E" w:rsidRDefault="00466A1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54C0E">
              <w:rPr>
                <w:rFonts w:eastAsia="Arial Unicode MS" w:cs="Arial"/>
                <w:i/>
                <w:szCs w:val="18"/>
                <w:lang w:eastAsia="ar-SA"/>
              </w:rPr>
              <w:t>Drafting session</w:t>
            </w:r>
          </w:p>
          <w:p w:rsidR="00466A18" w:rsidRPr="00E54C0E" w:rsidRDefault="00466A1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54C0E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83" w:history="1">
              <w:r w:rsidRPr="00E54C0E">
                <w:rPr>
                  <w:rStyle w:val="Hyperlink"/>
                  <w:rFonts w:eastAsia="Arial Unicode MS" w:cs="Arial"/>
                  <w:color w:val="auto"/>
                  <w:szCs w:val="18"/>
                  <w:lang w:eastAsia="ar-SA"/>
                </w:rPr>
                <w:t>S1-122061</w:t>
              </w:r>
            </w:hyperlink>
            <w:r w:rsidRPr="00E54C0E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9430BC" w:rsidRPr="009B1044" w:rsidTr="009430B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00"/>
          </w:tcPr>
          <w:p w:rsidR="009430BC" w:rsidRPr="009430BC" w:rsidRDefault="009430BC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430BC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9430BC" w:rsidRPr="009430BC" w:rsidRDefault="009F5491" w:rsidP="009B1044">
            <w:pPr>
              <w:suppressAutoHyphens/>
              <w:spacing w:after="0" w:line="240" w:lineRule="auto"/>
              <w:rPr>
                <w:rFonts w:cs="Arial"/>
              </w:rPr>
            </w:pPr>
            <w:hyperlink r:id="rId184" w:history="1">
              <w:r w:rsidR="009430BC" w:rsidRPr="009430BC">
                <w:rPr>
                  <w:rStyle w:val="Hyperlink"/>
                  <w:rFonts w:cs="Arial"/>
                  <w:color w:val="auto"/>
                </w:rPr>
                <w:t>S1-122265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9430BC" w:rsidRPr="009430BC" w:rsidRDefault="009430BC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430BC">
              <w:rPr>
                <w:rFonts w:eastAsia="Arial Unicode MS" w:cs="Arial"/>
                <w:szCs w:val="18"/>
                <w:lang w:eastAsia="ar-SA"/>
              </w:rPr>
              <w:t xml:space="preserve">Alcatel-Lucent, </w:t>
            </w:r>
            <w:proofErr w:type="spellStart"/>
            <w:r w:rsidRPr="009430BC">
              <w:rPr>
                <w:rFonts w:eastAsia="Arial Unicode MS" w:cs="Arial"/>
                <w:szCs w:val="18"/>
                <w:lang w:eastAsia="ar-SA"/>
              </w:rPr>
              <w:t>Neustar</w:t>
            </w:r>
            <w:proofErr w:type="spellEnd"/>
            <w:r w:rsidRPr="009430BC">
              <w:rPr>
                <w:rFonts w:eastAsia="Arial Unicode MS" w:cs="Arial"/>
                <w:szCs w:val="18"/>
                <w:lang w:eastAsia="ar-SA"/>
              </w:rPr>
              <w:t>, ETRI, Huawei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9430BC" w:rsidRPr="009430BC" w:rsidRDefault="009430BC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430BC">
              <w:rPr>
                <w:rFonts w:eastAsia="Arial Unicode MS" w:cs="Arial"/>
                <w:szCs w:val="18"/>
                <w:lang w:eastAsia="ar-SA"/>
              </w:rPr>
              <w:t>FS_ProSe</w:t>
            </w:r>
            <w:proofErr w:type="spellEnd"/>
            <w:r w:rsidRPr="009430BC">
              <w:rPr>
                <w:rFonts w:eastAsia="Arial Unicode MS" w:cs="Arial"/>
                <w:szCs w:val="18"/>
                <w:lang w:eastAsia="ar-SA"/>
              </w:rPr>
              <w:t xml:space="preserve">: </w:t>
            </w:r>
            <w:proofErr w:type="spellStart"/>
            <w:r w:rsidRPr="009430BC">
              <w:rPr>
                <w:rFonts w:eastAsia="Arial Unicode MS" w:cs="Arial"/>
                <w:szCs w:val="18"/>
                <w:lang w:eastAsia="ar-SA"/>
              </w:rPr>
              <w:t>ProSe</w:t>
            </w:r>
            <w:proofErr w:type="spellEnd"/>
            <w:r w:rsidRPr="009430BC">
              <w:rPr>
                <w:rFonts w:eastAsia="Arial Unicode MS" w:cs="Arial"/>
                <w:szCs w:val="18"/>
                <w:lang w:eastAsia="ar-SA"/>
              </w:rPr>
              <w:t xml:space="preserve"> Control Paths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00"/>
          </w:tcPr>
          <w:p w:rsidR="009430BC" w:rsidRPr="009430BC" w:rsidRDefault="009430BC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430BC">
              <w:rPr>
                <w:rFonts w:eastAsia="Arial Unicode MS" w:cs="Arial"/>
                <w:szCs w:val="18"/>
                <w:lang w:eastAsia="ar-SA"/>
              </w:rPr>
              <w:t>Agreed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="00045C93">
              <w:rPr>
                <w:rFonts w:eastAsia="Arial Unicode MS" w:cs="Arial"/>
                <w:b/>
                <w:szCs w:val="18"/>
                <w:lang w:eastAsia="ar-SA"/>
              </w:rPr>
              <w:t>in D</w:t>
            </w:r>
            <w:r w:rsidRPr="00E54C0E">
              <w:rPr>
                <w:rFonts w:eastAsia="Arial Unicode MS" w:cs="Arial"/>
                <w:b/>
                <w:szCs w:val="18"/>
                <w:lang w:eastAsia="ar-SA"/>
              </w:rPr>
              <w:t>rafting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00"/>
          </w:tcPr>
          <w:p w:rsidR="009430BC" w:rsidRPr="009430BC" w:rsidRDefault="009430BC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9430BC">
              <w:rPr>
                <w:rFonts w:eastAsia="Arial Unicode MS" w:cs="Arial"/>
                <w:i/>
                <w:szCs w:val="18"/>
                <w:lang w:eastAsia="ar-SA"/>
              </w:rPr>
              <w:t>Overlap with S1-122032</w:t>
            </w:r>
          </w:p>
          <w:p w:rsidR="009430BC" w:rsidRPr="009430BC" w:rsidRDefault="009430BC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9430BC">
              <w:rPr>
                <w:rFonts w:eastAsia="Arial Unicode MS" w:cs="Arial"/>
                <w:i/>
                <w:szCs w:val="18"/>
                <w:lang w:eastAsia="ar-SA"/>
              </w:rPr>
              <w:t>Drafting session</w:t>
            </w:r>
          </w:p>
          <w:p w:rsidR="009430BC" w:rsidRPr="009430BC" w:rsidRDefault="009430BC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430BC">
              <w:rPr>
                <w:rFonts w:eastAsia="Arial Unicode MS" w:cs="Arial"/>
                <w:i/>
                <w:szCs w:val="18"/>
                <w:lang w:eastAsia="ar-SA"/>
              </w:rPr>
              <w:t>Revision of S1-122061.</w:t>
            </w:r>
          </w:p>
          <w:p w:rsidR="009430BC" w:rsidRDefault="009430BC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430BC">
              <w:rPr>
                <w:rFonts w:eastAsia="Arial Unicode MS" w:cs="Arial"/>
                <w:szCs w:val="18"/>
                <w:lang w:eastAsia="ar-SA"/>
              </w:rPr>
              <w:t>Revision of S1-122416.</w:t>
            </w:r>
          </w:p>
          <w:p w:rsidR="009430BC" w:rsidRPr="009430BC" w:rsidRDefault="009430BC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9430BC" w:rsidRDefault="009430BC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9430BC" w:rsidRPr="009430BC" w:rsidRDefault="009430BC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9430BC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9B1044" w:rsidRPr="009B1044" w:rsidTr="00E54C0E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885388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885388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885388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185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S1-122043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885388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85388">
              <w:rPr>
                <w:rFonts w:eastAsia="Arial Unicode MS" w:cs="Arial"/>
                <w:szCs w:val="18"/>
                <w:lang w:eastAsia="ar-SA"/>
              </w:rPr>
              <w:t>Institute for Information Industry (III)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885388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85388">
              <w:rPr>
                <w:rFonts w:eastAsia="Arial Unicode MS" w:cs="Arial"/>
                <w:szCs w:val="18"/>
                <w:lang w:eastAsia="ar-SA"/>
              </w:rPr>
              <w:t>Support Data Path Locally Routing via Relay Node (RN)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885388" w:rsidRDefault="0088538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85388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186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S1-122415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885388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85388" w:rsidRPr="009B1044" w:rsidTr="00E54C0E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885388" w:rsidRPr="00E54C0E" w:rsidRDefault="0088538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E54C0E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885388" w:rsidRPr="00E54C0E" w:rsidRDefault="009F5491" w:rsidP="009B1044">
            <w:pPr>
              <w:suppressAutoHyphens/>
              <w:spacing w:after="0" w:line="240" w:lineRule="auto"/>
            </w:pPr>
            <w:hyperlink r:id="rId187" w:history="1">
              <w:r w:rsidR="00885388" w:rsidRPr="00E54C0E">
                <w:rPr>
                  <w:rStyle w:val="Hyperlink"/>
                  <w:rFonts w:cs="Arial"/>
                  <w:color w:val="auto"/>
                </w:rPr>
                <w:t>S1-122415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885388" w:rsidRPr="00E54C0E" w:rsidRDefault="0088538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54C0E">
              <w:rPr>
                <w:rFonts w:eastAsia="Arial Unicode MS" w:cs="Arial"/>
                <w:szCs w:val="18"/>
                <w:lang w:eastAsia="ar-SA"/>
              </w:rPr>
              <w:t>Institute for Information Industry (III)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885388" w:rsidRPr="00E54C0E" w:rsidRDefault="0088538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54C0E">
              <w:rPr>
                <w:rFonts w:eastAsia="Arial Unicode MS" w:cs="Arial"/>
                <w:szCs w:val="18"/>
                <w:lang w:eastAsia="ar-SA"/>
              </w:rPr>
              <w:t>Support Data Path Locally Routing via Relay Node (RN)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885388" w:rsidRPr="00E54C0E" w:rsidRDefault="00E54C0E" w:rsidP="00E54C0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E54C0E">
              <w:rPr>
                <w:rFonts w:eastAsia="Arial Unicode MS" w:cs="Arial"/>
                <w:szCs w:val="18"/>
                <w:lang w:eastAsia="ar-SA"/>
              </w:rPr>
              <w:t>Noted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E54C0E">
              <w:rPr>
                <w:rFonts w:eastAsia="Arial Unicode MS" w:cs="Arial"/>
                <w:b/>
                <w:szCs w:val="18"/>
                <w:lang w:eastAsia="ar-SA"/>
              </w:rPr>
              <w:t xml:space="preserve">in </w:t>
            </w:r>
            <w:r>
              <w:rPr>
                <w:rFonts w:eastAsia="Arial Unicode MS" w:cs="Arial"/>
                <w:b/>
                <w:szCs w:val="18"/>
                <w:lang w:eastAsia="ar-SA"/>
              </w:rPr>
              <w:t>D</w:t>
            </w:r>
            <w:r w:rsidRPr="00E54C0E">
              <w:rPr>
                <w:rFonts w:eastAsia="Arial Unicode MS" w:cs="Arial"/>
                <w:b/>
                <w:szCs w:val="18"/>
                <w:lang w:eastAsia="ar-SA"/>
              </w:rPr>
              <w:t>rafting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885388" w:rsidRPr="00E54C0E" w:rsidRDefault="0088538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54C0E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88" w:history="1">
              <w:r w:rsidRPr="00E54C0E">
                <w:rPr>
                  <w:rStyle w:val="Hyperlink"/>
                  <w:rFonts w:eastAsia="Arial Unicode MS" w:cs="Arial"/>
                  <w:color w:val="auto"/>
                  <w:szCs w:val="18"/>
                  <w:lang w:eastAsia="ar-SA"/>
                </w:rPr>
                <w:t>S1-122043</w:t>
              </w:r>
            </w:hyperlink>
            <w:r w:rsidRPr="00E54C0E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:rsidR="00885388" w:rsidRPr="00E54C0E" w:rsidRDefault="0088538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54C0E">
              <w:rPr>
                <w:rFonts w:eastAsia="Arial Unicode MS" w:cs="Arial"/>
                <w:szCs w:val="18"/>
                <w:lang w:eastAsia="ar-SA"/>
              </w:rPr>
              <w:t>Drafting session</w:t>
            </w: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D22029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D22029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D22029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189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S1-122029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D22029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2029">
              <w:rPr>
                <w:rFonts w:eastAsia="Arial Unicode MS" w:cs="Arial"/>
                <w:szCs w:val="18"/>
                <w:lang w:eastAsia="ar-SA"/>
              </w:rPr>
              <w:t>Qualcomm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D22029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2029">
              <w:rPr>
                <w:rFonts w:eastAsia="Arial Unicode MS" w:cs="Arial"/>
                <w:szCs w:val="18"/>
                <w:lang w:eastAsia="ar-SA"/>
              </w:rPr>
              <w:t>Path Switching Triggers and Control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D22029" w:rsidRDefault="00D22029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2029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190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S1-122417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D22029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22029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00"/>
          </w:tcPr>
          <w:p w:rsidR="00D22029" w:rsidRPr="00D22029" w:rsidRDefault="00D22029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D22029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D22029" w:rsidRPr="00D22029" w:rsidRDefault="009F5491" w:rsidP="009B1044">
            <w:pPr>
              <w:suppressAutoHyphens/>
              <w:spacing w:after="0" w:line="240" w:lineRule="auto"/>
            </w:pPr>
            <w:hyperlink r:id="rId191" w:history="1">
              <w:r w:rsidR="00D22029" w:rsidRPr="000B546F">
                <w:rPr>
                  <w:rStyle w:val="Hyperlink"/>
                  <w:rFonts w:cs="Arial"/>
                </w:rPr>
                <w:t>S1-122417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D22029" w:rsidRPr="00D22029" w:rsidRDefault="00D22029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2029">
              <w:rPr>
                <w:rFonts w:eastAsia="Arial Unicode MS" w:cs="Arial"/>
                <w:szCs w:val="18"/>
                <w:lang w:eastAsia="ar-SA"/>
              </w:rPr>
              <w:t>Qualcomm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D22029" w:rsidRPr="00D22029" w:rsidRDefault="00D22029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2029">
              <w:rPr>
                <w:rFonts w:eastAsia="Arial Unicode MS" w:cs="Arial"/>
                <w:szCs w:val="18"/>
                <w:lang w:eastAsia="ar-SA"/>
              </w:rPr>
              <w:t>Path Switching Triggers and Control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00"/>
          </w:tcPr>
          <w:p w:rsidR="00D22029" w:rsidRPr="00D22029" w:rsidRDefault="00D22029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2029">
              <w:rPr>
                <w:rFonts w:eastAsia="Arial Unicode MS" w:cs="Arial"/>
                <w:szCs w:val="18"/>
                <w:lang w:eastAsia="ar-SA"/>
              </w:rPr>
              <w:t>Agreed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00"/>
          </w:tcPr>
          <w:p w:rsidR="00D22029" w:rsidRDefault="00D22029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2029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92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S1-122029</w:t>
              </w:r>
            </w:hyperlink>
            <w:r w:rsidRPr="00D22029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:rsidR="00D22029" w:rsidRDefault="00D22029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D22029" w:rsidRPr="00D22029" w:rsidRDefault="00813E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6C6FAF">
              <w:rPr>
                <w:rFonts w:eastAsia="Arial Unicode MS" w:cs="Arial"/>
                <w:szCs w:val="18"/>
                <w:lang w:eastAsia="ar-SA"/>
              </w:rPr>
              <w:t>o presentation</w:t>
            </w:r>
            <w:r>
              <w:rPr>
                <w:rFonts w:eastAsia="Arial Unicode MS" w:cs="Arial"/>
                <w:szCs w:val="18"/>
                <w:lang w:eastAsia="ar-SA"/>
              </w:rPr>
              <w:t>, agreed to be added to TR</w:t>
            </w:r>
          </w:p>
        </w:tc>
      </w:tr>
      <w:tr w:rsidR="00B5640B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B5640B" w:rsidRPr="00235958" w:rsidRDefault="00B5640B" w:rsidP="00742A7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235958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5640B" w:rsidRPr="00235958" w:rsidRDefault="009F5491" w:rsidP="00742A7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193" w:history="1">
              <w:r w:rsidR="00B5640B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S1-122209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5640B" w:rsidRPr="00235958" w:rsidRDefault="00B5640B" w:rsidP="00742A7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35958">
              <w:rPr>
                <w:rFonts w:eastAsia="Arial Unicode MS" w:cs="Arial"/>
                <w:szCs w:val="18"/>
                <w:lang w:eastAsia="ar-SA"/>
              </w:rPr>
              <w:t>Telecom Italia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5640B" w:rsidRPr="00235958" w:rsidRDefault="00B5640B" w:rsidP="00742A7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35958">
              <w:rPr>
                <w:rFonts w:eastAsia="Arial Unicode MS" w:cs="Arial"/>
                <w:szCs w:val="18"/>
                <w:lang w:eastAsia="ar-SA"/>
              </w:rPr>
              <w:t>Scenarios and scope of Prose respect to the 3GPP one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B5640B" w:rsidRPr="00235958" w:rsidRDefault="00235958" w:rsidP="00742A7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35958">
              <w:rPr>
                <w:rFonts w:eastAsia="Arial Unicode MS" w:cs="Arial"/>
                <w:szCs w:val="18"/>
                <w:lang w:eastAsia="ar-SA"/>
              </w:rPr>
              <w:t>Noted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B5640B" w:rsidRPr="00235958" w:rsidRDefault="0019617A" w:rsidP="00742A7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35958">
              <w:rPr>
                <w:rFonts w:eastAsia="Arial Unicode MS" w:cs="Arial"/>
                <w:szCs w:val="18"/>
                <w:lang w:eastAsia="ar-SA"/>
              </w:rPr>
              <w:t xml:space="preserve">Moved from section </w:t>
            </w:r>
            <w:r w:rsidRPr="00235958">
              <w:rPr>
                <w:rFonts w:eastAsia="Arial Unicode MS" w:cs="Arial"/>
                <w:szCs w:val="18"/>
                <w:lang w:eastAsia="ar-SA"/>
              </w:rPr>
              <w:fldChar w:fldCharType="begin"/>
            </w:r>
            <w:r w:rsidRPr="00235958">
              <w:rPr>
                <w:rFonts w:eastAsia="Arial Unicode MS" w:cs="Arial"/>
                <w:szCs w:val="18"/>
                <w:lang w:eastAsia="ar-SA"/>
              </w:rPr>
              <w:instrText xml:space="preserve"> REF _Ref328464153 \r \h </w:instrText>
            </w:r>
            <w:r w:rsidRPr="00235958">
              <w:rPr>
                <w:rFonts w:eastAsia="Arial Unicode MS" w:cs="Arial"/>
                <w:szCs w:val="18"/>
                <w:lang w:eastAsia="ar-SA"/>
              </w:rPr>
            </w:r>
            <w:r w:rsidRPr="00235958">
              <w:rPr>
                <w:rFonts w:eastAsia="Arial Unicode MS" w:cs="Arial"/>
                <w:szCs w:val="18"/>
                <w:lang w:eastAsia="ar-SA"/>
              </w:rPr>
              <w:fldChar w:fldCharType="separate"/>
            </w:r>
            <w:r w:rsidRPr="00235958">
              <w:rPr>
                <w:rFonts w:eastAsia="Arial Unicode MS" w:cs="Arial"/>
                <w:szCs w:val="18"/>
                <w:lang w:eastAsia="ar-SA"/>
              </w:rPr>
              <w:t>5.2</w:t>
            </w:r>
            <w:r w:rsidRPr="00235958">
              <w:rPr>
                <w:rFonts w:eastAsia="Arial Unicode MS" w:cs="Arial"/>
                <w:szCs w:val="18"/>
                <w:lang w:eastAsia="ar-SA"/>
              </w:rPr>
              <w:fldChar w:fldCharType="end"/>
            </w: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tcBorders>
              <w:bottom w:val="single" w:sz="4" w:space="0" w:color="auto"/>
            </w:tcBorders>
            <w:shd w:val="clear" w:color="auto" w:fill="D9D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b/>
                <w:szCs w:val="18"/>
                <w:lang w:eastAsia="ar-SA"/>
              </w:rPr>
              <w:t>ProSe Communication updates</w:t>
            </w:r>
          </w:p>
        </w:tc>
      </w:tr>
      <w:tr w:rsidR="009B1044" w:rsidRPr="009B1044" w:rsidTr="00E54C0E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9678FC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678FC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9678FC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194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S1-122073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9678FC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78FC">
              <w:rPr>
                <w:rFonts w:eastAsia="Arial Unicode MS" w:cs="Arial"/>
                <w:szCs w:val="18"/>
                <w:lang w:eastAsia="ar-SA"/>
              </w:rPr>
              <w:t>ZTE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9678FC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78FC">
              <w:rPr>
                <w:rFonts w:eastAsia="Arial Unicode MS" w:cs="Arial"/>
                <w:szCs w:val="18"/>
                <w:lang w:eastAsia="ar-SA"/>
              </w:rPr>
              <w:t>Clarification of ProSe Service Continuity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9678FC" w:rsidRDefault="009678FC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78FC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195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S1-122422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9678FC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678FC" w:rsidRPr="009B1044" w:rsidTr="005F4E7D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678FC" w:rsidRPr="00E54C0E" w:rsidRDefault="009678FC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E54C0E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678FC" w:rsidRPr="00E54C0E" w:rsidRDefault="009F5491" w:rsidP="009B1044">
            <w:pPr>
              <w:suppressAutoHyphens/>
              <w:spacing w:after="0" w:line="240" w:lineRule="auto"/>
            </w:pPr>
            <w:hyperlink r:id="rId196" w:history="1">
              <w:r w:rsidR="009678FC" w:rsidRPr="00E54C0E">
                <w:rPr>
                  <w:rStyle w:val="Hyperlink"/>
                  <w:rFonts w:cs="Arial"/>
                  <w:color w:val="auto"/>
                </w:rPr>
                <w:t>S1-122422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678FC" w:rsidRPr="00E54C0E" w:rsidRDefault="009678FC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54C0E">
              <w:rPr>
                <w:rFonts w:eastAsia="Arial Unicode MS" w:cs="Arial"/>
                <w:szCs w:val="18"/>
                <w:lang w:eastAsia="ar-SA"/>
              </w:rPr>
              <w:t>ZTE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678FC" w:rsidRPr="00E54C0E" w:rsidRDefault="009678FC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54C0E">
              <w:rPr>
                <w:rFonts w:eastAsia="Arial Unicode MS" w:cs="Arial"/>
                <w:szCs w:val="18"/>
                <w:lang w:eastAsia="ar-SA"/>
              </w:rPr>
              <w:t>Clarification of ProSe Service Continuity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678FC" w:rsidRPr="00E54C0E" w:rsidRDefault="00E54C0E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54C0E">
              <w:rPr>
                <w:rFonts w:eastAsia="Arial Unicode MS" w:cs="Arial"/>
                <w:szCs w:val="18"/>
                <w:lang w:eastAsia="ar-SA"/>
              </w:rPr>
              <w:t>Revised to S1-122266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678FC" w:rsidRPr="00E54C0E" w:rsidRDefault="009678FC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54C0E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197" w:history="1">
              <w:r w:rsidRPr="00E54C0E">
                <w:rPr>
                  <w:rStyle w:val="Hyperlink"/>
                  <w:rFonts w:eastAsia="Arial Unicode MS" w:cs="Arial"/>
                  <w:color w:val="auto"/>
                  <w:szCs w:val="18"/>
                  <w:lang w:eastAsia="ar-SA"/>
                </w:rPr>
                <w:t>S1-122073</w:t>
              </w:r>
            </w:hyperlink>
            <w:r w:rsidRPr="00E54C0E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:rsidR="009678FC" w:rsidRPr="00E54C0E" w:rsidRDefault="009678FC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54C0E">
              <w:rPr>
                <w:rFonts w:eastAsia="Arial Unicode MS" w:cs="Arial"/>
                <w:szCs w:val="18"/>
                <w:lang w:eastAsia="ar-SA"/>
              </w:rPr>
              <w:t>Drafting session</w:t>
            </w:r>
          </w:p>
        </w:tc>
      </w:tr>
      <w:tr w:rsidR="00E54C0E" w:rsidRPr="009B1044" w:rsidTr="005F4E7D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00"/>
          </w:tcPr>
          <w:p w:rsidR="00E54C0E" w:rsidRPr="005F4E7D" w:rsidRDefault="00E54C0E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5F4E7D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E54C0E" w:rsidRPr="005F4E7D" w:rsidRDefault="009F5491" w:rsidP="009B1044">
            <w:pPr>
              <w:suppressAutoHyphens/>
              <w:spacing w:after="0" w:line="240" w:lineRule="auto"/>
              <w:rPr>
                <w:rFonts w:cs="Arial"/>
              </w:rPr>
            </w:pPr>
            <w:hyperlink r:id="rId198" w:history="1">
              <w:r w:rsidR="00E54C0E" w:rsidRPr="005F4E7D">
                <w:rPr>
                  <w:rStyle w:val="Hyperlink"/>
                  <w:rFonts w:cs="Arial"/>
                  <w:color w:val="auto"/>
                </w:rPr>
                <w:t>S1-122266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E54C0E" w:rsidRPr="005F4E7D" w:rsidRDefault="00E54C0E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4E7D">
              <w:rPr>
                <w:rFonts w:eastAsia="Arial Unicode MS" w:cs="Arial"/>
                <w:szCs w:val="18"/>
                <w:lang w:eastAsia="ar-SA"/>
              </w:rPr>
              <w:t>ZTE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E54C0E" w:rsidRPr="005F4E7D" w:rsidRDefault="00E54C0E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4E7D">
              <w:rPr>
                <w:rFonts w:eastAsia="Arial Unicode MS" w:cs="Arial"/>
                <w:szCs w:val="18"/>
                <w:lang w:eastAsia="ar-SA"/>
              </w:rPr>
              <w:t>Clarification of ProSe Service Continuity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00"/>
          </w:tcPr>
          <w:p w:rsidR="00E54C0E" w:rsidRPr="005F4E7D" w:rsidRDefault="005F4E7D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4E7D">
              <w:rPr>
                <w:rFonts w:eastAsia="Arial Unicode MS" w:cs="Arial"/>
                <w:szCs w:val="18"/>
                <w:lang w:eastAsia="ar-SA"/>
              </w:rPr>
              <w:t>Agreed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5F4E7D">
              <w:rPr>
                <w:rFonts w:eastAsia="Arial Unicode MS" w:cs="Arial"/>
                <w:b/>
                <w:szCs w:val="18"/>
                <w:lang w:eastAsia="ar-SA"/>
              </w:rPr>
              <w:t>in Drafting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00"/>
          </w:tcPr>
          <w:p w:rsidR="00E54C0E" w:rsidRPr="005F4E7D" w:rsidRDefault="00E54C0E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5F4E7D">
              <w:rPr>
                <w:rFonts w:eastAsia="Arial Unicode MS" w:cs="Arial"/>
                <w:i/>
                <w:szCs w:val="18"/>
                <w:lang w:eastAsia="ar-SA"/>
              </w:rPr>
              <w:t>Revision of S1-122073.</w:t>
            </w:r>
          </w:p>
          <w:p w:rsidR="00E54C0E" w:rsidRPr="005F4E7D" w:rsidRDefault="00E54C0E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4E7D">
              <w:rPr>
                <w:rFonts w:eastAsia="Arial Unicode MS" w:cs="Arial"/>
                <w:i/>
                <w:szCs w:val="18"/>
                <w:lang w:eastAsia="ar-SA"/>
              </w:rPr>
              <w:lastRenderedPageBreak/>
              <w:t>Drafting session</w:t>
            </w:r>
          </w:p>
          <w:p w:rsidR="005F4E7D" w:rsidRDefault="00E54C0E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4E7D">
              <w:rPr>
                <w:rFonts w:eastAsia="Arial Unicode MS" w:cs="Arial"/>
                <w:szCs w:val="18"/>
                <w:lang w:eastAsia="ar-SA"/>
              </w:rPr>
              <w:t>Revision of S1-122422.</w:t>
            </w:r>
          </w:p>
          <w:p w:rsidR="005F4E7D" w:rsidRPr="005F4E7D" w:rsidRDefault="005F4E7D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5F4E7D" w:rsidRDefault="005F4E7D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E54C0E" w:rsidRPr="005F4E7D" w:rsidRDefault="005F4E7D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5F4E7D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1939AF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1939AF">
              <w:rPr>
                <w:rFonts w:eastAsia="Arial Unicode MS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1939AF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199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S1-122078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1939AF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939AF">
              <w:rPr>
                <w:rFonts w:eastAsia="Arial Unicode MS" w:cs="Arial"/>
                <w:szCs w:val="18"/>
                <w:lang w:eastAsia="ar-SA"/>
              </w:rPr>
              <w:t>CATT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1939AF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939AF">
              <w:rPr>
                <w:rFonts w:eastAsia="Arial Unicode MS" w:cs="Arial"/>
                <w:szCs w:val="18"/>
                <w:lang w:eastAsia="ar-SA"/>
              </w:rPr>
              <w:t>The requirements of Service continuity between Infrastructure and E-UTRA ProSe Communication direct paths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1939AF" w:rsidRDefault="001939A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939AF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200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S1-122423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1939AF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939AF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00"/>
          </w:tcPr>
          <w:p w:rsidR="001939AF" w:rsidRPr="001939AF" w:rsidRDefault="001939A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1939AF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1939AF" w:rsidRPr="001939AF" w:rsidRDefault="009F5491" w:rsidP="009B1044">
            <w:pPr>
              <w:suppressAutoHyphens/>
              <w:spacing w:after="0" w:line="240" w:lineRule="auto"/>
            </w:pPr>
            <w:hyperlink r:id="rId201" w:history="1">
              <w:r w:rsidR="001939AF" w:rsidRPr="000B546F">
                <w:rPr>
                  <w:rStyle w:val="Hyperlink"/>
                  <w:rFonts w:cs="Arial"/>
                </w:rPr>
                <w:t>S1-122423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1939AF" w:rsidRPr="001939AF" w:rsidRDefault="001939A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939AF">
              <w:rPr>
                <w:rFonts w:eastAsia="Arial Unicode MS" w:cs="Arial"/>
                <w:szCs w:val="18"/>
                <w:lang w:eastAsia="ar-SA"/>
              </w:rPr>
              <w:t>CATT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1939AF" w:rsidRPr="001939AF" w:rsidRDefault="001939A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939AF">
              <w:rPr>
                <w:rFonts w:eastAsia="Arial Unicode MS" w:cs="Arial"/>
                <w:szCs w:val="18"/>
                <w:lang w:eastAsia="ar-SA"/>
              </w:rPr>
              <w:t>The requirements of Service continuity between Infrastructure and E-UTRA ProSe Communication direct paths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00"/>
          </w:tcPr>
          <w:p w:rsidR="001939AF" w:rsidRPr="001939AF" w:rsidRDefault="001939A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939AF">
              <w:rPr>
                <w:rFonts w:eastAsia="Arial Unicode MS" w:cs="Arial"/>
                <w:szCs w:val="18"/>
                <w:lang w:eastAsia="ar-SA"/>
              </w:rPr>
              <w:t>Agreed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00"/>
          </w:tcPr>
          <w:p w:rsidR="001939AF" w:rsidRDefault="001939A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939AF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02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S1-122078</w:t>
              </w:r>
            </w:hyperlink>
            <w:r w:rsidRPr="001939AF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:rsidR="001939AF" w:rsidRDefault="001939A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1939AF" w:rsidRPr="001939AF" w:rsidRDefault="00813E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6C6FAF">
              <w:rPr>
                <w:rFonts w:eastAsia="Arial Unicode MS" w:cs="Arial"/>
                <w:szCs w:val="18"/>
                <w:lang w:eastAsia="ar-SA"/>
              </w:rPr>
              <w:t>o presentation</w:t>
            </w:r>
            <w:r>
              <w:rPr>
                <w:rFonts w:eastAsia="Arial Unicode MS" w:cs="Arial"/>
                <w:szCs w:val="18"/>
                <w:lang w:eastAsia="ar-SA"/>
              </w:rPr>
              <w:t>, agreed to be added to TR</w:t>
            </w: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00"/>
          </w:tcPr>
          <w:p w:rsidR="009B1044" w:rsidRPr="00774369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774369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9B1044" w:rsidRPr="00774369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03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S1-122081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9B1044" w:rsidRPr="00774369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74369">
              <w:rPr>
                <w:rFonts w:eastAsia="Arial Unicode MS" w:cs="Arial"/>
                <w:szCs w:val="18"/>
                <w:lang w:eastAsia="ar-SA"/>
              </w:rPr>
              <w:t>ETRI, III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9B1044" w:rsidRPr="00774369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74369">
              <w:rPr>
                <w:rFonts w:eastAsia="Arial Unicode MS" w:cs="Arial"/>
                <w:szCs w:val="18"/>
                <w:lang w:eastAsia="ar-SA"/>
              </w:rPr>
              <w:t>Concurrent E-UTRAN Infrastructure and ProSe Communication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00"/>
          </w:tcPr>
          <w:p w:rsidR="009B1044" w:rsidRPr="00774369" w:rsidRDefault="00774369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74369">
              <w:rPr>
                <w:rFonts w:eastAsia="Arial Unicode MS" w:cs="Arial"/>
                <w:szCs w:val="18"/>
                <w:lang w:eastAsia="ar-SA"/>
              </w:rPr>
              <w:t>Agreed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00"/>
          </w:tcPr>
          <w:p w:rsidR="009B1044" w:rsidRPr="00774369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74369">
              <w:rPr>
                <w:rFonts w:eastAsia="Arial Unicode MS" w:cs="Arial"/>
                <w:szCs w:val="18"/>
                <w:lang w:eastAsia="ar-SA"/>
              </w:rPr>
              <w:t xml:space="preserve">Potential overlap with </w:t>
            </w:r>
            <w:hyperlink r:id="rId204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S1-122025</w:t>
              </w:r>
            </w:hyperlink>
            <w:r w:rsidRPr="00774369">
              <w:rPr>
                <w:rFonts w:eastAsia="Arial Unicode MS" w:cs="Arial"/>
                <w:szCs w:val="18"/>
                <w:lang w:eastAsia="ar-SA"/>
              </w:rPr>
              <w:t xml:space="preserve"> (ProSe hybrid)</w:t>
            </w:r>
          </w:p>
        </w:tc>
      </w:tr>
      <w:tr w:rsidR="009B1044" w:rsidRPr="009B1044" w:rsidTr="005F4E7D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774369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774369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774369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05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S1-122095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774369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74369">
              <w:rPr>
                <w:rFonts w:eastAsia="Arial Unicode MS" w:cs="Arial"/>
                <w:szCs w:val="18"/>
                <w:lang w:eastAsia="ar-SA"/>
              </w:rPr>
              <w:t>Huawei, Alcatel-Lucent, Telecom Italia, China Mobile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774369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74369">
              <w:rPr>
                <w:rFonts w:eastAsia="Arial Unicode MS" w:cs="Arial"/>
                <w:szCs w:val="18"/>
                <w:lang w:eastAsia="ar-SA"/>
              </w:rPr>
              <w:t>ProSe Network control of path switching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774369" w:rsidRDefault="00774369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74369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206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S1-122424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774369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4369" w:rsidRPr="009B1044" w:rsidTr="005F4E7D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774369" w:rsidRPr="005F4E7D" w:rsidRDefault="00774369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5F4E7D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774369" w:rsidRPr="005F4E7D" w:rsidRDefault="009F5491" w:rsidP="009B1044">
            <w:pPr>
              <w:suppressAutoHyphens/>
              <w:spacing w:after="0" w:line="240" w:lineRule="auto"/>
            </w:pPr>
            <w:hyperlink r:id="rId207" w:history="1">
              <w:r w:rsidR="00774369" w:rsidRPr="005F4E7D">
                <w:rPr>
                  <w:rStyle w:val="Hyperlink"/>
                  <w:rFonts w:cs="Arial"/>
                  <w:color w:val="auto"/>
                </w:rPr>
                <w:t>S1-122424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774369" w:rsidRPr="005F4E7D" w:rsidRDefault="00774369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4E7D">
              <w:rPr>
                <w:rFonts w:eastAsia="Arial Unicode MS" w:cs="Arial"/>
                <w:szCs w:val="18"/>
                <w:lang w:eastAsia="ar-SA"/>
              </w:rPr>
              <w:t>Huawei, Alcatel-Lucent, Telecom Italia, China Mobile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774369" w:rsidRPr="005F4E7D" w:rsidRDefault="00774369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4E7D">
              <w:rPr>
                <w:rFonts w:eastAsia="Arial Unicode MS" w:cs="Arial"/>
                <w:szCs w:val="18"/>
                <w:lang w:eastAsia="ar-SA"/>
              </w:rPr>
              <w:t>ProSe Network control of path switching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774369" w:rsidRPr="005F4E7D" w:rsidRDefault="005F4E7D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4E7D">
              <w:rPr>
                <w:rFonts w:eastAsia="Arial Unicode MS" w:cs="Arial"/>
                <w:szCs w:val="18"/>
                <w:lang w:eastAsia="ar-SA"/>
              </w:rPr>
              <w:t>Revised to S1-122267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774369" w:rsidRPr="005F4E7D" w:rsidRDefault="00774369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4E7D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08" w:history="1">
              <w:r w:rsidRPr="005F4E7D">
                <w:rPr>
                  <w:rStyle w:val="Hyperlink"/>
                  <w:rFonts w:eastAsia="Arial Unicode MS" w:cs="Arial"/>
                  <w:color w:val="auto"/>
                  <w:szCs w:val="18"/>
                  <w:lang w:eastAsia="ar-SA"/>
                </w:rPr>
                <w:t>S1-122095</w:t>
              </w:r>
            </w:hyperlink>
            <w:r w:rsidRPr="005F4E7D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:rsidR="00774369" w:rsidRPr="005F4E7D" w:rsidRDefault="00774369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4E7D">
              <w:rPr>
                <w:rFonts w:eastAsia="Arial Unicode MS" w:cs="Arial"/>
                <w:szCs w:val="18"/>
                <w:lang w:eastAsia="ar-SA"/>
              </w:rPr>
              <w:t>Drafting session</w:t>
            </w:r>
          </w:p>
        </w:tc>
      </w:tr>
      <w:tr w:rsidR="005F4E7D" w:rsidRPr="009B1044" w:rsidTr="005F4E7D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00"/>
          </w:tcPr>
          <w:p w:rsidR="005F4E7D" w:rsidRPr="005F4E7D" w:rsidRDefault="005F4E7D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5F4E7D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5F4E7D" w:rsidRPr="005F4E7D" w:rsidRDefault="009F5491" w:rsidP="009B1044">
            <w:pPr>
              <w:suppressAutoHyphens/>
              <w:spacing w:after="0" w:line="240" w:lineRule="auto"/>
              <w:rPr>
                <w:rFonts w:cs="Arial"/>
              </w:rPr>
            </w:pPr>
            <w:hyperlink r:id="rId209" w:history="1">
              <w:r w:rsidR="005F4E7D" w:rsidRPr="005F4E7D">
                <w:rPr>
                  <w:rStyle w:val="Hyperlink"/>
                  <w:rFonts w:cs="Arial"/>
                  <w:color w:val="auto"/>
                </w:rPr>
                <w:t>S1-122267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5F4E7D" w:rsidRPr="005F4E7D" w:rsidRDefault="005F4E7D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4E7D">
              <w:rPr>
                <w:rFonts w:eastAsia="Arial Unicode MS" w:cs="Arial"/>
                <w:szCs w:val="18"/>
                <w:lang w:eastAsia="ar-SA"/>
              </w:rPr>
              <w:t>Huawei, Alcatel-Lucent, Telecom Italia, China Mobile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5F4E7D" w:rsidRPr="005F4E7D" w:rsidRDefault="005F4E7D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4E7D">
              <w:rPr>
                <w:rFonts w:eastAsia="Arial Unicode MS" w:cs="Arial"/>
                <w:szCs w:val="18"/>
                <w:lang w:eastAsia="ar-SA"/>
              </w:rPr>
              <w:t>ProSe Network control of path switching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00"/>
          </w:tcPr>
          <w:p w:rsidR="005F4E7D" w:rsidRPr="005F4E7D" w:rsidRDefault="005F4E7D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4E7D">
              <w:rPr>
                <w:rFonts w:eastAsia="Arial Unicode MS" w:cs="Arial"/>
                <w:szCs w:val="18"/>
                <w:lang w:eastAsia="ar-SA"/>
              </w:rPr>
              <w:t>Agreed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5F4E7D">
              <w:rPr>
                <w:rFonts w:eastAsia="Arial Unicode MS" w:cs="Arial"/>
                <w:b/>
                <w:szCs w:val="18"/>
                <w:lang w:eastAsia="ar-SA"/>
              </w:rPr>
              <w:t>in Drafting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00"/>
          </w:tcPr>
          <w:p w:rsidR="005F4E7D" w:rsidRPr="005F4E7D" w:rsidRDefault="005F4E7D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5F4E7D">
              <w:rPr>
                <w:rFonts w:eastAsia="Arial Unicode MS" w:cs="Arial"/>
                <w:i/>
                <w:szCs w:val="18"/>
                <w:lang w:eastAsia="ar-SA"/>
              </w:rPr>
              <w:t>Revision of S1-122095.</w:t>
            </w:r>
          </w:p>
          <w:p w:rsidR="005F4E7D" w:rsidRPr="005F4E7D" w:rsidRDefault="005F4E7D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4E7D">
              <w:rPr>
                <w:rFonts w:eastAsia="Arial Unicode MS" w:cs="Arial"/>
                <w:i/>
                <w:szCs w:val="18"/>
                <w:lang w:eastAsia="ar-SA"/>
              </w:rPr>
              <w:t>Drafting session</w:t>
            </w:r>
          </w:p>
          <w:p w:rsidR="005F4E7D" w:rsidRDefault="005F4E7D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4E7D">
              <w:rPr>
                <w:rFonts w:eastAsia="Arial Unicode MS" w:cs="Arial"/>
                <w:szCs w:val="18"/>
                <w:lang w:eastAsia="ar-SA"/>
              </w:rPr>
              <w:t>Revision of S1-122424.</w:t>
            </w:r>
          </w:p>
          <w:p w:rsidR="005F4E7D" w:rsidRPr="005F4E7D" w:rsidRDefault="005F4E7D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5F4E7D" w:rsidRDefault="005F4E7D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5F4E7D" w:rsidRPr="005F4E7D" w:rsidRDefault="005F4E7D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5F4E7D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tcBorders>
              <w:bottom w:val="single" w:sz="4" w:space="0" w:color="auto"/>
            </w:tcBorders>
            <w:shd w:val="clear" w:color="auto" w:fill="D9D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b/>
                <w:szCs w:val="18"/>
                <w:lang w:eastAsia="ar-SA"/>
              </w:rPr>
              <w:t>ProSe Communication new use cases</w:t>
            </w: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10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S1-122069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szCs w:val="18"/>
                <w:lang w:eastAsia="ar-SA"/>
              </w:rPr>
              <w:t>ZTE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szCs w:val="18"/>
                <w:lang w:eastAsia="ar-SA"/>
              </w:rPr>
              <w:t>New use cases for broadcast mode ProSe communication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11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S1-122070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szCs w:val="18"/>
                <w:lang w:eastAsia="ar-SA"/>
              </w:rPr>
              <w:t>ZTE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szCs w:val="18"/>
                <w:lang w:eastAsia="ar-SA"/>
              </w:rPr>
              <w:t>Use case for ProSe Communication without activating ProSe Discovery phase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szCs w:val="18"/>
                <w:lang w:eastAsia="ar-SA"/>
              </w:rPr>
              <w:t xml:space="preserve">Potential overlap with </w:t>
            </w:r>
            <w:hyperlink r:id="rId212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S1-122062</w:t>
              </w:r>
            </w:hyperlink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B1044" w:rsidRPr="009B1044" w:rsidRDefault="009B1044" w:rsidP="009B1044">
            <w:pPr>
              <w:keepNext/>
              <w:numPr>
                <w:ilvl w:val="2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outlineLvl w:val="2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86" w:name="_Ref330807102"/>
            <w:bookmarkStart w:id="87" w:name="_Toc331513493"/>
            <w:r w:rsidRPr="009B1044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WLAN Aspects</w:t>
            </w:r>
            <w:bookmarkEnd w:id="86"/>
            <w:bookmarkEnd w:id="87"/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C31871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31871">
              <w:rPr>
                <w:rFonts w:eastAsia="Arial Unicode MS" w:cs="Arial"/>
                <w:szCs w:val="18"/>
                <w:lang w:eastAsia="ar-SA"/>
              </w:rPr>
              <w:t>WID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C31871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13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S1-122104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C31871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31871">
              <w:rPr>
                <w:rFonts w:eastAsia="Arial Unicode MS" w:cs="Arial"/>
                <w:szCs w:val="18"/>
                <w:lang w:eastAsia="ar-SA"/>
              </w:rPr>
              <w:t>Intel, et al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C31871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31871">
              <w:rPr>
                <w:rFonts w:eastAsia="Arial Unicode MS" w:cs="Arial"/>
                <w:szCs w:val="18"/>
                <w:lang w:eastAsia="ar-SA"/>
              </w:rPr>
              <w:t>Updates to the ProSe SID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C31871" w:rsidRDefault="00C3187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31871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214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S1-122420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C31871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31871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31871" w:rsidRPr="00C31871" w:rsidRDefault="00C3187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31871">
              <w:rPr>
                <w:rFonts w:eastAsia="Arial Unicode MS" w:cs="Arial"/>
                <w:szCs w:val="18"/>
                <w:lang w:eastAsia="ar-SA"/>
              </w:rPr>
              <w:t>WID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31871" w:rsidRPr="00C31871" w:rsidRDefault="009F5491" w:rsidP="009B1044">
            <w:pPr>
              <w:suppressAutoHyphens/>
              <w:spacing w:after="0" w:line="240" w:lineRule="auto"/>
            </w:pPr>
            <w:hyperlink r:id="rId215" w:history="1">
              <w:r w:rsidR="00C31871" w:rsidRPr="000B546F">
                <w:rPr>
                  <w:rStyle w:val="Hyperlink"/>
                  <w:rFonts w:cs="Arial"/>
                </w:rPr>
                <w:t>S1-122420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31871" w:rsidRPr="00C31871" w:rsidRDefault="00C3187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31871">
              <w:rPr>
                <w:rFonts w:eastAsia="Arial Unicode MS" w:cs="Arial"/>
                <w:szCs w:val="18"/>
                <w:lang w:eastAsia="ar-SA"/>
              </w:rPr>
              <w:t>Intel, et al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C31871" w:rsidRPr="00C31871" w:rsidRDefault="00C3187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31871">
              <w:rPr>
                <w:rFonts w:eastAsia="Arial Unicode MS" w:cs="Arial"/>
                <w:szCs w:val="18"/>
                <w:lang w:eastAsia="ar-SA"/>
              </w:rPr>
              <w:t>Updates to the ProSe SID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auto"/>
          </w:tcPr>
          <w:p w:rsidR="00C31871" w:rsidRPr="00C31871" w:rsidRDefault="00C3187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auto"/>
          </w:tcPr>
          <w:p w:rsidR="00C31871" w:rsidRPr="00C31871" w:rsidRDefault="00C3187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31871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16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S1-122104</w:t>
              </w:r>
            </w:hyperlink>
            <w:r w:rsidRPr="00C31871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tcBorders>
              <w:bottom w:val="single" w:sz="4" w:space="0" w:color="auto"/>
            </w:tcBorders>
            <w:shd w:val="clear" w:color="auto" w:fill="D9D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b/>
                <w:szCs w:val="18"/>
                <w:lang w:eastAsia="ar-SA"/>
              </w:rPr>
              <w:t>WLAN-related updates</w:t>
            </w: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FB34BA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FB34BA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FB34BA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17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S1-122033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FB34BA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34BA">
              <w:rPr>
                <w:rFonts w:eastAsia="Arial Unicode MS" w:cs="Arial"/>
                <w:szCs w:val="18"/>
                <w:lang w:eastAsia="ar-SA"/>
              </w:rPr>
              <w:t>Qualcomm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FB34BA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34BA">
              <w:rPr>
                <w:rFonts w:eastAsia="Arial Unicode MS" w:cs="Arial"/>
                <w:szCs w:val="18"/>
                <w:lang w:eastAsia="ar-SA"/>
              </w:rPr>
              <w:t>ProSe WLAN Communications FFS Resolution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FB34BA" w:rsidRDefault="00FB34BA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34BA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218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S1-122448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FB34BA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B34BA" w:rsidRPr="009B1044" w:rsidTr="00A955A7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808080"/>
          </w:tcPr>
          <w:p w:rsidR="00FB34BA" w:rsidRPr="008454C7" w:rsidRDefault="00FB34BA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8454C7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FB34BA" w:rsidRPr="008454C7" w:rsidRDefault="009F5491" w:rsidP="009B1044">
            <w:pPr>
              <w:suppressAutoHyphens/>
              <w:spacing w:after="0" w:line="240" w:lineRule="auto"/>
            </w:pPr>
            <w:hyperlink r:id="rId219" w:history="1">
              <w:r w:rsidR="00FB34BA" w:rsidRPr="000B546F">
                <w:rPr>
                  <w:rStyle w:val="Hyperlink"/>
                  <w:rFonts w:cs="Arial"/>
                </w:rPr>
                <w:t>S1-122448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808080"/>
          </w:tcPr>
          <w:p w:rsidR="00FB34BA" w:rsidRPr="008454C7" w:rsidRDefault="00FB34BA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454C7">
              <w:rPr>
                <w:rFonts w:eastAsia="Arial Unicode MS" w:cs="Arial"/>
                <w:szCs w:val="18"/>
                <w:lang w:eastAsia="ar-SA"/>
              </w:rPr>
              <w:t>Qualcomm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808080"/>
          </w:tcPr>
          <w:p w:rsidR="00FB34BA" w:rsidRPr="008454C7" w:rsidRDefault="00FB34BA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454C7">
              <w:rPr>
                <w:rFonts w:eastAsia="Arial Unicode MS" w:cs="Arial"/>
                <w:szCs w:val="18"/>
                <w:lang w:eastAsia="ar-SA"/>
              </w:rPr>
              <w:t>ProSe WLAN Communications FFS Resolution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808080"/>
          </w:tcPr>
          <w:p w:rsidR="00FB34BA" w:rsidRPr="008454C7" w:rsidRDefault="008454C7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454C7">
              <w:rPr>
                <w:rFonts w:eastAsia="Arial Unicode MS" w:cs="Arial"/>
                <w:szCs w:val="18"/>
                <w:lang w:eastAsia="ar-SA"/>
              </w:rPr>
              <w:t>Withdrawn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808080"/>
          </w:tcPr>
          <w:p w:rsidR="00FB34BA" w:rsidRPr="008454C7" w:rsidRDefault="00FB34BA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454C7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20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S1-122033</w:t>
              </w:r>
            </w:hyperlink>
            <w:r w:rsidRPr="008454C7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:rsidR="00FB34BA" w:rsidRPr="008454C7" w:rsidRDefault="00FB34BA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A109ED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A955A7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A955A7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A955A7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21" w:history="1">
              <w:r w:rsidR="009B1044" w:rsidRPr="00A955A7">
                <w:rPr>
                  <w:rStyle w:val="Hyperlink"/>
                  <w:rFonts w:eastAsia="Arial Unicode MS" w:cs="Arial"/>
                  <w:b/>
                  <w:color w:val="auto"/>
                  <w:szCs w:val="18"/>
                  <w:lang w:eastAsia="ar-SA"/>
                </w:rPr>
                <w:t>S1-122102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A955A7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955A7">
              <w:rPr>
                <w:rFonts w:eastAsia="Arial Unicode MS" w:cs="Arial"/>
                <w:szCs w:val="18"/>
                <w:lang w:eastAsia="ar-SA"/>
              </w:rPr>
              <w:t>Intel, et al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A955A7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955A7">
              <w:rPr>
                <w:rFonts w:eastAsia="Arial Unicode MS" w:cs="Arial"/>
                <w:szCs w:val="18"/>
                <w:lang w:eastAsia="ar-SA"/>
              </w:rPr>
              <w:t>Updates to the ProSe Communication via WLAN Use Case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A955A7" w:rsidRDefault="00A955A7" w:rsidP="00A109E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955A7">
              <w:rPr>
                <w:rFonts w:eastAsia="Arial Unicode MS" w:cs="Arial"/>
                <w:szCs w:val="18"/>
                <w:lang w:eastAsia="ar-SA"/>
              </w:rPr>
              <w:t>Revised to S1-122</w:t>
            </w:r>
            <w:r w:rsidR="00A109ED">
              <w:rPr>
                <w:rFonts w:eastAsia="Arial Unicode MS" w:cs="Arial"/>
                <w:szCs w:val="18"/>
                <w:lang w:eastAsia="ar-SA"/>
              </w:rPr>
              <w:t>418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A955A7" w:rsidRDefault="00A955A7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955A7">
              <w:rPr>
                <w:rFonts w:eastAsia="Arial Unicode MS" w:cs="Arial"/>
                <w:b/>
                <w:szCs w:val="18"/>
                <w:lang w:eastAsia="ar-SA"/>
              </w:rPr>
              <w:t>Drafting</w:t>
            </w:r>
            <w:r w:rsidRPr="00A955A7">
              <w:rPr>
                <w:rFonts w:eastAsia="Arial Unicode MS" w:cs="Arial"/>
                <w:szCs w:val="18"/>
                <w:lang w:eastAsia="ar-SA"/>
              </w:rPr>
              <w:t>: Minor changes on the original</w:t>
            </w:r>
          </w:p>
        </w:tc>
      </w:tr>
      <w:tr w:rsidR="00A955A7" w:rsidRPr="009B1044" w:rsidTr="00A109ED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00"/>
          </w:tcPr>
          <w:p w:rsidR="00A955A7" w:rsidRPr="00A109ED" w:rsidRDefault="00A955A7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A109ED">
              <w:rPr>
                <w:rFonts w:eastAsia="Arial Unicode MS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A955A7" w:rsidRPr="00A109ED" w:rsidRDefault="009F5491" w:rsidP="009B1044">
            <w:pPr>
              <w:suppressAutoHyphens/>
              <w:spacing w:after="0" w:line="240" w:lineRule="auto"/>
            </w:pPr>
            <w:hyperlink r:id="rId222" w:history="1">
              <w:r w:rsidR="00A955A7" w:rsidRPr="00A109ED">
                <w:rPr>
                  <w:rStyle w:val="Hyperlink"/>
                  <w:rFonts w:cs="Arial"/>
                  <w:color w:val="auto"/>
                </w:rPr>
                <w:t>S1-122278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A955A7" w:rsidRPr="00A109ED" w:rsidRDefault="00A955A7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109ED">
              <w:rPr>
                <w:rFonts w:eastAsia="Arial Unicode MS" w:cs="Arial"/>
                <w:szCs w:val="18"/>
                <w:lang w:eastAsia="ar-SA"/>
              </w:rPr>
              <w:t>Intel, et al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A955A7" w:rsidRPr="00A109ED" w:rsidRDefault="00A955A7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109ED">
              <w:rPr>
                <w:rFonts w:eastAsia="Arial Unicode MS" w:cs="Arial"/>
                <w:szCs w:val="18"/>
                <w:lang w:eastAsia="ar-SA"/>
              </w:rPr>
              <w:t xml:space="preserve">Updates to the </w:t>
            </w:r>
            <w:proofErr w:type="spellStart"/>
            <w:r w:rsidRPr="00A109ED">
              <w:rPr>
                <w:rFonts w:eastAsia="Arial Unicode MS" w:cs="Arial"/>
                <w:szCs w:val="18"/>
                <w:lang w:eastAsia="ar-SA"/>
              </w:rPr>
              <w:t>ProSe</w:t>
            </w:r>
            <w:proofErr w:type="spellEnd"/>
            <w:r w:rsidRPr="00A109ED">
              <w:rPr>
                <w:rFonts w:eastAsia="Arial Unicode MS" w:cs="Arial"/>
                <w:szCs w:val="18"/>
                <w:lang w:eastAsia="ar-SA"/>
              </w:rPr>
              <w:t xml:space="preserve"> Communication via WLAN Use Case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00"/>
          </w:tcPr>
          <w:p w:rsidR="00A109ED" w:rsidRPr="00A109ED" w:rsidRDefault="00A109ED" w:rsidP="009B104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A109ED">
              <w:rPr>
                <w:rFonts w:eastAsia="Arial Unicode MS" w:cs="Arial"/>
                <w:b/>
                <w:szCs w:val="18"/>
                <w:lang w:eastAsia="ar-SA"/>
              </w:rPr>
              <w:t>Agreed</w:t>
            </w:r>
            <w:r>
              <w:rPr>
                <w:rFonts w:eastAsia="Arial Unicode MS" w:cs="Arial"/>
                <w:b/>
                <w:szCs w:val="18"/>
                <w:lang w:eastAsia="ar-SA"/>
              </w:rPr>
              <w:t xml:space="preserve"> in DRAFTING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00"/>
          </w:tcPr>
          <w:p w:rsidR="00A955A7" w:rsidRPr="00A109ED" w:rsidRDefault="00A955A7" w:rsidP="009B104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A109ED">
              <w:rPr>
                <w:rFonts w:eastAsia="Arial Unicode MS" w:cs="Arial"/>
                <w:b/>
                <w:i/>
                <w:szCs w:val="18"/>
                <w:lang w:eastAsia="ar-SA"/>
              </w:rPr>
              <w:t>Drafting: Minor changes on the original</w:t>
            </w:r>
          </w:p>
          <w:p w:rsidR="00A109ED" w:rsidRPr="00A109ED" w:rsidRDefault="00A955A7" w:rsidP="00A109E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A109ED">
              <w:rPr>
                <w:rFonts w:eastAsia="Arial Unicode MS" w:cs="Arial"/>
                <w:b/>
                <w:szCs w:val="18"/>
                <w:lang w:eastAsia="ar-SA"/>
              </w:rPr>
              <w:t>Revision of S1-122</w:t>
            </w:r>
            <w:r w:rsidR="00A109ED" w:rsidRPr="00A109ED">
              <w:rPr>
                <w:rFonts w:eastAsia="Arial Unicode MS" w:cs="Arial"/>
                <w:b/>
                <w:szCs w:val="18"/>
                <w:lang w:eastAsia="ar-SA"/>
              </w:rPr>
              <w:t>418</w:t>
            </w:r>
            <w:r w:rsidRPr="00A109ED">
              <w:rPr>
                <w:rFonts w:eastAsia="Arial Unicode MS" w:cs="Arial"/>
                <w:b/>
                <w:szCs w:val="18"/>
                <w:lang w:eastAsia="ar-SA"/>
              </w:rPr>
              <w:t>.</w:t>
            </w:r>
          </w:p>
          <w:p w:rsidR="00A109ED" w:rsidRPr="00A109ED" w:rsidRDefault="00A109ED" w:rsidP="00A109E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</w:p>
          <w:p w:rsidR="00A109ED" w:rsidRDefault="004E1D15" w:rsidP="00A109E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highlight w:val="magenta"/>
                <w:lang w:eastAsia="ar-SA"/>
              </w:rPr>
              <w:t xml:space="preserve">Wrong document uploaded to </w:t>
            </w:r>
            <w:r w:rsidRPr="00A1666A">
              <w:rPr>
                <w:rFonts w:eastAsia="Arial Unicode MS" w:cs="Arial"/>
                <w:szCs w:val="18"/>
                <w:highlight w:val="magenta"/>
                <w:lang w:eastAsia="ar-SA"/>
              </w:rPr>
              <w:t>number</w:t>
            </w:r>
            <w:r>
              <w:rPr>
                <w:rFonts w:eastAsia="Arial Unicode MS" w:cs="Arial"/>
                <w:szCs w:val="18"/>
                <w:highlight w:val="magenta"/>
                <w:lang w:eastAsia="ar-SA"/>
              </w:rPr>
              <w:t xml:space="preserve"> 122449</w:t>
            </w:r>
            <w:r w:rsidRPr="00A1666A">
              <w:rPr>
                <w:rFonts w:eastAsia="Arial Unicode MS" w:cs="Arial"/>
                <w:szCs w:val="18"/>
                <w:highlight w:val="magenta"/>
                <w:lang w:eastAsia="ar-SA"/>
              </w:rPr>
              <w:t>, re-assigned to S1-122278</w:t>
            </w:r>
          </w:p>
          <w:p w:rsidR="004E1D15" w:rsidRPr="00A109ED" w:rsidRDefault="004E1D15" w:rsidP="00A109E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</w:p>
          <w:p w:rsidR="00A955A7" w:rsidRPr="00A109ED" w:rsidRDefault="00A109ED" w:rsidP="00A109E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F32DB2">
              <w:rPr>
                <w:rFonts w:eastAsia="Arial Unicode MS" w:cs="Arial"/>
                <w:b/>
                <w:szCs w:val="18"/>
                <w:lang w:eastAsia="ar-SA"/>
              </w:rPr>
              <w:t>Drafting</w:t>
            </w:r>
            <w:r>
              <w:rPr>
                <w:rFonts w:eastAsia="Arial Unicode MS" w:cs="Arial"/>
                <w:szCs w:val="18"/>
                <w:lang w:eastAsia="ar-SA"/>
              </w:rPr>
              <w:t>: Minor changes on the original</w:t>
            </w:r>
          </w:p>
        </w:tc>
      </w:tr>
      <w:tr w:rsidR="00466A18" w:rsidRPr="009B1044" w:rsidTr="00A109ED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466A18" w:rsidRPr="00A109ED" w:rsidRDefault="00466A1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A109ED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466A18" w:rsidRPr="00A109ED" w:rsidRDefault="009F5491" w:rsidP="009B1044">
            <w:pPr>
              <w:suppressAutoHyphens/>
              <w:spacing w:after="0" w:line="240" w:lineRule="auto"/>
            </w:pPr>
            <w:hyperlink r:id="rId223" w:history="1">
              <w:r w:rsidR="00466A18" w:rsidRPr="00A109ED">
                <w:rPr>
                  <w:rStyle w:val="Hyperlink"/>
                  <w:rFonts w:cs="Arial"/>
                  <w:color w:val="auto"/>
                </w:rPr>
                <w:t>S1-122418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466A18" w:rsidRPr="00A109ED" w:rsidRDefault="00466A1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109ED">
              <w:rPr>
                <w:rFonts w:eastAsia="Arial Unicode MS" w:cs="Arial"/>
                <w:szCs w:val="18"/>
                <w:lang w:eastAsia="ar-SA"/>
              </w:rPr>
              <w:t>Intel, et al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466A18" w:rsidRPr="00A109ED" w:rsidRDefault="00466A1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109ED">
              <w:rPr>
                <w:rFonts w:eastAsia="Arial Unicode MS" w:cs="Arial"/>
                <w:szCs w:val="18"/>
                <w:lang w:eastAsia="ar-SA"/>
              </w:rPr>
              <w:t>Updates to the ProSe Communication via WLAN Use Case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A955A7" w:rsidRDefault="00A109ED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Revised to S1-</w:t>
            </w:r>
            <w:r w:rsidRPr="00A109ED">
              <w:rPr>
                <w:rFonts w:eastAsia="Arial Unicode MS" w:cs="Arial"/>
                <w:szCs w:val="18"/>
                <w:lang w:eastAsia="ar-SA"/>
              </w:rPr>
              <w:t>122449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(removed)</w:t>
            </w:r>
          </w:p>
          <w:p w:rsidR="00A109ED" w:rsidRPr="00A109ED" w:rsidRDefault="00A109ED" w:rsidP="009B104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A109ED">
              <w:rPr>
                <w:rFonts w:eastAsia="Arial Unicode MS" w:cs="Arial"/>
                <w:b/>
                <w:szCs w:val="18"/>
                <w:lang w:eastAsia="ar-SA"/>
              </w:rPr>
              <w:t>Revised to S1-122278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466A18" w:rsidRPr="00A109ED" w:rsidRDefault="00466A1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466A18" w:rsidRPr="00A109ED" w:rsidRDefault="00466A1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109ED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24" w:history="1">
              <w:r w:rsidRPr="00A109ED">
                <w:rPr>
                  <w:rStyle w:val="Hyperlink"/>
                  <w:rFonts w:eastAsia="Arial Unicode MS" w:cs="Arial"/>
                  <w:color w:val="auto"/>
                  <w:szCs w:val="18"/>
                  <w:lang w:eastAsia="ar-SA"/>
                </w:rPr>
                <w:t>S1-122102</w:t>
              </w:r>
            </w:hyperlink>
            <w:r w:rsidRPr="00A109ED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8454C7" w:rsidRPr="009B1044" w:rsidTr="00A955A7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808080"/>
          </w:tcPr>
          <w:p w:rsidR="008454C7" w:rsidRPr="00A955A7" w:rsidRDefault="008454C7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A955A7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8454C7" w:rsidRPr="00A955A7" w:rsidRDefault="009F5491" w:rsidP="009B1044">
            <w:pPr>
              <w:suppressAutoHyphens/>
              <w:spacing w:after="0" w:line="240" w:lineRule="auto"/>
            </w:pPr>
            <w:hyperlink r:id="rId225" w:history="1">
              <w:r w:rsidR="008454C7" w:rsidRPr="00A955A7">
                <w:rPr>
                  <w:rStyle w:val="Hyperlink"/>
                  <w:rFonts w:cs="Arial"/>
                  <w:color w:val="auto"/>
                </w:rPr>
                <w:t>S1-122449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808080"/>
          </w:tcPr>
          <w:p w:rsidR="008454C7" w:rsidRPr="00A955A7" w:rsidRDefault="008454C7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955A7">
              <w:rPr>
                <w:rFonts w:eastAsia="Arial Unicode MS" w:cs="Arial"/>
                <w:szCs w:val="18"/>
                <w:lang w:eastAsia="ar-SA"/>
              </w:rPr>
              <w:t>Intel, et al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808080"/>
          </w:tcPr>
          <w:p w:rsidR="008454C7" w:rsidRPr="00A955A7" w:rsidRDefault="008454C7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955A7">
              <w:rPr>
                <w:rFonts w:eastAsia="Arial Unicode MS" w:cs="Arial"/>
                <w:szCs w:val="18"/>
                <w:lang w:eastAsia="ar-SA"/>
              </w:rPr>
              <w:t>Updates to the ProSe Communication via WLAN Use Case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808080"/>
          </w:tcPr>
          <w:p w:rsidR="008454C7" w:rsidRDefault="00A955A7" w:rsidP="00F32DB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955A7">
              <w:rPr>
                <w:rFonts w:eastAsia="Arial Unicode MS" w:cs="Arial"/>
                <w:szCs w:val="18"/>
                <w:lang w:eastAsia="ar-SA"/>
              </w:rPr>
              <w:t>Withdrawn</w:t>
            </w:r>
          </w:p>
          <w:p w:rsidR="00A109ED" w:rsidRDefault="00A109ED" w:rsidP="00F32DB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A109ED" w:rsidRPr="00A109ED" w:rsidRDefault="00A109ED" w:rsidP="00F32DB2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A109ED">
              <w:rPr>
                <w:rFonts w:eastAsia="Arial Unicode MS" w:cs="Arial"/>
                <w:b/>
                <w:szCs w:val="18"/>
                <w:lang w:eastAsia="ar-SA"/>
              </w:rPr>
              <w:t xml:space="preserve">In drafting UPCON accidentally stepped on this </w:t>
            </w:r>
            <w:proofErr w:type="spellStart"/>
            <w:r w:rsidRPr="00A109ED">
              <w:rPr>
                <w:rFonts w:eastAsia="Arial Unicode MS" w:cs="Arial"/>
                <w:b/>
                <w:szCs w:val="18"/>
                <w:lang w:eastAsia="ar-SA"/>
              </w:rPr>
              <w:t>tdoc</w:t>
            </w:r>
            <w:proofErr w:type="spellEnd"/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808080"/>
          </w:tcPr>
          <w:p w:rsidR="008454C7" w:rsidRPr="00A955A7" w:rsidRDefault="008454C7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  <w:p w:rsidR="008454C7" w:rsidRPr="00A955A7" w:rsidRDefault="008454C7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955A7">
              <w:rPr>
                <w:rFonts w:eastAsia="Arial Unicode MS" w:cs="Arial"/>
                <w:i/>
                <w:szCs w:val="18"/>
                <w:lang w:eastAsia="ar-SA"/>
              </w:rPr>
              <w:t xml:space="preserve">Revision of </w:t>
            </w:r>
            <w:hyperlink r:id="rId226" w:history="1">
              <w:r w:rsidRPr="00A955A7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eastAsia="ar-SA"/>
                </w:rPr>
                <w:t>S1-122102</w:t>
              </w:r>
            </w:hyperlink>
            <w:r w:rsidRPr="00A955A7">
              <w:rPr>
                <w:rFonts w:eastAsia="Arial Unicode MS" w:cs="Arial"/>
                <w:i/>
                <w:szCs w:val="18"/>
                <w:lang w:eastAsia="ar-SA"/>
              </w:rPr>
              <w:t>.</w:t>
            </w:r>
          </w:p>
          <w:p w:rsidR="008454C7" w:rsidRPr="00A955A7" w:rsidRDefault="008454C7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955A7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27" w:history="1">
              <w:r w:rsidRPr="00A955A7">
                <w:rPr>
                  <w:rStyle w:val="Hyperlink"/>
                  <w:rFonts w:eastAsia="Arial Unicode MS" w:cs="Arial"/>
                  <w:color w:val="auto"/>
                  <w:szCs w:val="18"/>
                  <w:lang w:eastAsia="ar-SA"/>
                </w:rPr>
                <w:t>S1-122418</w:t>
              </w:r>
            </w:hyperlink>
            <w:r w:rsidRPr="00A955A7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:rsidR="00F32DB2" w:rsidRDefault="008454C7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955A7">
              <w:rPr>
                <w:rFonts w:eastAsia="Arial Unicode MS" w:cs="Arial"/>
                <w:szCs w:val="18"/>
                <w:lang w:eastAsia="ar-SA"/>
              </w:rPr>
              <w:t>Drafting session</w:t>
            </w:r>
          </w:p>
          <w:p w:rsidR="004E1D15" w:rsidRPr="00A955A7" w:rsidRDefault="004E1D15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highlight w:val="magenta"/>
                <w:lang w:eastAsia="ar-SA"/>
              </w:rPr>
              <w:t xml:space="preserve">Wrong document uploaded to </w:t>
            </w:r>
            <w:r w:rsidRPr="00A1666A">
              <w:rPr>
                <w:rFonts w:eastAsia="Arial Unicode MS" w:cs="Arial"/>
                <w:szCs w:val="18"/>
                <w:highlight w:val="magenta"/>
                <w:lang w:eastAsia="ar-SA"/>
              </w:rPr>
              <w:t>number</w:t>
            </w:r>
            <w:r>
              <w:rPr>
                <w:rFonts w:eastAsia="Arial Unicode MS" w:cs="Arial"/>
                <w:szCs w:val="18"/>
                <w:highlight w:val="magenta"/>
                <w:lang w:eastAsia="ar-SA"/>
              </w:rPr>
              <w:t xml:space="preserve"> 122449</w:t>
            </w:r>
            <w:r w:rsidRPr="00A1666A">
              <w:rPr>
                <w:rFonts w:eastAsia="Arial Unicode MS" w:cs="Arial"/>
                <w:szCs w:val="18"/>
                <w:highlight w:val="magenta"/>
                <w:lang w:eastAsia="ar-SA"/>
              </w:rPr>
              <w:t>, re-assigned to S1-122278</w:t>
            </w:r>
            <w:bookmarkStart w:id="88" w:name="_GoBack"/>
            <w:bookmarkEnd w:id="88"/>
          </w:p>
          <w:p w:rsidR="00F32DB2" w:rsidRPr="00A955A7" w:rsidRDefault="00F32DB2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8454C7" w:rsidRPr="00A955A7" w:rsidRDefault="008454C7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F32DB2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F32DB2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F32DB2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F32DB2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28" w:history="1">
              <w:r w:rsidR="009B1044" w:rsidRPr="00F32DB2">
                <w:rPr>
                  <w:rStyle w:val="Hyperlink"/>
                  <w:rFonts w:eastAsia="Arial Unicode MS" w:cs="Arial"/>
                  <w:b/>
                  <w:color w:val="auto"/>
                  <w:szCs w:val="18"/>
                  <w:lang w:eastAsia="ar-SA"/>
                </w:rPr>
                <w:t>S1-122141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F32DB2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32DB2">
              <w:rPr>
                <w:rFonts w:eastAsia="Arial Unicode MS" w:cs="Arial"/>
                <w:szCs w:val="18"/>
                <w:lang w:eastAsia="ar-SA"/>
              </w:rPr>
              <w:t xml:space="preserve">Huawei, Telecom Italia 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F32DB2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32DB2">
              <w:rPr>
                <w:rFonts w:eastAsia="Arial Unicode MS" w:cs="Arial"/>
                <w:szCs w:val="18"/>
                <w:lang w:eastAsia="ar-SA"/>
              </w:rPr>
              <w:t>ProSe WLAN use case clarification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F32DB2" w:rsidRDefault="00F32DB2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32DB2">
              <w:rPr>
                <w:rFonts w:eastAsia="Arial Unicode MS" w:cs="Arial"/>
                <w:szCs w:val="18"/>
                <w:lang w:eastAsia="ar-SA"/>
              </w:rPr>
              <w:t>Revised to S1-122275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F32DB2" w:rsidRDefault="00F32DB2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F32DB2" w:rsidRPr="00F32DB2" w:rsidRDefault="00F32DB2" w:rsidP="00F32DB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32DB2" w:rsidRPr="009B1044" w:rsidTr="00F32DB2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F32DB2" w:rsidRPr="00F32DB2" w:rsidRDefault="00F32DB2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F32DB2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32DB2" w:rsidRPr="00F32DB2" w:rsidRDefault="009F5491" w:rsidP="009B1044">
            <w:pPr>
              <w:suppressAutoHyphens/>
              <w:spacing w:after="0" w:line="240" w:lineRule="auto"/>
            </w:pPr>
            <w:hyperlink r:id="rId229" w:history="1">
              <w:r w:rsidR="00F32DB2" w:rsidRPr="00F32DB2">
                <w:rPr>
                  <w:rStyle w:val="Hyperlink"/>
                  <w:rFonts w:cs="Arial"/>
                  <w:color w:val="auto"/>
                </w:rPr>
                <w:t>S1-122275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32DB2" w:rsidRPr="00F32DB2" w:rsidRDefault="00F32DB2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32DB2">
              <w:rPr>
                <w:rFonts w:eastAsia="Arial Unicode MS" w:cs="Arial"/>
                <w:szCs w:val="18"/>
                <w:lang w:eastAsia="ar-SA"/>
              </w:rPr>
              <w:t xml:space="preserve">Huawei, Telecom Italia 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F32DB2" w:rsidRPr="00F32DB2" w:rsidRDefault="00F32DB2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32DB2">
              <w:rPr>
                <w:rFonts w:eastAsia="Arial Unicode MS" w:cs="Arial"/>
                <w:szCs w:val="18"/>
                <w:lang w:eastAsia="ar-SA"/>
              </w:rPr>
              <w:t>ProSe WLAN use case clarification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auto"/>
          </w:tcPr>
          <w:p w:rsidR="00F32DB2" w:rsidRPr="00F32DB2" w:rsidRDefault="00F32DB2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auto"/>
          </w:tcPr>
          <w:p w:rsidR="00F32DB2" w:rsidRDefault="00F32DB2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F32DB2" w:rsidRDefault="00F32DB2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32DB2">
              <w:rPr>
                <w:rFonts w:eastAsia="Arial Unicode MS" w:cs="Arial"/>
                <w:szCs w:val="18"/>
                <w:lang w:eastAsia="ar-SA"/>
              </w:rPr>
              <w:t>Revision of S1-122141.</w:t>
            </w:r>
          </w:p>
          <w:p w:rsidR="00F32DB2" w:rsidRDefault="00F32DB2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F32DB2" w:rsidRPr="00F32DB2" w:rsidRDefault="00F32DB2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32DB2">
              <w:rPr>
                <w:rFonts w:eastAsia="Arial Unicode MS" w:cs="Arial"/>
                <w:b/>
                <w:szCs w:val="18"/>
                <w:lang w:eastAsia="ar-SA"/>
              </w:rPr>
              <w:t>Drafting</w:t>
            </w:r>
            <w:r>
              <w:rPr>
                <w:rFonts w:eastAsia="Arial Unicode MS" w:cs="Arial"/>
                <w:szCs w:val="18"/>
                <w:lang w:eastAsia="ar-SA"/>
              </w:rPr>
              <w:t>: An initial attempt to merge into S1-</w:t>
            </w:r>
            <w:r w:rsidRPr="00F32DB2">
              <w:rPr>
                <w:rFonts w:eastAsia="Arial Unicode MS" w:cs="Arial"/>
                <w:szCs w:val="18"/>
                <w:lang w:eastAsia="ar-SA"/>
              </w:rPr>
              <w:t>122449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did not work out. So original contribution was reopened. After some discussion it was agreed to try and write a new use case focused on how ProSe Discovery may trigger WLAN communication.</w:t>
            </w: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tcBorders>
              <w:bottom w:val="single" w:sz="4" w:space="0" w:color="auto"/>
            </w:tcBorders>
            <w:shd w:val="clear" w:color="auto" w:fill="D9D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b/>
                <w:szCs w:val="18"/>
                <w:lang w:eastAsia="ar-SA"/>
              </w:rPr>
              <w:t>WLAN-related new use cases</w:t>
            </w: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466A18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466A18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466A18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30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S1-122103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466A18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66A18">
              <w:rPr>
                <w:rFonts w:eastAsia="Arial Unicode MS" w:cs="Arial"/>
                <w:szCs w:val="18"/>
                <w:lang w:eastAsia="ar-SA"/>
              </w:rPr>
              <w:t>Intel, et al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466A18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66A18">
              <w:rPr>
                <w:rFonts w:eastAsia="Arial Unicode MS" w:cs="Arial"/>
                <w:szCs w:val="18"/>
                <w:lang w:eastAsia="ar-SA"/>
              </w:rPr>
              <w:t>Use case: EPS ProSe Discovery for WLAN Direct Communication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466A18" w:rsidRDefault="00466A1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66A18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231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S1-122419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466A18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6A18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466A18" w:rsidRPr="000B6999" w:rsidRDefault="00466A1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0B6999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466A18" w:rsidRPr="000B6999" w:rsidRDefault="009F5491" w:rsidP="009B1044">
            <w:pPr>
              <w:suppressAutoHyphens/>
              <w:spacing w:after="0" w:line="240" w:lineRule="auto"/>
            </w:pPr>
            <w:hyperlink r:id="rId232" w:history="1">
              <w:r w:rsidR="00466A18" w:rsidRPr="000B546F">
                <w:rPr>
                  <w:rStyle w:val="Hyperlink"/>
                  <w:rFonts w:cs="Arial"/>
                </w:rPr>
                <w:t>S1-122419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466A18" w:rsidRPr="000B6999" w:rsidRDefault="00466A1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6999">
              <w:rPr>
                <w:rFonts w:eastAsia="Arial Unicode MS" w:cs="Arial"/>
                <w:szCs w:val="18"/>
                <w:lang w:eastAsia="ar-SA"/>
              </w:rPr>
              <w:t>Intel, et al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466A18" w:rsidRPr="000B6999" w:rsidRDefault="00466A1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6999">
              <w:rPr>
                <w:rFonts w:eastAsia="Arial Unicode MS" w:cs="Arial"/>
                <w:szCs w:val="18"/>
                <w:lang w:eastAsia="ar-SA"/>
              </w:rPr>
              <w:t>Use case: EPS ProSe Discovery for WLAN Direct Communication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466A18" w:rsidRPr="000B6999" w:rsidRDefault="000B6999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6999">
              <w:rPr>
                <w:rFonts w:eastAsia="Arial Unicode MS" w:cs="Arial"/>
                <w:szCs w:val="18"/>
                <w:lang w:eastAsia="ar-SA"/>
              </w:rPr>
              <w:t>Noted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466A18" w:rsidRPr="000B6999" w:rsidRDefault="00466A1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466A18" w:rsidRPr="000B6999" w:rsidRDefault="00466A1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6999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33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S1-122103</w:t>
              </w:r>
            </w:hyperlink>
            <w:r w:rsidRPr="000B6999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1E0F32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1E0F32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1E0F32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34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S1-122145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1E0F32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0F32">
              <w:rPr>
                <w:rFonts w:eastAsia="Arial Unicode MS" w:cs="Arial"/>
                <w:szCs w:val="18"/>
                <w:lang w:eastAsia="ar-SA"/>
              </w:rPr>
              <w:t xml:space="preserve">III, Intel, ETRI, Motorola Mobility, </w:t>
            </w:r>
            <w:proofErr w:type="spellStart"/>
            <w:r w:rsidRPr="001E0F32">
              <w:rPr>
                <w:rFonts w:eastAsia="Arial Unicode MS" w:cs="Arial"/>
                <w:szCs w:val="18"/>
                <w:lang w:eastAsia="ar-SA"/>
              </w:rPr>
              <w:t>Radisys</w:t>
            </w:r>
            <w:proofErr w:type="spellEnd"/>
            <w:r w:rsidRPr="001E0F32">
              <w:rPr>
                <w:rFonts w:eastAsia="Arial Unicode MS" w:cs="Arial"/>
                <w:szCs w:val="18"/>
                <w:lang w:eastAsia="ar-SA"/>
              </w:rPr>
              <w:t xml:space="preserve">, Cisco, </w:t>
            </w:r>
            <w:proofErr w:type="spellStart"/>
            <w:r w:rsidRPr="001E0F32">
              <w:rPr>
                <w:rFonts w:eastAsia="Arial Unicode MS" w:cs="Arial"/>
                <w:szCs w:val="18"/>
                <w:lang w:eastAsia="ar-SA"/>
              </w:rPr>
              <w:t>InterDigital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1E0F32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0F32">
              <w:rPr>
                <w:rFonts w:eastAsia="Arial Unicode MS" w:cs="Arial"/>
                <w:szCs w:val="18"/>
                <w:lang w:eastAsia="ar-SA"/>
              </w:rPr>
              <w:t>ProSe Communication via WLAN with Service Management/Continuity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1E0F32" w:rsidRDefault="001E0F32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0F32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235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S1-122380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1E0F32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0F32" w:rsidRPr="009B1044" w:rsidTr="00A55913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1E0F32" w:rsidRPr="00B46073" w:rsidRDefault="001E0F32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B46073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1E0F32" w:rsidRPr="00B46073" w:rsidRDefault="009F5491" w:rsidP="009B1044">
            <w:pPr>
              <w:suppressAutoHyphens/>
              <w:spacing w:after="0" w:line="240" w:lineRule="auto"/>
            </w:pPr>
            <w:hyperlink r:id="rId236" w:history="1">
              <w:r w:rsidR="001E0F32" w:rsidRPr="000B546F">
                <w:rPr>
                  <w:rStyle w:val="Hyperlink"/>
                  <w:rFonts w:cs="Arial"/>
                </w:rPr>
                <w:t>S1-122380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1E0F32" w:rsidRPr="00B46073" w:rsidRDefault="001E0F32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46073">
              <w:rPr>
                <w:rFonts w:eastAsia="Arial Unicode MS" w:cs="Arial"/>
                <w:szCs w:val="18"/>
                <w:lang w:eastAsia="ar-SA"/>
              </w:rPr>
              <w:t xml:space="preserve">III, Intel, ETRI, Motorola Mobility, </w:t>
            </w:r>
            <w:proofErr w:type="spellStart"/>
            <w:r w:rsidRPr="00B46073">
              <w:rPr>
                <w:rFonts w:eastAsia="Arial Unicode MS" w:cs="Arial"/>
                <w:szCs w:val="18"/>
                <w:lang w:eastAsia="ar-SA"/>
              </w:rPr>
              <w:t>Radisys</w:t>
            </w:r>
            <w:proofErr w:type="spellEnd"/>
            <w:r w:rsidRPr="00B46073">
              <w:rPr>
                <w:rFonts w:eastAsia="Arial Unicode MS" w:cs="Arial"/>
                <w:szCs w:val="18"/>
                <w:lang w:eastAsia="ar-SA"/>
              </w:rPr>
              <w:t xml:space="preserve">, Cisco, </w:t>
            </w:r>
            <w:proofErr w:type="spellStart"/>
            <w:r w:rsidRPr="00B46073">
              <w:rPr>
                <w:rFonts w:eastAsia="Arial Unicode MS" w:cs="Arial"/>
                <w:szCs w:val="18"/>
                <w:lang w:eastAsia="ar-SA"/>
              </w:rPr>
              <w:lastRenderedPageBreak/>
              <w:t>InterDigital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1E0F32" w:rsidRPr="00B46073" w:rsidRDefault="001E0F32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46073">
              <w:rPr>
                <w:rFonts w:eastAsia="Arial Unicode MS" w:cs="Arial"/>
                <w:szCs w:val="18"/>
                <w:lang w:eastAsia="ar-SA"/>
              </w:rPr>
              <w:lastRenderedPageBreak/>
              <w:t>ProSe Communication via WLAN with Service Management/Continuity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1E0F32" w:rsidRPr="00B46073" w:rsidRDefault="00B46073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46073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237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S1-122451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1E0F32" w:rsidRPr="00B46073" w:rsidRDefault="001E0F32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46073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38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S1-122145</w:t>
              </w:r>
            </w:hyperlink>
            <w:r w:rsidRPr="00B46073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B46073" w:rsidRPr="009B1044" w:rsidTr="006E35EF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B46073" w:rsidRPr="00A55913" w:rsidRDefault="00B46073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A55913">
              <w:rPr>
                <w:rFonts w:eastAsia="Arial Unicode MS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46073" w:rsidRPr="00A55913" w:rsidRDefault="009F5491" w:rsidP="009B1044">
            <w:pPr>
              <w:suppressAutoHyphens/>
              <w:spacing w:after="0" w:line="240" w:lineRule="auto"/>
            </w:pPr>
            <w:hyperlink r:id="rId239" w:history="1">
              <w:r w:rsidR="00B46073" w:rsidRPr="00A55913">
                <w:rPr>
                  <w:rStyle w:val="Hyperlink"/>
                  <w:rFonts w:cs="Arial"/>
                  <w:color w:val="auto"/>
                </w:rPr>
                <w:t>S1-122451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46073" w:rsidRPr="00A55913" w:rsidRDefault="00B46073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55913">
              <w:rPr>
                <w:rFonts w:eastAsia="Arial Unicode MS" w:cs="Arial"/>
                <w:szCs w:val="18"/>
                <w:lang w:eastAsia="ar-SA"/>
              </w:rPr>
              <w:t xml:space="preserve">III, Intel, ETRI, Motorola Mobility, </w:t>
            </w:r>
            <w:proofErr w:type="spellStart"/>
            <w:r w:rsidRPr="00A55913">
              <w:rPr>
                <w:rFonts w:eastAsia="Arial Unicode MS" w:cs="Arial"/>
                <w:szCs w:val="18"/>
                <w:lang w:eastAsia="ar-SA"/>
              </w:rPr>
              <w:t>Radisys</w:t>
            </w:r>
            <w:proofErr w:type="spellEnd"/>
            <w:r w:rsidRPr="00A55913">
              <w:rPr>
                <w:rFonts w:eastAsia="Arial Unicode MS" w:cs="Arial"/>
                <w:szCs w:val="18"/>
                <w:lang w:eastAsia="ar-SA"/>
              </w:rPr>
              <w:t xml:space="preserve">, Cisco, </w:t>
            </w:r>
            <w:proofErr w:type="spellStart"/>
            <w:r w:rsidRPr="00A55913">
              <w:rPr>
                <w:rFonts w:eastAsia="Arial Unicode MS" w:cs="Arial"/>
                <w:szCs w:val="18"/>
                <w:lang w:eastAsia="ar-SA"/>
              </w:rPr>
              <w:t>InterDigital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46073" w:rsidRPr="00A55913" w:rsidRDefault="00B46073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55913">
              <w:rPr>
                <w:rFonts w:eastAsia="Arial Unicode MS" w:cs="Arial"/>
                <w:szCs w:val="18"/>
                <w:lang w:eastAsia="ar-SA"/>
              </w:rPr>
              <w:t>ProSe Communication via WLAN with Service Management/Continuity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B46073" w:rsidRPr="00A55913" w:rsidRDefault="00A55913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55913">
              <w:rPr>
                <w:rFonts w:eastAsia="Arial Unicode MS" w:cs="Arial"/>
                <w:szCs w:val="18"/>
                <w:lang w:eastAsia="ar-SA"/>
              </w:rPr>
              <w:t>Revised to S1-122273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B46073" w:rsidRPr="00A55913" w:rsidRDefault="00B46073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55913">
              <w:rPr>
                <w:rFonts w:eastAsia="Arial Unicode MS" w:cs="Arial"/>
                <w:i/>
                <w:szCs w:val="18"/>
                <w:lang w:eastAsia="ar-SA"/>
              </w:rPr>
              <w:t xml:space="preserve">Revision of </w:t>
            </w:r>
            <w:hyperlink r:id="rId240" w:history="1">
              <w:r w:rsidRPr="00A55913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eastAsia="ar-SA"/>
                </w:rPr>
                <w:t>S1-122145</w:t>
              </w:r>
            </w:hyperlink>
            <w:r w:rsidRPr="00A55913">
              <w:rPr>
                <w:rFonts w:eastAsia="Arial Unicode MS" w:cs="Arial"/>
                <w:i/>
                <w:szCs w:val="18"/>
                <w:lang w:eastAsia="ar-SA"/>
              </w:rPr>
              <w:t>.</w:t>
            </w:r>
          </w:p>
          <w:p w:rsidR="00B46073" w:rsidRPr="00A55913" w:rsidRDefault="00B46073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55913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41" w:history="1">
              <w:r w:rsidRPr="00A55913">
                <w:rPr>
                  <w:rStyle w:val="Hyperlink"/>
                  <w:rFonts w:eastAsia="Arial Unicode MS" w:cs="Arial"/>
                  <w:color w:val="auto"/>
                  <w:szCs w:val="18"/>
                  <w:lang w:eastAsia="ar-SA"/>
                </w:rPr>
                <w:t>S1-122380</w:t>
              </w:r>
            </w:hyperlink>
            <w:r w:rsidRPr="00A55913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:rsidR="00B46073" w:rsidRPr="00A55913" w:rsidRDefault="00B46073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55913">
              <w:rPr>
                <w:rFonts w:eastAsia="Arial Unicode MS" w:cs="Arial"/>
                <w:szCs w:val="18"/>
                <w:lang w:eastAsia="ar-SA"/>
              </w:rPr>
              <w:t>Drafting session</w:t>
            </w:r>
          </w:p>
        </w:tc>
      </w:tr>
      <w:tr w:rsidR="00A55913" w:rsidRPr="009B1044" w:rsidTr="006E35EF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A55913" w:rsidRPr="006E35EF" w:rsidRDefault="00A55913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6E35EF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A55913" w:rsidRPr="006E35EF" w:rsidRDefault="009F5491" w:rsidP="009B1044">
            <w:pPr>
              <w:suppressAutoHyphens/>
              <w:spacing w:after="0" w:line="240" w:lineRule="auto"/>
            </w:pPr>
            <w:hyperlink r:id="rId242" w:history="1">
              <w:r w:rsidR="00A55913" w:rsidRPr="006E35EF">
                <w:rPr>
                  <w:rStyle w:val="Hyperlink"/>
                  <w:rFonts w:cs="Arial"/>
                  <w:color w:val="auto"/>
                </w:rPr>
                <w:t>S1-122273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A55913" w:rsidRPr="006E35EF" w:rsidRDefault="00A55913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E35EF">
              <w:rPr>
                <w:rFonts w:eastAsia="Arial Unicode MS" w:cs="Arial"/>
                <w:szCs w:val="18"/>
                <w:lang w:eastAsia="ar-SA"/>
              </w:rPr>
              <w:t xml:space="preserve">III, Intel, ETRI, Motorola Mobility, </w:t>
            </w:r>
            <w:proofErr w:type="spellStart"/>
            <w:r w:rsidRPr="006E35EF">
              <w:rPr>
                <w:rFonts w:eastAsia="Arial Unicode MS" w:cs="Arial"/>
                <w:szCs w:val="18"/>
                <w:lang w:eastAsia="ar-SA"/>
              </w:rPr>
              <w:t>Radisys</w:t>
            </w:r>
            <w:proofErr w:type="spellEnd"/>
            <w:r w:rsidRPr="006E35EF">
              <w:rPr>
                <w:rFonts w:eastAsia="Arial Unicode MS" w:cs="Arial"/>
                <w:szCs w:val="18"/>
                <w:lang w:eastAsia="ar-SA"/>
              </w:rPr>
              <w:t xml:space="preserve">, Cisco, </w:t>
            </w:r>
            <w:proofErr w:type="spellStart"/>
            <w:r w:rsidRPr="006E35EF">
              <w:rPr>
                <w:rFonts w:eastAsia="Arial Unicode MS" w:cs="Arial"/>
                <w:szCs w:val="18"/>
                <w:lang w:eastAsia="ar-SA"/>
              </w:rPr>
              <w:t>InterDigital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A55913" w:rsidRPr="006E35EF" w:rsidRDefault="00A55913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E35EF">
              <w:rPr>
                <w:rFonts w:eastAsia="Arial Unicode MS" w:cs="Arial"/>
                <w:szCs w:val="18"/>
                <w:lang w:eastAsia="ar-SA"/>
              </w:rPr>
              <w:t>ProSe Communication via WLAN with Service Management/Continuity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A55913" w:rsidRPr="006E35EF" w:rsidRDefault="006E35EF" w:rsidP="009B104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6E35EF">
              <w:rPr>
                <w:rFonts w:eastAsia="Arial Unicode MS" w:cs="Arial"/>
                <w:b/>
                <w:szCs w:val="18"/>
                <w:lang w:eastAsia="ar-SA"/>
              </w:rPr>
              <w:t>Revised to S1-122276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A55913" w:rsidRPr="006E35EF" w:rsidRDefault="00A55913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E35EF">
              <w:rPr>
                <w:rFonts w:eastAsia="Arial Unicode MS" w:cs="Arial"/>
                <w:i/>
                <w:szCs w:val="18"/>
                <w:lang w:eastAsia="ar-SA"/>
              </w:rPr>
              <w:t>Revision of S1-122145.</w:t>
            </w:r>
          </w:p>
          <w:p w:rsidR="00A55913" w:rsidRPr="006E35EF" w:rsidRDefault="00A55913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E35EF">
              <w:rPr>
                <w:rFonts w:eastAsia="Arial Unicode MS" w:cs="Arial"/>
                <w:i/>
                <w:szCs w:val="18"/>
                <w:lang w:eastAsia="ar-SA"/>
              </w:rPr>
              <w:t>Revision of S1-122380.</w:t>
            </w:r>
          </w:p>
          <w:p w:rsidR="00A55913" w:rsidRPr="006E35EF" w:rsidRDefault="00A55913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E35EF">
              <w:rPr>
                <w:rFonts w:eastAsia="Arial Unicode MS" w:cs="Arial"/>
                <w:i/>
                <w:szCs w:val="18"/>
                <w:lang w:eastAsia="ar-SA"/>
              </w:rPr>
              <w:t>Drafting session</w:t>
            </w:r>
          </w:p>
          <w:p w:rsidR="00A55913" w:rsidRPr="006E35EF" w:rsidRDefault="00A55913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E35EF">
              <w:rPr>
                <w:rFonts w:eastAsia="Arial Unicode MS" w:cs="Arial"/>
                <w:szCs w:val="18"/>
                <w:lang w:eastAsia="ar-SA"/>
              </w:rPr>
              <w:t>Revision of S1-122451.</w:t>
            </w:r>
          </w:p>
        </w:tc>
      </w:tr>
      <w:tr w:rsidR="006E35EF" w:rsidRPr="009B1044" w:rsidTr="006E35EF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00"/>
          </w:tcPr>
          <w:p w:rsidR="006E35EF" w:rsidRPr="006E35EF" w:rsidRDefault="006E35E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6E35EF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6E35EF" w:rsidRPr="006E35EF" w:rsidRDefault="009F5491" w:rsidP="009B1044">
            <w:pPr>
              <w:suppressAutoHyphens/>
              <w:spacing w:after="0" w:line="240" w:lineRule="auto"/>
            </w:pPr>
            <w:hyperlink r:id="rId243" w:history="1">
              <w:r w:rsidR="006E35EF" w:rsidRPr="006E35EF">
                <w:rPr>
                  <w:rStyle w:val="Hyperlink"/>
                  <w:rFonts w:cs="Arial"/>
                  <w:color w:val="auto"/>
                </w:rPr>
                <w:t>S1-122276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6E35EF" w:rsidRPr="006E35EF" w:rsidRDefault="006E35E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E35EF">
              <w:rPr>
                <w:rFonts w:eastAsia="Arial Unicode MS" w:cs="Arial"/>
                <w:szCs w:val="18"/>
                <w:lang w:eastAsia="ar-SA"/>
              </w:rPr>
              <w:t xml:space="preserve">III, Intel, ETRI, Motorola Mobility, </w:t>
            </w:r>
            <w:proofErr w:type="spellStart"/>
            <w:r w:rsidRPr="006E35EF">
              <w:rPr>
                <w:rFonts w:eastAsia="Arial Unicode MS" w:cs="Arial"/>
                <w:szCs w:val="18"/>
                <w:lang w:eastAsia="ar-SA"/>
              </w:rPr>
              <w:t>Radisys</w:t>
            </w:r>
            <w:proofErr w:type="spellEnd"/>
            <w:r w:rsidRPr="006E35EF">
              <w:rPr>
                <w:rFonts w:eastAsia="Arial Unicode MS" w:cs="Arial"/>
                <w:szCs w:val="18"/>
                <w:lang w:eastAsia="ar-SA"/>
              </w:rPr>
              <w:t xml:space="preserve">, Cisco, </w:t>
            </w:r>
            <w:proofErr w:type="spellStart"/>
            <w:r w:rsidRPr="006E35EF">
              <w:rPr>
                <w:rFonts w:eastAsia="Arial Unicode MS" w:cs="Arial"/>
                <w:szCs w:val="18"/>
                <w:lang w:eastAsia="ar-SA"/>
              </w:rPr>
              <w:t>InterDigital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6E35EF" w:rsidRPr="006E35EF" w:rsidRDefault="006E35E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E35EF">
              <w:rPr>
                <w:rFonts w:eastAsia="Arial Unicode MS" w:cs="Arial"/>
                <w:szCs w:val="18"/>
                <w:lang w:eastAsia="ar-SA"/>
              </w:rPr>
              <w:t>ProSe Communication via WLAN with Service Management/Continuity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00"/>
          </w:tcPr>
          <w:p w:rsidR="006E35EF" w:rsidRPr="006E35EF" w:rsidRDefault="006E35EF" w:rsidP="006E35EF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6E35EF">
              <w:rPr>
                <w:rFonts w:eastAsia="Arial Unicode MS" w:cs="Arial"/>
                <w:b/>
                <w:szCs w:val="18"/>
                <w:lang w:eastAsia="ar-SA"/>
              </w:rPr>
              <w:t>Agreed</w:t>
            </w:r>
            <w:r>
              <w:rPr>
                <w:rFonts w:eastAsia="Arial Unicode MS" w:cs="Arial"/>
                <w:b/>
                <w:szCs w:val="18"/>
                <w:lang w:eastAsia="ar-SA"/>
              </w:rPr>
              <w:t xml:space="preserve"> in DRAFTING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00"/>
          </w:tcPr>
          <w:p w:rsidR="006E35EF" w:rsidRPr="006E35EF" w:rsidRDefault="006E35EF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E35EF">
              <w:rPr>
                <w:rFonts w:eastAsia="Arial Unicode MS" w:cs="Arial"/>
                <w:i/>
                <w:szCs w:val="18"/>
                <w:lang w:eastAsia="ar-SA"/>
              </w:rPr>
              <w:t>Revision of S1-122145.</w:t>
            </w:r>
          </w:p>
          <w:p w:rsidR="006E35EF" w:rsidRPr="006E35EF" w:rsidRDefault="006E35EF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E35EF">
              <w:rPr>
                <w:rFonts w:eastAsia="Arial Unicode MS" w:cs="Arial"/>
                <w:i/>
                <w:szCs w:val="18"/>
                <w:lang w:eastAsia="ar-SA"/>
              </w:rPr>
              <w:t>Revision of S1-122380.</w:t>
            </w:r>
          </w:p>
          <w:p w:rsidR="006E35EF" w:rsidRPr="006E35EF" w:rsidRDefault="006E35EF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E35EF">
              <w:rPr>
                <w:rFonts w:eastAsia="Arial Unicode MS" w:cs="Arial"/>
                <w:i/>
                <w:szCs w:val="18"/>
                <w:lang w:eastAsia="ar-SA"/>
              </w:rPr>
              <w:t>Drafting session</w:t>
            </w:r>
          </w:p>
          <w:p w:rsidR="006E35EF" w:rsidRPr="006E35EF" w:rsidRDefault="006E35E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E35EF">
              <w:rPr>
                <w:rFonts w:eastAsia="Arial Unicode MS" w:cs="Arial"/>
                <w:i/>
                <w:szCs w:val="18"/>
                <w:lang w:eastAsia="ar-SA"/>
              </w:rPr>
              <w:t>Revision of S1-122451.</w:t>
            </w:r>
          </w:p>
          <w:p w:rsidR="006E35EF" w:rsidRDefault="006E35E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E35EF">
              <w:rPr>
                <w:rFonts w:eastAsia="Arial Unicode MS" w:cs="Arial"/>
                <w:szCs w:val="18"/>
                <w:lang w:eastAsia="ar-SA"/>
              </w:rPr>
              <w:t>Revision of S1-122273.</w:t>
            </w:r>
          </w:p>
          <w:p w:rsidR="006E35EF" w:rsidRPr="006E35EF" w:rsidRDefault="006E35E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E35EF" w:rsidRPr="006E35EF" w:rsidRDefault="006E35EF" w:rsidP="006E35E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E35EF">
              <w:rPr>
                <w:rFonts w:eastAsia="Arial Unicode MS" w:cs="Arial"/>
                <w:b/>
                <w:szCs w:val="18"/>
                <w:lang w:eastAsia="ar-SA"/>
              </w:rPr>
              <w:t>Drafting</w:t>
            </w:r>
            <w:r>
              <w:rPr>
                <w:rFonts w:eastAsia="Arial Unicode MS" w:cs="Arial"/>
                <w:szCs w:val="18"/>
                <w:lang w:eastAsia="ar-SA"/>
              </w:rPr>
              <w:t>: agreed following small changes to requirements language</w:t>
            </w: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F468B1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F468B1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F468B1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44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S1-122146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F468B1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68B1">
              <w:rPr>
                <w:rFonts w:eastAsia="Arial Unicode MS" w:cs="Arial"/>
                <w:szCs w:val="18"/>
                <w:lang w:eastAsia="ar-SA"/>
              </w:rPr>
              <w:t>III, Intel, ZTE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F468B1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68B1">
              <w:rPr>
                <w:rFonts w:eastAsia="Arial Unicode MS" w:cs="Arial"/>
                <w:szCs w:val="18"/>
                <w:lang w:eastAsia="ar-SA"/>
              </w:rPr>
              <w:t>Concurrent E-UTRAN Infrastructure and WLAN Proximity Communication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F468B1" w:rsidRDefault="00F468B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68B1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245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S1-122406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F468B1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468B1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F468B1" w:rsidRPr="00F468B1" w:rsidRDefault="00F468B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F468B1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468B1" w:rsidRPr="00F468B1" w:rsidRDefault="009F5491" w:rsidP="009B1044">
            <w:pPr>
              <w:suppressAutoHyphens/>
              <w:spacing w:after="0" w:line="240" w:lineRule="auto"/>
            </w:pPr>
            <w:hyperlink r:id="rId246" w:history="1">
              <w:r w:rsidR="00F468B1" w:rsidRPr="000B546F">
                <w:rPr>
                  <w:rStyle w:val="Hyperlink"/>
                  <w:rFonts w:cs="Arial"/>
                </w:rPr>
                <w:t>S1-122406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468B1" w:rsidRPr="00F468B1" w:rsidRDefault="00F468B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68B1">
              <w:rPr>
                <w:rFonts w:eastAsia="Arial Unicode MS" w:cs="Arial"/>
                <w:szCs w:val="18"/>
                <w:lang w:eastAsia="ar-SA"/>
              </w:rPr>
              <w:t>III, Intel, ZTE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F468B1" w:rsidRPr="00F468B1" w:rsidRDefault="00F468B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68B1">
              <w:rPr>
                <w:rFonts w:eastAsia="Arial Unicode MS" w:cs="Arial"/>
                <w:szCs w:val="18"/>
                <w:lang w:eastAsia="ar-SA"/>
              </w:rPr>
              <w:t>Concurrent E-UTRAN Infrastructure and WLAN Proximity Communication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auto"/>
          </w:tcPr>
          <w:p w:rsidR="00F468B1" w:rsidRPr="00F468B1" w:rsidRDefault="00F468B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auto"/>
          </w:tcPr>
          <w:p w:rsidR="00F468B1" w:rsidRDefault="00F468B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F468B1" w:rsidRPr="00F468B1" w:rsidRDefault="00F468B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68B1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47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S1-122146</w:t>
              </w:r>
            </w:hyperlink>
            <w:r w:rsidRPr="00F468B1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48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S1-122139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szCs w:val="18"/>
                <w:lang w:eastAsia="ar-SA"/>
              </w:rPr>
              <w:t>Motorola Mobility, Intel, III, ETRI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szCs w:val="18"/>
                <w:lang w:eastAsia="ar-SA"/>
              </w:rPr>
              <w:t xml:space="preserve">Network Offloading via WLAN ProSe Communication 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49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S1-122152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szCs w:val="18"/>
                <w:lang w:eastAsia="ar-SA"/>
              </w:rPr>
              <w:t>ZTE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szCs w:val="18"/>
                <w:lang w:eastAsia="ar-SA"/>
              </w:rPr>
              <w:t>Use case for E-UTRA help WLAN ProSe discovery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B1044" w:rsidRPr="009B1044" w:rsidRDefault="009B1044" w:rsidP="009B1044">
            <w:pPr>
              <w:keepNext/>
              <w:numPr>
                <w:ilvl w:val="2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outlineLvl w:val="2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89" w:name="_Ref330999718"/>
            <w:bookmarkStart w:id="90" w:name="_Toc331513494"/>
            <w:r w:rsidRPr="009B1044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Security, Privacy and Lawful Intercept Aspects</w:t>
            </w:r>
            <w:bookmarkEnd w:id="89"/>
            <w:bookmarkEnd w:id="90"/>
          </w:p>
        </w:tc>
      </w:tr>
      <w:tr w:rsidR="009B1044" w:rsidRPr="009B1044" w:rsidTr="000E7303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CB5B5B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CB5B5B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CB5B5B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50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S1-122198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CB5B5B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B5B5B">
              <w:rPr>
                <w:rFonts w:eastAsia="Arial Unicode MS" w:cs="Arial"/>
                <w:szCs w:val="18"/>
                <w:lang w:eastAsia="ar-SA"/>
              </w:rPr>
              <w:t>ITRI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CB5B5B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B5B5B">
              <w:rPr>
                <w:rFonts w:eastAsia="Arial Unicode MS" w:cs="Arial"/>
                <w:szCs w:val="18"/>
                <w:lang w:eastAsia="ar-SA"/>
              </w:rPr>
              <w:t>Privacy Handling for Restricted ProSe Discovery Use Case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CB5B5B" w:rsidRDefault="00CB5B5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B5B5B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251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S1-122452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CB5B5B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B5B5B" w:rsidRPr="009B1044" w:rsidTr="000E7303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CB5B5B" w:rsidRPr="000E7303" w:rsidRDefault="00CB5B5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0E7303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CB5B5B" w:rsidRPr="000E7303" w:rsidRDefault="009F5491" w:rsidP="009B1044">
            <w:pPr>
              <w:suppressAutoHyphens/>
              <w:spacing w:after="0" w:line="240" w:lineRule="auto"/>
            </w:pPr>
            <w:hyperlink r:id="rId252" w:history="1">
              <w:r w:rsidR="00CB5B5B" w:rsidRPr="000E7303">
                <w:rPr>
                  <w:rStyle w:val="Hyperlink"/>
                  <w:rFonts w:cs="Arial"/>
                  <w:color w:val="auto"/>
                </w:rPr>
                <w:t>S1-122452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CB5B5B" w:rsidRPr="000E7303" w:rsidRDefault="00CB5B5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E7303">
              <w:rPr>
                <w:rFonts w:eastAsia="Arial Unicode MS" w:cs="Arial"/>
                <w:szCs w:val="18"/>
                <w:lang w:eastAsia="ar-SA"/>
              </w:rPr>
              <w:t>ITRI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CB5B5B" w:rsidRPr="000E7303" w:rsidRDefault="00CB5B5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E7303">
              <w:rPr>
                <w:rFonts w:eastAsia="Arial Unicode MS" w:cs="Arial"/>
                <w:szCs w:val="18"/>
                <w:lang w:eastAsia="ar-SA"/>
              </w:rPr>
              <w:t>Privacy Handling for Restricted ProSe Discovery Use Case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CB5B5B" w:rsidRPr="000E7303" w:rsidRDefault="000E7303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E7303">
              <w:rPr>
                <w:rFonts w:eastAsia="Arial Unicode MS" w:cs="Arial"/>
                <w:szCs w:val="18"/>
                <w:lang w:eastAsia="ar-SA"/>
              </w:rPr>
              <w:t>Noted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in </w:t>
            </w:r>
            <w:r w:rsidRPr="000E7303">
              <w:rPr>
                <w:rFonts w:eastAsia="Arial Unicode MS" w:cs="Arial"/>
                <w:b/>
                <w:szCs w:val="18"/>
                <w:lang w:eastAsia="ar-SA"/>
              </w:rPr>
              <w:t>DRAFTING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CB5B5B" w:rsidRPr="000E7303" w:rsidRDefault="00CB5B5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E7303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53" w:history="1">
              <w:r w:rsidRPr="000E7303">
                <w:rPr>
                  <w:rStyle w:val="Hyperlink"/>
                  <w:rFonts w:eastAsia="Arial Unicode MS" w:cs="Arial"/>
                  <w:color w:val="auto"/>
                  <w:szCs w:val="18"/>
                  <w:lang w:eastAsia="ar-SA"/>
                </w:rPr>
                <w:t>S1-122198</w:t>
              </w:r>
            </w:hyperlink>
            <w:r w:rsidRPr="000E7303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:rsidR="00CB5B5B" w:rsidRPr="000E7303" w:rsidRDefault="00CB5B5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E7303">
              <w:rPr>
                <w:rFonts w:eastAsia="Arial Unicode MS" w:cs="Arial"/>
                <w:szCs w:val="18"/>
                <w:lang w:eastAsia="ar-SA"/>
              </w:rPr>
              <w:t>Drafting session</w:t>
            </w:r>
          </w:p>
        </w:tc>
      </w:tr>
      <w:tr w:rsidR="009B1044" w:rsidRPr="009B1044" w:rsidTr="007177F0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CB5B5B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CB5B5B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CB5B5B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54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S1-122200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CB5B5B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CB5B5B">
              <w:rPr>
                <w:rFonts w:eastAsia="Arial Unicode MS" w:cs="Arial"/>
                <w:szCs w:val="18"/>
                <w:lang w:eastAsia="ar-SA"/>
              </w:rPr>
              <w:t>InterDigital</w:t>
            </w:r>
            <w:proofErr w:type="spellEnd"/>
            <w:r w:rsidRPr="00CB5B5B">
              <w:rPr>
                <w:rFonts w:eastAsia="Arial Unicode MS" w:cs="Arial"/>
                <w:szCs w:val="18"/>
                <w:lang w:eastAsia="ar-SA"/>
              </w:rPr>
              <w:t>, Intel, Alcatel-Lucent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CB5B5B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B5B5B">
              <w:rPr>
                <w:rFonts w:eastAsia="Arial Unicode MS" w:cs="Arial"/>
                <w:szCs w:val="18"/>
                <w:lang w:eastAsia="ar-SA"/>
              </w:rPr>
              <w:t>Security considerations for ProSe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CB5B5B" w:rsidRDefault="00CB5B5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B5B5B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255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S1-122453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CB5B5B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B5B5B" w:rsidRPr="009B1044" w:rsidTr="007177F0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CB5B5B" w:rsidRPr="007177F0" w:rsidRDefault="00CB5B5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7177F0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CB5B5B" w:rsidRPr="007177F0" w:rsidRDefault="009F5491" w:rsidP="009B1044">
            <w:pPr>
              <w:suppressAutoHyphens/>
              <w:spacing w:after="0" w:line="240" w:lineRule="auto"/>
            </w:pPr>
            <w:hyperlink r:id="rId256" w:history="1">
              <w:r w:rsidR="00CB5B5B" w:rsidRPr="007177F0">
                <w:rPr>
                  <w:rStyle w:val="Hyperlink"/>
                  <w:rFonts w:cs="Arial"/>
                  <w:color w:val="auto"/>
                </w:rPr>
                <w:t>S1-122453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CB5B5B" w:rsidRPr="007177F0" w:rsidRDefault="00CB5B5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7177F0">
              <w:rPr>
                <w:rFonts w:eastAsia="Arial Unicode MS" w:cs="Arial"/>
                <w:szCs w:val="18"/>
                <w:lang w:eastAsia="ar-SA"/>
              </w:rPr>
              <w:t>InterDigital</w:t>
            </w:r>
            <w:proofErr w:type="spellEnd"/>
            <w:r w:rsidRPr="007177F0">
              <w:rPr>
                <w:rFonts w:eastAsia="Arial Unicode MS" w:cs="Arial"/>
                <w:szCs w:val="18"/>
                <w:lang w:eastAsia="ar-SA"/>
              </w:rPr>
              <w:t>, Intel, Alcatel-Lucent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CB5B5B" w:rsidRPr="007177F0" w:rsidRDefault="00CB5B5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177F0">
              <w:rPr>
                <w:rFonts w:eastAsia="Arial Unicode MS" w:cs="Arial"/>
                <w:szCs w:val="18"/>
                <w:lang w:eastAsia="ar-SA"/>
              </w:rPr>
              <w:t>Security considerations for ProSe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CB5B5B" w:rsidRPr="007177F0" w:rsidRDefault="007177F0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177F0">
              <w:rPr>
                <w:rFonts w:eastAsia="Arial Unicode MS" w:cs="Arial"/>
                <w:szCs w:val="18"/>
                <w:lang w:eastAsia="ar-SA"/>
              </w:rPr>
              <w:t>Revised to S1-122277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CB5B5B" w:rsidRPr="007177F0" w:rsidRDefault="00CB5B5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177F0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57" w:history="1">
              <w:r w:rsidRPr="007177F0">
                <w:rPr>
                  <w:rStyle w:val="Hyperlink"/>
                  <w:rFonts w:eastAsia="Arial Unicode MS" w:cs="Arial"/>
                  <w:color w:val="auto"/>
                  <w:szCs w:val="18"/>
                  <w:lang w:eastAsia="ar-SA"/>
                </w:rPr>
                <w:t>S1-122200</w:t>
              </w:r>
            </w:hyperlink>
            <w:r w:rsidRPr="007177F0">
              <w:rPr>
                <w:rFonts w:eastAsia="Arial Unicode MS" w:cs="Arial"/>
                <w:szCs w:val="18"/>
                <w:lang w:eastAsia="ar-SA"/>
              </w:rPr>
              <w:t>.</w:t>
            </w:r>
          </w:p>
          <w:p w:rsidR="00CB5B5B" w:rsidRPr="007177F0" w:rsidRDefault="00CB5B5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177F0">
              <w:rPr>
                <w:rFonts w:eastAsia="Arial Unicode MS" w:cs="Arial"/>
                <w:szCs w:val="18"/>
                <w:lang w:eastAsia="ar-SA"/>
              </w:rPr>
              <w:t>Drafting session</w:t>
            </w:r>
          </w:p>
        </w:tc>
      </w:tr>
      <w:tr w:rsidR="007177F0" w:rsidRPr="009B1044" w:rsidTr="007177F0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00"/>
          </w:tcPr>
          <w:p w:rsidR="007177F0" w:rsidRPr="007177F0" w:rsidRDefault="007177F0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7177F0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7177F0" w:rsidRPr="007177F0" w:rsidRDefault="009F5491" w:rsidP="009B1044">
            <w:pPr>
              <w:suppressAutoHyphens/>
              <w:spacing w:after="0" w:line="240" w:lineRule="auto"/>
            </w:pPr>
            <w:hyperlink r:id="rId258" w:history="1">
              <w:r w:rsidR="007177F0" w:rsidRPr="007177F0">
                <w:rPr>
                  <w:rStyle w:val="Hyperlink"/>
                  <w:rFonts w:cs="Arial"/>
                  <w:color w:val="auto"/>
                </w:rPr>
                <w:t>S1-122277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7177F0" w:rsidRPr="007177F0" w:rsidRDefault="007177F0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7177F0">
              <w:rPr>
                <w:rFonts w:eastAsia="Arial Unicode MS" w:cs="Arial"/>
                <w:szCs w:val="18"/>
                <w:lang w:eastAsia="ar-SA"/>
              </w:rPr>
              <w:t>InterDigital</w:t>
            </w:r>
            <w:proofErr w:type="spellEnd"/>
            <w:r w:rsidRPr="007177F0">
              <w:rPr>
                <w:rFonts w:eastAsia="Arial Unicode MS" w:cs="Arial"/>
                <w:szCs w:val="18"/>
                <w:lang w:eastAsia="ar-SA"/>
              </w:rPr>
              <w:t>, Intel, Alcatel-Lucent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7177F0" w:rsidRPr="007177F0" w:rsidRDefault="007177F0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177F0">
              <w:rPr>
                <w:rFonts w:eastAsia="Arial Unicode MS" w:cs="Arial"/>
                <w:szCs w:val="18"/>
                <w:lang w:eastAsia="ar-SA"/>
              </w:rPr>
              <w:t>Security considerations for ProSe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00"/>
          </w:tcPr>
          <w:p w:rsidR="007177F0" w:rsidRPr="007177F0" w:rsidRDefault="007177F0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177F0">
              <w:rPr>
                <w:rFonts w:eastAsia="Arial Unicode MS" w:cs="Arial"/>
                <w:szCs w:val="18"/>
                <w:lang w:eastAsia="ar-SA"/>
              </w:rPr>
              <w:t>Agreed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in </w:t>
            </w:r>
            <w:r w:rsidRPr="007177F0">
              <w:rPr>
                <w:rFonts w:eastAsia="Arial Unicode MS" w:cs="Arial"/>
                <w:b/>
                <w:szCs w:val="18"/>
                <w:lang w:eastAsia="ar-SA"/>
              </w:rPr>
              <w:t>DRAFTING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00"/>
          </w:tcPr>
          <w:p w:rsidR="007177F0" w:rsidRPr="007177F0" w:rsidRDefault="007177F0" w:rsidP="009B104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177F0">
              <w:rPr>
                <w:rFonts w:eastAsia="Arial Unicode MS" w:cs="Arial"/>
                <w:i/>
                <w:szCs w:val="18"/>
                <w:lang w:eastAsia="ar-SA"/>
              </w:rPr>
              <w:t>Revision of S1-122200.</w:t>
            </w:r>
          </w:p>
          <w:p w:rsidR="007177F0" w:rsidRPr="007177F0" w:rsidRDefault="007177F0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177F0">
              <w:rPr>
                <w:rFonts w:eastAsia="Arial Unicode MS" w:cs="Arial"/>
                <w:i/>
                <w:szCs w:val="18"/>
                <w:lang w:eastAsia="ar-SA"/>
              </w:rPr>
              <w:t>Drafting session</w:t>
            </w:r>
          </w:p>
          <w:p w:rsidR="007177F0" w:rsidRDefault="007177F0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177F0">
              <w:rPr>
                <w:rFonts w:eastAsia="Arial Unicode MS" w:cs="Arial"/>
                <w:szCs w:val="18"/>
                <w:lang w:eastAsia="ar-SA"/>
              </w:rPr>
              <w:t>Revision of S1-122453.</w:t>
            </w:r>
          </w:p>
          <w:p w:rsidR="007177F0" w:rsidRPr="007177F0" w:rsidRDefault="007177F0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177F0" w:rsidRDefault="007177F0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177F0" w:rsidRPr="007177F0" w:rsidRDefault="007177F0" w:rsidP="007177F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177F0">
              <w:rPr>
                <w:rFonts w:eastAsia="Arial Unicode MS" w:cs="Arial"/>
                <w:b/>
                <w:szCs w:val="18"/>
                <w:lang w:eastAsia="ar-SA"/>
              </w:rPr>
              <w:t>Drafting</w:t>
            </w:r>
            <w:r>
              <w:rPr>
                <w:rFonts w:eastAsia="Arial Unicode MS" w:cs="Arial"/>
                <w:szCs w:val="18"/>
                <w:lang w:eastAsia="ar-SA"/>
              </w:rPr>
              <w:t>: following some edits agreed the changed dealing with the first FFS but not the second FFS.</w:t>
            </w: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466A18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466A18">
              <w:rPr>
                <w:rFonts w:eastAsia="Arial Unicode MS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466A18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59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S1-122039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466A18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66A18">
              <w:rPr>
                <w:rFonts w:eastAsia="Arial Unicode MS" w:cs="Arial"/>
                <w:szCs w:val="18"/>
                <w:lang w:eastAsia="ar-SA"/>
              </w:rPr>
              <w:t>Institute for Information Industry (III)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466A18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66A18">
              <w:rPr>
                <w:rFonts w:eastAsia="Arial Unicode MS" w:cs="Arial"/>
                <w:szCs w:val="18"/>
                <w:lang w:eastAsia="ar-SA"/>
              </w:rPr>
              <w:t>Generic Potential Requirement for Lawful Interception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466A18" w:rsidRDefault="00466A1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66A18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260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S1-122409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466A18" w:rsidRDefault="009C78F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Merged with </w:t>
            </w:r>
            <w:hyperlink r:id="rId261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S1-122131</w:t>
              </w:r>
            </w:hyperlink>
          </w:p>
        </w:tc>
      </w:tr>
      <w:tr w:rsidR="009C78F1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C78F1" w:rsidRPr="00CB5B5B" w:rsidRDefault="009C78F1" w:rsidP="00E624B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CB5B5B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C78F1" w:rsidRPr="00CB5B5B" w:rsidRDefault="009F5491" w:rsidP="00E624B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62" w:history="1">
              <w:r w:rsidR="009C78F1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S1-122131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C78F1" w:rsidRPr="00CB5B5B" w:rsidRDefault="009C78F1" w:rsidP="00E624B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B5B5B">
              <w:rPr>
                <w:rFonts w:eastAsia="Arial Unicode MS" w:cs="Arial"/>
                <w:szCs w:val="18"/>
                <w:lang w:eastAsia="ar-SA"/>
              </w:rPr>
              <w:t>Telecom Italia, Huawei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C78F1" w:rsidRPr="00CB5B5B" w:rsidRDefault="009C78F1" w:rsidP="00E624B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B5B5B">
              <w:rPr>
                <w:rFonts w:eastAsia="Arial Unicode MS" w:cs="Arial"/>
                <w:szCs w:val="18"/>
                <w:lang w:eastAsia="ar-SA"/>
              </w:rPr>
              <w:t>ProSe and Lawful Interception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C78F1" w:rsidRPr="00CB5B5B" w:rsidRDefault="009C78F1" w:rsidP="00E624B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B5B5B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263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S1-122409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C78F1" w:rsidRPr="00CB5B5B" w:rsidRDefault="009C78F1" w:rsidP="00E624B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Merged with </w:t>
            </w:r>
            <w:hyperlink r:id="rId264" w:history="1">
              <w:r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S1-122039</w:t>
              </w:r>
            </w:hyperlink>
          </w:p>
        </w:tc>
      </w:tr>
      <w:tr w:rsidR="00466A18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466A18" w:rsidRPr="000B1C8C" w:rsidRDefault="00466A1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0B1C8C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466A18" w:rsidRPr="000B1C8C" w:rsidRDefault="009F5491" w:rsidP="009B1044">
            <w:pPr>
              <w:suppressAutoHyphens/>
              <w:spacing w:after="0" w:line="240" w:lineRule="auto"/>
            </w:pPr>
            <w:hyperlink r:id="rId265" w:history="1">
              <w:r w:rsidR="00466A18" w:rsidRPr="000B546F">
                <w:rPr>
                  <w:rStyle w:val="Hyperlink"/>
                  <w:rFonts w:cs="Arial"/>
                </w:rPr>
                <w:t>S1-122409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466A18" w:rsidRPr="000B1C8C" w:rsidRDefault="00466A1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1C8C">
              <w:rPr>
                <w:rFonts w:eastAsia="Arial Unicode MS" w:cs="Arial"/>
                <w:szCs w:val="18"/>
                <w:lang w:eastAsia="ar-SA"/>
              </w:rPr>
              <w:t>Institute for Information Industry (III)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466A18" w:rsidRPr="000B1C8C" w:rsidRDefault="00466A1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1C8C">
              <w:rPr>
                <w:rFonts w:eastAsia="Arial Unicode MS" w:cs="Arial"/>
                <w:szCs w:val="18"/>
                <w:lang w:eastAsia="ar-SA"/>
              </w:rPr>
              <w:t>Generic Potential Requirement for Lawful Interception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466A18" w:rsidRPr="000B1C8C" w:rsidRDefault="000B1C8C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1C8C">
              <w:rPr>
                <w:rFonts w:eastAsia="Arial Unicode MS" w:cs="Arial"/>
                <w:szCs w:val="18"/>
                <w:lang w:eastAsia="ar-SA"/>
              </w:rPr>
              <w:t>Noted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466A18" w:rsidRPr="000B1C8C" w:rsidRDefault="00466A1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1C8C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66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S1-122039</w:t>
              </w:r>
            </w:hyperlink>
            <w:r w:rsidR="009C78F1">
              <w:rPr>
                <w:rFonts w:eastAsia="Arial Unicode MS" w:cs="Arial"/>
                <w:szCs w:val="18"/>
                <w:lang w:eastAsia="ar-SA"/>
              </w:rPr>
              <w:t xml:space="preserve"> and </w:t>
            </w:r>
            <w:hyperlink r:id="rId267" w:history="1">
              <w:r w:rsidR="009C78F1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S1-122131</w:t>
              </w:r>
            </w:hyperlink>
            <w:r w:rsidRPr="000B1C8C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B1044" w:rsidRPr="009B1044" w:rsidRDefault="009B1044" w:rsidP="009B1044">
            <w:pPr>
              <w:keepNext/>
              <w:numPr>
                <w:ilvl w:val="2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outlineLvl w:val="2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91" w:name="_Ref330999733"/>
            <w:bookmarkStart w:id="92" w:name="_Toc331513495"/>
            <w:r w:rsidRPr="009B1044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Other topics</w:t>
            </w:r>
            <w:bookmarkEnd w:id="91"/>
            <w:bookmarkEnd w:id="92"/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68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S1-122064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szCs w:val="18"/>
                <w:lang w:eastAsia="ar-SA"/>
              </w:rPr>
              <w:t>Alcatel-Lucent, Qualcomm, Department of Commerce, AT&amp;T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FS_ProSe</w:t>
            </w:r>
            <w:proofErr w:type="spellEnd"/>
            <w:r w:rsidRPr="009B1044">
              <w:rPr>
                <w:rFonts w:eastAsia="Arial Unicode MS" w:cs="Arial"/>
                <w:szCs w:val="18"/>
                <w:lang w:eastAsia="ar-SA"/>
              </w:rPr>
              <w:t xml:space="preserve">: </w:t>
            </w: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ProSe</w:t>
            </w:r>
            <w:proofErr w:type="spellEnd"/>
            <w:r w:rsidRPr="009B1044">
              <w:rPr>
                <w:rFonts w:eastAsia="Arial Unicode MS" w:cs="Arial"/>
                <w:szCs w:val="18"/>
                <w:lang w:eastAsia="ar-SA"/>
              </w:rPr>
              <w:t xml:space="preserve"> Conclusion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69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S1-122040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szCs w:val="18"/>
                <w:lang w:eastAsia="ar-SA"/>
              </w:rPr>
              <w:t>Institute for Information Industry (III), Telecom Italia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szCs w:val="18"/>
                <w:lang w:eastAsia="ar-SA"/>
              </w:rPr>
              <w:t>Potential Requirements for Mobility Consideration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70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S1-122105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szCs w:val="18"/>
                <w:lang w:eastAsia="ar-SA"/>
              </w:rPr>
              <w:t xml:space="preserve">Intel, Qualcomm, Huawei 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szCs w:val="18"/>
                <w:lang w:eastAsia="ar-SA"/>
              </w:rPr>
              <w:t>Clarification of driver’s use case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71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S1-122164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szCs w:val="18"/>
                <w:lang w:eastAsia="ar-SA"/>
              </w:rPr>
              <w:t>China Mobile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szCs w:val="18"/>
                <w:lang w:eastAsia="ar-SA"/>
              </w:rPr>
              <w:t>A New Use Case of ProSe Application Provided by the Third-Party Application Developer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szCs w:val="18"/>
                <w:lang w:eastAsia="ar-SA"/>
              </w:rPr>
              <w:t xml:space="preserve">Revised to </w:t>
            </w:r>
            <w:hyperlink r:id="rId272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S1-122329</w:t>
              </w:r>
            </w:hyperlink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00FFFF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szCs w:val="18"/>
                <w:lang w:eastAsia="ar-SA"/>
              </w:rPr>
              <w:t>Revised before the meeting</w:t>
            </w: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73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S1-122329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szCs w:val="18"/>
                <w:lang w:eastAsia="ar-SA"/>
              </w:rPr>
              <w:t>China Mobile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szCs w:val="18"/>
                <w:lang w:eastAsia="ar-SA"/>
              </w:rPr>
              <w:t>A New Use Case of ProSe Application Provided by the Third-Party Application Developer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szCs w:val="18"/>
                <w:lang w:eastAsia="ar-SA"/>
              </w:rPr>
              <w:t xml:space="preserve">Revision of </w:t>
            </w:r>
            <w:hyperlink r:id="rId274" w:history="1">
              <w:r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S1-122164</w:t>
              </w:r>
            </w:hyperlink>
            <w:r w:rsidRPr="009B1044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75" w:history="1">
              <w:r w:rsidR="009B1044" w:rsidRPr="000B546F">
                <w:rPr>
                  <w:rStyle w:val="Hyperlink"/>
                  <w:rFonts w:eastAsia="Arial Unicode MS" w:cs="Arial"/>
                  <w:b/>
                  <w:szCs w:val="18"/>
                  <w:lang w:eastAsia="ar-SA"/>
                </w:rPr>
                <w:t>S1-122202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InterDigital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szCs w:val="18"/>
                <w:lang w:eastAsia="ar-SA"/>
              </w:rPr>
              <w:t xml:space="preserve">Interaction of ProSe with applications 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B1044" w:rsidRPr="009B1044" w:rsidRDefault="009B1044" w:rsidP="009B1044">
            <w:pPr>
              <w:keepNext/>
              <w:numPr>
                <w:ilvl w:val="2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outlineLvl w:val="2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93" w:name="_Toc324137361"/>
            <w:bookmarkStart w:id="94" w:name="_Toc331513496"/>
            <w:bookmarkStart w:id="95" w:name="_Toc316030633"/>
            <w:bookmarkStart w:id="96" w:name="_Toc324137369"/>
            <w:bookmarkStart w:id="97" w:name="_Ref328464246"/>
            <w:bookmarkStart w:id="98" w:name="_Ref328464548"/>
            <w:bookmarkStart w:id="99" w:name="_Ref328464632"/>
            <w:bookmarkStart w:id="100" w:name="_Toc324137368"/>
            <w:proofErr w:type="spellStart"/>
            <w:r w:rsidRPr="009B1044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FS_ProSe</w:t>
            </w:r>
            <w:proofErr w:type="spellEnd"/>
            <w:r w:rsidRPr="009B1044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 Drafting Session Information</w:t>
            </w:r>
            <w:bookmarkEnd w:id="93"/>
            <w:bookmarkEnd w:id="94"/>
          </w:p>
        </w:tc>
      </w:tr>
      <w:bookmarkEnd w:id="95"/>
      <w:bookmarkEnd w:id="96"/>
      <w:bookmarkEnd w:id="97"/>
      <w:bookmarkEnd w:id="98"/>
      <w:bookmarkEnd w:id="99"/>
      <w:bookmarkEnd w:id="100"/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245FCF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AGE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76" w:history="1">
              <w:r w:rsidR="009B1044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S1-122260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szCs w:val="18"/>
                <w:lang w:eastAsia="ar-SA"/>
              </w:rPr>
              <w:t>Rap</w:t>
            </w:r>
            <w:r w:rsidR="003F68D3">
              <w:rPr>
                <w:rFonts w:eastAsia="Arial Unicode MS" w:cs="Arial"/>
                <w:szCs w:val="18"/>
                <w:lang w:eastAsia="ar-SA"/>
              </w:rPr>
              <w:t>p</w:t>
            </w:r>
            <w:r w:rsidRPr="009B1044">
              <w:rPr>
                <w:rFonts w:eastAsia="Arial Unicode MS" w:cs="Arial"/>
                <w:szCs w:val="18"/>
                <w:lang w:eastAsia="ar-SA"/>
              </w:rPr>
              <w:t>orteur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245FC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FS_ProSe</w:t>
            </w:r>
            <w:proofErr w:type="spellEnd"/>
            <w:r w:rsidRPr="009B1044">
              <w:rPr>
                <w:rFonts w:eastAsia="Arial Unicode MS" w:cs="Arial"/>
                <w:szCs w:val="18"/>
                <w:lang w:eastAsia="ar-SA"/>
              </w:rPr>
              <w:t xml:space="preserve"> drafting </w:t>
            </w:r>
            <w:r w:rsidR="00245FCF">
              <w:rPr>
                <w:rFonts w:eastAsia="Arial Unicode MS" w:cs="Arial"/>
                <w:szCs w:val="18"/>
                <w:lang w:eastAsia="ar-SA"/>
              </w:rPr>
              <w:t>Agenda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szCs w:val="18"/>
                <w:lang w:eastAsia="ar-SA"/>
              </w:rPr>
              <w:t>REP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77" w:history="1">
              <w:r w:rsidR="009B1044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S1-122261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szCs w:val="18"/>
                <w:lang w:eastAsia="ar-SA"/>
              </w:rPr>
              <w:t>Rap</w:t>
            </w:r>
            <w:r w:rsidR="003F68D3">
              <w:rPr>
                <w:rFonts w:eastAsia="Arial Unicode MS" w:cs="Arial"/>
                <w:szCs w:val="18"/>
                <w:lang w:eastAsia="ar-SA"/>
              </w:rPr>
              <w:t>p</w:t>
            </w:r>
            <w:r w:rsidRPr="009B1044">
              <w:rPr>
                <w:rFonts w:eastAsia="Arial Unicode MS" w:cs="Arial"/>
                <w:szCs w:val="18"/>
                <w:lang w:eastAsia="ar-SA"/>
              </w:rPr>
              <w:t>orteur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FS_ProSe</w:t>
            </w:r>
            <w:proofErr w:type="spellEnd"/>
            <w:r w:rsidRPr="009B1044">
              <w:rPr>
                <w:rFonts w:eastAsia="Arial Unicode MS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szCs w:val="18"/>
                <w:lang w:eastAsia="ar-SA"/>
              </w:rPr>
              <w:t>TR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78" w:history="1">
              <w:r w:rsidR="009B1044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S1-122262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szCs w:val="18"/>
                <w:lang w:eastAsia="ar-SA"/>
              </w:rPr>
              <w:t>Rap</w:t>
            </w:r>
            <w:r w:rsidR="003F68D3">
              <w:rPr>
                <w:rFonts w:eastAsia="Arial Unicode MS" w:cs="Arial"/>
                <w:szCs w:val="18"/>
                <w:lang w:eastAsia="ar-SA"/>
              </w:rPr>
              <w:t>p</w:t>
            </w:r>
            <w:r w:rsidRPr="009B1044">
              <w:rPr>
                <w:rFonts w:eastAsia="Arial Unicode MS" w:cs="Arial"/>
                <w:szCs w:val="18"/>
                <w:lang w:eastAsia="ar-SA"/>
              </w:rPr>
              <w:t>orteur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044">
              <w:rPr>
                <w:rFonts w:eastAsia="Arial Unicode MS" w:cs="Arial"/>
                <w:szCs w:val="18"/>
                <w:lang w:eastAsia="ar-SA"/>
              </w:rPr>
              <w:t xml:space="preserve">TR 22.803 on </w:t>
            </w: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FS_ProSe</w:t>
            </w:r>
            <w:proofErr w:type="spellEnd"/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auto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79" w:history="1">
              <w:r w:rsidR="009B1044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S1-122263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245FCF" w:rsidP="00245FC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 S1-122036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80" w:history="1">
              <w:r w:rsidR="009B1044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S1-122264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D83E02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</w:t>
            </w:r>
            <w:r w:rsidR="00BE3E19"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hyperlink r:id="rId281" w:history="1">
              <w:r w:rsidR="00BE3E19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S1-122411</w:t>
              </w:r>
            </w:hyperlink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82" w:history="1">
              <w:r w:rsidR="009B1044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S1-122265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F24348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 S1-122416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83" w:history="1">
              <w:r w:rsidR="009B1044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S1-122266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E54C0E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 S1-122422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84" w:history="1">
              <w:r w:rsidR="009B1044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S1-122267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5F4E7D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 S1-122424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85" w:history="1">
              <w:r w:rsidR="009B1044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S1-122268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5F236B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 </w:t>
            </w:r>
            <w:hyperlink r:id="rId286" w:history="1">
              <w:r w:rsidRPr="000B546F">
                <w:rPr>
                  <w:rStyle w:val="Hyperlink"/>
                  <w:rFonts w:cs="Arial"/>
                </w:rPr>
                <w:t>S1-122426</w:t>
              </w:r>
            </w:hyperlink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87" w:history="1">
              <w:r w:rsidR="009B1044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S1-122269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EB39C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 </w:t>
            </w:r>
            <w:hyperlink r:id="rId288" w:history="1">
              <w:r w:rsidRPr="000B546F">
                <w:rPr>
                  <w:rStyle w:val="Hyperlink"/>
                  <w:rFonts w:cs="Arial"/>
                </w:rPr>
                <w:t>S1-122427</w:t>
              </w:r>
            </w:hyperlink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7411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51741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89" w:history="1">
              <w:r w:rsidR="00517411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S1-122270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51741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DE9D9"/>
          </w:tcPr>
          <w:p w:rsidR="00517411" w:rsidRDefault="00517411">
            <w:pPr>
              <w:spacing w:after="0" w:line="240" w:lineRule="auto"/>
              <w:rPr>
                <w:rFonts w:cs="Arial"/>
                <w:szCs w:val="18"/>
                <w:lang w:eastAsia="ar-SA"/>
              </w:rPr>
            </w:pPr>
            <w:r>
              <w:rPr>
                <w:lang w:eastAsia="ar-SA"/>
              </w:rPr>
              <w:t>Rev S1-122428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51741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51741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7411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51741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90" w:history="1">
              <w:r w:rsidR="00517411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S1-122271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51741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DE9D9"/>
          </w:tcPr>
          <w:p w:rsidR="00517411" w:rsidRDefault="00517411">
            <w:pPr>
              <w:spacing w:after="0" w:line="240" w:lineRule="auto"/>
              <w:rPr>
                <w:rFonts w:cs="Arial"/>
                <w:szCs w:val="18"/>
                <w:lang w:eastAsia="ar-SA"/>
              </w:rPr>
            </w:pPr>
            <w:r>
              <w:rPr>
                <w:lang w:eastAsia="ar-SA"/>
              </w:rPr>
              <w:t>Rev S1-122429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51741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51741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7411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51741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91" w:history="1">
              <w:r w:rsidR="00517411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S1-122272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51741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DE9D9"/>
          </w:tcPr>
          <w:p w:rsidR="00517411" w:rsidRDefault="00517411">
            <w:pPr>
              <w:spacing w:after="0" w:line="240" w:lineRule="auto"/>
              <w:rPr>
                <w:rFonts w:cs="Arial"/>
                <w:szCs w:val="18"/>
                <w:lang w:eastAsia="ar-SA"/>
              </w:rPr>
            </w:pPr>
            <w:r>
              <w:rPr>
                <w:lang w:eastAsia="ar-SA"/>
              </w:rPr>
              <w:t>Rev S1-122446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51741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51741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7411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51741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92" w:history="1">
              <w:r w:rsidR="00517411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S1-122273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51741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DE9D9"/>
          </w:tcPr>
          <w:p w:rsidR="00517411" w:rsidRDefault="00517411">
            <w:pPr>
              <w:spacing w:after="0" w:line="240" w:lineRule="auto"/>
              <w:rPr>
                <w:rFonts w:cs="Arial"/>
                <w:szCs w:val="18"/>
                <w:lang w:eastAsia="ar-SA"/>
              </w:rPr>
            </w:pPr>
            <w:r>
              <w:rPr>
                <w:lang w:eastAsia="ar-SA"/>
              </w:rPr>
              <w:t>Rev S1-122451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51741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51741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7411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51741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93" w:history="1">
              <w:r w:rsidR="00517411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S1-122274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51741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DE9D9"/>
          </w:tcPr>
          <w:p w:rsidR="00517411" w:rsidRDefault="00517411">
            <w:pPr>
              <w:spacing w:after="0" w:line="240" w:lineRule="auto"/>
              <w:rPr>
                <w:rFonts w:cs="Arial"/>
                <w:szCs w:val="18"/>
                <w:lang w:eastAsia="ar-SA"/>
              </w:rPr>
            </w:pPr>
            <w:r>
              <w:rPr>
                <w:lang w:eastAsia="ar-SA"/>
              </w:rPr>
              <w:t>Rev S1-122450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51741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51741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7411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51741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94" w:history="1">
              <w:r w:rsidR="00517411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S1-122275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51741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DE9D9"/>
          </w:tcPr>
          <w:p w:rsidR="00517411" w:rsidRDefault="00517411">
            <w:pPr>
              <w:spacing w:after="0" w:line="240" w:lineRule="auto"/>
              <w:rPr>
                <w:rFonts w:cs="Arial"/>
                <w:szCs w:val="18"/>
                <w:lang w:eastAsia="ar-SA"/>
              </w:rPr>
            </w:pPr>
            <w:r>
              <w:rPr>
                <w:lang w:eastAsia="ar-SA"/>
              </w:rPr>
              <w:t>Rev S1-122141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51741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51741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7411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51741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95" w:history="1">
              <w:r w:rsidR="00517411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S1-122276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51741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DE9D9"/>
          </w:tcPr>
          <w:p w:rsidR="00517411" w:rsidRDefault="00517411">
            <w:pPr>
              <w:spacing w:after="0" w:line="240" w:lineRule="auto"/>
              <w:rPr>
                <w:rFonts w:cs="Arial"/>
                <w:szCs w:val="18"/>
                <w:lang w:eastAsia="ar-SA"/>
              </w:rPr>
            </w:pPr>
            <w:r>
              <w:rPr>
                <w:lang w:eastAsia="ar-SA"/>
              </w:rPr>
              <w:t>Rev S1-122273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51741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51741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7411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51741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96" w:history="1">
              <w:r w:rsidR="00517411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S1-122277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51741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DE9D9"/>
          </w:tcPr>
          <w:p w:rsidR="00517411" w:rsidRDefault="00517411">
            <w:pPr>
              <w:spacing w:after="0" w:line="240" w:lineRule="auto"/>
              <w:rPr>
                <w:rFonts w:cs="Arial"/>
                <w:szCs w:val="18"/>
                <w:lang w:eastAsia="ar-SA"/>
              </w:rPr>
            </w:pPr>
            <w:r>
              <w:rPr>
                <w:lang w:eastAsia="ar-SA"/>
              </w:rPr>
              <w:t>Rev S1-122453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51741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FDE9D9"/>
          </w:tcPr>
          <w:p w:rsidR="00517411" w:rsidRPr="009B1044" w:rsidRDefault="0051741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97" w:history="1">
              <w:r w:rsidR="009B1044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S1-122278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4E1D15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Rev </w:t>
            </w:r>
            <w:r w:rsidRPr="004E1D15">
              <w:rPr>
                <w:rFonts w:eastAsia="Arial Unicode MS" w:cs="Arial"/>
                <w:szCs w:val="18"/>
                <w:lang w:eastAsia="ar-SA"/>
              </w:rPr>
              <w:t>S1-122418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98" w:history="1">
              <w:r w:rsidR="009B1044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S1-122279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Tdoc</w:t>
            </w:r>
            <w:proofErr w:type="spellEnd"/>
            <w:r w:rsidRPr="009B1044">
              <w:rPr>
                <w:rFonts w:eastAsia="Arial Unicode MS" w:cs="Arial"/>
                <w:szCs w:val="18"/>
                <w:lang w:eastAsia="ar-SA"/>
              </w:rPr>
              <w:t xml:space="preserve"> number for allocation in drafting session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99" w:history="1">
              <w:r w:rsidR="009B1044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S1-122280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Tdoc</w:t>
            </w:r>
            <w:proofErr w:type="spellEnd"/>
            <w:r w:rsidRPr="009B1044">
              <w:rPr>
                <w:rFonts w:eastAsia="Arial Unicode MS" w:cs="Arial"/>
                <w:szCs w:val="18"/>
                <w:lang w:eastAsia="ar-SA"/>
              </w:rPr>
              <w:t xml:space="preserve"> number for allocation in drafting session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300" w:history="1">
              <w:r w:rsidR="009B1044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S1-122281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Tdoc</w:t>
            </w:r>
            <w:proofErr w:type="spellEnd"/>
            <w:r w:rsidRPr="009B1044">
              <w:rPr>
                <w:rFonts w:eastAsia="Arial Unicode MS" w:cs="Arial"/>
                <w:szCs w:val="18"/>
                <w:lang w:eastAsia="ar-SA"/>
              </w:rPr>
              <w:t xml:space="preserve"> number for allocation in drafting session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301" w:history="1">
              <w:r w:rsidR="009B1044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S1-122282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Tdoc</w:t>
            </w:r>
            <w:proofErr w:type="spellEnd"/>
            <w:r w:rsidRPr="009B1044">
              <w:rPr>
                <w:rFonts w:eastAsia="Arial Unicode MS" w:cs="Arial"/>
                <w:szCs w:val="18"/>
                <w:lang w:eastAsia="ar-SA"/>
              </w:rPr>
              <w:t xml:space="preserve"> number for allocation in drafting session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302" w:history="1">
              <w:r w:rsidR="009B1044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S1-122283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Tdoc</w:t>
            </w:r>
            <w:proofErr w:type="spellEnd"/>
            <w:r w:rsidRPr="009B1044">
              <w:rPr>
                <w:rFonts w:eastAsia="Arial Unicode MS" w:cs="Arial"/>
                <w:szCs w:val="18"/>
                <w:lang w:eastAsia="ar-SA"/>
              </w:rPr>
              <w:t xml:space="preserve"> number for allocation in drafting session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303" w:history="1">
              <w:r w:rsidR="009B1044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S1-122284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Tdoc</w:t>
            </w:r>
            <w:proofErr w:type="spellEnd"/>
            <w:r w:rsidRPr="009B1044">
              <w:rPr>
                <w:rFonts w:eastAsia="Arial Unicode MS" w:cs="Arial"/>
                <w:szCs w:val="18"/>
                <w:lang w:eastAsia="ar-SA"/>
              </w:rPr>
              <w:t xml:space="preserve"> number for allocation in drafting session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304" w:history="1">
              <w:r w:rsidR="009B1044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S1-122285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Tdoc</w:t>
            </w:r>
            <w:proofErr w:type="spellEnd"/>
            <w:r w:rsidRPr="009B1044">
              <w:rPr>
                <w:rFonts w:eastAsia="Arial Unicode MS" w:cs="Arial"/>
                <w:szCs w:val="18"/>
                <w:lang w:eastAsia="ar-SA"/>
              </w:rPr>
              <w:t xml:space="preserve"> number for allocation in drafting session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305" w:history="1">
              <w:r w:rsidR="009B1044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S1-122286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Tdoc</w:t>
            </w:r>
            <w:proofErr w:type="spellEnd"/>
            <w:r w:rsidRPr="009B1044">
              <w:rPr>
                <w:rFonts w:eastAsia="Arial Unicode MS" w:cs="Arial"/>
                <w:szCs w:val="18"/>
                <w:lang w:eastAsia="ar-SA"/>
              </w:rPr>
              <w:t xml:space="preserve"> number for allocation in drafting session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306" w:history="1">
              <w:r w:rsidR="009B1044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S1-122287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Tdoc</w:t>
            </w:r>
            <w:proofErr w:type="spellEnd"/>
            <w:r w:rsidRPr="009B1044">
              <w:rPr>
                <w:rFonts w:eastAsia="Arial Unicode MS" w:cs="Arial"/>
                <w:szCs w:val="18"/>
                <w:lang w:eastAsia="ar-SA"/>
              </w:rPr>
              <w:t xml:space="preserve"> number for allocation in drafting session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307" w:history="1">
              <w:r w:rsidR="009B1044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S1-122288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Tdoc</w:t>
            </w:r>
            <w:proofErr w:type="spellEnd"/>
            <w:r w:rsidRPr="009B1044">
              <w:rPr>
                <w:rFonts w:eastAsia="Arial Unicode MS" w:cs="Arial"/>
                <w:szCs w:val="18"/>
                <w:lang w:eastAsia="ar-SA"/>
              </w:rPr>
              <w:t xml:space="preserve"> number for allocation in drafting session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B1044" w:rsidRPr="009B1044" w:rsidTr="0017429C">
        <w:trPr>
          <w:gridAfter w:val="1"/>
          <w:wAfter w:w="993" w:type="dxa"/>
          <w:trHeight w:val="1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F5491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308" w:history="1">
              <w:r w:rsidR="009B1044" w:rsidRPr="000B546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S1-122289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Tdoc</w:t>
            </w:r>
            <w:proofErr w:type="spellEnd"/>
            <w:r w:rsidRPr="009B1044">
              <w:rPr>
                <w:rFonts w:eastAsia="Arial Unicode MS" w:cs="Arial"/>
                <w:szCs w:val="18"/>
                <w:lang w:eastAsia="ar-SA"/>
              </w:rPr>
              <w:t xml:space="preserve"> number for allocation in drafting session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FDE9D9"/>
          </w:tcPr>
          <w:p w:rsidR="009B1044" w:rsidRPr="009B1044" w:rsidRDefault="009B1044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01162" w:rsidRPr="009B1044" w:rsidTr="0017429C">
        <w:trPr>
          <w:trHeight w:val="141"/>
        </w:trPr>
        <w:tc>
          <w:tcPr>
            <w:tcW w:w="15026" w:type="dxa"/>
            <w:gridSpan w:val="6"/>
            <w:shd w:val="clear" w:color="auto" w:fill="F2F2F2"/>
          </w:tcPr>
          <w:p w:rsidR="00501162" w:rsidRPr="009B1044" w:rsidRDefault="0017429C" w:rsidP="009B1044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01" w:name="_Toc331513497"/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Reserved</w:t>
            </w:r>
            <w:bookmarkEnd w:id="101"/>
          </w:p>
        </w:tc>
        <w:tc>
          <w:tcPr>
            <w:tcW w:w="993" w:type="dxa"/>
          </w:tcPr>
          <w:p w:rsidR="00501162" w:rsidRPr="009B1044" w:rsidRDefault="00501162" w:rsidP="009B104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429C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shd w:val="clear" w:color="auto" w:fill="F2F2F2"/>
          </w:tcPr>
          <w:p w:rsidR="0017429C" w:rsidRPr="009B1044" w:rsidRDefault="0017429C" w:rsidP="0017429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02" w:name="_Toc316030635"/>
            <w:bookmarkStart w:id="103" w:name="_Toc324137376"/>
            <w:bookmarkStart w:id="104" w:name="_Toc331513498"/>
            <w:r w:rsidRPr="009B1044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Work Planning Contributions</w:t>
            </w:r>
            <w:bookmarkEnd w:id="102"/>
            <w:bookmarkEnd w:id="103"/>
            <w:bookmarkEnd w:id="104"/>
          </w:p>
        </w:tc>
      </w:tr>
      <w:tr w:rsidR="0017429C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shd w:val="clear" w:color="auto" w:fill="F2F2F2"/>
          </w:tcPr>
          <w:p w:rsidR="0017429C" w:rsidRPr="009B1044" w:rsidRDefault="0017429C" w:rsidP="0017429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05" w:name="_Toc316030638"/>
            <w:bookmarkStart w:id="106" w:name="_Toc324137380"/>
            <w:bookmarkStart w:id="107" w:name="_Toc331513499"/>
            <w:r w:rsidRPr="009B1044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Next Meetings</w:t>
            </w:r>
            <w:bookmarkEnd w:id="105"/>
            <w:bookmarkEnd w:id="106"/>
            <w:bookmarkEnd w:id="107"/>
          </w:p>
        </w:tc>
      </w:tr>
      <w:tr w:rsidR="00501162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shd w:val="clear" w:color="auto" w:fill="F2F2F2"/>
          </w:tcPr>
          <w:p w:rsidR="00501162" w:rsidRPr="009B1044" w:rsidRDefault="00501162" w:rsidP="009B1044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08" w:name="_Toc316030640"/>
            <w:bookmarkStart w:id="109" w:name="_Toc324137382"/>
            <w:bookmarkStart w:id="110" w:name="_Toc331513500"/>
            <w:r w:rsidRPr="009B1044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Any Other Business</w:t>
            </w:r>
            <w:bookmarkEnd w:id="108"/>
            <w:bookmarkEnd w:id="109"/>
            <w:bookmarkEnd w:id="110"/>
          </w:p>
        </w:tc>
      </w:tr>
      <w:tr w:rsidR="00501162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shd w:val="clear" w:color="auto" w:fill="F2F2F2"/>
          </w:tcPr>
          <w:p w:rsidR="00501162" w:rsidRPr="009B1044" w:rsidRDefault="00501162" w:rsidP="009B1044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11" w:name="_Toc316030641"/>
            <w:bookmarkStart w:id="112" w:name="_Toc324137383"/>
            <w:bookmarkStart w:id="113" w:name="_Toc331513501"/>
            <w:r w:rsidRPr="009B1044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  <w:bookmarkEnd w:id="111"/>
            <w:bookmarkEnd w:id="112"/>
            <w:bookmarkEnd w:id="113"/>
          </w:p>
        </w:tc>
      </w:tr>
      <w:tr w:rsidR="00501162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501162" w:rsidRPr="009B1044" w:rsidRDefault="00501162" w:rsidP="009B1044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14" w:name="_Toc324137384"/>
            <w:bookmarkStart w:id="115" w:name="_Toc331513502"/>
            <w:r w:rsidRPr="009B1044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Withdrawn Documents (admin purposes only)</w:t>
            </w:r>
            <w:bookmarkEnd w:id="114"/>
            <w:bookmarkEnd w:id="115"/>
          </w:p>
        </w:tc>
      </w:tr>
      <w:tr w:rsidR="00501162" w:rsidRPr="009B1044" w:rsidTr="0017429C">
        <w:trPr>
          <w:gridAfter w:val="1"/>
          <w:wAfter w:w="993" w:type="dxa"/>
          <w:trHeight w:val="141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501162" w:rsidRPr="009B1044" w:rsidRDefault="00501162" w:rsidP="009B1044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16" w:name="_Toc324137385"/>
            <w:bookmarkStart w:id="117" w:name="_Toc331513503"/>
            <w:r w:rsidRPr="009B1044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Documents to be Allocated (admin purposes only)</w:t>
            </w:r>
            <w:bookmarkEnd w:id="116"/>
            <w:bookmarkEnd w:id="117"/>
          </w:p>
        </w:tc>
      </w:tr>
    </w:tbl>
    <w:p w:rsidR="009B1044" w:rsidRPr="009B1044" w:rsidRDefault="009B1044" w:rsidP="009B1044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9B1044" w:rsidRPr="009B1044" w:rsidRDefault="009B1044" w:rsidP="009B1044">
      <w:pPr>
        <w:keepNext/>
        <w:keepLines/>
        <w:spacing w:before="480" w:after="0"/>
        <w:rPr>
          <w:rFonts w:ascii="Cambria" w:eastAsia="MS Gothic" w:hAnsi="Cambria" w:cs="Times New Roman"/>
          <w:b/>
          <w:bCs/>
          <w:color w:val="365F91"/>
          <w:sz w:val="28"/>
          <w:szCs w:val="28"/>
          <w:lang w:val="en-US" w:eastAsia="ja-JP"/>
        </w:rPr>
      </w:pPr>
      <w:r w:rsidRPr="009B1044">
        <w:rPr>
          <w:rFonts w:ascii="Cambria" w:eastAsia="MS Gothic" w:hAnsi="Cambria" w:cs="Times New Roman"/>
          <w:b/>
          <w:bCs/>
          <w:color w:val="365F91"/>
          <w:sz w:val="28"/>
          <w:szCs w:val="28"/>
          <w:lang w:val="en-US" w:eastAsia="ja-JP"/>
        </w:rPr>
        <w:lastRenderedPageBreak/>
        <w:t>Table of Contents</w:t>
      </w:r>
    </w:p>
    <w:p w:rsidR="0017429C" w:rsidRDefault="009B1044">
      <w:pPr>
        <w:pStyle w:val="TOC1"/>
        <w:tabs>
          <w:tab w:val="left" w:pos="40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n-US" w:eastAsia="en-US"/>
        </w:rPr>
      </w:pPr>
      <w:r w:rsidRPr="009B1044">
        <w:rPr>
          <w:rFonts w:eastAsia="Arial Unicode MS" w:cs="Arial"/>
          <w:b w:val="0"/>
          <w:caps w:val="0"/>
          <w:szCs w:val="18"/>
        </w:rPr>
        <w:fldChar w:fldCharType="begin"/>
      </w:r>
      <w:r w:rsidRPr="009B1044">
        <w:rPr>
          <w:rFonts w:eastAsia="Arial Unicode MS" w:cs="Arial"/>
          <w:b w:val="0"/>
          <w:caps w:val="0"/>
          <w:szCs w:val="18"/>
        </w:rPr>
        <w:instrText xml:space="preserve"> TOC \o "1-3" \h \z \u </w:instrText>
      </w:r>
      <w:r w:rsidRPr="009B1044">
        <w:rPr>
          <w:rFonts w:eastAsia="Arial Unicode MS" w:cs="Arial"/>
          <w:b w:val="0"/>
          <w:caps w:val="0"/>
          <w:szCs w:val="18"/>
        </w:rPr>
        <w:fldChar w:fldCharType="separate"/>
      </w:r>
      <w:hyperlink w:anchor="_Toc331513475" w:history="1">
        <w:r w:rsidR="0017429C" w:rsidRPr="00E95DAF">
          <w:rPr>
            <w:rStyle w:val="Hyperlink"/>
            <w:rFonts w:eastAsia="Arial Unicode MS" w:cs="Arial"/>
            <w:noProof/>
          </w:rPr>
          <w:t>1</w:t>
        </w:r>
        <w:r w:rsidR="0017429C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en-US" w:eastAsia="en-US"/>
          </w:rPr>
          <w:tab/>
        </w:r>
        <w:r w:rsidR="0017429C" w:rsidRPr="00E95DAF">
          <w:rPr>
            <w:rStyle w:val="Hyperlink"/>
            <w:rFonts w:eastAsia="Arial Unicode MS" w:cs="Arial"/>
            <w:noProof/>
          </w:rPr>
          <w:t>Opening of the Meeting</w:t>
        </w:r>
        <w:r w:rsidR="0017429C">
          <w:rPr>
            <w:noProof/>
            <w:webHidden/>
          </w:rPr>
          <w:tab/>
        </w:r>
        <w:r w:rsidR="0017429C">
          <w:rPr>
            <w:noProof/>
            <w:webHidden/>
          </w:rPr>
          <w:fldChar w:fldCharType="begin"/>
        </w:r>
        <w:r w:rsidR="0017429C">
          <w:rPr>
            <w:noProof/>
            <w:webHidden/>
          </w:rPr>
          <w:instrText xml:space="preserve"> PAGEREF _Toc331513475 \h </w:instrText>
        </w:r>
        <w:r w:rsidR="0017429C">
          <w:rPr>
            <w:noProof/>
            <w:webHidden/>
          </w:rPr>
        </w:r>
        <w:r w:rsidR="0017429C">
          <w:rPr>
            <w:noProof/>
            <w:webHidden/>
          </w:rPr>
          <w:fldChar w:fldCharType="separate"/>
        </w:r>
        <w:r w:rsidR="0017429C">
          <w:rPr>
            <w:noProof/>
            <w:webHidden/>
          </w:rPr>
          <w:t>4</w:t>
        </w:r>
        <w:r w:rsidR="0017429C">
          <w:rPr>
            <w:noProof/>
            <w:webHidden/>
          </w:rPr>
          <w:fldChar w:fldCharType="end"/>
        </w:r>
      </w:hyperlink>
    </w:p>
    <w:p w:rsidR="0017429C" w:rsidRDefault="009F5491">
      <w:pPr>
        <w:pStyle w:val="TOC1"/>
        <w:tabs>
          <w:tab w:val="left" w:pos="40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n-US" w:eastAsia="en-US"/>
        </w:rPr>
      </w:pPr>
      <w:hyperlink w:anchor="_Toc331513476" w:history="1">
        <w:r w:rsidR="0017429C" w:rsidRPr="00E95DAF">
          <w:rPr>
            <w:rStyle w:val="Hyperlink"/>
            <w:rFonts w:eastAsia="Arial Unicode MS" w:cs="Arial"/>
            <w:noProof/>
          </w:rPr>
          <w:t>2</w:t>
        </w:r>
        <w:r w:rsidR="0017429C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en-US" w:eastAsia="en-US"/>
          </w:rPr>
          <w:tab/>
        </w:r>
        <w:r w:rsidR="0017429C" w:rsidRPr="00E95DAF">
          <w:rPr>
            <w:rStyle w:val="Hyperlink"/>
            <w:rFonts w:eastAsia="Arial Unicode MS" w:cs="Arial"/>
            <w:noProof/>
          </w:rPr>
          <w:t>Issues for Early Consideration</w:t>
        </w:r>
        <w:r w:rsidR="0017429C">
          <w:rPr>
            <w:noProof/>
            <w:webHidden/>
          </w:rPr>
          <w:tab/>
        </w:r>
        <w:r w:rsidR="0017429C">
          <w:rPr>
            <w:noProof/>
            <w:webHidden/>
          </w:rPr>
          <w:fldChar w:fldCharType="begin"/>
        </w:r>
        <w:r w:rsidR="0017429C">
          <w:rPr>
            <w:noProof/>
            <w:webHidden/>
          </w:rPr>
          <w:instrText xml:space="preserve"> PAGEREF _Toc331513476 \h </w:instrText>
        </w:r>
        <w:r w:rsidR="0017429C">
          <w:rPr>
            <w:noProof/>
            <w:webHidden/>
          </w:rPr>
        </w:r>
        <w:r w:rsidR="0017429C">
          <w:rPr>
            <w:noProof/>
            <w:webHidden/>
          </w:rPr>
          <w:fldChar w:fldCharType="separate"/>
        </w:r>
        <w:r w:rsidR="0017429C">
          <w:rPr>
            <w:noProof/>
            <w:webHidden/>
          </w:rPr>
          <w:t>4</w:t>
        </w:r>
        <w:r w:rsidR="0017429C">
          <w:rPr>
            <w:noProof/>
            <w:webHidden/>
          </w:rPr>
          <w:fldChar w:fldCharType="end"/>
        </w:r>
      </w:hyperlink>
    </w:p>
    <w:p w:rsidR="0017429C" w:rsidRDefault="009F5491">
      <w:pPr>
        <w:pStyle w:val="TOC1"/>
        <w:tabs>
          <w:tab w:val="left" w:pos="40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n-US" w:eastAsia="en-US"/>
        </w:rPr>
      </w:pPr>
      <w:hyperlink w:anchor="_Toc331513477" w:history="1">
        <w:r w:rsidR="0017429C" w:rsidRPr="00E95DAF">
          <w:rPr>
            <w:rStyle w:val="Hyperlink"/>
            <w:rFonts w:eastAsia="Arial Unicode MS" w:cs="Arial"/>
            <w:noProof/>
          </w:rPr>
          <w:t>3</w:t>
        </w:r>
        <w:r w:rsidR="0017429C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en-US" w:eastAsia="en-US"/>
          </w:rPr>
          <w:tab/>
        </w:r>
        <w:r w:rsidR="0017429C" w:rsidRPr="00E95DAF">
          <w:rPr>
            <w:rStyle w:val="Hyperlink"/>
            <w:rFonts w:eastAsia="Arial Unicode MS" w:cs="Arial"/>
            <w:noProof/>
          </w:rPr>
          <w:t>Reports and Action items</w:t>
        </w:r>
        <w:r w:rsidR="0017429C">
          <w:rPr>
            <w:noProof/>
            <w:webHidden/>
          </w:rPr>
          <w:tab/>
        </w:r>
        <w:r w:rsidR="0017429C">
          <w:rPr>
            <w:noProof/>
            <w:webHidden/>
          </w:rPr>
          <w:fldChar w:fldCharType="begin"/>
        </w:r>
        <w:r w:rsidR="0017429C">
          <w:rPr>
            <w:noProof/>
            <w:webHidden/>
          </w:rPr>
          <w:instrText xml:space="preserve"> PAGEREF _Toc331513477 \h </w:instrText>
        </w:r>
        <w:r w:rsidR="0017429C">
          <w:rPr>
            <w:noProof/>
            <w:webHidden/>
          </w:rPr>
        </w:r>
        <w:r w:rsidR="0017429C">
          <w:rPr>
            <w:noProof/>
            <w:webHidden/>
          </w:rPr>
          <w:fldChar w:fldCharType="separate"/>
        </w:r>
        <w:r w:rsidR="0017429C">
          <w:rPr>
            <w:noProof/>
            <w:webHidden/>
          </w:rPr>
          <w:t>4</w:t>
        </w:r>
        <w:r w:rsidR="0017429C">
          <w:rPr>
            <w:noProof/>
            <w:webHidden/>
          </w:rPr>
          <w:fldChar w:fldCharType="end"/>
        </w:r>
      </w:hyperlink>
    </w:p>
    <w:p w:rsidR="0017429C" w:rsidRDefault="009F5491">
      <w:pPr>
        <w:pStyle w:val="TOC1"/>
        <w:tabs>
          <w:tab w:val="left" w:pos="40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n-US" w:eastAsia="en-US"/>
        </w:rPr>
      </w:pPr>
      <w:hyperlink w:anchor="_Toc331513478" w:history="1">
        <w:r w:rsidR="0017429C" w:rsidRPr="00E95DAF">
          <w:rPr>
            <w:rStyle w:val="Hyperlink"/>
            <w:rFonts w:eastAsia="Arial Unicode MS" w:cs="Arial"/>
            <w:noProof/>
          </w:rPr>
          <w:t>4</w:t>
        </w:r>
        <w:r w:rsidR="0017429C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en-US" w:eastAsia="en-US"/>
          </w:rPr>
          <w:tab/>
        </w:r>
        <w:r w:rsidR="0017429C" w:rsidRPr="00E95DAF">
          <w:rPr>
            <w:rStyle w:val="Hyperlink"/>
            <w:rFonts w:eastAsia="Arial Unicode MS" w:cs="Arial"/>
            <w:noProof/>
          </w:rPr>
          <w:t>Liaison Statements (including related contributions)</w:t>
        </w:r>
        <w:r w:rsidR="0017429C">
          <w:rPr>
            <w:noProof/>
            <w:webHidden/>
          </w:rPr>
          <w:tab/>
        </w:r>
        <w:r w:rsidR="0017429C">
          <w:rPr>
            <w:noProof/>
            <w:webHidden/>
          </w:rPr>
          <w:fldChar w:fldCharType="begin"/>
        </w:r>
        <w:r w:rsidR="0017429C">
          <w:rPr>
            <w:noProof/>
            <w:webHidden/>
          </w:rPr>
          <w:instrText xml:space="preserve"> PAGEREF _Toc331513478 \h </w:instrText>
        </w:r>
        <w:r w:rsidR="0017429C">
          <w:rPr>
            <w:noProof/>
            <w:webHidden/>
          </w:rPr>
        </w:r>
        <w:r w:rsidR="0017429C">
          <w:rPr>
            <w:noProof/>
            <w:webHidden/>
          </w:rPr>
          <w:fldChar w:fldCharType="separate"/>
        </w:r>
        <w:r w:rsidR="0017429C">
          <w:rPr>
            <w:noProof/>
            <w:webHidden/>
          </w:rPr>
          <w:t>4</w:t>
        </w:r>
        <w:r w:rsidR="0017429C">
          <w:rPr>
            <w:noProof/>
            <w:webHidden/>
          </w:rPr>
          <w:fldChar w:fldCharType="end"/>
        </w:r>
      </w:hyperlink>
    </w:p>
    <w:p w:rsidR="0017429C" w:rsidRDefault="009F5491">
      <w:pPr>
        <w:pStyle w:val="TOC1"/>
        <w:tabs>
          <w:tab w:val="left" w:pos="40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n-US" w:eastAsia="en-US"/>
        </w:rPr>
      </w:pPr>
      <w:hyperlink w:anchor="_Toc331513479" w:history="1">
        <w:r w:rsidR="0017429C" w:rsidRPr="00E95DAF">
          <w:rPr>
            <w:rStyle w:val="Hyperlink"/>
            <w:rFonts w:eastAsia="Arial Unicode MS" w:cs="Arial"/>
            <w:noProof/>
          </w:rPr>
          <w:t>5</w:t>
        </w:r>
        <w:r w:rsidR="0017429C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en-US" w:eastAsia="en-US"/>
          </w:rPr>
          <w:tab/>
        </w:r>
        <w:r w:rsidR="0017429C" w:rsidRPr="00E95DAF">
          <w:rPr>
            <w:rStyle w:val="Hyperlink"/>
            <w:rFonts w:eastAsia="Arial Unicode MS" w:cs="Arial"/>
            <w:noProof/>
          </w:rPr>
          <w:t>Study and Work Items: New and Revisions</w:t>
        </w:r>
        <w:r w:rsidR="0017429C">
          <w:rPr>
            <w:noProof/>
            <w:webHidden/>
          </w:rPr>
          <w:tab/>
        </w:r>
        <w:r w:rsidR="0017429C">
          <w:rPr>
            <w:noProof/>
            <w:webHidden/>
          </w:rPr>
          <w:fldChar w:fldCharType="begin"/>
        </w:r>
        <w:r w:rsidR="0017429C">
          <w:rPr>
            <w:noProof/>
            <w:webHidden/>
          </w:rPr>
          <w:instrText xml:space="preserve"> PAGEREF _Toc331513479 \h </w:instrText>
        </w:r>
        <w:r w:rsidR="0017429C">
          <w:rPr>
            <w:noProof/>
            <w:webHidden/>
          </w:rPr>
        </w:r>
        <w:r w:rsidR="0017429C">
          <w:rPr>
            <w:noProof/>
            <w:webHidden/>
          </w:rPr>
          <w:fldChar w:fldCharType="separate"/>
        </w:r>
        <w:r w:rsidR="0017429C">
          <w:rPr>
            <w:noProof/>
            <w:webHidden/>
          </w:rPr>
          <w:t>4</w:t>
        </w:r>
        <w:r w:rsidR="0017429C">
          <w:rPr>
            <w:noProof/>
            <w:webHidden/>
          </w:rPr>
          <w:fldChar w:fldCharType="end"/>
        </w:r>
      </w:hyperlink>
    </w:p>
    <w:p w:rsidR="0017429C" w:rsidRDefault="009F5491">
      <w:pPr>
        <w:pStyle w:val="TOC1"/>
        <w:tabs>
          <w:tab w:val="left" w:pos="40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n-US" w:eastAsia="en-US"/>
        </w:rPr>
      </w:pPr>
      <w:hyperlink w:anchor="_Toc331513480" w:history="1">
        <w:r w:rsidR="0017429C" w:rsidRPr="00E95DAF">
          <w:rPr>
            <w:rStyle w:val="Hyperlink"/>
            <w:rFonts w:eastAsia="Arial Unicode MS" w:cs="Arial"/>
            <w:noProof/>
          </w:rPr>
          <w:t>6</w:t>
        </w:r>
        <w:r w:rsidR="0017429C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en-US" w:eastAsia="en-US"/>
          </w:rPr>
          <w:tab/>
        </w:r>
        <w:r w:rsidR="0017429C" w:rsidRPr="00E95DAF">
          <w:rPr>
            <w:rStyle w:val="Hyperlink"/>
            <w:rFonts w:eastAsia="Arial Unicode MS" w:cs="Arial"/>
            <w:noProof/>
          </w:rPr>
          <w:t>Rel-10 and Earlier Contributions</w:t>
        </w:r>
        <w:r w:rsidR="0017429C">
          <w:rPr>
            <w:noProof/>
            <w:webHidden/>
          </w:rPr>
          <w:tab/>
        </w:r>
        <w:r w:rsidR="0017429C">
          <w:rPr>
            <w:noProof/>
            <w:webHidden/>
          </w:rPr>
          <w:fldChar w:fldCharType="begin"/>
        </w:r>
        <w:r w:rsidR="0017429C">
          <w:rPr>
            <w:noProof/>
            <w:webHidden/>
          </w:rPr>
          <w:instrText xml:space="preserve"> PAGEREF _Toc331513480 \h </w:instrText>
        </w:r>
        <w:r w:rsidR="0017429C">
          <w:rPr>
            <w:noProof/>
            <w:webHidden/>
          </w:rPr>
        </w:r>
        <w:r w:rsidR="0017429C">
          <w:rPr>
            <w:noProof/>
            <w:webHidden/>
          </w:rPr>
          <w:fldChar w:fldCharType="separate"/>
        </w:r>
        <w:r w:rsidR="0017429C">
          <w:rPr>
            <w:noProof/>
            <w:webHidden/>
          </w:rPr>
          <w:t>4</w:t>
        </w:r>
        <w:r w:rsidR="0017429C">
          <w:rPr>
            <w:noProof/>
            <w:webHidden/>
          </w:rPr>
          <w:fldChar w:fldCharType="end"/>
        </w:r>
      </w:hyperlink>
    </w:p>
    <w:p w:rsidR="0017429C" w:rsidRDefault="009F5491">
      <w:pPr>
        <w:pStyle w:val="TOC1"/>
        <w:tabs>
          <w:tab w:val="left" w:pos="40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n-US" w:eastAsia="en-US"/>
        </w:rPr>
      </w:pPr>
      <w:hyperlink w:anchor="_Toc331513481" w:history="1">
        <w:r w:rsidR="0017429C" w:rsidRPr="00E95DAF">
          <w:rPr>
            <w:rStyle w:val="Hyperlink"/>
            <w:rFonts w:eastAsia="Arial Unicode MS" w:cs="Arial"/>
            <w:noProof/>
          </w:rPr>
          <w:t>7</w:t>
        </w:r>
        <w:r w:rsidR="0017429C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en-US" w:eastAsia="en-US"/>
          </w:rPr>
          <w:tab/>
        </w:r>
        <w:r w:rsidR="0017429C" w:rsidRPr="00E95DAF">
          <w:rPr>
            <w:rStyle w:val="Hyperlink"/>
            <w:rFonts w:eastAsia="Arial Unicode MS" w:cs="Arial"/>
            <w:noProof/>
          </w:rPr>
          <w:t>Rel-11 Contributions</w:t>
        </w:r>
        <w:r w:rsidR="0017429C">
          <w:rPr>
            <w:noProof/>
            <w:webHidden/>
          </w:rPr>
          <w:tab/>
        </w:r>
        <w:r w:rsidR="0017429C">
          <w:rPr>
            <w:noProof/>
            <w:webHidden/>
          </w:rPr>
          <w:fldChar w:fldCharType="begin"/>
        </w:r>
        <w:r w:rsidR="0017429C">
          <w:rPr>
            <w:noProof/>
            <w:webHidden/>
          </w:rPr>
          <w:instrText xml:space="preserve"> PAGEREF _Toc331513481 \h </w:instrText>
        </w:r>
        <w:r w:rsidR="0017429C">
          <w:rPr>
            <w:noProof/>
            <w:webHidden/>
          </w:rPr>
        </w:r>
        <w:r w:rsidR="0017429C">
          <w:rPr>
            <w:noProof/>
            <w:webHidden/>
          </w:rPr>
          <w:fldChar w:fldCharType="separate"/>
        </w:r>
        <w:r w:rsidR="0017429C">
          <w:rPr>
            <w:noProof/>
            <w:webHidden/>
          </w:rPr>
          <w:t>4</w:t>
        </w:r>
        <w:r w:rsidR="0017429C">
          <w:rPr>
            <w:noProof/>
            <w:webHidden/>
          </w:rPr>
          <w:fldChar w:fldCharType="end"/>
        </w:r>
      </w:hyperlink>
    </w:p>
    <w:p w:rsidR="0017429C" w:rsidRDefault="009F5491">
      <w:pPr>
        <w:pStyle w:val="TOC1"/>
        <w:tabs>
          <w:tab w:val="left" w:pos="40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n-US" w:eastAsia="en-US"/>
        </w:rPr>
      </w:pPr>
      <w:hyperlink w:anchor="_Toc331513482" w:history="1">
        <w:r w:rsidR="0017429C" w:rsidRPr="00E95DAF">
          <w:rPr>
            <w:rStyle w:val="Hyperlink"/>
            <w:rFonts w:eastAsia="Arial Unicode MS" w:cs="Arial"/>
            <w:noProof/>
          </w:rPr>
          <w:t>8</w:t>
        </w:r>
        <w:r w:rsidR="0017429C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en-US" w:eastAsia="en-US"/>
          </w:rPr>
          <w:tab/>
        </w:r>
        <w:r w:rsidR="0017429C" w:rsidRPr="00E95DAF">
          <w:rPr>
            <w:rStyle w:val="Hyperlink"/>
            <w:rFonts w:eastAsia="Arial Unicode MS" w:cs="Arial"/>
            <w:noProof/>
          </w:rPr>
          <w:t>Rel-12 Contributions</w:t>
        </w:r>
        <w:r w:rsidR="0017429C">
          <w:rPr>
            <w:noProof/>
            <w:webHidden/>
          </w:rPr>
          <w:tab/>
        </w:r>
        <w:r w:rsidR="0017429C">
          <w:rPr>
            <w:noProof/>
            <w:webHidden/>
          </w:rPr>
          <w:fldChar w:fldCharType="begin"/>
        </w:r>
        <w:r w:rsidR="0017429C">
          <w:rPr>
            <w:noProof/>
            <w:webHidden/>
          </w:rPr>
          <w:instrText xml:space="preserve"> PAGEREF _Toc331513482 \h </w:instrText>
        </w:r>
        <w:r w:rsidR="0017429C">
          <w:rPr>
            <w:noProof/>
            <w:webHidden/>
          </w:rPr>
        </w:r>
        <w:r w:rsidR="0017429C">
          <w:rPr>
            <w:noProof/>
            <w:webHidden/>
          </w:rPr>
          <w:fldChar w:fldCharType="separate"/>
        </w:r>
        <w:r w:rsidR="0017429C">
          <w:rPr>
            <w:noProof/>
            <w:webHidden/>
          </w:rPr>
          <w:t>4</w:t>
        </w:r>
        <w:r w:rsidR="0017429C">
          <w:rPr>
            <w:noProof/>
            <w:webHidden/>
          </w:rPr>
          <w:fldChar w:fldCharType="end"/>
        </w:r>
      </w:hyperlink>
    </w:p>
    <w:p w:rsidR="0017429C" w:rsidRDefault="009F5491">
      <w:pPr>
        <w:pStyle w:val="TOC1"/>
        <w:tabs>
          <w:tab w:val="left" w:pos="40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n-US" w:eastAsia="en-US"/>
        </w:rPr>
      </w:pPr>
      <w:hyperlink w:anchor="_Toc331513483" w:history="1">
        <w:r w:rsidR="0017429C" w:rsidRPr="00E95DAF">
          <w:rPr>
            <w:rStyle w:val="Hyperlink"/>
            <w:rFonts w:eastAsia="Arial Unicode MS" w:cs="Arial"/>
            <w:noProof/>
          </w:rPr>
          <w:t>9</w:t>
        </w:r>
        <w:r w:rsidR="0017429C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en-US" w:eastAsia="en-US"/>
          </w:rPr>
          <w:tab/>
        </w:r>
        <w:r w:rsidR="0017429C" w:rsidRPr="00E95DAF">
          <w:rPr>
            <w:rStyle w:val="Hyperlink"/>
            <w:rFonts w:eastAsia="Arial Unicode MS" w:cs="Arial"/>
            <w:noProof/>
          </w:rPr>
          <w:t>Study Item Contributions</w:t>
        </w:r>
        <w:r w:rsidR="0017429C">
          <w:rPr>
            <w:noProof/>
            <w:webHidden/>
          </w:rPr>
          <w:tab/>
        </w:r>
        <w:r w:rsidR="0017429C">
          <w:rPr>
            <w:noProof/>
            <w:webHidden/>
          </w:rPr>
          <w:fldChar w:fldCharType="begin"/>
        </w:r>
        <w:r w:rsidR="0017429C">
          <w:rPr>
            <w:noProof/>
            <w:webHidden/>
          </w:rPr>
          <w:instrText xml:space="preserve"> PAGEREF _Toc331513483 \h </w:instrText>
        </w:r>
        <w:r w:rsidR="0017429C">
          <w:rPr>
            <w:noProof/>
            <w:webHidden/>
          </w:rPr>
        </w:r>
        <w:r w:rsidR="0017429C">
          <w:rPr>
            <w:noProof/>
            <w:webHidden/>
          </w:rPr>
          <w:fldChar w:fldCharType="separate"/>
        </w:r>
        <w:r w:rsidR="0017429C">
          <w:rPr>
            <w:noProof/>
            <w:webHidden/>
          </w:rPr>
          <w:t>4</w:t>
        </w:r>
        <w:r w:rsidR="0017429C">
          <w:rPr>
            <w:noProof/>
            <w:webHidden/>
          </w:rPr>
          <w:fldChar w:fldCharType="end"/>
        </w:r>
      </w:hyperlink>
    </w:p>
    <w:p w:rsidR="0017429C" w:rsidRDefault="009F5491">
      <w:pPr>
        <w:pStyle w:val="TOC2"/>
        <w:tabs>
          <w:tab w:val="left" w:pos="80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en-US"/>
        </w:rPr>
      </w:pPr>
      <w:hyperlink w:anchor="_Toc331513484" w:history="1">
        <w:r w:rsidR="0017429C" w:rsidRPr="00E95DAF">
          <w:rPr>
            <w:rStyle w:val="Hyperlink"/>
            <w:rFonts w:eastAsia="Arial Unicode MS" w:cs="Arial"/>
            <w:b/>
            <w:noProof/>
          </w:rPr>
          <w:t>9.1</w:t>
        </w:r>
        <w:r w:rsidR="001742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en-US"/>
          </w:rPr>
          <w:tab/>
        </w:r>
        <w:r w:rsidR="0017429C" w:rsidRPr="00E95DAF">
          <w:rPr>
            <w:rStyle w:val="Hyperlink"/>
            <w:rFonts w:eastAsia="Arial Unicode MS" w:cs="Arial"/>
            <w:b/>
            <w:noProof/>
          </w:rPr>
          <w:t>FS_AMTC: Alternatives to E.164 for Machine-Type Communications [SP-100198]</w:t>
        </w:r>
        <w:r w:rsidR="0017429C">
          <w:rPr>
            <w:noProof/>
            <w:webHidden/>
          </w:rPr>
          <w:tab/>
        </w:r>
        <w:r w:rsidR="0017429C">
          <w:rPr>
            <w:noProof/>
            <w:webHidden/>
          </w:rPr>
          <w:fldChar w:fldCharType="begin"/>
        </w:r>
        <w:r w:rsidR="0017429C">
          <w:rPr>
            <w:noProof/>
            <w:webHidden/>
          </w:rPr>
          <w:instrText xml:space="preserve"> PAGEREF _Toc331513484 \h </w:instrText>
        </w:r>
        <w:r w:rsidR="0017429C">
          <w:rPr>
            <w:noProof/>
            <w:webHidden/>
          </w:rPr>
        </w:r>
        <w:r w:rsidR="0017429C">
          <w:rPr>
            <w:noProof/>
            <w:webHidden/>
          </w:rPr>
          <w:fldChar w:fldCharType="separate"/>
        </w:r>
        <w:r w:rsidR="0017429C">
          <w:rPr>
            <w:noProof/>
            <w:webHidden/>
          </w:rPr>
          <w:t>4</w:t>
        </w:r>
        <w:r w:rsidR="0017429C">
          <w:rPr>
            <w:noProof/>
            <w:webHidden/>
          </w:rPr>
          <w:fldChar w:fldCharType="end"/>
        </w:r>
      </w:hyperlink>
    </w:p>
    <w:p w:rsidR="0017429C" w:rsidRDefault="009F5491">
      <w:pPr>
        <w:pStyle w:val="TOC2"/>
        <w:tabs>
          <w:tab w:val="left" w:pos="80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en-US"/>
        </w:rPr>
      </w:pPr>
      <w:hyperlink w:anchor="_Toc331513485" w:history="1">
        <w:r w:rsidR="0017429C" w:rsidRPr="00E95DAF">
          <w:rPr>
            <w:rStyle w:val="Hyperlink"/>
            <w:rFonts w:eastAsia="Arial Unicode MS" w:cs="Arial"/>
            <w:b/>
            <w:noProof/>
          </w:rPr>
          <w:t>9.2</w:t>
        </w:r>
        <w:r w:rsidR="001742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en-US"/>
          </w:rPr>
          <w:tab/>
        </w:r>
        <w:r w:rsidR="0017429C" w:rsidRPr="00E95DAF">
          <w:rPr>
            <w:rStyle w:val="Hyperlink"/>
            <w:rFonts w:eastAsia="Arial Unicode MS" w:cs="Arial"/>
            <w:b/>
            <w:noProof/>
          </w:rPr>
          <w:t>FS_MTCe: Enhancements for Machine-Type Communications [SP-100448]</w:t>
        </w:r>
        <w:r w:rsidR="0017429C">
          <w:rPr>
            <w:noProof/>
            <w:webHidden/>
          </w:rPr>
          <w:tab/>
        </w:r>
        <w:r w:rsidR="0017429C">
          <w:rPr>
            <w:noProof/>
            <w:webHidden/>
          </w:rPr>
          <w:fldChar w:fldCharType="begin"/>
        </w:r>
        <w:r w:rsidR="0017429C">
          <w:rPr>
            <w:noProof/>
            <w:webHidden/>
          </w:rPr>
          <w:instrText xml:space="preserve"> PAGEREF _Toc331513485 \h </w:instrText>
        </w:r>
        <w:r w:rsidR="0017429C">
          <w:rPr>
            <w:noProof/>
            <w:webHidden/>
          </w:rPr>
        </w:r>
        <w:r w:rsidR="0017429C">
          <w:rPr>
            <w:noProof/>
            <w:webHidden/>
          </w:rPr>
          <w:fldChar w:fldCharType="separate"/>
        </w:r>
        <w:r w:rsidR="0017429C">
          <w:rPr>
            <w:noProof/>
            <w:webHidden/>
          </w:rPr>
          <w:t>4</w:t>
        </w:r>
        <w:r w:rsidR="0017429C">
          <w:rPr>
            <w:noProof/>
            <w:webHidden/>
          </w:rPr>
          <w:fldChar w:fldCharType="end"/>
        </w:r>
      </w:hyperlink>
    </w:p>
    <w:p w:rsidR="0017429C" w:rsidRDefault="009F5491">
      <w:pPr>
        <w:pStyle w:val="TOC2"/>
        <w:tabs>
          <w:tab w:val="left" w:pos="80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en-US"/>
        </w:rPr>
      </w:pPr>
      <w:hyperlink w:anchor="_Toc331513486" w:history="1">
        <w:r w:rsidR="0017429C" w:rsidRPr="00E95DAF">
          <w:rPr>
            <w:rStyle w:val="Hyperlink"/>
            <w:rFonts w:eastAsia="Arial Unicode MS" w:cs="Arial"/>
            <w:b/>
            <w:noProof/>
          </w:rPr>
          <w:t>9.3</w:t>
        </w:r>
        <w:r w:rsidR="001742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en-US"/>
          </w:rPr>
          <w:tab/>
        </w:r>
        <w:r w:rsidR="0017429C" w:rsidRPr="00E95DAF">
          <w:rPr>
            <w:rStyle w:val="Hyperlink"/>
            <w:rFonts w:eastAsia="Arial Unicode MS" w:cs="Arial"/>
            <w:b/>
            <w:noProof/>
          </w:rPr>
          <w:t>FS_UMONC: Usage monitoring control enhancement [SP-120258]</w:t>
        </w:r>
        <w:r w:rsidR="0017429C">
          <w:rPr>
            <w:noProof/>
            <w:webHidden/>
          </w:rPr>
          <w:tab/>
        </w:r>
        <w:r w:rsidR="0017429C">
          <w:rPr>
            <w:noProof/>
            <w:webHidden/>
          </w:rPr>
          <w:fldChar w:fldCharType="begin"/>
        </w:r>
        <w:r w:rsidR="0017429C">
          <w:rPr>
            <w:noProof/>
            <w:webHidden/>
          </w:rPr>
          <w:instrText xml:space="preserve"> PAGEREF _Toc331513486 \h </w:instrText>
        </w:r>
        <w:r w:rsidR="0017429C">
          <w:rPr>
            <w:noProof/>
            <w:webHidden/>
          </w:rPr>
        </w:r>
        <w:r w:rsidR="0017429C">
          <w:rPr>
            <w:noProof/>
            <w:webHidden/>
          </w:rPr>
          <w:fldChar w:fldCharType="separate"/>
        </w:r>
        <w:r w:rsidR="0017429C">
          <w:rPr>
            <w:noProof/>
            <w:webHidden/>
          </w:rPr>
          <w:t>4</w:t>
        </w:r>
        <w:r w:rsidR="0017429C">
          <w:rPr>
            <w:noProof/>
            <w:webHidden/>
          </w:rPr>
          <w:fldChar w:fldCharType="end"/>
        </w:r>
      </w:hyperlink>
    </w:p>
    <w:p w:rsidR="0017429C" w:rsidRDefault="009F5491">
      <w:pPr>
        <w:pStyle w:val="TOC2"/>
        <w:tabs>
          <w:tab w:val="left" w:pos="80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en-US"/>
        </w:rPr>
      </w:pPr>
      <w:hyperlink w:anchor="_Toc331513487" w:history="1">
        <w:r w:rsidR="0017429C" w:rsidRPr="00E95DAF">
          <w:rPr>
            <w:rStyle w:val="Hyperlink"/>
            <w:rFonts w:eastAsia="Arial Unicode MS" w:cs="Arial"/>
            <w:b/>
            <w:noProof/>
          </w:rPr>
          <w:t>9.4</w:t>
        </w:r>
        <w:r w:rsidR="001742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en-US"/>
          </w:rPr>
          <w:tab/>
        </w:r>
        <w:r w:rsidR="0017429C" w:rsidRPr="00E95DAF">
          <w:rPr>
            <w:rStyle w:val="Hyperlink"/>
            <w:rFonts w:eastAsia="Arial Unicode MS" w:cs="Arial"/>
            <w:b/>
            <w:noProof/>
          </w:rPr>
          <w:t>FS_ProSe: Proximity-based Services [SP-110638]</w:t>
        </w:r>
        <w:r w:rsidR="0017429C">
          <w:rPr>
            <w:noProof/>
            <w:webHidden/>
          </w:rPr>
          <w:tab/>
        </w:r>
        <w:r w:rsidR="0017429C">
          <w:rPr>
            <w:noProof/>
            <w:webHidden/>
          </w:rPr>
          <w:fldChar w:fldCharType="begin"/>
        </w:r>
        <w:r w:rsidR="0017429C">
          <w:rPr>
            <w:noProof/>
            <w:webHidden/>
          </w:rPr>
          <w:instrText xml:space="preserve"> PAGEREF _Toc331513487 \h </w:instrText>
        </w:r>
        <w:r w:rsidR="0017429C">
          <w:rPr>
            <w:noProof/>
            <w:webHidden/>
          </w:rPr>
        </w:r>
        <w:r w:rsidR="0017429C">
          <w:rPr>
            <w:noProof/>
            <w:webHidden/>
          </w:rPr>
          <w:fldChar w:fldCharType="separate"/>
        </w:r>
        <w:r w:rsidR="0017429C">
          <w:rPr>
            <w:noProof/>
            <w:webHidden/>
          </w:rPr>
          <w:t>4</w:t>
        </w:r>
        <w:r w:rsidR="0017429C">
          <w:rPr>
            <w:noProof/>
            <w:webHidden/>
          </w:rPr>
          <w:fldChar w:fldCharType="end"/>
        </w:r>
      </w:hyperlink>
    </w:p>
    <w:p w:rsidR="0017429C" w:rsidRDefault="009F5491">
      <w:pPr>
        <w:pStyle w:val="TOC3"/>
        <w:tabs>
          <w:tab w:val="left" w:pos="12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  <w:lang w:val="en-US" w:eastAsia="en-US"/>
        </w:rPr>
      </w:pPr>
      <w:hyperlink w:anchor="_Toc331513488" w:history="1">
        <w:r w:rsidR="0017429C" w:rsidRPr="00E95DAF">
          <w:rPr>
            <w:rStyle w:val="Hyperlink"/>
            <w:rFonts w:eastAsia="Arial Unicode MS" w:cs="Arial"/>
            <w:b/>
            <w:noProof/>
          </w:rPr>
          <w:t>9.4.1</w:t>
        </w:r>
        <w:r w:rsidR="0017429C"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val="en-US" w:eastAsia="en-US"/>
          </w:rPr>
          <w:tab/>
        </w:r>
        <w:r w:rsidR="0017429C" w:rsidRPr="00E95DAF">
          <w:rPr>
            <w:rStyle w:val="Hyperlink"/>
            <w:rFonts w:eastAsia="Arial Unicode MS" w:cs="Arial"/>
            <w:b/>
            <w:noProof/>
          </w:rPr>
          <w:t>Editorial and other clean-up</w:t>
        </w:r>
        <w:r w:rsidR="0017429C">
          <w:rPr>
            <w:noProof/>
            <w:webHidden/>
          </w:rPr>
          <w:tab/>
        </w:r>
        <w:r w:rsidR="0017429C">
          <w:rPr>
            <w:noProof/>
            <w:webHidden/>
          </w:rPr>
          <w:fldChar w:fldCharType="begin"/>
        </w:r>
        <w:r w:rsidR="0017429C">
          <w:rPr>
            <w:noProof/>
            <w:webHidden/>
          </w:rPr>
          <w:instrText xml:space="preserve"> PAGEREF _Toc331513488 \h </w:instrText>
        </w:r>
        <w:r w:rsidR="0017429C">
          <w:rPr>
            <w:noProof/>
            <w:webHidden/>
          </w:rPr>
        </w:r>
        <w:r w:rsidR="0017429C">
          <w:rPr>
            <w:noProof/>
            <w:webHidden/>
          </w:rPr>
          <w:fldChar w:fldCharType="separate"/>
        </w:r>
        <w:r w:rsidR="0017429C">
          <w:rPr>
            <w:noProof/>
            <w:webHidden/>
          </w:rPr>
          <w:t>4</w:t>
        </w:r>
        <w:r w:rsidR="0017429C">
          <w:rPr>
            <w:noProof/>
            <w:webHidden/>
          </w:rPr>
          <w:fldChar w:fldCharType="end"/>
        </w:r>
      </w:hyperlink>
    </w:p>
    <w:p w:rsidR="0017429C" w:rsidRDefault="009F5491">
      <w:pPr>
        <w:pStyle w:val="TOC3"/>
        <w:tabs>
          <w:tab w:val="left" w:pos="12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  <w:lang w:val="en-US" w:eastAsia="en-US"/>
        </w:rPr>
      </w:pPr>
      <w:hyperlink w:anchor="_Toc331513489" w:history="1">
        <w:r w:rsidR="0017429C" w:rsidRPr="00E95DAF">
          <w:rPr>
            <w:rStyle w:val="Hyperlink"/>
            <w:rFonts w:eastAsia="Arial Unicode MS" w:cs="Arial"/>
            <w:b/>
            <w:noProof/>
          </w:rPr>
          <w:t>9.4.2</w:t>
        </w:r>
        <w:r w:rsidR="0017429C"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val="en-US" w:eastAsia="en-US"/>
          </w:rPr>
          <w:tab/>
        </w:r>
        <w:r w:rsidR="0017429C" w:rsidRPr="00E95DAF">
          <w:rPr>
            <w:rStyle w:val="Hyperlink"/>
            <w:rFonts w:eastAsia="Arial Unicode MS" w:cs="Arial"/>
            <w:b/>
            <w:noProof/>
          </w:rPr>
          <w:t>Terminology and Definitions</w:t>
        </w:r>
        <w:r w:rsidR="0017429C">
          <w:rPr>
            <w:noProof/>
            <w:webHidden/>
          </w:rPr>
          <w:tab/>
        </w:r>
        <w:r w:rsidR="0017429C">
          <w:rPr>
            <w:noProof/>
            <w:webHidden/>
          </w:rPr>
          <w:fldChar w:fldCharType="begin"/>
        </w:r>
        <w:r w:rsidR="0017429C">
          <w:rPr>
            <w:noProof/>
            <w:webHidden/>
          </w:rPr>
          <w:instrText xml:space="preserve"> PAGEREF _Toc331513489 \h </w:instrText>
        </w:r>
        <w:r w:rsidR="0017429C">
          <w:rPr>
            <w:noProof/>
            <w:webHidden/>
          </w:rPr>
        </w:r>
        <w:r w:rsidR="0017429C">
          <w:rPr>
            <w:noProof/>
            <w:webHidden/>
          </w:rPr>
          <w:fldChar w:fldCharType="separate"/>
        </w:r>
        <w:r w:rsidR="0017429C">
          <w:rPr>
            <w:noProof/>
            <w:webHidden/>
          </w:rPr>
          <w:t>5</w:t>
        </w:r>
        <w:r w:rsidR="0017429C">
          <w:rPr>
            <w:noProof/>
            <w:webHidden/>
          </w:rPr>
          <w:fldChar w:fldCharType="end"/>
        </w:r>
      </w:hyperlink>
    </w:p>
    <w:p w:rsidR="0017429C" w:rsidRDefault="009F5491">
      <w:pPr>
        <w:pStyle w:val="TOC3"/>
        <w:tabs>
          <w:tab w:val="left" w:pos="12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  <w:lang w:val="en-US" w:eastAsia="en-US"/>
        </w:rPr>
      </w:pPr>
      <w:hyperlink w:anchor="_Toc331513490" w:history="1">
        <w:r w:rsidR="0017429C" w:rsidRPr="00E95DAF">
          <w:rPr>
            <w:rStyle w:val="Hyperlink"/>
            <w:rFonts w:eastAsia="Arial Unicode MS" w:cs="Arial"/>
            <w:b/>
            <w:noProof/>
          </w:rPr>
          <w:t>9.4.3</w:t>
        </w:r>
        <w:r w:rsidR="0017429C"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val="en-US" w:eastAsia="en-US"/>
          </w:rPr>
          <w:tab/>
        </w:r>
        <w:r w:rsidR="0017429C" w:rsidRPr="00E95DAF">
          <w:rPr>
            <w:rStyle w:val="Hyperlink"/>
            <w:rFonts w:eastAsia="Arial Unicode MS" w:cs="Arial"/>
            <w:b/>
            <w:noProof/>
          </w:rPr>
          <w:t>Public Safety</w:t>
        </w:r>
        <w:r w:rsidR="0017429C">
          <w:rPr>
            <w:noProof/>
            <w:webHidden/>
          </w:rPr>
          <w:tab/>
        </w:r>
        <w:r w:rsidR="0017429C">
          <w:rPr>
            <w:noProof/>
            <w:webHidden/>
          </w:rPr>
          <w:fldChar w:fldCharType="begin"/>
        </w:r>
        <w:r w:rsidR="0017429C">
          <w:rPr>
            <w:noProof/>
            <w:webHidden/>
          </w:rPr>
          <w:instrText xml:space="preserve"> PAGEREF _Toc331513490 \h </w:instrText>
        </w:r>
        <w:r w:rsidR="0017429C">
          <w:rPr>
            <w:noProof/>
            <w:webHidden/>
          </w:rPr>
        </w:r>
        <w:r w:rsidR="0017429C">
          <w:rPr>
            <w:noProof/>
            <w:webHidden/>
          </w:rPr>
          <w:fldChar w:fldCharType="separate"/>
        </w:r>
        <w:r w:rsidR="0017429C">
          <w:rPr>
            <w:noProof/>
            <w:webHidden/>
          </w:rPr>
          <w:t>5</w:t>
        </w:r>
        <w:r w:rsidR="0017429C">
          <w:rPr>
            <w:noProof/>
            <w:webHidden/>
          </w:rPr>
          <w:fldChar w:fldCharType="end"/>
        </w:r>
      </w:hyperlink>
    </w:p>
    <w:p w:rsidR="0017429C" w:rsidRDefault="009F5491">
      <w:pPr>
        <w:pStyle w:val="TOC3"/>
        <w:tabs>
          <w:tab w:val="left" w:pos="12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  <w:lang w:val="en-US" w:eastAsia="en-US"/>
        </w:rPr>
      </w:pPr>
      <w:hyperlink w:anchor="_Toc331513491" w:history="1">
        <w:r w:rsidR="0017429C" w:rsidRPr="00E95DAF">
          <w:rPr>
            <w:rStyle w:val="Hyperlink"/>
            <w:rFonts w:eastAsia="Arial Unicode MS" w:cs="Arial"/>
            <w:b/>
            <w:noProof/>
          </w:rPr>
          <w:t>9.4.4</w:t>
        </w:r>
        <w:r w:rsidR="0017429C"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val="en-US" w:eastAsia="en-US"/>
          </w:rPr>
          <w:tab/>
        </w:r>
        <w:r w:rsidR="0017429C" w:rsidRPr="00E95DAF">
          <w:rPr>
            <w:rStyle w:val="Hyperlink"/>
            <w:rFonts w:eastAsia="Arial Unicode MS" w:cs="Arial"/>
            <w:b/>
            <w:noProof/>
          </w:rPr>
          <w:t>ProSe Discovery</w:t>
        </w:r>
        <w:r w:rsidR="0017429C">
          <w:rPr>
            <w:noProof/>
            <w:webHidden/>
          </w:rPr>
          <w:tab/>
        </w:r>
        <w:r w:rsidR="0017429C">
          <w:rPr>
            <w:noProof/>
            <w:webHidden/>
          </w:rPr>
          <w:fldChar w:fldCharType="begin"/>
        </w:r>
        <w:r w:rsidR="0017429C">
          <w:rPr>
            <w:noProof/>
            <w:webHidden/>
          </w:rPr>
          <w:instrText xml:space="preserve"> PAGEREF _Toc331513491 \h </w:instrText>
        </w:r>
        <w:r w:rsidR="0017429C">
          <w:rPr>
            <w:noProof/>
            <w:webHidden/>
          </w:rPr>
        </w:r>
        <w:r w:rsidR="0017429C">
          <w:rPr>
            <w:noProof/>
            <w:webHidden/>
          </w:rPr>
          <w:fldChar w:fldCharType="separate"/>
        </w:r>
        <w:r w:rsidR="0017429C">
          <w:rPr>
            <w:noProof/>
            <w:webHidden/>
          </w:rPr>
          <w:t>7</w:t>
        </w:r>
        <w:r w:rsidR="0017429C">
          <w:rPr>
            <w:noProof/>
            <w:webHidden/>
          </w:rPr>
          <w:fldChar w:fldCharType="end"/>
        </w:r>
      </w:hyperlink>
    </w:p>
    <w:p w:rsidR="0017429C" w:rsidRDefault="009F5491">
      <w:pPr>
        <w:pStyle w:val="TOC3"/>
        <w:tabs>
          <w:tab w:val="left" w:pos="12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  <w:lang w:val="en-US" w:eastAsia="en-US"/>
        </w:rPr>
      </w:pPr>
      <w:hyperlink w:anchor="_Toc331513492" w:history="1">
        <w:r w:rsidR="0017429C" w:rsidRPr="00E95DAF">
          <w:rPr>
            <w:rStyle w:val="Hyperlink"/>
            <w:rFonts w:eastAsia="Arial Unicode MS" w:cs="Arial"/>
            <w:b/>
            <w:noProof/>
          </w:rPr>
          <w:t>9.4.5</w:t>
        </w:r>
        <w:r w:rsidR="0017429C"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val="en-US" w:eastAsia="en-US"/>
          </w:rPr>
          <w:tab/>
        </w:r>
        <w:r w:rsidR="0017429C" w:rsidRPr="00E95DAF">
          <w:rPr>
            <w:rStyle w:val="Hyperlink"/>
            <w:rFonts w:eastAsia="Arial Unicode MS" w:cs="Arial"/>
            <w:b/>
            <w:noProof/>
          </w:rPr>
          <w:t>ProSe Communication</w:t>
        </w:r>
        <w:r w:rsidR="0017429C">
          <w:rPr>
            <w:noProof/>
            <w:webHidden/>
          </w:rPr>
          <w:tab/>
        </w:r>
        <w:r w:rsidR="0017429C">
          <w:rPr>
            <w:noProof/>
            <w:webHidden/>
          </w:rPr>
          <w:fldChar w:fldCharType="begin"/>
        </w:r>
        <w:r w:rsidR="0017429C">
          <w:rPr>
            <w:noProof/>
            <w:webHidden/>
          </w:rPr>
          <w:instrText xml:space="preserve"> PAGEREF _Toc331513492 \h </w:instrText>
        </w:r>
        <w:r w:rsidR="0017429C">
          <w:rPr>
            <w:noProof/>
            <w:webHidden/>
          </w:rPr>
        </w:r>
        <w:r w:rsidR="0017429C">
          <w:rPr>
            <w:noProof/>
            <w:webHidden/>
          </w:rPr>
          <w:fldChar w:fldCharType="separate"/>
        </w:r>
        <w:r w:rsidR="0017429C">
          <w:rPr>
            <w:noProof/>
            <w:webHidden/>
          </w:rPr>
          <w:t>8</w:t>
        </w:r>
        <w:r w:rsidR="0017429C">
          <w:rPr>
            <w:noProof/>
            <w:webHidden/>
          </w:rPr>
          <w:fldChar w:fldCharType="end"/>
        </w:r>
      </w:hyperlink>
    </w:p>
    <w:p w:rsidR="0017429C" w:rsidRDefault="009F5491">
      <w:pPr>
        <w:pStyle w:val="TOC3"/>
        <w:tabs>
          <w:tab w:val="left" w:pos="12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  <w:lang w:val="en-US" w:eastAsia="en-US"/>
        </w:rPr>
      </w:pPr>
      <w:hyperlink w:anchor="_Toc331513493" w:history="1">
        <w:r w:rsidR="0017429C" w:rsidRPr="00E95DAF">
          <w:rPr>
            <w:rStyle w:val="Hyperlink"/>
            <w:rFonts w:eastAsia="Arial Unicode MS" w:cs="Arial"/>
            <w:b/>
            <w:noProof/>
          </w:rPr>
          <w:t>9.4.6</w:t>
        </w:r>
        <w:r w:rsidR="0017429C"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val="en-US" w:eastAsia="en-US"/>
          </w:rPr>
          <w:tab/>
        </w:r>
        <w:r w:rsidR="0017429C" w:rsidRPr="00E95DAF">
          <w:rPr>
            <w:rStyle w:val="Hyperlink"/>
            <w:rFonts w:eastAsia="Arial Unicode MS" w:cs="Arial"/>
            <w:b/>
            <w:noProof/>
          </w:rPr>
          <w:t>WLAN Aspects</w:t>
        </w:r>
        <w:r w:rsidR="0017429C">
          <w:rPr>
            <w:noProof/>
            <w:webHidden/>
          </w:rPr>
          <w:tab/>
        </w:r>
        <w:r w:rsidR="0017429C">
          <w:rPr>
            <w:noProof/>
            <w:webHidden/>
          </w:rPr>
          <w:fldChar w:fldCharType="begin"/>
        </w:r>
        <w:r w:rsidR="0017429C">
          <w:rPr>
            <w:noProof/>
            <w:webHidden/>
          </w:rPr>
          <w:instrText xml:space="preserve"> PAGEREF _Toc331513493 \h </w:instrText>
        </w:r>
        <w:r w:rsidR="0017429C">
          <w:rPr>
            <w:noProof/>
            <w:webHidden/>
          </w:rPr>
        </w:r>
        <w:r w:rsidR="0017429C">
          <w:rPr>
            <w:noProof/>
            <w:webHidden/>
          </w:rPr>
          <w:fldChar w:fldCharType="separate"/>
        </w:r>
        <w:r w:rsidR="0017429C">
          <w:rPr>
            <w:noProof/>
            <w:webHidden/>
          </w:rPr>
          <w:t>9</w:t>
        </w:r>
        <w:r w:rsidR="0017429C">
          <w:rPr>
            <w:noProof/>
            <w:webHidden/>
          </w:rPr>
          <w:fldChar w:fldCharType="end"/>
        </w:r>
      </w:hyperlink>
    </w:p>
    <w:p w:rsidR="0017429C" w:rsidRDefault="009F5491">
      <w:pPr>
        <w:pStyle w:val="TOC3"/>
        <w:tabs>
          <w:tab w:val="left" w:pos="12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  <w:lang w:val="en-US" w:eastAsia="en-US"/>
        </w:rPr>
      </w:pPr>
      <w:hyperlink w:anchor="_Toc331513494" w:history="1">
        <w:r w:rsidR="0017429C" w:rsidRPr="00E95DAF">
          <w:rPr>
            <w:rStyle w:val="Hyperlink"/>
            <w:rFonts w:eastAsia="Arial Unicode MS" w:cs="Arial"/>
            <w:b/>
            <w:noProof/>
          </w:rPr>
          <w:t>9.4.7</w:t>
        </w:r>
        <w:r w:rsidR="0017429C"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val="en-US" w:eastAsia="en-US"/>
          </w:rPr>
          <w:tab/>
        </w:r>
        <w:r w:rsidR="0017429C" w:rsidRPr="00E95DAF">
          <w:rPr>
            <w:rStyle w:val="Hyperlink"/>
            <w:rFonts w:eastAsia="Arial Unicode MS" w:cs="Arial"/>
            <w:b/>
            <w:noProof/>
          </w:rPr>
          <w:t>Security, Privacy and Lawful Intercept Aspects</w:t>
        </w:r>
        <w:r w:rsidR="0017429C">
          <w:rPr>
            <w:noProof/>
            <w:webHidden/>
          </w:rPr>
          <w:tab/>
        </w:r>
        <w:r w:rsidR="0017429C">
          <w:rPr>
            <w:noProof/>
            <w:webHidden/>
          </w:rPr>
          <w:fldChar w:fldCharType="begin"/>
        </w:r>
        <w:r w:rsidR="0017429C">
          <w:rPr>
            <w:noProof/>
            <w:webHidden/>
          </w:rPr>
          <w:instrText xml:space="preserve"> PAGEREF _Toc331513494 \h </w:instrText>
        </w:r>
        <w:r w:rsidR="0017429C">
          <w:rPr>
            <w:noProof/>
            <w:webHidden/>
          </w:rPr>
        </w:r>
        <w:r w:rsidR="0017429C">
          <w:rPr>
            <w:noProof/>
            <w:webHidden/>
          </w:rPr>
          <w:fldChar w:fldCharType="separate"/>
        </w:r>
        <w:r w:rsidR="0017429C">
          <w:rPr>
            <w:noProof/>
            <w:webHidden/>
          </w:rPr>
          <w:t>10</w:t>
        </w:r>
        <w:r w:rsidR="0017429C">
          <w:rPr>
            <w:noProof/>
            <w:webHidden/>
          </w:rPr>
          <w:fldChar w:fldCharType="end"/>
        </w:r>
      </w:hyperlink>
    </w:p>
    <w:p w:rsidR="0017429C" w:rsidRDefault="009F5491">
      <w:pPr>
        <w:pStyle w:val="TOC3"/>
        <w:tabs>
          <w:tab w:val="left" w:pos="12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  <w:lang w:val="en-US" w:eastAsia="en-US"/>
        </w:rPr>
      </w:pPr>
      <w:hyperlink w:anchor="_Toc331513495" w:history="1">
        <w:r w:rsidR="0017429C" w:rsidRPr="00E95DAF">
          <w:rPr>
            <w:rStyle w:val="Hyperlink"/>
            <w:rFonts w:eastAsia="Arial Unicode MS" w:cs="Arial"/>
            <w:b/>
            <w:noProof/>
          </w:rPr>
          <w:t>9.4.8</w:t>
        </w:r>
        <w:r w:rsidR="0017429C"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val="en-US" w:eastAsia="en-US"/>
          </w:rPr>
          <w:tab/>
        </w:r>
        <w:r w:rsidR="0017429C" w:rsidRPr="00E95DAF">
          <w:rPr>
            <w:rStyle w:val="Hyperlink"/>
            <w:rFonts w:eastAsia="Arial Unicode MS" w:cs="Arial"/>
            <w:b/>
            <w:noProof/>
          </w:rPr>
          <w:t>Other topics</w:t>
        </w:r>
        <w:r w:rsidR="0017429C">
          <w:rPr>
            <w:noProof/>
            <w:webHidden/>
          </w:rPr>
          <w:tab/>
        </w:r>
        <w:r w:rsidR="0017429C">
          <w:rPr>
            <w:noProof/>
            <w:webHidden/>
          </w:rPr>
          <w:fldChar w:fldCharType="begin"/>
        </w:r>
        <w:r w:rsidR="0017429C">
          <w:rPr>
            <w:noProof/>
            <w:webHidden/>
          </w:rPr>
          <w:instrText xml:space="preserve"> PAGEREF _Toc331513495 \h </w:instrText>
        </w:r>
        <w:r w:rsidR="0017429C">
          <w:rPr>
            <w:noProof/>
            <w:webHidden/>
          </w:rPr>
        </w:r>
        <w:r w:rsidR="0017429C">
          <w:rPr>
            <w:noProof/>
            <w:webHidden/>
          </w:rPr>
          <w:fldChar w:fldCharType="separate"/>
        </w:r>
        <w:r w:rsidR="0017429C">
          <w:rPr>
            <w:noProof/>
            <w:webHidden/>
          </w:rPr>
          <w:t>11</w:t>
        </w:r>
        <w:r w:rsidR="0017429C">
          <w:rPr>
            <w:noProof/>
            <w:webHidden/>
          </w:rPr>
          <w:fldChar w:fldCharType="end"/>
        </w:r>
      </w:hyperlink>
    </w:p>
    <w:p w:rsidR="0017429C" w:rsidRDefault="009F5491">
      <w:pPr>
        <w:pStyle w:val="TOC3"/>
        <w:tabs>
          <w:tab w:val="left" w:pos="12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  <w:lang w:val="en-US" w:eastAsia="en-US"/>
        </w:rPr>
      </w:pPr>
      <w:hyperlink w:anchor="_Toc331513496" w:history="1">
        <w:r w:rsidR="0017429C" w:rsidRPr="00E95DAF">
          <w:rPr>
            <w:rStyle w:val="Hyperlink"/>
            <w:rFonts w:eastAsia="Arial Unicode MS" w:cs="Arial"/>
            <w:b/>
            <w:noProof/>
          </w:rPr>
          <w:t>9.4.9</w:t>
        </w:r>
        <w:r w:rsidR="0017429C"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val="en-US" w:eastAsia="en-US"/>
          </w:rPr>
          <w:tab/>
        </w:r>
        <w:r w:rsidR="0017429C" w:rsidRPr="00E95DAF">
          <w:rPr>
            <w:rStyle w:val="Hyperlink"/>
            <w:rFonts w:eastAsia="Arial Unicode MS" w:cs="Arial"/>
            <w:b/>
            <w:noProof/>
          </w:rPr>
          <w:t>FS_ProSe Drafting Session Information</w:t>
        </w:r>
        <w:r w:rsidR="0017429C">
          <w:rPr>
            <w:noProof/>
            <w:webHidden/>
          </w:rPr>
          <w:tab/>
        </w:r>
        <w:r w:rsidR="0017429C">
          <w:rPr>
            <w:noProof/>
            <w:webHidden/>
          </w:rPr>
          <w:fldChar w:fldCharType="begin"/>
        </w:r>
        <w:r w:rsidR="0017429C">
          <w:rPr>
            <w:noProof/>
            <w:webHidden/>
          </w:rPr>
          <w:instrText xml:space="preserve"> PAGEREF _Toc331513496 \h </w:instrText>
        </w:r>
        <w:r w:rsidR="0017429C">
          <w:rPr>
            <w:noProof/>
            <w:webHidden/>
          </w:rPr>
        </w:r>
        <w:r w:rsidR="0017429C">
          <w:rPr>
            <w:noProof/>
            <w:webHidden/>
          </w:rPr>
          <w:fldChar w:fldCharType="separate"/>
        </w:r>
        <w:r w:rsidR="0017429C">
          <w:rPr>
            <w:noProof/>
            <w:webHidden/>
          </w:rPr>
          <w:t>11</w:t>
        </w:r>
        <w:r w:rsidR="0017429C">
          <w:rPr>
            <w:noProof/>
            <w:webHidden/>
          </w:rPr>
          <w:fldChar w:fldCharType="end"/>
        </w:r>
      </w:hyperlink>
    </w:p>
    <w:p w:rsidR="0017429C" w:rsidRDefault="009F5491">
      <w:pPr>
        <w:pStyle w:val="TOC1"/>
        <w:tabs>
          <w:tab w:val="left" w:pos="60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n-US" w:eastAsia="en-US"/>
        </w:rPr>
      </w:pPr>
      <w:hyperlink w:anchor="_Toc331513497" w:history="1">
        <w:r w:rsidR="0017429C" w:rsidRPr="00E95DAF">
          <w:rPr>
            <w:rStyle w:val="Hyperlink"/>
            <w:rFonts w:eastAsia="Arial Unicode MS" w:cs="Arial"/>
            <w:noProof/>
          </w:rPr>
          <w:t>10</w:t>
        </w:r>
        <w:r w:rsidR="0017429C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en-US" w:eastAsia="en-US"/>
          </w:rPr>
          <w:tab/>
        </w:r>
        <w:r w:rsidR="0017429C" w:rsidRPr="00E95DAF">
          <w:rPr>
            <w:rStyle w:val="Hyperlink"/>
            <w:rFonts w:eastAsia="Arial Unicode MS" w:cs="Arial"/>
            <w:noProof/>
          </w:rPr>
          <w:t>Reserved</w:t>
        </w:r>
        <w:r w:rsidR="0017429C">
          <w:rPr>
            <w:noProof/>
            <w:webHidden/>
          </w:rPr>
          <w:tab/>
        </w:r>
        <w:r w:rsidR="0017429C">
          <w:rPr>
            <w:noProof/>
            <w:webHidden/>
          </w:rPr>
          <w:fldChar w:fldCharType="begin"/>
        </w:r>
        <w:r w:rsidR="0017429C">
          <w:rPr>
            <w:noProof/>
            <w:webHidden/>
          </w:rPr>
          <w:instrText xml:space="preserve"> PAGEREF _Toc331513497 \h </w:instrText>
        </w:r>
        <w:r w:rsidR="0017429C">
          <w:rPr>
            <w:noProof/>
            <w:webHidden/>
          </w:rPr>
        </w:r>
        <w:r w:rsidR="0017429C">
          <w:rPr>
            <w:noProof/>
            <w:webHidden/>
          </w:rPr>
          <w:fldChar w:fldCharType="separate"/>
        </w:r>
        <w:r w:rsidR="0017429C">
          <w:rPr>
            <w:noProof/>
            <w:webHidden/>
          </w:rPr>
          <w:t>12</w:t>
        </w:r>
        <w:r w:rsidR="0017429C">
          <w:rPr>
            <w:noProof/>
            <w:webHidden/>
          </w:rPr>
          <w:fldChar w:fldCharType="end"/>
        </w:r>
      </w:hyperlink>
    </w:p>
    <w:p w:rsidR="0017429C" w:rsidRDefault="009F5491">
      <w:pPr>
        <w:pStyle w:val="TOC1"/>
        <w:tabs>
          <w:tab w:val="left" w:pos="60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n-US" w:eastAsia="en-US"/>
        </w:rPr>
      </w:pPr>
      <w:hyperlink w:anchor="_Toc331513498" w:history="1">
        <w:r w:rsidR="0017429C" w:rsidRPr="00E95DAF">
          <w:rPr>
            <w:rStyle w:val="Hyperlink"/>
            <w:rFonts w:eastAsia="Arial Unicode MS" w:cs="Arial"/>
            <w:noProof/>
          </w:rPr>
          <w:t>11</w:t>
        </w:r>
        <w:r w:rsidR="0017429C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en-US" w:eastAsia="en-US"/>
          </w:rPr>
          <w:tab/>
        </w:r>
        <w:r w:rsidR="0017429C" w:rsidRPr="00E95DAF">
          <w:rPr>
            <w:rStyle w:val="Hyperlink"/>
            <w:rFonts w:eastAsia="Arial Unicode MS" w:cs="Arial"/>
            <w:noProof/>
          </w:rPr>
          <w:t>Work Planning Contributions</w:t>
        </w:r>
        <w:r w:rsidR="0017429C">
          <w:rPr>
            <w:noProof/>
            <w:webHidden/>
          </w:rPr>
          <w:tab/>
        </w:r>
        <w:r w:rsidR="0017429C">
          <w:rPr>
            <w:noProof/>
            <w:webHidden/>
          </w:rPr>
          <w:fldChar w:fldCharType="begin"/>
        </w:r>
        <w:r w:rsidR="0017429C">
          <w:rPr>
            <w:noProof/>
            <w:webHidden/>
          </w:rPr>
          <w:instrText xml:space="preserve"> PAGEREF _Toc331513498 \h </w:instrText>
        </w:r>
        <w:r w:rsidR="0017429C">
          <w:rPr>
            <w:noProof/>
            <w:webHidden/>
          </w:rPr>
        </w:r>
        <w:r w:rsidR="0017429C">
          <w:rPr>
            <w:noProof/>
            <w:webHidden/>
          </w:rPr>
          <w:fldChar w:fldCharType="separate"/>
        </w:r>
        <w:r w:rsidR="0017429C">
          <w:rPr>
            <w:noProof/>
            <w:webHidden/>
          </w:rPr>
          <w:t>12</w:t>
        </w:r>
        <w:r w:rsidR="0017429C">
          <w:rPr>
            <w:noProof/>
            <w:webHidden/>
          </w:rPr>
          <w:fldChar w:fldCharType="end"/>
        </w:r>
      </w:hyperlink>
    </w:p>
    <w:p w:rsidR="0017429C" w:rsidRDefault="009F5491">
      <w:pPr>
        <w:pStyle w:val="TOC1"/>
        <w:tabs>
          <w:tab w:val="left" w:pos="60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n-US" w:eastAsia="en-US"/>
        </w:rPr>
      </w:pPr>
      <w:hyperlink w:anchor="_Toc331513499" w:history="1">
        <w:r w:rsidR="0017429C" w:rsidRPr="00E95DAF">
          <w:rPr>
            <w:rStyle w:val="Hyperlink"/>
            <w:rFonts w:eastAsia="Arial Unicode MS" w:cs="Arial"/>
            <w:noProof/>
          </w:rPr>
          <w:t>12</w:t>
        </w:r>
        <w:r w:rsidR="0017429C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en-US" w:eastAsia="en-US"/>
          </w:rPr>
          <w:tab/>
        </w:r>
        <w:r w:rsidR="0017429C" w:rsidRPr="00E95DAF">
          <w:rPr>
            <w:rStyle w:val="Hyperlink"/>
            <w:rFonts w:eastAsia="Arial Unicode MS" w:cs="Arial"/>
            <w:noProof/>
          </w:rPr>
          <w:t>Next Meetings</w:t>
        </w:r>
        <w:r w:rsidR="0017429C">
          <w:rPr>
            <w:noProof/>
            <w:webHidden/>
          </w:rPr>
          <w:tab/>
        </w:r>
        <w:r w:rsidR="0017429C">
          <w:rPr>
            <w:noProof/>
            <w:webHidden/>
          </w:rPr>
          <w:fldChar w:fldCharType="begin"/>
        </w:r>
        <w:r w:rsidR="0017429C">
          <w:rPr>
            <w:noProof/>
            <w:webHidden/>
          </w:rPr>
          <w:instrText xml:space="preserve"> PAGEREF _Toc331513499 \h </w:instrText>
        </w:r>
        <w:r w:rsidR="0017429C">
          <w:rPr>
            <w:noProof/>
            <w:webHidden/>
          </w:rPr>
        </w:r>
        <w:r w:rsidR="0017429C">
          <w:rPr>
            <w:noProof/>
            <w:webHidden/>
          </w:rPr>
          <w:fldChar w:fldCharType="separate"/>
        </w:r>
        <w:r w:rsidR="0017429C">
          <w:rPr>
            <w:noProof/>
            <w:webHidden/>
          </w:rPr>
          <w:t>12</w:t>
        </w:r>
        <w:r w:rsidR="0017429C">
          <w:rPr>
            <w:noProof/>
            <w:webHidden/>
          </w:rPr>
          <w:fldChar w:fldCharType="end"/>
        </w:r>
      </w:hyperlink>
    </w:p>
    <w:p w:rsidR="0017429C" w:rsidRDefault="009F5491">
      <w:pPr>
        <w:pStyle w:val="TOC1"/>
        <w:tabs>
          <w:tab w:val="left" w:pos="60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n-US" w:eastAsia="en-US"/>
        </w:rPr>
      </w:pPr>
      <w:hyperlink w:anchor="_Toc331513500" w:history="1">
        <w:r w:rsidR="0017429C" w:rsidRPr="00E95DAF">
          <w:rPr>
            <w:rStyle w:val="Hyperlink"/>
            <w:rFonts w:eastAsia="Arial Unicode MS" w:cs="Arial"/>
            <w:noProof/>
          </w:rPr>
          <w:t>13</w:t>
        </w:r>
        <w:r w:rsidR="0017429C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en-US" w:eastAsia="en-US"/>
          </w:rPr>
          <w:tab/>
        </w:r>
        <w:r w:rsidR="0017429C" w:rsidRPr="00E95DAF">
          <w:rPr>
            <w:rStyle w:val="Hyperlink"/>
            <w:rFonts w:eastAsia="Arial Unicode MS" w:cs="Arial"/>
            <w:noProof/>
          </w:rPr>
          <w:t>Any Other Business</w:t>
        </w:r>
        <w:r w:rsidR="0017429C">
          <w:rPr>
            <w:noProof/>
            <w:webHidden/>
          </w:rPr>
          <w:tab/>
        </w:r>
        <w:r w:rsidR="0017429C">
          <w:rPr>
            <w:noProof/>
            <w:webHidden/>
          </w:rPr>
          <w:fldChar w:fldCharType="begin"/>
        </w:r>
        <w:r w:rsidR="0017429C">
          <w:rPr>
            <w:noProof/>
            <w:webHidden/>
          </w:rPr>
          <w:instrText xml:space="preserve"> PAGEREF _Toc331513500 \h </w:instrText>
        </w:r>
        <w:r w:rsidR="0017429C">
          <w:rPr>
            <w:noProof/>
            <w:webHidden/>
          </w:rPr>
        </w:r>
        <w:r w:rsidR="0017429C">
          <w:rPr>
            <w:noProof/>
            <w:webHidden/>
          </w:rPr>
          <w:fldChar w:fldCharType="separate"/>
        </w:r>
        <w:r w:rsidR="0017429C">
          <w:rPr>
            <w:noProof/>
            <w:webHidden/>
          </w:rPr>
          <w:t>12</w:t>
        </w:r>
        <w:r w:rsidR="0017429C">
          <w:rPr>
            <w:noProof/>
            <w:webHidden/>
          </w:rPr>
          <w:fldChar w:fldCharType="end"/>
        </w:r>
      </w:hyperlink>
    </w:p>
    <w:p w:rsidR="0017429C" w:rsidRDefault="009F5491">
      <w:pPr>
        <w:pStyle w:val="TOC1"/>
        <w:tabs>
          <w:tab w:val="left" w:pos="60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n-US" w:eastAsia="en-US"/>
        </w:rPr>
      </w:pPr>
      <w:hyperlink w:anchor="_Toc331513501" w:history="1">
        <w:r w:rsidR="0017429C" w:rsidRPr="00E95DAF">
          <w:rPr>
            <w:rStyle w:val="Hyperlink"/>
            <w:rFonts w:eastAsia="Arial Unicode MS" w:cs="Arial"/>
            <w:noProof/>
          </w:rPr>
          <w:t>14</w:t>
        </w:r>
        <w:r w:rsidR="0017429C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en-US" w:eastAsia="en-US"/>
          </w:rPr>
          <w:tab/>
        </w:r>
        <w:r w:rsidR="0017429C" w:rsidRPr="00E95DAF">
          <w:rPr>
            <w:rStyle w:val="Hyperlink"/>
            <w:rFonts w:eastAsia="Arial Unicode MS" w:cs="Arial"/>
            <w:noProof/>
          </w:rPr>
          <w:t>Close</w:t>
        </w:r>
        <w:r w:rsidR="0017429C">
          <w:rPr>
            <w:noProof/>
            <w:webHidden/>
          </w:rPr>
          <w:tab/>
        </w:r>
        <w:r w:rsidR="0017429C">
          <w:rPr>
            <w:noProof/>
            <w:webHidden/>
          </w:rPr>
          <w:fldChar w:fldCharType="begin"/>
        </w:r>
        <w:r w:rsidR="0017429C">
          <w:rPr>
            <w:noProof/>
            <w:webHidden/>
          </w:rPr>
          <w:instrText xml:space="preserve"> PAGEREF _Toc331513501 \h </w:instrText>
        </w:r>
        <w:r w:rsidR="0017429C">
          <w:rPr>
            <w:noProof/>
            <w:webHidden/>
          </w:rPr>
        </w:r>
        <w:r w:rsidR="0017429C">
          <w:rPr>
            <w:noProof/>
            <w:webHidden/>
          </w:rPr>
          <w:fldChar w:fldCharType="separate"/>
        </w:r>
        <w:r w:rsidR="0017429C">
          <w:rPr>
            <w:noProof/>
            <w:webHidden/>
          </w:rPr>
          <w:t>12</w:t>
        </w:r>
        <w:r w:rsidR="0017429C">
          <w:rPr>
            <w:noProof/>
            <w:webHidden/>
          </w:rPr>
          <w:fldChar w:fldCharType="end"/>
        </w:r>
      </w:hyperlink>
    </w:p>
    <w:p w:rsidR="0017429C" w:rsidRDefault="009F5491">
      <w:pPr>
        <w:pStyle w:val="TOC1"/>
        <w:tabs>
          <w:tab w:val="left" w:pos="60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n-US" w:eastAsia="en-US"/>
        </w:rPr>
      </w:pPr>
      <w:hyperlink w:anchor="_Toc331513502" w:history="1">
        <w:r w:rsidR="0017429C" w:rsidRPr="00E95DAF">
          <w:rPr>
            <w:rStyle w:val="Hyperlink"/>
            <w:rFonts w:eastAsia="Arial Unicode MS" w:cs="Arial"/>
            <w:noProof/>
          </w:rPr>
          <w:t>15</w:t>
        </w:r>
        <w:r w:rsidR="0017429C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en-US" w:eastAsia="en-US"/>
          </w:rPr>
          <w:tab/>
        </w:r>
        <w:r w:rsidR="0017429C" w:rsidRPr="00E95DAF">
          <w:rPr>
            <w:rStyle w:val="Hyperlink"/>
            <w:rFonts w:eastAsia="Arial Unicode MS" w:cs="Arial"/>
            <w:noProof/>
          </w:rPr>
          <w:t>Withdrawn Documents (admin purposes only)</w:t>
        </w:r>
        <w:r w:rsidR="0017429C">
          <w:rPr>
            <w:noProof/>
            <w:webHidden/>
          </w:rPr>
          <w:tab/>
        </w:r>
        <w:r w:rsidR="0017429C">
          <w:rPr>
            <w:noProof/>
            <w:webHidden/>
          </w:rPr>
          <w:fldChar w:fldCharType="begin"/>
        </w:r>
        <w:r w:rsidR="0017429C">
          <w:rPr>
            <w:noProof/>
            <w:webHidden/>
          </w:rPr>
          <w:instrText xml:space="preserve"> PAGEREF _Toc331513502 \h </w:instrText>
        </w:r>
        <w:r w:rsidR="0017429C">
          <w:rPr>
            <w:noProof/>
            <w:webHidden/>
          </w:rPr>
        </w:r>
        <w:r w:rsidR="0017429C">
          <w:rPr>
            <w:noProof/>
            <w:webHidden/>
          </w:rPr>
          <w:fldChar w:fldCharType="separate"/>
        </w:r>
        <w:r w:rsidR="0017429C">
          <w:rPr>
            <w:noProof/>
            <w:webHidden/>
          </w:rPr>
          <w:t>12</w:t>
        </w:r>
        <w:r w:rsidR="0017429C">
          <w:rPr>
            <w:noProof/>
            <w:webHidden/>
          </w:rPr>
          <w:fldChar w:fldCharType="end"/>
        </w:r>
      </w:hyperlink>
    </w:p>
    <w:p w:rsidR="0017429C" w:rsidRDefault="009F5491">
      <w:pPr>
        <w:pStyle w:val="TOC1"/>
        <w:tabs>
          <w:tab w:val="left" w:pos="60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n-US" w:eastAsia="en-US"/>
        </w:rPr>
      </w:pPr>
      <w:hyperlink w:anchor="_Toc331513503" w:history="1">
        <w:r w:rsidR="0017429C" w:rsidRPr="00E95DAF">
          <w:rPr>
            <w:rStyle w:val="Hyperlink"/>
            <w:rFonts w:eastAsia="Arial Unicode MS" w:cs="Arial"/>
            <w:noProof/>
          </w:rPr>
          <w:t>16</w:t>
        </w:r>
        <w:r w:rsidR="0017429C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en-US" w:eastAsia="en-US"/>
          </w:rPr>
          <w:tab/>
        </w:r>
        <w:r w:rsidR="0017429C" w:rsidRPr="00E95DAF">
          <w:rPr>
            <w:rStyle w:val="Hyperlink"/>
            <w:rFonts w:eastAsia="Arial Unicode MS" w:cs="Arial"/>
            <w:noProof/>
          </w:rPr>
          <w:t>Documents to be Allocated (admin purposes only)</w:t>
        </w:r>
        <w:r w:rsidR="0017429C">
          <w:rPr>
            <w:noProof/>
            <w:webHidden/>
          </w:rPr>
          <w:tab/>
        </w:r>
        <w:r w:rsidR="0017429C">
          <w:rPr>
            <w:noProof/>
            <w:webHidden/>
          </w:rPr>
          <w:fldChar w:fldCharType="begin"/>
        </w:r>
        <w:r w:rsidR="0017429C">
          <w:rPr>
            <w:noProof/>
            <w:webHidden/>
          </w:rPr>
          <w:instrText xml:space="preserve"> PAGEREF _Toc331513503 \h </w:instrText>
        </w:r>
        <w:r w:rsidR="0017429C">
          <w:rPr>
            <w:noProof/>
            <w:webHidden/>
          </w:rPr>
        </w:r>
        <w:r w:rsidR="0017429C">
          <w:rPr>
            <w:noProof/>
            <w:webHidden/>
          </w:rPr>
          <w:fldChar w:fldCharType="separate"/>
        </w:r>
        <w:r w:rsidR="0017429C">
          <w:rPr>
            <w:noProof/>
            <w:webHidden/>
          </w:rPr>
          <w:t>12</w:t>
        </w:r>
        <w:r w:rsidR="0017429C">
          <w:rPr>
            <w:noProof/>
            <w:webHidden/>
          </w:rPr>
          <w:fldChar w:fldCharType="end"/>
        </w:r>
      </w:hyperlink>
    </w:p>
    <w:p w:rsidR="009B1044" w:rsidRPr="009B1044" w:rsidRDefault="009B1044" w:rsidP="009B1044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  <w:r w:rsidRPr="009B1044">
        <w:rPr>
          <w:rFonts w:eastAsia="Arial Unicode MS" w:cs="Arial"/>
          <w:b/>
          <w:bCs/>
          <w:noProof/>
          <w:szCs w:val="18"/>
          <w:lang w:eastAsia="ar-SA"/>
        </w:rPr>
        <w:fldChar w:fldCharType="end"/>
      </w:r>
    </w:p>
    <w:p w:rsidR="009B1044" w:rsidRPr="009B1044" w:rsidRDefault="009B1044" w:rsidP="009B1044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4C7136" w:rsidRPr="009B1044" w:rsidRDefault="004C7136" w:rsidP="009B1044"/>
    <w:sectPr w:rsidR="004C7136" w:rsidRPr="009B1044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491" w:rsidRDefault="009F5491" w:rsidP="002E015E">
      <w:pPr>
        <w:spacing w:after="0" w:line="240" w:lineRule="auto"/>
      </w:pPr>
      <w:r>
        <w:separator/>
      </w:r>
    </w:p>
  </w:endnote>
  <w:endnote w:type="continuationSeparator" w:id="0">
    <w:p w:rsidR="009F5491" w:rsidRDefault="009F5491" w:rsidP="002E0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panose1 w:val="00000000000000000000"/>
    <w:charset w:val="00"/>
    <w:family w:val="roman"/>
    <w:notTrueType/>
    <w:pitch w:val="default"/>
    <w:sig w:usb0="06079CD3" w:usb1="00009716" w:usb2="00000000" w:usb3="00000000" w:csb0="00000001" w:csb1="009E370C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Times New Roman"/>
    <w:charset w:val="00"/>
    <w:family w:val="auto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491" w:rsidRDefault="009F5491" w:rsidP="002E015E">
      <w:pPr>
        <w:spacing w:after="0" w:line="240" w:lineRule="auto"/>
      </w:pPr>
      <w:r>
        <w:separator/>
      </w:r>
    </w:p>
  </w:footnote>
  <w:footnote w:type="continuationSeparator" w:id="0">
    <w:p w:rsidR="009F5491" w:rsidRDefault="009F5491" w:rsidP="002E0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6C0A58DC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755875"/>
    <w:multiLevelType w:val="hybridMultilevel"/>
    <w:tmpl w:val="C2F4C5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19"/>
  </w:num>
  <w:num w:numId="11">
    <w:abstractNumId w:val="14"/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18"/>
  </w:num>
  <w:num w:numId="19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21"/>
  </w:num>
  <w:num w:numId="27">
    <w:abstractNumId w:val="17"/>
  </w:num>
  <w:num w:numId="28">
    <w:abstractNumId w:val="9"/>
  </w:num>
  <w:num w:numId="29">
    <w:abstractNumId w:val="10"/>
  </w:num>
  <w:num w:numId="30">
    <w:abstractNumId w:val="20"/>
  </w:num>
  <w:num w:numId="31">
    <w:abstractNumId w:val="16"/>
  </w:num>
  <w:num w:numId="32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61D2"/>
    <w:rsid w:val="000160C8"/>
    <w:rsid w:val="00031075"/>
    <w:rsid w:val="00033B50"/>
    <w:rsid w:val="00045C93"/>
    <w:rsid w:val="00057B7D"/>
    <w:rsid w:val="00057CD3"/>
    <w:rsid w:val="00062855"/>
    <w:rsid w:val="00070979"/>
    <w:rsid w:val="000B1C8C"/>
    <w:rsid w:val="000B3063"/>
    <w:rsid w:val="000B4353"/>
    <w:rsid w:val="000B546F"/>
    <w:rsid w:val="000B6999"/>
    <w:rsid w:val="000C64DE"/>
    <w:rsid w:val="000C7FB5"/>
    <w:rsid w:val="000D3F78"/>
    <w:rsid w:val="000E155A"/>
    <w:rsid w:val="000E7303"/>
    <w:rsid w:val="000F1631"/>
    <w:rsid w:val="0010152F"/>
    <w:rsid w:val="00101BA5"/>
    <w:rsid w:val="001033D8"/>
    <w:rsid w:val="00115E20"/>
    <w:rsid w:val="00122AB1"/>
    <w:rsid w:val="001449BE"/>
    <w:rsid w:val="00150FE7"/>
    <w:rsid w:val="0015692F"/>
    <w:rsid w:val="00172A42"/>
    <w:rsid w:val="0017429C"/>
    <w:rsid w:val="001802A0"/>
    <w:rsid w:val="00182793"/>
    <w:rsid w:val="00191341"/>
    <w:rsid w:val="0019168B"/>
    <w:rsid w:val="001939AF"/>
    <w:rsid w:val="0019617A"/>
    <w:rsid w:val="001A5FF0"/>
    <w:rsid w:val="001D276F"/>
    <w:rsid w:val="001D3F0F"/>
    <w:rsid w:val="001D3FD0"/>
    <w:rsid w:val="001D6381"/>
    <w:rsid w:val="001D79A8"/>
    <w:rsid w:val="001E0F32"/>
    <w:rsid w:val="001F4771"/>
    <w:rsid w:val="00207C96"/>
    <w:rsid w:val="002310C3"/>
    <w:rsid w:val="00234263"/>
    <w:rsid w:val="00235958"/>
    <w:rsid w:val="00241845"/>
    <w:rsid w:val="00243092"/>
    <w:rsid w:val="00245FCF"/>
    <w:rsid w:val="00246540"/>
    <w:rsid w:val="00255D1C"/>
    <w:rsid w:val="00271A7B"/>
    <w:rsid w:val="002777A7"/>
    <w:rsid w:val="002869E0"/>
    <w:rsid w:val="00290C58"/>
    <w:rsid w:val="002B1753"/>
    <w:rsid w:val="002B6BB6"/>
    <w:rsid w:val="002E015E"/>
    <w:rsid w:val="002E0972"/>
    <w:rsid w:val="002F43C3"/>
    <w:rsid w:val="00300C8D"/>
    <w:rsid w:val="0030697C"/>
    <w:rsid w:val="00315E6E"/>
    <w:rsid w:val="00316141"/>
    <w:rsid w:val="003201BE"/>
    <w:rsid w:val="00326CC4"/>
    <w:rsid w:val="0034271A"/>
    <w:rsid w:val="00356624"/>
    <w:rsid w:val="003569EE"/>
    <w:rsid w:val="003671D5"/>
    <w:rsid w:val="003813AA"/>
    <w:rsid w:val="0038511F"/>
    <w:rsid w:val="0038718B"/>
    <w:rsid w:val="00387968"/>
    <w:rsid w:val="0039685B"/>
    <w:rsid w:val="003B4244"/>
    <w:rsid w:val="003C4E81"/>
    <w:rsid w:val="003E66D1"/>
    <w:rsid w:val="003F4261"/>
    <w:rsid w:val="003F68D3"/>
    <w:rsid w:val="004139E8"/>
    <w:rsid w:val="00421EEA"/>
    <w:rsid w:val="0043229E"/>
    <w:rsid w:val="0044424A"/>
    <w:rsid w:val="004462B3"/>
    <w:rsid w:val="00446BAA"/>
    <w:rsid w:val="00450F91"/>
    <w:rsid w:val="00466121"/>
    <w:rsid w:val="00466A18"/>
    <w:rsid w:val="00480FF0"/>
    <w:rsid w:val="00481D6D"/>
    <w:rsid w:val="00487BB9"/>
    <w:rsid w:val="00493A68"/>
    <w:rsid w:val="004A2B07"/>
    <w:rsid w:val="004B6303"/>
    <w:rsid w:val="004C5D3D"/>
    <w:rsid w:val="004C7136"/>
    <w:rsid w:val="004E1D15"/>
    <w:rsid w:val="004E4F27"/>
    <w:rsid w:val="004F0AC9"/>
    <w:rsid w:val="004F0CAE"/>
    <w:rsid w:val="004F4E8D"/>
    <w:rsid w:val="00501162"/>
    <w:rsid w:val="00513378"/>
    <w:rsid w:val="00517411"/>
    <w:rsid w:val="00517C64"/>
    <w:rsid w:val="00534611"/>
    <w:rsid w:val="00536ED1"/>
    <w:rsid w:val="00543B21"/>
    <w:rsid w:val="00545813"/>
    <w:rsid w:val="005509FE"/>
    <w:rsid w:val="00555A65"/>
    <w:rsid w:val="0057153F"/>
    <w:rsid w:val="00581324"/>
    <w:rsid w:val="0059675B"/>
    <w:rsid w:val="005A0EB9"/>
    <w:rsid w:val="005A18F4"/>
    <w:rsid w:val="005A19AE"/>
    <w:rsid w:val="005B63EE"/>
    <w:rsid w:val="005C60BC"/>
    <w:rsid w:val="005D59CC"/>
    <w:rsid w:val="005E5949"/>
    <w:rsid w:val="005F236B"/>
    <w:rsid w:val="005F4E7D"/>
    <w:rsid w:val="005F4FCA"/>
    <w:rsid w:val="00606FB2"/>
    <w:rsid w:val="00620F44"/>
    <w:rsid w:val="006501E6"/>
    <w:rsid w:val="0065473C"/>
    <w:rsid w:val="00661DC5"/>
    <w:rsid w:val="0067685E"/>
    <w:rsid w:val="00687455"/>
    <w:rsid w:val="00687901"/>
    <w:rsid w:val="00690173"/>
    <w:rsid w:val="00696A1E"/>
    <w:rsid w:val="006B268F"/>
    <w:rsid w:val="006B3782"/>
    <w:rsid w:val="006C08B0"/>
    <w:rsid w:val="006C679E"/>
    <w:rsid w:val="006C6FAF"/>
    <w:rsid w:val="006D660B"/>
    <w:rsid w:val="006D731C"/>
    <w:rsid w:val="006E35EF"/>
    <w:rsid w:val="006F09BB"/>
    <w:rsid w:val="006F3FF7"/>
    <w:rsid w:val="006F782E"/>
    <w:rsid w:val="007058A1"/>
    <w:rsid w:val="007177F0"/>
    <w:rsid w:val="007226FF"/>
    <w:rsid w:val="00733C57"/>
    <w:rsid w:val="00742A7C"/>
    <w:rsid w:val="007654D5"/>
    <w:rsid w:val="00765945"/>
    <w:rsid w:val="00772968"/>
    <w:rsid w:val="00774369"/>
    <w:rsid w:val="00775250"/>
    <w:rsid w:val="007A13D2"/>
    <w:rsid w:val="007A4A27"/>
    <w:rsid w:val="007B0124"/>
    <w:rsid w:val="007B0245"/>
    <w:rsid w:val="007B6E4E"/>
    <w:rsid w:val="007C4A9D"/>
    <w:rsid w:val="007D44C4"/>
    <w:rsid w:val="007D57A4"/>
    <w:rsid w:val="007D6840"/>
    <w:rsid w:val="007E1748"/>
    <w:rsid w:val="007F17FD"/>
    <w:rsid w:val="007F675D"/>
    <w:rsid w:val="007F7534"/>
    <w:rsid w:val="00800BAE"/>
    <w:rsid w:val="00803794"/>
    <w:rsid w:val="00803F7C"/>
    <w:rsid w:val="00803FB6"/>
    <w:rsid w:val="008119BA"/>
    <w:rsid w:val="00813E44"/>
    <w:rsid w:val="00820B5E"/>
    <w:rsid w:val="008211E6"/>
    <w:rsid w:val="0082378F"/>
    <w:rsid w:val="00827F8C"/>
    <w:rsid w:val="00840F32"/>
    <w:rsid w:val="00844C69"/>
    <w:rsid w:val="008454C7"/>
    <w:rsid w:val="008467EC"/>
    <w:rsid w:val="00846892"/>
    <w:rsid w:val="00867890"/>
    <w:rsid w:val="00867997"/>
    <w:rsid w:val="0087158C"/>
    <w:rsid w:val="00874AC7"/>
    <w:rsid w:val="00875860"/>
    <w:rsid w:val="00876BCA"/>
    <w:rsid w:val="00880885"/>
    <w:rsid w:val="00882995"/>
    <w:rsid w:val="00885388"/>
    <w:rsid w:val="00891C16"/>
    <w:rsid w:val="008B67DB"/>
    <w:rsid w:val="008C1CF7"/>
    <w:rsid w:val="008C7F8E"/>
    <w:rsid w:val="008D25FE"/>
    <w:rsid w:val="008D2DBF"/>
    <w:rsid w:val="008D4E3F"/>
    <w:rsid w:val="008D73EF"/>
    <w:rsid w:val="008F28EA"/>
    <w:rsid w:val="00903C3D"/>
    <w:rsid w:val="00921068"/>
    <w:rsid w:val="009430BC"/>
    <w:rsid w:val="00944F00"/>
    <w:rsid w:val="00963D25"/>
    <w:rsid w:val="00966536"/>
    <w:rsid w:val="009678FC"/>
    <w:rsid w:val="009746BE"/>
    <w:rsid w:val="009772E4"/>
    <w:rsid w:val="0098014B"/>
    <w:rsid w:val="00996C4B"/>
    <w:rsid w:val="0099704B"/>
    <w:rsid w:val="009B1044"/>
    <w:rsid w:val="009B5FF1"/>
    <w:rsid w:val="009B7197"/>
    <w:rsid w:val="009C39A8"/>
    <w:rsid w:val="009C5E19"/>
    <w:rsid w:val="009C78F1"/>
    <w:rsid w:val="009D2164"/>
    <w:rsid w:val="009D4B72"/>
    <w:rsid w:val="009F109D"/>
    <w:rsid w:val="009F5491"/>
    <w:rsid w:val="009F586A"/>
    <w:rsid w:val="00A0515B"/>
    <w:rsid w:val="00A07741"/>
    <w:rsid w:val="00A109ED"/>
    <w:rsid w:val="00A17642"/>
    <w:rsid w:val="00A378B5"/>
    <w:rsid w:val="00A3793C"/>
    <w:rsid w:val="00A4163E"/>
    <w:rsid w:val="00A419F8"/>
    <w:rsid w:val="00A54943"/>
    <w:rsid w:val="00A55913"/>
    <w:rsid w:val="00A64F14"/>
    <w:rsid w:val="00A67339"/>
    <w:rsid w:val="00A8135F"/>
    <w:rsid w:val="00A955A7"/>
    <w:rsid w:val="00AA3928"/>
    <w:rsid w:val="00AA3A0C"/>
    <w:rsid w:val="00AB4F06"/>
    <w:rsid w:val="00AB6204"/>
    <w:rsid w:val="00AB7F54"/>
    <w:rsid w:val="00AC499A"/>
    <w:rsid w:val="00AD5D7F"/>
    <w:rsid w:val="00AE7C7E"/>
    <w:rsid w:val="00AF60E1"/>
    <w:rsid w:val="00B00D07"/>
    <w:rsid w:val="00B12878"/>
    <w:rsid w:val="00B12D2A"/>
    <w:rsid w:val="00B16630"/>
    <w:rsid w:val="00B200AA"/>
    <w:rsid w:val="00B26B8C"/>
    <w:rsid w:val="00B41FA9"/>
    <w:rsid w:val="00B46073"/>
    <w:rsid w:val="00B55865"/>
    <w:rsid w:val="00B5640B"/>
    <w:rsid w:val="00B63C3D"/>
    <w:rsid w:val="00B6752E"/>
    <w:rsid w:val="00B73C4A"/>
    <w:rsid w:val="00B97DCE"/>
    <w:rsid w:val="00BA1848"/>
    <w:rsid w:val="00BA6451"/>
    <w:rsid w:val="00BB32F4"/>
    <w:rsid w:val="00BC5FC9"/>
    <w:rsid w:val="00BC6EBE"/>
    <w:rsid w:val="00BD3530"/>
    <w:rsid w:val="00BE3E19"/>
    <w:rsid w:val="00BF03ED"/>
    <w:rsid w:val="00BF3053"/>
    <w:rsid w:val="00BF3952"/>
    <w:rsid w:val="00BF530B"/>
    <w:rsid w:val="00C12152"/>
    <w:rsid w:val="00C213D5"/>
    <w:rsid w:val="00C250BE"/>
    <w:rsid w:val="00C31871"/>
    <w:rsid w:val="00C47828"/>
    <w:rsid w:val="00C47F53"/>
    <w:rsid w:val="00C61050"/>
    <w:rsid w:val="00C661AB"/>
    <w:rsid w:val="00C859BE"/>
    <w:rsid w:val="00C924A8"/>
    <w:rsid w:val="00CA6392"/>
    <w:rsid w:val="00CB5B5B"/>
    <w:rsid w:val="00CC0632"/>
    <w:rsid w:val="00CC729D"/>
    <w:rsid w:val="00CE1D45"/>
    <w:rsid w:val="00CE5472"/>
    <w:rsid w:val="00CF2AA4"/>
    <w:rsid w:val="00D01C8E"/>
    <w:rsid w:val="00D15F69"/>
    <w:rsid w:val="00D21F99"/>
    <w:rsid w:val="00D22029"/>
    <w:rsid w:val="00D23E08"/>
    <w:rsid w:val="00D30E8E"/>
    <w:rsid w:val="00D350DE"/>
    <w:rsid w:val="00D37195"/>
    <w:rsid w:val="00D47453"/>
    <w:rsid w:val="00D50287"/>
    <w:rsid w:val="00D72B1A"/>
    <w:rsid w:val="00D73940"/>
    <w:rsid w:val="00D7749D"/>
    <w:rsid w:val="00D83E02"/>
    <w:rsid w:val="00D93A19"/>
    <w:rsid w:val="00DA32BF"/>
    <w:rsid w:val="00DB21C5"/>
    <w:rsid w:val="00DB63F6"/>
    <w:rsid w:val="00DC584A"/>
    <w:rsid w:val="00DC70C3"/>
    <w:rsid w:val="00DD31C1"/>
    <w:rsid w:val="00DD53DE"/>
    <w:rsid w:val="00DF79D9"/>
    <w:rsid w:val="00E036D1"/>
    <w:rsid w:val="00E15591"/>
    <w:rsid w:val="00E251AC"/>
    <w:rsid w:val="00E25AA6"/>
    <w:rsid w:val="00E277E9"/>
    <w:rsid w:val="00E27C34"/>
    <w:rsid w:val="00E30D0D"/>
    <w:rsid w:val="00E31844"/>
    <w:rsid w:val="00E50E1C"/>
    <w:rsid w:val="00E5268E"/>
    <w:rsid w:val="00E54C0E"/>
    <w:rsid w:val="00E624B8"/>
    <w:rsid w:val="00EB39C4"/>
    <w:rsid w:val="00EB4A23"/>
    <w:rsid w:val="00EC2E1E"/>
    <w:rsid w:val="00EC49F7"/>
    <w:rsid w:val="00ED4A0C"/>
    <w:rsid w:val="00EE17C5"/>
    <w:rsid w:val="00EF0F1F"/>
    <w:rsid w:val="00EF546D"/>
    <w:rsid w:val="00EF6653"/>
    <w:rsid w:val="00EF6D54"/>
    <w:rsid w:val="00F064F0"/>
    <w:rsid w:val="00F07D76"/>
    <w:rsid w:val="00F24348"/>
    <w:rsid w:val="00F3025E"/>
    <w:rsid w:val="00F32DB2"/>
    <w:rsid w:val="00F337D7"/>
    <w:rsid w:val="00F35705"/>
    <w:rsid w:val="00F4066C"/>
    <w:rsid w:val="00F4169E"/>
    <w:rsid w:val="00F432C3"/>
    <w:rsid w:val="00F468B1"/>
    <w:rsid w:val="00F52FB1"/>
    <w:rsid w:val="00F84575"/>
    <w:rsid w:val="00F84E3F"/>
    <w:rsid w:val="00F948AB"/>
    <w:rsid w:val="00FA4CAD"/>
    <w:rsid w:val="00FB34BA"/>
    <w:rsid w:val="00FB7FE3"/>
    <w:rsid w:val="00FC271D"/>
    <w:rsid w:val="00FC6B0D"/>
    <w:rsid w:val="00FE091C"/>
    <w:rsid w:val="00FE0FC8"/>
    <w:rsid w:val="00FF3C62"/>
    <w:rsid w:val="00FF560B"/>
    <w:rsid w:val="00FF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rPr>
      <w:rFonts w:ascii="Arial" w:hAnsi="Arial"/>
      <w:sz w:val="18"/>
    </w:rPr>
  </w:style>
  <w:style w:type="paragraph" w:styleId="Heading1">
    <w:name w:val="heading 1"/>
    <w:basedOn w:val="Normal"/>
    <w:next w:val="BodyText"/>
    <w:link w:val="Heading1Char"/>
    <w:autoRedefine/>
    <w:qFormat/>
    <w:rsid w:val="001033D8"/>
    <w:pPr>
      <w:numPr>
        <w:numId w:val="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Times New Roman" w:cs="Arial"/>
      <w:b/>
      <w:color w:val="1F497D"/>
      <w:sz w:val="24"/>
      <w:szCs w:val="20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1033D8"/>
    <w:pPr>
      <w:keepNext/>
      <w:numPr>
        <w:ilvl w:val="1"/>
        <w:numId w:val="1"/>
      </w:numPr>
      <w:tabs>
        <w:tab w:val="num" w:pos="57"/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Times New Roman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tabs>
        <w:tab w:val="clear" w:pos="2325"/>
      </w:tabs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 w:cs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 w:cs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 w:cs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 w:cs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 w:cs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 w:cs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0020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1033D8"/>
    <w:rPr>
      <w:rFonts w:ascii="Arial" w:eastAsia="Times New Roman" w:hAnsi="Arial" w:cs="Arial"/>
      <w:b/>
      <w:color w:val="1F497D"/>
      <w:sz w:val="24"/>
      <w:szCs w:val="20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basedOn w:val="DefaultParagraphFont"/>
    <w:rsid w:val="001033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basedOn w:val="DefaultParagraphFont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basedOn w:val="DefaultParagraphFont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basedOn w:val="DefaultParagraphFont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basedOn w:val="DefaultParagraphFont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basedOn w:val="DefaultParagraphFont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basedOn w:val="DefaultParagraphFont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basedOn w:val="DefaultParagraphFont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basedOn w:val="DefaultParagraphFont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basedOn w:val="DefaultParagraphFont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basedOn w:val="DefaultParagraphFont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basedOn w:val="DefaultParagraphFont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 w:cs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 w:cs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 w:cs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 w:cs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 w:cs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 w:cs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 w:cs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 w:cs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 w:cs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 w:cs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CommentTextChar">
    <w:name w:val="Comment Text Char"/>
    <w:basedOn w:val="DefaultParagraphFont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FooterChar">
    <w:name w:val="Footer Char"/>
    <w:basedOn w:val="DefaultParagraphFont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 w:cs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 w:cs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 w:cs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 w:cs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 w:cs="Times New Roman"/>
      <w:i/>
      <w:sz w:val="20"/>
      <w:szCs w:val="20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 w:cs="Times New Roman"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BodyText3Char">
    <w:name w:val="Body Text 3 Char"/>
    <w:basedOn w:val="DefaultParagraphFont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 w:cs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 w:cs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 w:cs="Times New Roman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 w:line="240" w:lineRule="auto"/>
    </w:pPr>
    <w:rPr>
      <w:rFonts w:ascii="Arial" w:eastAsia="SimSun" w:hAnsi="Arial" w:cs="CG Times (WN)"/>
      <w:sz w:val="20"/>
      <w:szCs w:val="20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 w:cs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 w:cs="Times New Roma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 w:cs="Times New Roma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 w:cs="Times New Roma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 w:cs="Times New Roman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 w:cs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 w:cs="Times New Roma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 w:cs="Times New Roma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 w:cs="Times New Roma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 w:cs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 w:cs="Times New Roma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 w:cs="Times New Roma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 w:cs="Times New Roman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 w:cs="Times New Roman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 w:cs="Times New Roman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 w:cs="Times New Roman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 w:cs="Times New Roman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after="0" w:line="240" w:lineRule="exact"/>
    </w:pPr>
    <w:rPr>
      <w:rFonts w:ascii="Helvetica" w:eastAsia="Batang" w:hAnsi="Helvetica" w:cs="Times New Roman"/>
      <w:sz w:val="20"/>
      <w:szCs w:val="20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 w:cs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 w:cs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 w:cs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 w:cs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 w:cs="Times New Roman"/>
      <w:szCs w:val="20"/>
    </w:rPr>
  </w:style>
  <w:style w:type="paragraph" w:customStyle="1" w:styleId="tdoc-header">
    <w:name w:val="tdoc-header"/>
    <w:rsid w:val="001033D8"/>
    <w:pPr>
      <w:spacing w:after="0" w:line="240" w:lineRule="auto"/>
    </w:pPr>
    <w:rPr>
      <w:rFonts w:ascii="Arial" w:eastAsia="Batang" w:hAnsi="Arial" w:cs="Arial"/>
      <w:noProof/>
      <w:sz w:val="24"/>
      <w:szCs w:val="24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 w:cs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 w:cs="Times New Roman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 w:cs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 w:cs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Batang" w:hAnsi="Arial" w:cs="Times New Roman"/>
      <w:b/>
      <w:sz w:val="34"/>
      <w:szCs w:val="20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basedOn w:val="DefaultParagraphFont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after="0" w:line="240" w:lineRule="atLeast"/>
    </w:pPr>
    <w:rPr>
      <w:rFonts w:ascii="Arial" w:eastAsia="Batang" w:hAnsi="Arial" w:cs="Times New Roman"/>
      <w:sz w:val="20"/>
      <w:szCs w:val="20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  <w:spacing w:after="0" w:line="240" w:lineRule="auto"/>
    </w:pPr>
    <w:rPr>
      <w:rFonts w:ascii="Arial Narrow" w:eastAsia="Times New Roman" w:hAnsi="Arial Narrow" w:cs="Times New Roman"/>
      <w:sz w:val="20"/>
      <w:szCs w:val="20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basedOn w:val="DefaultParagraphFont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basedOn w:val="DefaultParagraphFont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basedOn w:val="DefaultParagraphFont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basedOn w:val="DefaultParagraphFont"/>
    <w:uiPriority w:val="11"/>
    <w:rsid w:val="001033D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basedOn w:val="DefaultParagraphFont"/>
    <w:uiPriority w:val="10"/>
    <w:rsid w:val="001033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rPr>
      <w:rFonts w:ascii="Arial" w:hAnsi="Arial"/>
      <w:sz w:val="18"/>
    </w:rPr>
  </w:style>
  <w:style w:type="paragraph" w:styleId="Heading1">
    <w:name w:val="heading 1"/>
    <w:basedOn w:val="Normal"/>
    <w:next w:val="BodyText"/>
    <w:link w:val="Heading1Char"/>
    <w:autoRedefine/>
    <w:qFormat/>
    <w:rsid w:val="001033D8"/>
    <w:pPr>
      <w:numPr>
        <w:numId w:val="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Times New Roman" w:cs="Arial"/>
      <w:b/>
      <w:color w:val="1F497D"/>
      <w:sz w:val="24"/>
      <w:szCs w:val="20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1033D8"/>
    <w:pPr>
      <w:keepNext/>
      <w:numPr>
        <w:ilvl w:val="1"/>
        <w:numId w:val="1"/>
      </w:numPr>
      <w:tabs>
        <w:tab w:val="num" w:pos="57"/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Times New Roman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tabs>
        <w:tab w:val="clear" w:pos="2325"/>
      </w:tabs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 w:cs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 w:cs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 w:cs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 w:cs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 w:cs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 w:cs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0020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1033D8"/>
    <w:rPr>
      <w:rFonts w:ascii="Arial" w:eastAsia="Times New Roman" w:hAnsi="Arial" w:cs="Arial"/>
      <w:b/>
      <w:color w:val="1F497D"/>
      <w:sz w:val="24"/>
      <w:szCs w:val="20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basedOn w:val="DefaultParagraphFont"/>
    <w:rsid w:val="001033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basedOn w:val="DefaultParagraphFont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basedOn w:val="DefaultParagraphFont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basedOn w:val="DefaultParagraphFont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basedOn w:val="DefaultParagraphFont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basedOn w:val="DefaultParagraphFont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basedOn w:val="DefaultParagraphFont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basedOn w:val="DefaultParagraphFont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basedOn w:val="DefaultParagraphFont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basedOn w:val="DefaultParagraphFont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basedOn w:val="DefaultParagraphFont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basedOn w:val="DefaultParagraphFont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 w:cs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 w:cs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 w:cs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 w:cs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 w:cs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 w:cs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 w:cs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 w:cs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 w:cs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 w:cs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CommentTextChar">
    <w:name w:val="Comment Text Char"/>
    <w:basedOn w:val="DefaultParagraphFont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FooterChar">
    <w:name w:val="Footer Char"/>
    <w:basedOn w:val="DefaultParagraphFont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 w:cs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 w:cs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 w:cs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 w:cs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 w:cs="Times New Roman"/>
      <w:i/>
      <w:sz w:val="20"/>
      <w:szCs w:val="20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 w:cs="Times New Roman"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BodyText3Char">
    <w:name w:val="Body Text 3 Char"/>
    <w:basedOn w:val="DefaultParagraphFont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 w:cs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 w:cs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 w:cs="Times New Roman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 w:line="240" w:lineRule="auto"/>
    </w:pPr>
    <w:rPr>
      <w:rFonts w:ascii="Arial" w:eastAsia="SimSun" w:hAnsi="Arial" w:cs="CG Times (WN)"/>
      <w:sz w:val="20"/>
      <w:szCs w:val="20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 w:cs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 w:cs="Times New Roma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 w:cs="Times New Roma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 w:cs="Times New Roma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 w:cs="Times New Roman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 w:cs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 w:cs="Times New Roma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 w:cs="Times New Roma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 w:cs="Times New Roma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 w:cs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 w:cs="Times New Roma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 w:cs="Times New Roma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 w:cs="Times New Roman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 w:cs="Times New Roman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 w:cs="Times New Roman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 w:cs="Times New Roman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 w:cs="Times New Roman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after="0" w:line="240" w:lineRule="exact"/>
    </w:pPr>
    <w:rPr>
      <w:rFonts w:ascii="Helvetica" w:eastAsia="Batang" w:hAnsi="Helvetica" w:cs="Times New Roman"/>
      <w:sz w:val="20"/>
      <w:szCs w:val="20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 w:cs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 w:cs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 w:cs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 w:cs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 w:cs="Times New Roman"/>
      <w:szCs w:val="20"/>
    </w:rPr>
  </w:style>
  <w:style w:type="paragraph" w:customStyle="1" w:styleId="tdoc-header">
    <w:name w:val="tdoc-header"/>
    <w:rsid w:val="001033D8"/>
    <w:pPr>
      <w:spacing w:after="0" w:line="240" w:lineRule="auto"/>
    </w:pPr>
    <w:rPr>
      <w:rFonts w:ascii="Arial" w:eastAsia="Batang" w:hAnsi="Arial" w:cs="Arial"/>
      <w:noProof/>
      <w:sz w:val="24"/>
      <w:szCs w:val="24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 w:cs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 w:cs="Times New Roman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 w:cs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 w:cs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Batang" w:hAnsi="Arial" w:cs="Times New Roman"/>
      <w:b/>
      <w:sz w:val="34"/>
      <w:szCs w:val="20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basedOn w:val="DefaultParagraphFont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after="0" w:line="240" w:lineRule="atLeast"/>
    </w:pPr>
    <w:rPr>
      <w:rFonts w:ascii="Arial" w:eastAsia="Batang" w:hAnsi="Arial" w:cs="Times New Roman"/>
      <w:sz w:val="20"/>
      <w:szCs w:val="20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  <w:spacing w:after="0" w:line="240" w:lineRule="auto"/>
    </w:pPr>
    <w:rPr>
      <w:rFonts w:ascii="Arial Narrow" w:eastAsia="Times New Roman" w:hAnsi="Arial Narrow" w:cs="Times New Roman"/>
      <w:sz w:val="20"/>
      <w:szCs w:val="20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basedOn w:val="DefaultParagraphFont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basedOn w:val="DefaultParagraphFont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basedOn w:val="DefaultParagraphFont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basedOn w:val="DefaultParagraphFont"/>
    <w:uiPriority w:val="11"/>
    <w:rsid w:val="001033D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basedOn w:val="DefaultParagraphFont"/>
    <w:uiPriority w:val="10"/>
    <w:rsid w:val="001033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/C:\Users\tsirtsis\Desktop\SA1\docs\S1-122201.zip" TargetMode="External"/><Relationship Id="rId299" Type="http://schemas.openxmlformats.org/officeDocument/2006/relationships/hyperlink" Target="file:///C:\Users\tsirtsis\Desktop\SA1\docs\S1-122280.zip" TargetMode="External"/><Relationship Id="rId303" Type="http://schemas.openxmlformats.org/officeDocument/2006/relationships/hyperlink" Target="file:///C:\Users\tsirtsis\Desktop\SA1\docs\S1-122284.zip" TargetMode="External"/><Relationship Id="rId21" Type="http://schemas.openxmlformats.org/officeDocument/2006/relationships/hyperlink" Target="file:///C:\Users\tsirtsis\Desktop\SA1\docs\S1-122079.zip" TargetMode="External"/><Relationship Id="rId42" Type="http://schemas.openxmlformats.org/officeDocument/2006/relationships/hyperlink" Target="file:///C:\Users\tsirtsis\Desktop\SA1\docs\S1-122412.zip" TargetMode="External"/><Relationship Id="rId63" Type="http://schemas.openxmlformats.org/officeDocument/2006/relationships/hyperlink" Target="file:///C:\Users\tsirtsis\Desktop\SA1\docs\S1-122063.zip" TargetMode="External"/><Relationship Id="rId84" Type="http://schemas.openxmlformats.org/officeDocument/2006/relationships/hyperlink" Target="file:///C:\Users\tsirtsis\Desktop\SA1\docs\S1-122153.zip" TargetMode="External"/><Relationship Id="rId138" Type="http://schemas.openxmlformats.org/officeDocument/2006/relationships/hyperlink" Target="file:///C:\Users\tsirtsis\Desktop\SA1\docs\S1-122075.zip" TargetMode="External"/><Relationship Id="rId159" Type="http://schemas.openxmlformats.org/officeDocument/2006/relationships/hyperlink" Target="file:///C:\Users\tsirtsis\Desktop\SA1\docs\S1-122405.zip" TargetMode="External"/><Relationship Id="rId170" Type="http://schemas.openxmlformats.org/officeDocument/2006/relationships/hyperlink" Target="file:///C:\Users\tsirtsis\Desktop\SA1\docs\S1-122413.zip" TargetMode="External"/><Relationship Id="rId191" Type="http://schemas.openxmlformats.org/officeDocument/2006/relationships/hyperlink" Target="file:///C:\Users\tsirtsis\Desktop\SA1\docs\S1-122417.zip" TargetMode="External"/><Relationship Id="rId205" Type="http://schemas.openxmlformats.org/officeDocument/2006/relationships/hyperlink" Target="file:///C:\Users\tsirtsis\Desktop\SA1\docs\S1-122095.zip" TargetMode="External"/><Relationship Id="rId226" Type="http://schemas.openxmlformats.org/officeDocument/2006/relationships/hyperlink" Target="file:///C:\Users\tsirtsis\Desktop\SA1\docs\S1-122102.zip" TargetMode="External"/><Relationship Id="rId247" Type="http://schemas.openxmlformats.org/officeDocument/2006/relationships/hyperlink" Target="file:///C:\Users\tsirtsis\Desktop\SA1\docs\S1-122146.zip" TargetMode="External"/><Relationship Id="rId107" Type="http://schemas.openxmlformats.org/officeDocument/2006/relationships/hyperlink" Target="file:///C:\Users\tsirtsis\Desktop\SA1\docs\S1-122147.zip" TargetMode="External"/><Relationship Id="rId268" Type="http://schemas.openxmlformats.org/officeDocument/2006/relationships/hyperlink" Target="file:///C:\Users\tsirtsis\Desktop\SA1\docs\S1-122064.zip" TargetMode="External"/><Relationship Id="rId289" Type="http://schemas.openxmlformats.org/officeDocument/2006/relationships/hyperlink" Target="file:///C:\Users\tsirtsis\Desktop\SA1\docs\S1-122270.zip" TargetMode="External"/><Relationship Id="rId11" Type="http://schemas.openxmlformats.org/officeDocument/2006/relationships/hyperlink" Target="http://www.3gpp.org/ftp/tsg_sa/TSG_SA/TSGS_56/Docs/SP-120258.zip" TargetMode="External"/><Relationship Id="rId32" Type="http://schemas.openxmlformats.org/officeDocument/2006/relationships/hyperlink" Target="file:///C:\Users\tsirtsis\Desktop\SA1\docs\S1-122162.zip" TargetMode="External"/><Relationship Id="rId53" Type="http://schemas.openxmlformats.org/officeDocument/2006/relationships/hyperlink" Target="file:///C:\Users\tsirtsis\Desktop\SA1\docs\S1-122442.zip" TargetMode="External"/><Relationship Id="rId74" Type="http://schemas.openxmlformats.org/officeDocument/2006/relationships/hyperlink" Target="file:///C:\Users\tsirtsis\Desktop\SA1\docs\S1-122147.zip" TargetMode="External"/><Relationship Id="rId128" Type="http://schemas.openxmlformats.org/officeDocument/2006/relationships/hyperlink" Target="file:///C:\Users\tsirtsis\Desktop\SA1\docs\S1-122197.zip" TargetMode="External"/><Relationship Id="rId149" Type="http://schemas.openxmlformats.org/officeDocument/2006/relationships/hyperlink" Target="file:///C:\Users\tsirtsis\Desktop\SA1\docs\S1-122421.zip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file:///C:\Users\tsirtsis\Desktop\SA1\docs\S1-122321.zip" TargetMode="External"/><Relationship Id="rId160" Type="http://schemas.openxmlformats.org/officeDocument/2006/relationships/hyperlink" Target="file:///C:\Users\tsirtsis\Desktop\SA1\docs\S1-122405.zip" TargetMode="External"/><Relationship Id="rId181" Type="http://schemas.openxmlformats.org/officeDocument/2006/relationships/hyperlink" Target="file:///C:\Users\Public\Documents\Qualcomm\3GPP\SA1_59\sync\SA1\docs\S1-122265.zip" TargetMode="External"/><Relationship Id="rId216" Type="http://schemas.openxmlformats.org/officeDocument/2006/relationships/hyperlink" Target="file:///C:\Users\tsirtsis\Desktop\SA1\docs\S1-122104.zip" TargetMode="External"/><Relationship Id="rId237" Type="http://schemas.openxmlformats.org/officeDocument/2006/relationships/hyperlink" Target="file:///C:\Users\tsirtsis\Desktop\SA1\docs\S1-122451.zip" TargetMode="External"/><Relationship Id="rId258" Type="http://schemas.openxmlformats.org/officeDocument/2006/relationships/hyperlink" Target="docs\S1-122277.zip" TargetMode="External"/><Relationship Id="rId279" Type="http://schemas.openxmlformats.org/officeDocument/2006/relationships/hyperlink" Target="file:///C:\Users\tsirtsis\Desktop\SA1\docs\S1-122263.zip" TargetMode="External"/><Relationship Id="rId22" Type="http://schemas.openxmlformats.org/officeDocument/2006/relationships/hyperlink" Target="file:///C:\Users\tsirtsis\Desktop\SA1\docs\S1-122079.zip" TargetMode="External"/><Relationship Id="rId43" Type="http://schemas.openxmlformats.org/officeDocument/2006/relationships/hyperlink" Target="file:///C:\Users\tsirtsis\Desktop\SA1\docs\S1-122412.zip" TargetMode="External"/><Relationship Id="rId64" Type="http://schemas.openxmlformats.org/officeDocument/2006/relationships/hyperlink" Target="file:///C:\Users\tsirtsis\Desktop\SA1\docs\S1-122445.zip" TargetMode="External"/><Relationship Id="rId118" Type="http://schemas.openxmlformats.org/officeDocument/2006/relationships/hyperlink" Target="file:///C:\Users\tsirtsis\Desktop\SA1\docs\S1-122410.zip" TargetMode="External"/><Relationship Id="rId139" Type="http://schemas.openxmlformats.org/officeDocument/2006/relationships/hyperlink" Target="file:///C:\Users\tsirtsis\Desktop\SA1\docs\S1-122428.zip" TargetMode="External"/><Relationship Id="rId290" Type="http://schemas.openxmlformats.org/officeDocument/2006/relationships/hyperlink" Target="file:///C:\Users\tsirtsis\Desktop\SA1\docs\S1-122271.zip" TargetMode="External"/><Relationship Id="rId304" Type="http://schemas.openxmlformats.org/officeDocument/2006/relationships/hyperlink" Target="file:///C:\Users\tsirtsis\Desktop\SA1\docs\S1-122285.zip" TargetMode="External"/><Relationship Id="rId85" Type="http://schemas.openxmlformats.org/officeDocument/2006/relationships/hyperlink" Target="file:///C:\Users\tsirtsis\Desktop\SA1\docs\S1-122147.zip" TargetMode="External"/><Relationship Id="rId150" Type="http://schemas.openxmlformats.org/officeDocument/2006/relationships/hyperlink" Target="file:///C:\Users\tsirtsis\Desktop\SA1\docs\S1-122421.zip" TargetMode="External"/><Relationship Id="rId171" Type="http://schemas.openxmlformats.org/officeDocument/2006/relationships/hyperlink" Target="file:///C:\Users\tsirtsis\Desktop\SA1\docs\S1-122031.zip" TargetMode="External"/><Relationship Id="rId192" Type="http://schemas.openxmlformats.org/officeDocument/2006/relationships/hyperlink" Target="file:///C:\Users\tsirtsis\Desktop\SA1\docs\S1-122029.zip" TargetMode="External"/><Relationship Id="rId206" Type="http://schemas.openxmlformats.org/officeDocument/2006/relationships/hyperlink" Target="file:///C:\Users\tsirtsis\Desktop\SA1\docs\S1-122424.zip" TargetMode="External"/><Relationship Id="rId227" Type="http://schemas.openxmlformats.org/officeDocument/2006/relationships/hyperlink" Target="file:///C:\Users\tsirtsis\Desktop\SA1\docs\S1-122418.zip" TargetMode="External"/><Relationship Id="rId248" Type="http://schemas.openxmlformats.org/officeDocument/2006/relationships/hyperlink" Target="file:///C:\Users\tsirtsis\Desktop\SA1\docs\S1-122139.zip" TargetMode="External"/><Relationship Id="rId269" Type="http://schemas.openxmlformats.org/officeDocument/2006/relationships/hyperlink" Target="file:///C:\Users\tsirtsis\Desktop\SA1\docs\S1-122040.zip" TargetMode="External"/><Relationship Id="rId12" Type="http://schemas.openxmlformats.org/officeDocument/2006/relationships/hyperlink" Target="http://www.3gpp.org/ftp/tsg_sa/TSG_SA/TSGS_53/Docs/SP-110638.zip" TargetMode="External"/><Relationship Id="rId33" Type="http://schemas.openxmlformats.org/officeDocument/2006/relationships/hyperlink" Target="file:///C:\Users\tsirtsis\Desktop\SA1\docs\S1-122079.zip" TargetMode="External"/><Relationship Id="rId108" Type="http://schemas.openxmlformats.org/officeDocument/2006/relationships/hyperlink" Target="file:///C:\Users\tsirtsis\Desktop\SA1\docs\S1-122153.zip" TargetMode="External"/><Relationship Id="rId129" Type="http://schemas.openxmlformats.org/officeDocument/2006/relationships/hyperlink" Target="file:///C:\Users\tsirtsis\Desktop\SA1\docs\S1-122268.zip" TargetMode="External"/><Relationship Id="rId280" Type="http://schemas.openxmlformats.org/officeDocument/2006/relationships/hyperlink" Target="file:///C:\Users\tsirtsis\Desktop\SA1\docs\S1-122264.zip" TargetMode="External"/><Relationship Id="rId54" Type="http://schemas.openxmlformats.org/officeDocument/2006/relationships/hyperlink" Target="file:///C:\Users\tsirtsis\Desktop\SA1\docs\S1-122443.zip" TargetMode="External"/><Relationship Id="rId75" Type="http://schemas.openxmlformats.org/officeDocument/2006/relationships/hyperlink" Target="file:///C:\Users\tsirtsis\Desktop\SA1\docs\S1-122408.zip" TargetMode="External"/><Relationship Id="rId96" Type="http://schemas.openxmlformats.org/officeDocument/2006/relationships/hyperlink" Target="file:///C:\Users\tsirtsis\Desktop\SA1\docs\S1-122081.zip" TargetMode="External"/><Relationship Id="rId140" Type="http://schemas.openxmlformats.org/officeDocument/2006/relationships/hyperlink" Target="file:///C:\Users\tsirtsis\Desktop\SA1\docs\S1-122428.zip" TargetMode="External"/><Relationship Id="rId161" Type="http://schemas.openxmlformats.org/officeDocument/2006/relationships/hyperlink" Target="file:///C:\Users\tsirtsis\Desktop\SA1\docs\S1-122080.zip" TargetMode="External"/><Relationship Id="rId182" Type="http://schemas.openxmlformats.org/officeDocument/2006/relationships/hyperlink" Target="file:///C:\Users\tsirtsis\Desktop\SA1\docs\S1-122032.zip" TargetMode="External"/><Relationship Id="rId217" Type="http://schemas.openxmlformats.org/officeDocument/2006/relationships/hyperlink" Target="file:///C:\Users\tsirtsis\Desktop\SA1\docs\S1-122033.zip" TargetMode="External"/><Relationship Id="rId6" Type="http://schemas.openxmlformats.org/officeDocument/2006/relationships/footnotes" Target="footnotes.xml"/><Relationship Id="rId238" Type="http://schemas.openxmlformats.org/officeDocument/2006/relationships/hyperlink" Target="file:///C:\Users\tsirtsis\Desktop\SA1\docs\S1-122145.zip" TargetMode="External"/><Relationship Id="rId259" Type="http://schemas.openxmlformats.org/officeDocument/2006/relationships/hyperlink" Target="file:///C:\Users\tsirtsis\Desktop\SA1\docs\S1-122039.zip" TargetMode="External"/><Relationship Id="rId23" Type="http://schemas.openxmlformats.org/officeDocument/2006/relationships/hyperlink" Target="file:///C:\Users\tsirtsis\Desktop\SA1\docs\S1-122326.zip" TargetMode="External"/><Relationship Id="rId119" Type="http://schemas.openxmlformats.org/officeDocument/2006/relationships/hyperlink" Target="file:///C:\Users\tsirtsis\Desktop\SA1\docs\S1-122201.zip" TargetMode="External"/><Relationship Id="rId270" Type="http://schemas.openxmlformats.org/officeDocument/2006/relationships/hyperlink" Target="file:///C:\Users\tsirtsis\Desktop\SA1\docs\S1-122105.zip" TargetMode="External"/><Relationship Id="rId291" Type="http://schemas.openxmlformats.org/officeDocument/2006/relationships/hyperlink" Target="file:///C:\Users\tsirtsis\Desktop\SA1\docs\S1-122272.zip" TargetMode="External"/><Relationship Id="rId305" Type="http://schemas.openxmlformats.org/officeDocument/2006/relationships/hyperlink" Target="file:///C:\Users\tsirtsis\Desktop\SA1\docs\S1-122286.zip" TargetMode="External"/><Relationship Id="rId44" Type="http://schemas.openxmlformats.org/officeDocument/2006/relationships/hyperlink" Target="file:///C:\Users\tsirtsis\Desktop\SA1\docs\S1-122094.zip" TargetMode="External"/><Relationship Id="rId65" Type="http://schemas.openxmlformats.org/officeDocument/2006/relationships/hyperlink" Target="file:///C:\Users\tsirtsis\Desktop\SA1\docs\S1-122445.zip" TargetMode="External"/><Relationship Id="rId86" Type="http://schemas.openxmlformats.org/officeDocument/2006/relationships/hyperlink" Target="file:///C:\Users\tsirtsis\Desktop\SA1\docs\S1-122321.zip" TargetMode="External"/><Relationship Id="rId130" Type="http://schemas.openxmlformats.org/officeDocument/2006/relationships/hyperlink" Target="file:///C:\Users\tsirtsis\Desktop\SA1\docs\S1-122096.zip" TargetMode="External"/><Relationship Id="rId151" Type="http://schemas.openxmlformats.org/officeDocument/2006/relationships/hyperlink" Target="file:///C:\Users\tsirtsis\Desktop\SA1\docs\S1-122450.zip" TargetMode="External"/><Relationship Id="rId172" Type="http://schemas.openxmlformats.org/officeDocument/2006/relationships/hyperlink" Target="file:///C:\Users\tsirtsis\Desktop\SA1\docs\S1-122413.zip" TargetMode="External"/><Relationship Id="rId193" Type="http://schemas.openxmlformats.org/officeDocument/2006/relationships/hyperlink" Target="file:///C:\Users\tsirtsis\Desktop\SA1\docs\S1-122209.zip" TargetMode="External"/><Relationship Id="rId207" Type="http://schemas.openxmlformats.org/officeDocument/2006/relationships/hyperlink" Target="file:///C:\Users\tsirtsis\Desktop\SA1\docs\S1-122424.zip" TargetMode="External"/><Relationship Id="rId228" Type="http://schemas.openxmlformats.org/officeDocument/2006/relationships/hyperlink" Target="file:///C:\Users\tsirtsis\Desktop\SA1\docs\S1-122141.zip" TargetMode="External"/><Relationship Id="rId249" Type="http://schemas.openxmlformats.org/officeDocument/2006/relationships/hyperlink" Target="file:///C:\Users\tsirtsis\Desktop\SA1\docs\S1-122152.zip" TargetMode="External"/><Relationship Id="rId13" Type="http://schemas.openxmlformats.org/officeDocument/2006/relationships/hyperlink" Target="file:///C:\Users\tsirtsis\Desktop\SA1\docs\S1-122027.zip" TargetMode="External"/><Relationship Id="rId109" Type="http://schemas.openxmlformats.org/officeDocument/2006/relationships/hyperlink" Target="file:///C:\Users\tsirtsis\Desktop\SA1\docs\S1-122408.zip" TargetMode="External"/><Relationship Id="rId260" Type="http://schemas.openxmlformats.org/officeDocument/2006/relationships/hyperlink" Target="file:///C:\Users\tsirtsis\Desktop\SA1\docs\S1-122409.zip" TargetMode="External"/><Relationship Id="rId281" Type="http://schemas.openxmlformats.org/officeDocument/2006/relationships/hyperlink" Target="file:///C:\Users\Public\Documents\Qualcomm\3GPP\SA1_59\sync\SA1\docs\S1-122411.zip" TargetMode="External"/><Relationship Id="rId34" Type="http://schemas.openxmlformats.org/officeDocument/2006/relationships/hyperlink" Target="file:///C:\Users\tsirtsis\Desktop\SA1\docs\S1-122326.zip" TargetMode="External"/><Relationship Id="rId55" Type="http://schemas.openxmlformats.org/officeDocument/2006/relationships/hyperlink" Target="file:///C:\Users\tsirtsis\Desktop\SA1\docs\S1-122148.zip" TargetMode="External"/><Relationship Id="rId76" Type="http://schemas.openxmlformats.org/officeDocument/2006/relationships/hyperlink" Target="file:///C:\Users\tsirtsis\Desktop\SA1\docs\S1-122025.zip" TargetMode="External"/><Relationship Id="rId97" Type="http://schemas.openxmlformats.org/officeDocument/2006/relationships/hyperlink" Target="file:///C:\Users\tsirtsis\Desktop\SA1\docs\S1-122025.zip" TargetMode="External"/><Relationship Id="rId120" Type="http://schemas.openxmlformats.org/officeDocument/2006/relationships/hyperlink" Target="file:///C:\Users\tsirtsis\Desktop\SA1\docs\S1-122149.zip" TargetMode="External"/><Relationship Id="rId141" Type="http://schemas.openxmlformats.org/officeDocument/2006/relationships/hyperlink" Target="file:///C:\Users\tsirtsis\Desktop\SA1\docs\S1-122075.zip" TargetMode="External"/><Relationship Id="rId7" Type="http://schemas.openxmlformats.org/officeDocument/2006/relationships/endnotes" Target="endnotes.xml"/><Relationship Id="rId162" Type="http://schemas.openxmlformats.org/officeDocument/2006/relationships/hyperlink" Target="file:///C:\Users\tsirtsis\Desktop\SA1\docs\S1-122196.zip" TargetMode="External"/><Relationship Id="rId183" Type="http://schemas.openxmlformats.org/officeDocument/2006/relationships/hyperlink" Target="file:///C:\Users\tsirtsis\Desktop\SA1\docs\S1-122061.zip" TargetMode="External"/><Relationship Id="rId218" Type="http://schemas.openxmlformats.org/officeDocument/2006/relationships/hyperlink" Target="file:///C:\Users\tsirtsis\Desktop\SA1\docs\S1-122448.zip" TargetMode="External"/><Relationship Id="rId239" Type="http://schemas.openxmlformats.org/officeDocument/2006/relationships/hyperlink" Target="file:///C:\Users\tsirtsis\Desktop\SA1\docs\S1-122451.zip" TargetMode="External"/><Relationship Id="rId250" Type="http://schemas.openxmlformats.org/officeDocument/2006/relationships/hyperlink" Target="file:///C:\Users\tsirtsis\Desktop\SA1\docs\S1-122198.zip" TargetMode="External"/><Relationship Id="rId271" Type="http://schemas.openxmlformats.org/officeDocument/2006/relationships/hyperlink" Target="file:///C:\Users\tsirtsis\Desktop\SA1\docs\S1-122164.zip" TargetMode="External"/><Relationship Id="rId292" Type="http://schemas.openxmlformats.org/officeDocument/2006/relationships/hyperlink" Target="file:///C:\Users\tsirtsis\Desktop\SA1\docs\S1-122273.zip" TargetMode="External"/><Relationship Id="rId306" Type="http://schemas.openxmlformats.org/officeDocument/2006/relationships/hyperlink" Target="file:///C:\Users\tsirtsis\Desktop\SA1\docs\S1-122287.zip" TargetMode="External"/><Relationship Id="rId24" Type="http://schemas.openxmlformats.org/officeDocument/2006/relationships/hyperlink" Target="file:///C:\Users\tsirtsis\Desktop\SA1\docs\S1-122411.zip" TargetMode="External"/><Relationship Id="rId40" Type="http://schemas.openxmlformats.org/officeDocument/2006/relationships/hyperlink" Target="file:///C:\Users\tsirtsis\Desktop\SA1\docs\S1-122028.zip" TargetMode="External"/><Relationship Id="rId45" Type="http://schemas.openxmlformats.org/officeDocument/2006/relationships/hyperlink" Target="file:///C:\Users\tsirtsis\Desktop\SA1\docs\S1-122097.zip" TargetMode="External"/><Relationship Id="rId66" Type="http://schemas.openxmlformats.org/officeDocument/2006/relationships/hyperlink" Target="file:///C:\Users\tsirtsis\Desktop\SA1\docs\S1-122063.zip" TargetMode="External"/><Relationship Id="rId87" Type="http://schemas.openxmlformats.org/officeDocument/2006/relationships/hyperlink" Target="file:///C:\Users\tsirtsis\Desktop\SA1\docs\S1-122081.zip" TargetMode="External"/><Relationship Id="rId110" Type="http://schemas.openxmlformats.org/officeDocument/2006/relationships/hyperlink" Target="file:///C:\Users\tsirtsis\Desktop\SA1\docs\S1-122272.zip" TargetMode="External"/><Relationship Id="rId115" Type="http://schemas.openxmlformats.org/officeDocument/2006/relationships/hyperlink" Target="file:///C:\Users\tsirtsis\Desktop\SA1\docs\S1-122149.zip" TargetMode="External"/><Relationship Id="rId131" Type="http://schemas.openxmlformats.org/officeDocument/2006/relationships/hyperlink" Target="file:///C:\Users\tsirtsis\Desktop\SA1\docs\S1-122161.zip" TargetMode="External"/><Relationship Id="rId136" Type="http://schemas.openxmlformats.org/officeDocument/2006/relationships/hyperlink" Target="file:///C:\Users\tsirtsis\Desktop\SA1\docs\S1-122161.zip" TargetMode="External"/><Relationship Id="rId157" Type="http://schemas.openxmlformats.org/officeDocument/2006/relationships/hyperlink" Target="file:///C:\Users\tsirtsis\Desktop\SA1\docs\S1-122041.zip" TargetMode="External"/><Relationship Id="rId178" Type="http://schemas.openxmlformats.org/officeDocument/2006/relationships/hyperlink" Target="file:///C:\Users\tsirtsis\Desktop\SA1\docs\S1-122416.zip" TargetMode="External"/><Relationship Id="rId301" Type="http://schemas.openxmlformats.org/officeDocument/2006/relationships/hyperlink" Target="file:///C:\Users\tsirtsis\Desktop\SA1\docs\S1-122282.zip" TargetMode="External"/><Relationship Id="rId61" Type="http://schemas.openxmlformats.org/officeDocument/2006/relationships/hyperlink" Target="file:///C:\Users\tsirtsis\Desktop\SA1\docs\S1-122444.zip" TargetMode="External"/><Relationship Id="rId82" Type="http://schemas.openxmlformats.org/officeDocument/2006/relationships/hyperlink" Target="file:///C:\Users\tsirtsis\Desktop\SA1\docs\S1-122408.zip" TargetMode="External"/><Relationship Id="rId152" Type="http://schemas.openxmlformats.org/officeDocument/2006/relationships/hyperlink" Target="file:///C:\Users\tsirtsis\Desktop\SA1\docs\S1-122144.zip" TargetMode="External"/><Relationship Id="rId173" Type="http://schemas.openxmlformats.org/officeDocument/2006/relationships/hyperlink" Target="file:///C:\Users\tsirtsis\Desktop\SA1\docs\S1-122031.zip" TargetMode="External"/><Relationship Id="rId194" Type="http://schemas.openxmlformats.org/officeDocument/2006/relationships/hyperlink" Target="file:///C:\Users\tsirtsis\Desktop\SA1\docs\S1-122073.zip" TargetMode="External"/><Relationship Id="rId199" Type="http://schemas.openxmlformats.org/officeDocument/2006/relationships/hyperlink" Target="file:///C:\Users\tsirtsis\Desktop\SA1\docs\S1-122078.zip" TargetMode="External"/><Relationship Id="rId203" Type="http://schemas.openxmlformats.org/officeDocument/2006/relationships/hyperlink" Target="file:///C:\Users\tsirtsis\Desktop\SA1\docs\S1-122081.zip" TargetMode="External"/><Relationship Id="rId208" Type="http://schemas.openxmlformats.org/officeDocument/2006/relationships/hyperlink" Target="file:///C:\Users\tsirtsis\Desktop\SA1\docs\S1-122095.zip" TargetMode="External"/><Relationship Id="rId229" Type="http://schemas.openxmlformats.org/officeDocument/2006/relationships/hyperlink" Target="docs\S1-122275.zip" TargetMode="External"/><Relationship Id="rId19" Type="http://schemas.openxmlformats.org/officeDocument/2006/relationships/hyperlink" Target="file:///C:\Users\tsirtsis\Desktop\SA1\docs\S1-122326.zip" TargetMode="External"/><Relationship Id="rId224" Type="http://schemas.openxmlformats.org/officeDocument/2006/relationships/hyperlink" Target="file:///C:\Users\tsirtsis\Desktop\SA1\docs\S1-122102.zip" TargetMode="External"/><Relationship Id="rId240" Type="http://schemas.openxmlformats.org/officeDocument/2006/relationships/hyperlink" Target="file:///C:\Users\tsirtsis\Desktop\SA1\docs\S1-122145.zip" TargetMode="External"/><Relationship Id="rId245" Type="http://schemas.openxmlformats.org/officeDocument/2006/relationships/hyperlink" Target="file:///C:\Users\tsirtsis\Desktop\SA1\docs\S1-122406.zip" TargetMode="External"/><Relationship Id="rId261" Type="http://schemas.openxmlformats.org/officeDocument/2006/relationships/hyperlink" Target="file:///C:\Users\tsirtsis\Desktop\SA1\docs\S1-122131.zip" TargetMode="External"/><Relationship Id="rId266" Type="http://schemas.openxmlformats.org/officeDocument/2006/relationships/hyperlink" Target="file:///C:\Users\tsirtsis\Desktop\SA1\docs\S1-122039.zip" TargetMode="External"/><Relationship Id="rId287" Type="http://schemas.openxmlformats.org/officeDocument/2006/relationships/hyperlink" Target="file:///C:\Users\tsirtsis\Desktop\SA1\docs\S1-122269.zip" TargetMode="External"/><Relationship Id="rId14" Type="http://schemas.openxmlformats.org/officeDocument/2006/relationships/hyperlink" Target="file:///C:\Users\tsirtsis\Desktop\SA1\docs\S1-122079.zip" TargetMode="External"/><Relationship Id="rId30" Type="http://schemas.openxmlformats.org/officeDocument/2006/relationships/hyperlink" Target="file:///C:\Users\tsirtsis\Desktop\SA1\docs\S1-122142.zip" TargetMode="External"/><Relationship Id="rId35" Type="http://schemas.openxmlformats.org/officeDocument/2006/relationships/hyperlink" Target="file:///C:\Users\tsirtsis\Desktop\SA1\docs\S1-122142.zip" TargetMode="External"/><Relationship Id="rId56" Type="http://schemas.openxmlformats.org/officeDocument/2006/relationships/hyperlink" Target="file:///C:\Users\tsirtsis\Desktop\SA1\docs\S1-122443.zip" TargetMode="External"/><Relationship Id="rId77" Type="http://schemas.openxmlformats.org/officeDocument/2006/relationships/hyperlink" Target="file:///C:\Users\tsirtsis\Desktop\SA1\docs\S1-122153.zip" TargetMode="External"/><Relationship Id="rId100" Type="http://schemas.openxmlformats.org/officeDocument/2006/relationships/hyperlink" Target="file:///C:\Users\tsirtsis\Desktop\SA1\docs\S1-122446.zip" TargetMode="External"/><Relationship Id="rId105" Type="http://schemas.openxmlformats.org/officeDocument/2006/relationships/hyperlink" Target="file:///C:\Users\tsirtsis\Desktop\SA1\docs\S1-122081.zip" TargetMode="External"/><Relationship Id="rId126" Type="http://schemas.openxmlformats.org/officeDocument/2006/relationships/hyperlink" Target="file:///C:\Users\tsirtsis\Desktop\SA1\docs\S1-122426.zip" TargetMode="External"/><Relationship Id="rId147" Type="http://schemas.openxmlformats.org/officeDocument/2006/relationships/hyperlink" Target="file:///C:\Users\tsirtsis\Desktop\SA1\docs\S1-122271.zip" TargetMode="External"/><Relationship Id="rId168" Type="http://schemas.openxmlformats.org/officeDocument/2006/relationships/hyperlink" Target="file:///C:\Users\tsirtsis\Desktop\SA1\docs\S1-122031.zip" TargetMode="External"/><Relationship Id="rId282" Type="http://schemas.openxmlformats.org/officeDocument/2006/relationships/hyperlink" Target="file:///C:\Users\tsirtsis\Desktop\SA1\docs\S1-122265.zip" TargetMode="External"/><Relationship Id="rId8" Type="http://schemas.openxmlformats.org/officeDocument/2006/relationships/hyperlink" Target="file:///C:\Users\Public\Documents\Qualcomm\3GPP\SA1_59\sync\SA1\docs\S1-122260.zip" TargetMode="External"/><Relationship Id="rId51" Type="http://schemas.openxmlformats.org/officeDocument/2006/relationships/hyperlink" Target="file:///C:\Users\tsirtsis\Desktop\SA1\docs\S1-122150.zip" TargetMode="External"/><Relationship Id="rId72" Type="http://schemas.openxmlformats.org/officeDocument/2006/relationships/hyperlink" Target="file:///C:\Users\tsirtsis\Desktop\SA1\docs\S1-122147.zip" TargetMode="External"/><Relationship Id="rId93" Type="http://schemas.openxmlformats.org/officeDocument/2006/relationships/hyperlink" Target="file:///C:\Users\tsirtsis\Desktop\SA1\docs\S1-122153.zip" TargetMode="External"/><Relationship Id="rId98" Type="http://schemas.openxmlformats.org/officeDocument/2006/relationships/hyperlink" Target="file:///C:\Users\tsirtsis\Desktop\SA1\docs\S1-122147.zip" TargetMode="External"/><Relationship Id="rId121" Type="http://schemas.openxmlformats.org/officeDocument/2006/relationships/hyperlink" Target="file:///C:\Users\tsirtsis\Desktop\SA1\docs\S1-122099.zip" TargetMode="External"/><Relationship Id="rId142" Type="http://schemas.openxmlformats.org/officeDocument/2006/relationships/hyperlink" Target="file:///C:\Users\tsirtsis\Desktop\SA1\docs\S1-122270.zip" TargetMode="External"/><Relationship Id="rId163" Type="http://schemas.openxmlformats.org/officeDocument/2006/relationships/hyperlink" Target="file:///C:\Users\tsirtsis\Desktop\SA1\docs\S1-122031.zip" TargetMode="External"/><Relationship Id="rId184" Type="http://schemas.openxmlformats.org/officeDocument/2006/relationships/hyperlink" Target="file:///C:\Users\tsirtsis\Desktop\SA1\docs\S1-122265.zip" TargetMode="External"/><Relationship Id="rId189" Type="http://schemas.openxmlformats.org/officeDocument/2006/relationships/hyperlink" Target="file:///C:\Users\tsirtsis\Desktop\SA1\docs\S1-122029.zip" TargetMode="External"/><Relationship Id="rId219" Type="http://schemas.openxmlformats.org/officeDocument/2006/relationships/hyperlink" Target="file:///C:\Users\tsirtsis\Desktop\SA1\docs\S1-122448.zip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file:///C:\Users\tsirtsis\Desktop\SA1\docs\S1-122420.zip" TargetMode="External"/><Relationship Id="rId230" Type="http://schemas.openxmlformats.org/officeDocument/2006/relationships/hyperlink" Target="file:///C:\Users\tsirtsis\Desktop\SA1\docs\S1-122103.zip" TargetMode="External"/><Relationship Id="rId235" Type="http://schemas.openxmlformats.org/officeDocument/2006/relationships/hyperlink" Target="file:///C:\Users\tsirtsis\Desktop\SA1\docs\S1-122380.zip" TargetMode="External"/><Relationship Id="rId251" Type="http://schemas.openxmlformats.org/officeDocument/2006/relationships/hyperlink" Target="file:///C:\Users\tsirtsis\Desktop\SA1\docs\S1-122452.zip" TargetMode="External"/><Relationship Id="rId256" Type="http://schemas.openxmlformats.org/officeDocument/2006/relationships/hyperlink" Target="file:///C:\Users\tsirtsis\Desktop\SA1\docs\S1-122453.zip" TargetMode="External"/><Relationship Id="rId277" Type="http://schemas.openxmlformats.org/officeDocument/2006/relationships/hyperlink" Target="file:///C:\Users\tsirtsis\Desktop\SA1\docs\S1-122261.zip" TargetMode="External"/><Relationship Id="rId298" Type="http://schemas.openxmlformats.org/officeDocument/2006/relationships/hyperlink" Target="file:///C:\Users\tsirtsis\Desktop\SA1\docs\S1-122279.zip" TargetMode="External"/><Relationship Id="rId25" Type="http://schemas.openxmlformats.org/officeDocument/2006/relationships/hyperlink" Target="file:///C:\Users\tsirtsis\Desktop\SA1\docs\S1-122142.zip" TargetMode="External"/><Relationship Id="rId46" Type="http://schemas.openxmlformats.org/officeDocument/2006/relationships/hyperlink" Target="file:///C:\Users\tsirtsis\Desktop\SA1\docs\S1-122098.zip" TargetMode="External"/><Relationship Id="rId67" Type="http://schemas.openxmlformats.org/officeDocument/2006/relationships/hyperlink" Target="file:///C:\Users\tsirtsis\Desktop\SA1\docs\S1-122153.zip" TargetMode="External"/><Relationship Id="rId116" Type="http://schemas.openxmlformats.org/officeDocument/2006/relationships/hyperlink" Target="file:///C:\Users\tsirtsis\Desktop\SA1\docs\S1-122149.zip" TargetMode="External"/><Relationship Id="rId137" Type="http://schemas.openxmlformats.org/officeDocument/2006/relationships/hyperlink" Target="file:///C:\Users\tsirtsis\Desktop\SA1\docs\S1-122269.zip" TargetMode="External"/><Relationship Id="rId158" Type="http://schemas.openxmlformats.org/officeDocument/2006/relationships/hyperlink" Target="file:///C:\Users\tsirtsis\Desktop\SA1\docs\S1-122080.zip" TargetMode="External"/><Relationship Id="rId272" Type="http://schemas.openxmlformats.org/officeDocument/2006/relationships/hyperlink" Target="file:///C:\Users\tsirtsis\Desktop\SA1\docs\S1-122329.zip" TargetMode="External"/><Relationship Id="rId293" Type="http://schemas.openxmlformats.org/officeDocument/2006/relationships/hyperlink" Target="file:///C:\Users\tsirtsis\Desktop\SA1\docs\S1-122274.zip" TargetMode="External"/><Relationship Id="rId302" Type="http://schemas.openxmlformats.org/officeDocument/2006/relationships/hyperlink" Target="file:///C:\Users\tsirtsis\Desktop\SA1\docs\S1-122283.zip" TargetMode="External"/><Relationship Id="rId307" Type="http://schemas.openxmlformats.org/officeDocument/2006/relationships/hyperlink" Target="file:///C:\Users\tsirtsis\Desktop\SA1\docs\S1-122288.zip" TargetMode="External"/><Relationship Id="rId20" Type="http://schemas.openxmlformats.org/officeDocument/2006/relationships/hyperlink" Target="file:///C:\Users\tsirtsis\Desktop\SA1\docs\S1-122142.zip" TargetMode="External"/><Relationship Id="rId41" Type="http://schemas.openxmlformats.org/officeDocument/2006/relationships/hyperlink" Target="file:///C:\Users\tsirtsis\Desktop\SA1\docs\S1-122094.zip" TargetMode="External"/><Relationship Id="rId62" Type="http://schemas.openxmlformats.org/officeDocument/2006/relationships/hyperlink" Target="file:///C:\Users\tsirtsis\Desktop\SA1\docs\S1-122133.zip" TargetMode="External"/><Relationship Id="rId83" Type="http://schemas.openxmlformats.org/officeDocument/2006/relationships/hyperlink" Target="file:///C:\Users\tsirtsis\Desktop\SA1\docs\S1-122161.zip" TargetMode="External"/><Relationship Id="rId88" Type="http://schemas.openxmlformats.org/officeDocument/2006/relationships/hyperlink" Target="file:///C:\Users\tsirtsis\Desktop\SA1\docs\S1-122153.zip" TargetMode="External"/><Relationship Id="rId111" Type="http://schemas.openxmlformats.org/officeDocument/2006/relationships/hyperlink" Target="file:///C:\Users\tsirtsis\Desktop\SA1\docs\S1-122321.zip" TargetMode="External"/><Relationship Id="rId132" Type="http://schemas.openxmlformats.org/officeDocument/2006/relationships/hyperlink" Target="file:///C:\Users\tsirtsis\Desktop\SA1\docs\S1-122427.zip" TargetMode="External"/><Relationship Id="rId153" Type="http://schemas.openxmlformats.org/officeDocument/2006/relationships/hyperlink" Target="file:///C:\Users\tsirtsis\Desktop\SA1\docs\S1-122450.zip" TargetMode="External"/><Relationship Id="rId174" Type="http://schemas.openxmlformats.org/officeDocument/2006/relationships/hyperlink" Target="file:///C:\Users\tsirtsis\Desktop\SA1\docs\S1-122093.zip" TargetMode="External"/><Relationship Id="rId179" Type="http://schemas.openxmlformats.org/officeDocument/2006/relationships/hyperlink" Target="file:///C:\Users\tsirtsis\Desktop\SA1\docs\S1-122032.zip" TargetMode="External"/><Relationship Id="rId195" Type="http://schemas.openxmlformats.org/officeDocument/2006/relationships/hyperlink" Target="file:///C:\Users\tsirtsis\Desktop\SA1\docs\S1-122422.zip" TargetMode="External"/><Relationship Id="rId209" Type="http://schemas.openxmlformats.org/officeDocument/2006/relationships/hyperlink" Target="file:///C:\Users\tsirtsis\Desktop\SA1\docs\S1-122267.zip" TargetMode="External"/><Relationship Id="rId190" Type="http://schemas.openxmlformats.org/officeDocument/2006/relationships/hyperlink" Target="file:///C:\Users\tsirtsis\Desktop\SA1\docs\S1-122417.zip" TargetMode="External"/><Relationship Id="rId204" Type="http://schemas.openxmlformats.org/officeDocument/2006/relationships/hyperlink" Target="file:///C:\Users\tsirtsis\Desktop\SA1\docs\S1-122025.zip" TargetMode="External"/><Relationship Id="rId220" Type="http://schemas.openxmlformats.org/officeDocument/2006/relationships/hyperlink" Target="file:///C:\Users\tsirtsis\Desktop\SA1\docs\S1-122033.zip" TargetMode="External"/><Relationship Id="rId225" Type="http://schemas.openxmlformats.org/officeDocument/2006/relationships/hyperlink" Target="file:///C:\Users\tsirtsis\Desktop\SA1\docs\S1-122449.zip" TargetMode="External"/><Relationship Id="rId241" Type="http://schemas.openxmlformats.org/officeDocument/2006/relationships/hyperlink" Target="file:///C:\Users\tsirtsis\Desktop\SA1\docs\S1-122380.zip" TargetMode="External"/><Relationship Id="rId246" Type="http://schemas.openxmlformats.org/officeDocument/2006/relationships/hyperlink" Target="file:///C:\Users\tsirtsis\Desktop\SA1\docs\S1-122406.zip" TargetMode="External"/><Relationship Id="rId267" Type="http://schemas.openxmlformats.org/officeDocument/2006/relationships/hyperlink" Target="file:///C:\Users\tsirtsis\Desktop\SA1\docs\S1-122131.zip" TargetMode="External"/><Relationship Id="rId288" Type="http://schemas.openxmlformats.org/officeDocument/2006/relationships/hyperlink" Target="file:///C:\Users\Public\Documents\Qualcomm\3GPP\SA1_59\sync\SA1\docs\S1-122427.zip" TargetMode="External"/><Relationship Id="rId15" Type="http://schemas.openxmlformats.org/officeDocument/2006/relationships/hyperlink" Target="file:///C:\Users\tsirtsis\Desktop\SA1\docs\S1-122326.zip" TargetMode="External"/><Relationship Id="rId36" Type="http://schemas.openxmlformats.org/officeDocument/2006/relationships/hyperlink" Target="file:///C:\Users\tsirtsis\Desktop\SA1\docs\S1-122264.zip" TargetMode="External"/><Relationship Id="rId57" Type="http://schemas.openxmlformats.org/officeDocument/2006/relationships/hyperlink" Target="file:///C:\Users\tsirtsis\Desktop\SA1\docs\S1-122148.zip" TargetMode="External"/><Relationship Id="rId106" Type="http://schemas.openxmlformats.org/officeDocument/2006/relationships/hyperlink" Target="file:///C:\Users\tsirtsis\Desktop\SA1\docs\S1-122025.zip" TargetMode="External"/><Relationship Id="rId127" Type="http://schemas.openxmlformats.org/officeDocument/2006/relationships/hyperlink" Target="file:///C:\Users\tsirtsis\Desktop\SA1\docs\S1-122426.zip" TargetMode="External"/><Relationship Id="rId262" Type="http://schemas.openxmlformats.org/officeDocument/2006/relationships/hyperlink" Target="file:///C:\Users\tsirtsis\Desktop\SA1\docs\S1-122131.zip" TargetMode="External"/><Relationship Id="rId283" Type="http://schemas.openxmlformats.org/officeDocument/2006/relationships/hyperlink" Target="file:///C:\Users\tsirtsis\Desktop\SA1\docs\S1-122266.zip" TargetMode="External"/><Relationship Id="rId10" Type="http://schemas.openxmlformats.org/officeDocument/2006/relationships/hyperlink" Target="http://www.3gpp.org/ftp/tsg_sa/TSG_SA/TSGS_48/docs/SP-100448.zip" TargetMode="External"/><Relationship Id="rId31" Type="http://schemas.openxmlformats.org/officeDocument/2006/relationships/hyperlink" Target="file:///C:\Users\tsirtsis\Desktop\SA1\docs\S1-122079.zip" TargetMode="External"/><Relationship Id="rId52" Type="http://schemas.openxmlformats.org/officeDocument/2006/relationships/hyperlink" Target="file:///C:\Users\tsirtsis\Desktop\SA1\docs\S1-122148.zip" TargetMode="External"/><Relationship Id="rId73" Type="http://schemas.openxmlformats.org/officeDocument/2006/relationships/hyperlink" Target="file:///C:\Users\tsirtsis\Desktop\SA1\docs\S1-122025.zip" TargetMode="External"/><Relationship Id="rId78" Type="http://schemas.openxmlformats.org/officeDocument/2006/relationships/hyperlink" Target="file:///C:\Users\tsirtsis\Desktop\SA1\docs\S1-122321.zip" TargetMode="External"/><Relationship Id="rId94" Type="http://schemas.openxmlformats.org/officeDocument/2006/relationships/hyperlink" Target="file:///C:\Users\tsirtsis\Desktop\SA1\docs\S1-122147.zip" TargetMode="External"/><Relationship Id="rId99" Type="http://schemas.openxmlformats.org/officeDocument/2006/relationships/hyperlink" Target="file:///C:\Users\tsirtsis\Desktop\SA1\docs\S1-122153.zip" TargetMode="External"/><Relationship Id="rId101" Type="http://schemas.openxmlformats.org/officeDocument/2006/relationships/hyperlink" Target="file:///C:\Users\tsirtsis\Desktop\SA1\docs\S1-122161.zip" TargetMode="External"/><Relationship Id="rId122" Type="http://schemas.openxmlformats.org/officeDocument/2006/relationships/hyperlink" Target="file:///C:\Users\tsirtsis\Desktop\SA1\docs\S1-122425.zip" TargetMode="External"/><Relationship Id="rId143" Type="http://schemas.openxmlformats.org/officeDocument/2006/relationships/hyperlink" Target="file:///C:\Users\tsirtsis\Desktop\SA1\docs\S1-122074.zip" TargetMode="External"/><Relationship Id="rId148" Type="http://schemas.openxmlformats.org/officeDocument/2006/relationships/hyperlink" Target="file:///C:\Users\tsirtsis\Desktop\SA1\docs\S1-122144.zip" TargetMode="External"/><Relationship Id="rId164" Type="http://schemas.openxmlformats.org/officeDocument/2006/relationships/hyperlink" Target="file:///C:\Users\tsirtsis\Desktop\SA1\docs\S1-122414.zip" TargetMode="External"/><Relationship Id="rId169" Type="http://schemas.openxmlformats.org/officeDocument/2006/relationships/hyperlink" Target="file:///C:\Users\tsirtsis\Desktop\SA1\docs\S1-122093.zip" TargetMode="External"/><Relationship Id="rId185" Type="http://schemas.openxmlformats.org/officeDocument/2006/relationships/hyperlink" Target="file:///C:\Users\tsirtsis\Desktop\SA1\docs\S1-122043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sa/TSG_SA/TSGS_47/docs/SP-100198.zip" TargetMode="External"/><Relationship Id="rId180" Type="http://schemas.openxmlformats.org/officeDocument/2006/relationships/hyperlink" Target="file:///C:\Users\tsirtsis\Desktop\SA1\docs\S1-122416.zip" TargetMode="External"/><Relationship Id="rId210" Type="http://schemas.openxmlformats.org/officeDocument/2006/relationships/hyperlink" Target="file:///C:\Users\tsirtsis\Desktop\SA1\docs\S1-122069.zip" TargetMode="External"/><Relationship Id="rId215" Type="http://schemas.openxmlformats.org/officeDocument/2006/relationships/hyperlink" Target="file:///C:\Users\tsirtsis\Desktop\SA1\docs\S1-122420.zip" TargetMode="External"/><Relationship Id="rId236" Type="http://schemas.openxmlformats.org/officeDocument/2006/relationships/hyperlink" Target="file:///C:\Users\tsirtsis\Desktop\SA1\docs\S1-122380.zip" TargetMode="External"/><Relationship Id="rId257" Type="http://schemas.openxmlformats.org/officeDocument/2006/relationships/hyperlink" Target="file:///C:\Users\tsirtsis\Desktop\SA1\docs\S1-122200.zip" TargetMode="External"/><Relationship Id="rId278" Type="http://schemas.openxmlformats.org/officeDocument/2006/relationships/hyperlink" Target="file:///C:\Users\tsirtsis\Desktop\SA1\docs\S1-122262.zip" TargetMode="External"/><Relationship Id="rId26" Type="http://schemas.openxmlformats.org/officeDocument/2006/relationships/hyperlink" Target="file:///C:\Users\tsirtsis\Desktop\SA1\docs\S1-122079.zip" TargetMode="External"/><Relationship Id="rId231" Type="http://schemas.openxmlformats.org/officeDocument/2006/relationships/hyperlink" Target="file:///C:\Users\tsirtsis\Desktop\SA1\docs\S1-122419.zip" TargetMode="External"/><Relationship Id="rId252" Type="http://schemas.openxmlformats.org/officeDocument/2006/relationships/hyperlink" Target="file:///C:\Users\tsirtsis\Desktop\SA1\docs\S1-122452.zip" TargetMode="External"/><Relationship Id="rId273" Type="http://schemas.openxmlformats.org/officeDocument/2006/relationships/hyperlink" Target="file:///C:\Users\tsirtsis\Desktop\SA1\docs\S1-122329.zip" TargetMode="External"/><Relationship Id="rId294" Type="http://schemas.openxmlformats.org/officeDocument/2006/relationships/hyperlink" Target="file:///C:\Users\tsirtsis\Desktop\SA1\docs\S1-122275.zip" TargetMode="External"/><Relationship Id="rId308" Type="http://schemas.openxmlformats.org/officeDocument/2006/relationships/hyperlink" Target="file:///C:\Users\tsirtsis\Desktop\SA1\docs\S1-122289.zip" TargetMode="External"/><Relationship Id="rId47" Type="http://schemas.openxmlformats.org/officeDocument/2006/relationships/hyperlink" Target="file:///C:\Users\tsirtsis\Desktop\SA1\docs\S1-122068.zip" TargetMode="External"/><Relationship Id="rId68" Type="http://schemas.openxmlformats.org/officeDocument/2006/relationships/hyperlink" Target="file:///C:\Users\tsirtsis\Desktop\SA1\docs\S1-122408.zip" TargetMode="External"/><Relationship Id="rId89" Type="http://schemas.openxmlformats.org/officeDocument/2006/relationships/hyperlink" Target="file:///C:\Users\tsirtsis\Desktop\SA1\docs\S1-122147.zip" TargetMode="External"/><Relationship Id="rId112" Type="http://schemas.openxmlformats.org/officeDocument/2006/relationships/hyperlink" Target="file:///C:\Users\tsirtsis\Desktop\SA1\docs\S1-122062.zip" TargetMode="External"/><Relationship Id="rId133" Type="http://schemas.openxmlformats.org/officeDocument/2006/relationships/hyperlink" Target="file:///C:\Users\tsirtsis\Desktop\SA1\docs\S1-122025.zip" TargetMode="External"/><Relationship Id="rId154" Type="http://schemas.openxmlformats.org/officeDocument/2006/relationships/hyperlink" Target="file:///C:\Users\tsirtsis\Desktop\SA1\docs\S1-122144.zip" TargetMode="External"/><Relationship Id="rId175" Type="http://schemas.openxmlformats.org/officeDocument/2006/relationships/hyperlink" Target="file:///C:\Users\tsirtsis\Desktop\SA1\docs\S1-122032.zip" TargetMode="External"/><Relationship Id="rId196" Type="http://schemas.openxmlformats.org/officeDocument/2006/relationships/hyperlink" Target="file:///C:\Users\tsirtsis\Desktop\SA1\docs\S1-122422.zip" TargetMode="External"/><Relationship Id="rId200" Type="http://schemas.openxmlformats.org/officeDocument/2006/relationships/hyperlink" Target="file:///C:\Users\tsirtsis\Desktop\SA1\docs\S1-122423.zip" TargetMode="External"/><Relationship Id="rId16" Type="http://schemas.openxmlformats.org/officeDocument/2006/relationships/hyperlink" Target="file:///C:\Users\tsirtsis\Desktop\SA1\docs\S1-122162.zip" TargetMode="External"/><Relationship Id="rId221" Type="http://schemas.openxmlformats.org/officeDocument/2006/relationships/hyperlink" Target="file:///C:\Users\tsirtsis\Desktop\SA1\docs\S1-122102.zip" TargetMode="External"/><Relationship Id="rId242" Type="http://schemas.openxmlformats.org/officeDocument/2006/relationships/hyperlink" Target="file:///C:\Users\tsirtsis\Desktop\SA1\docs\S1-122273.zip" TargetMode="External"/><Relationship Id="rId263" Type="http://schemas.openxmlformats.org/officeDocument/2006/relationships/hyperlink" Target="file:///C:\Users\tsirtsis\Desktop\SA1\docs\S1-122409.zip" TargetMode="External"/><Relationship Id="rId284" Type="http://schemas.openxmlformats.org/officeDocument/2006/relationships/hyperlink" Target="file:///C:\Users\tsirtsis\Desktop\SA1\docs\S1-122267.zip" TargetMode="External"/><Relationship Id="rId37" Type="http://schemas.openxmlformats.org/officeDocument/2006/relationships/hyperlink" Target="file:///C:\Users\tsirtsis\Desktop\SA1\docs\S1-122142.zip" TargetMode="External"/><Relationship Id="rId58" Type="http://schemas.openxmlformats.org/officeDocument/2006/relationships/hyperlink" Target="file:///C:\Users\tsirtsis\Desktop\SA1\docs\S1-122442.zip" TargetMode="External"/><Relationship Id="rId79" Type="http://schemas.openxmlformats.org/officeDocument/2006/relationships/hyperlink" Target="file:///C:\Users\tsirtsis\Desktop\SA1\docs\S1-122153.zip" TargetMode="External"/><Relationship Id="rId102" Type="http://schemas.openxmlformats.org/officeDocument/2006/relationships/hyperlink" Target="file:///C:\Users\tsirtsis\Desktop\SA1\docs\S1-122153.zip" TargetMode="External"/><Relationship Id="rId123" Type="http://schemas.openxmlformats.org/officeDocument/2006/relationships/hyperlink" Target="file:///C:\Users\tsirtsis\Desktop\SA1\docs\S1-122425.zip" TargetMode="External"/><Relationship Id="rId144" Type="http://schemas.openxmlformats.org/officeDocument/2006/relationships/hyperlink" Target="file:///C:\Users\tsirtsis\Desktop\SA1\docs\S1-122429.zip" TargetMode="External"/><Relationship Id="rId90" Type="http://schemas.openxmlformats.org/officeDocument/2006/relationships/hyperlink" Target="file:///C:\Users\tsirtsis\Desktop\SA1\docs\S1-122408.zip" TargetMode="External"/><Relationship Id="rId165" Type="http://schemas.openxmlformats.org/officeDocument/2006/relationships/hyperlink" Target="file:///C:\Users\tsirtsis\Desktop\SA1\docs\S1-122093.zip" TargetMode="External"/><Relationship Id="rId186" Type="http://schemas.openxmlformats.org/officeDocument/2006/relationships/hyperlink" Target="file:///C:\Users\tsirtsis\Desktop\SA1\docs\S1-122415.zip" TargetMode="External"/><Relationship Id="rId211" Type="http://schemas.openxmlformats.org/officeDocument/2006/relationships/hyperlink" Target="file:///C:\Users\tsirtsis\Desktop\SA1\docs\S1-122070.zip" TargetMode="External"/><Relationship Id="rId232" Type="http://schemas.openxmlformats.org/officeDocument/2006/relationships/hyperlink" Target="file:///C:\Users\tsirtsis\Desktop\SA1\docs\S1-122419.zip" TargetMode="External"/><Relationship Id="rId253" Type="http://schemas.openxmlformats.org/officeDocument/2006/relationships/hyperlink" Target="file:///C:\Users\tsirtsis\Desktop\SA1\docs\S1-122198.zip" TargetMode="External"/><Relationship Id="rId274" Type="http://schemas.openxmlformats.org/officeDocument/2006/relationships/hyperlink" Target="file:///C:\Users\tsirtsis\Desktop\SA1\docs\S1-122164.zip" TargetMode="External"/><Relationship Id="rId295" Type="http://schemas.openxmlformats.org/officeDocument/2006/relationships/hyperlink" Target="file:///C:\Users\tsirtsis\Desktop\SA1\docs\S1-122276.zip" TargetMode="External"/><Relationship Id="rId309" Type="http://schemas.openxmlformats.org/officeDocument/2006/relationships/fontTable" Target="fontTable.xml"/><Relationship Id="rId27" Type="http://schemas.openxmlformats.org/officeDocument/2006/relationships/hyperlink" Target="file:///C:\Users\tsirtsis\Desktop\SA1\docs\S1-122162.zip" TargetMode="External"/><Relationship Id="rId48" Type="http://schemas.openxmlformats.org/officeDocument/2006/relationships/hyperlink" Target="file:///C:\Users\tsirtsis\Desktop\SA1\docs\S1-122441.zip" TargetMode="External"/><Relationship Id="rId69" Type="http://schemas.openxmlformats.org/officeDocument/2006/relationships/hyperlink" Target="file:///C:\Users\tsirtsis\Desktop\SA1\docs\S1-122025.zip" TargetMode="External"/><Relationship Id="rId113" Type="http://schemas.openxmlformats.org/officeDocument/2006/relationships/hyperlink" Target="file:///C:\Users\tsirtsis\Desktop\SA1\docs\S1-122070.zip" TargetMode="External"/><Relationship Id="rId134" Type="http://schemas.openxmlformats.org/officeDocument/2006/relationships/hyperlink" Target="file:///C:\Users\tsirtsis\Desktop\SA1\docs\S1-122427.zip" TargetMode="External"/><Relationship Id="rId80" Type="http://schemas.openxmlformats.org/officeDocument/2006/relationships/hyperlink" Target="file:///C:\Users\tsirtsis\Desktop\SA1\docs\S1-122025.zip" TargetMode="External"/><Relationship Id="rId155" Type="http://schemas.openxmlformats.org/officeDocument/2006/relationships/hyperlink" Target="file:///C:\Users\tsirtsis\Desktop\SA1\docs\S1-122421.zip" TargetMode="External"/><Relationship Id="rId176" Type="http://schemas.openxmlformats.org/officeDocument/2006/relationships/hyperlink" Target="file:///C:\Users\tsirtsis\Desktop\SA1\docs\S1-122061.zip" TargetMode="External"/><Relationship Id="rId197" Type="http://schemas.openxmlformats.org/officeDocument/2006/relationships/hyperlink" Target="file:///C:\Users\tsirtsis\Desktop\SA1\docs\S1-122073.zip" TargetMode="External"/><Relationship Id="rId201" Type="http://schemas.openxmlformats.org/officeDocument/2006/relationships/hyperlink" Target="file:///C:\Users\tsirtsis\Desktop\SA1\docs\S1-122423.zip" TargetMode="External"/><Relationship Id="rId222" Type="http://schemas.openxmlformats.org/officeDocument/2006/relationships/hyperlink" Target="docs\S1-122278.zip" TargetMode="External"/><Relationship Id="rId243" Type="http://schemas.openxmlformats.org/officeDocument/2006/relationships/hyperlink" Target="docs\S1-122276.zip" TargetMode="External"/><Relationship Id="rId264" Type="http://schemas.openxmlformats.org/officeDocument/2006/relationships/hyperlink" Target="file:///C:\Users\tsirtsis\Desktop\SA1\docs\S1-122039.zip" TargetMode="External"/><Relationship Id="rId285" Type="http://schemas.openxmlformats.org/officeDocument/2006/relationships/hyperlink" Target="file:///C:\Users\tsirtsis\Desktop\SA1\docs\S1-122268.zip" TargetMode="External"/><Relationship Id="rId17" Type="http://schemas.openxmlformats.org/officeDocument/2006/relationships/hyperlink" Target="file:///C:\Users\tsirtsis\Desktop\SA1\docs\S1-122162.zip" TargetMode="External"/><Relationship Id="rId38" Type="http://schemas.openxmlformats.org/officeDocument/2006/relationships/hyperlink" Target="file:///C:\Users\tsirtsis\Desktop\SA1\docs\S1-122411.zip" TargetMode="External"/><Relationship Id="rId59" Type="http://schemas.openxmlformats.org/officeDocument/2006/relationships/hyperlink" Target="file:///C:\Users\tsirtsis\Desktop\SA1\docs\S1-122133.zip" TargetMode="External"/><Relationship Id="rId103" Type="http://schemas.openxmlformats.org/officeDocument/2006/relationships/hyperlink" Target="file:///C:\Users\tsirtsis\Desktop\SA1\docs\S1-122147.zip" TargetMode="External"/><Relationship Id="rId124" Type="http://schemas.openxmlformats.org/officeDocument/2006/relationships/hyperlink" Target="file:///C:\Users\tsirtsis\Desktop\SA1\docs\S1-122099.zip" TargetMode="External"/><Relationship Id="rId310" Type="http://schemas.openxmlformats.org/officeDocument/2006/relationships/theme" Target="theme/theme1.xml"/><Relationship Id="rId70" Type="http://schemas.openxmlformats.org/officeDocument/2006/relationships/hyperlink" Target="file:///C:\Users\tsirtsis\Desktop\SA1\docs\S1-122147.zip" TargetMode="External"/><Relationship Id="rId91" Type="http://schemas.openxmlformats.org/officeDocument/2006/relationships/hyperlink" Target="file:///C:\Users\tsirtsis\Desktop\SA1\docs\S1-122446.zip" TargetMode="External"/><Relationship Id="rId145" Type="http://schemas.openxmlformats.org/officeDocument/2006/relationships/hyperlink" Target="file:///C:\Users\tsirtsis\Desktop\SA1\docs\S1-122429.zip" TargetMode="External"/><Relationship Id="rId166" Type="http://schemas.openxmlformats.org/officeDocument/2006/relationships/hyperlink" Target="file:///C:\Users\tsirtsis\Desktop\SA1\docs\S1-122414.zip" TargetMode="External"/><Relationship Id="rId187" Type="http://schemas.openxmlformats.org/officeDocument/2006/relationships/hyperlink" Target="file:///C:\Users\tsirtsis\Desktop\SA1\docs\S1-122415.zip" TargetMode="External"/><Relationship Id="rId1" Type="http://schemas.openxmlformats.org/officeDocument/2006/relationships/numbering" Target="numbering.xml"/><Relationship Id="rId212" Type="http://schemas.openxmlformats.org/officeDocument/2006/relationships/hyperlink" Target="file:///C:\Users\tsirtsis\Desktop\SA1\docs\S1-122062.zip" TargetMode="External"/><Relationship Id="rId233" Type="http://schemas.openxmlformats.org/officeDocument/2006/relationships/hyperlink" Target="file:///C:\Users\tsirtsis\Desktop\SA1\docs\S1-122103.zip" TargetMode="External"/><Relationship Id="rId254" Type="http://schemas.openxmlformats.org/officeDocument/2006/relationships/hyperlink" Target="file:///C:\Users\tsirtsis\Desktop\SA1\docs\S1-122200.zip" TargetMode="External"/><Relationship Id="rId28" Type="http://schemas.openxmlformats.org/officeDocument/2006/relationships/hyperlink" Target="file:///C:\Users\tsirtsis\Desktop\SA1\docs\S1-122079.zip" TargetMode="External"/><Relationship Id="rId49" Type="http://schemas.openxmlformats.org/officeDocument/2006/relationships/hyperlink" Target="file:///C:\Users\tsirtsis\Desktop\SA1\docs\S1-122441.zip" TargetMode="External"/><Relationship Id="rId114" Type="http://schemas.openxmlformats.org/officeDocument/2006/relationships/hyperlink" Target="file:///C:\Users\tsirtsis\Desktop\SA1\docs\S1-122201.zip" TargetMode="External"/><Relationship Id="rId275" Type="http://schemas.openxmlformats.org/officeDocument/2006/relationships/hyperlink" Target="file:///C:\Users\tsirtsis\Desktop\SA1\docs\S1-122202.zip" TargetMode="External"/><Relationship Id="rId296" Type="http://schemas.openxmlformats.org/officeDocument/2006/relationships/hyperlink" Target="file:///C:\Users\tsirtsis\Desktop\SA1\docs\S1-122277.zip" TargetMode="External"/><Relationship Id="rId300" Type="http://schemas.openxmlformats.org/officeDocument/2006/relationships/hyperlink" Target="file:///C:\Users\tsirtsis\Desktop\SA1\docs\S1-122281.zip" TargetMode="External"/><Relationship Id="rId60" Type="http://schemas.openxmlformats.org/officeDocument/2006/relationships/hyperlink" Target="file:///C:\Users\tsirtsis\Desktop\SA1\docs\S1-122444.zip" TargetMode="External"/><Relationship Id="rId81" Type="http://schemas.openxmlformats.org/officeDocument/2006/relationships/hyperlink" Target="file:///C:\Users\tsirtsis\Desktop\SA1\docs\S1-122025.zip" TargetMode="External"/><Relationship Id="rId135" Type="http://schemas.openxmlformats.org/officeDocument/2006/relationships/hyperlink" Target="file:///C:\Users\tsirtsis\Desktop\SA1\docs\S1-122025.zip" TargetMode="External"/><Relationship Id="rId156" Type="http://schemas.openxmlformats.org/officeDocument/2006/relationships/hyperlink" Target="file:///C:\Users\tsirtsis\Desktop\SA1\docs\S1-122274.zip" TargetMode="External"/><Relationship Id="rId177" Type="http://schemas.openxmlformats.org/officeDocument/2006/relationships/hyperlink" Target="file:///C:\Users\tsirtsis\Desktop\SA1\docs\S1-122061.zip" TargetMode="External"/><Relationship Id="rId198" Type="http://schemas.openxmlformats.org/officeDocument/2006/relationships/hyperlink" Target="file:///C:\Users\tsirtsis\Desktop\SA1\docs\S1-122266.zip" TargetMode="External"/><Relationship Id="rId202" Type="http://schemas.openxmlformats.org/officeDocument/2006/relationships/hyperlink" Target="file:///C:\Users\tsirtsis\Desktop\SA1\docs\S1-122078.zip" TargetMode="External"/><Relationship Id="rId223" Type="http://schemas.openxmlformats.org/officeDocument/2006/relationships/hyperlink" Target="file:///C:\Users\tsirtsis\Desktop\SA1\docs\S1-122418.zip" TargetMode="External"/><Relationship Id="rId244" Type="http://schemas.openxmlformats.org/officeDocument/2006/relationships/hyperlink" Target="file:///C:\Users\tsirtsis\Desktop\SA1\docs\S1-122146.zip" TargetMode="External"/><Relationship Id="rId18" Type="http://schemas.openxmlformats.org/officeDocument/2006/relationships/hyperlink" Target="file:///C:\Users\tsirtsis\Desktop\SA1\docs\S1-122162.zip" TargetMode="External"/><Relationship Id="rId39" Type="http://schemas.openxmlformats.org/officeDocument/2006/relationships/hyperlink" Target="file:///C:\Users\tsirtsis\Desktop\SA1\docs\S1-122162.zip" TargetMode="External"/><Relationship Id="rId265" Type="http://schemas.openxmlformats.org/officeDocument/2006/relationships/hyperlink" Target="file:///C:\Users\tsirtsis\Desktop\SA1\docs\S1-122409.zip" TargetMode="External"/><Relationship Id="rId286" Type="http://schemas.openxmlformats.org/officeDocument/2006/relationships/hyperlink" Target="file:///C:\Users\Public\Documents\Qualcomm\3GPP\SA1_59\sync\SA1\docs\S1-122426.zip" TargetMode="External"/><Relationship Id="rId50" Type="http://schemas.openxmlformats.org/officeDocument/2006/relationships/hyperlink" Target="file:///C:\Users\tsirtsis\Desktop\SA1\docs\S1-122068.zip" TargetMode="External"/><Relationship Id="rId104" Type="http://schemas.openxmlformats.org/officeDocument/2006/relationships/hyperlink" Target="file:///C:\Users\tsirtsis\Desktop\SA1\docs\S1-122321.zip" TargetMode="External"/><Relationship Id="rId125" Type="http://schemas.openxmlformats.org/officeDocument/2006/relationships/hyperlink" Target="file:///C:\Users\tsirtsis\Desktop\SA1\docs\S1-122197.zip" TargetMode="External"/><Relationship Id="rId146" Type="http://schemas.openxmlformats.org/officeDocument/2006/relationships/hyperlink" Target="file:///C:\Users\tsirtsis\Desktop\SA1\docs\S1-122074.zip" TargetMode="External"/><Relationship Id="rId167" Type="http://schemas.openxmlformats.org/officeDocument/2006/relationships/hyperlink" Target="file:///C:\Users\tsirtsis\Desktop\SA1\docs\S1-122093.zip" TargetMode="External"/><Relationship Id="rId188" Type="http://schemas.openxmlformats.org/officeDocument/2006/relationships/hyperlink" Target="file:///C:\Users\tsirtsis\Desktop\SA1\docs\S1-122043.zip" TargetMode="External"/><Relationship Id="rId71" Type="http://schemas.openxmlformats.org/officeDocument/2006/relationships/hyperlink" Target="file:///C:\Users\tsirtsis\Desktop\SA1\docs\S1-122321.zip" TargetMode="External"/><Relationship Id="rId92" Type="http://schemas.openxmlformats.org/officeDocument/2006/relationships/hyperlink" Target="file:///C:\Users\tsirtsis\Desktop\SA1\docs\S1-122161.zip" TargetMode="External"/><Relationship Id="rId213" Type="http://schemas.openxmlformats.org/officeDocument/2006/relationships/hyperlink" Target="file:///C:\Users\tsirtsis\Desktop\SA1\docs\S1-122104.zip" TargetMode="External"/><Relationship Id="rId234" Type="http://schemas.openxmlformats.org/officeDocument/2006/relationships/hyperlink" Target="file:///C:\Users\tsirtsis\Desktop\SA1\docs\S1-122145.zip" TargetMode="External"/><Relationship Id="rId2" Type="http://schemas.openxmlformats.org/officeDocument/2006/relationships/styles" Target="styles.xml"/><Relationship Id="rId29" Type="http://schemas.openxmlformats.org/officeDocument/2006/relationships/hyperlink" Target="file:///C:\Users\tsirtsis\Desktop\SA1\docs\S1-122411.zip" TargetMode="External"/><Relationship Id="rId255" Type="http://schemas.openxmlformats.org/officeDocument/2006/relationships/hyperlink" Target="file:///C:\Users\tsirtsis\Desktop\SA1\docs\S1-122453.zip" TargetMode="External"/><Relationship Id="rId276" Type="http://schemas.openxmlformats.org/officeDocument/2006/relationships/hyperlink" Target="file:///C:\Users\tsirtsis\Desktop\SA1\docs\S1-122260.zip" TargetMode="External"/><Relationship Id="rId297" Type="http://schemas.openxmlformats.org/officeDocument/2006/relationships/hyperlink" Target="file:///C:\Users\tsirtsis\Desktop\SA1\docs\S1-12227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Qualcomm\3GPP\SA1_59\sync\SA1\3GPPDAD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3GPPDAD.dotm</Template>
  <TotalTime>80</TotalTime>
  <Pages>16</Pages>
  <Words>7676</Words>
  <Characters>43755</Characters>
  <Application>Microsoft Office Word</Application>
  <DocSecurity>0</DocSecurity>
  <Lines>364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51329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Rich Hovey</cp:lastModifiedBy>
  <cp:revision>2</cp:revision>
  <dcterms:created xsi:type="dcterms:W3CDTF">2012-08-01T15:48:00Z</dcterms:created>
  <dcterms:modified xsi:type="dcterms:W3CDTF">2012-08-02T14:16:00Z</dcterms:modified>
</cp:coreProperties>
</file>