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A909FC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762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490176A" w:rsidR="008D05CF" w:rsidRPr="000D6532" w:rsidRDefault="008C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C762E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CR0789r3</cp:lastModifiedBy>
  <cp:revision>17</cp:revision>
  <cp:lastPrinted>2019-02-25T14:05:00Z</cp:lastPrinted>
  <dcterms:created xsi:type="dcterms:W3CDTF">2021-07-14T09:19:00Z</dcterms:created>
  <dcterms:modified xsi:type="dcterms:W3CDTF">2024-07-05T09:05:00Z</dcterms:modified>
</cp:coreProperties>
</file>