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C1DE" w14:textId="573C6DB3" w:rsidR="000924E4" w:rsidRPr="00F45489" w:rsidRDefault="00B208FF" w:rsidP="00781145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Times New Roman" w:cs="Arial"/>
          <w:sz w:val="20"/>
          <w:szCs w:val="20"/>
          <w:lang w:eastAsia="ar-SA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#10</w:t>
      </w:r>
      <w:r w:rsidR="00667D7E">
        <w:rPr>
          <w:rFonts w:eastAsia="ＭＳ 明朝" w:cs="Arial"/>
          <w:b/>
          <w:sz w:val="24"/>
          <w:szCs w:val="24"/>
          <w:lang w:eastAsia="ja-JP"/>
        </w:rPr>
        <w:t>6</w:t>
      </w:r>
      <w:r>
        <w:rPr>
          <w:rFonts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 w:rsidRPr="00BB5AE1">
        <w:rPr>
          <w:rFonts w:eastAsia="ＭＳ 明朝" w:cs="Arial"/>
          <w:b/>
          <w:sz w:val="24"/>
          <w:szCs w:val="24"/>
          <w:lang w:eastAsia="ja-JP"/>
        </w:rPr>
        <w:tab/>
      </w:r>
      <w:r w:rsidR="00E708F1" w:rsidRPr="00781145">
        <w:rPr>
          <w:rFonts w:eastAsia="ＭＳ 明朝" w:cs="Arial"/>
          <w:b/>
          <w:sz w:val="24"/>
          <w:szCs w:val="24"/>
          <w:lang w:eastAsia="ja-JP"/>
        </w:rPr>
        <w:t>S1-24</w:t>
      </w:r>
      <w:r w:rsidR="00781145" w:rsidRPr="00781145">
        <w:rPr>
          <w:rFonts w:eastAsia="ＭＳ 明朝" w:cs="Arial"/>
          <w:b/>
          <w:sz w:val="24"/>
          <w:szCs w:val="24"/>
          <w:lang w:eastAsia="ja-JP"/>
        </w:rPr>
        <w:t>1341</w:t>
      </w:r>
      <w:r w:rsidR="00E708F1" w:rsidRPr="00E708F1">
        <w:rPr>
          <w:rFonts w:eastAsia="ＭＳ 明朝" w:cs="Arial"/>
          <w:b/>
          <w:sz w:val="24"/>
          <w:szCs w:val="24"/>
          <w:lang w:eastAsia="ja-JP"/>
        </w:rPr>
        <w:cr/>
      </w:r>
      <w:proofErr w:type="spellStart"/>
      <w:r w:rsidR="001C427A">
        <w:rPr>
          <w:rFonts w:eastAsia="ＭＳ 明朝" w:cs="Arial"/>
          <w:b/>
          <w:sz w:val="24"/>
          <w:szCs w:val="24"/>
          <w:lang w:eastAsia="ja-JP"/>
        </w:rPr>
        <w:t>Jeju</w:t>
      </w:r>
      <w:proofErr w:type="spellEnd"/>
      <w:r w:rsidR="001C427A">
        <w:rPr>
          <w:rFonts w:eastAsia="ＭＳ 明朝" w:cs="Arial"/>
          <w:b/>
          <w:sz w:val="24"/>
          <w:szCs w:val="24"/>
          <w:lang w:eastAsia="ja-JP"/>
        </w:rPr>
        <w:t xml:space="preserve"> Island, Korea, </w:t>
      </w:r>
      <w:r w:rsidR="001C427A" w:rsidRPr="001C427A">
        <w:rPr>
          <w:rFonts w:eastAsia="ＭＳ 明朝" w:cs="Arial"/>
          <w:b/>
          <w:sz w:val="24"/>
          <w:szCs w:val="24"/>
          <w:lang w:eastAsia="ja-JP"/>
        </w:rPr>
        <w:t>27-31 May 2024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 w:rsidR="00781145">
        <w:rPr>
          <w:rFonts w:eastAsia="ＭＳ 明朝" w:cs="Arial"/>
          <w:b/>
          <w:sz w:val="24"/>
          <w:szCs w:val="24"/>
          <w:lang w:eastAsia="ja-JP"/>
        </w:rPr>
        <w:tab/>
      </w:r>
      <w:r w:rsidR="00781145">
        <w:rPr>
          <w:rFonts w:eastAsia="ＭＳ 明朝" w:cs="Arial"/>
          <w:b/>
          <w:sz w:val="24"/>
          <w:szCs w:val="24"/>
          <w:lang w:eastAsia="ja-JP"/>
        </w:rPr>
        <w:tab/>
      </w:r>
      <w:r w:rsidR="00781145">
        <w:rPr>
          <w:rFonts w:eastAsia="ＭＳ 明朝" w:cs="Arial"/>
          <w:b/>
          <w:sz w:val="24"/>
          <w:szCs w:val="24"/>
          <w:lang w:eastAsia="ja-JP"/>
        </w:rPr>
        <w:tab/>
      </w:r>
      <w:proofErr w:type="gramStart"/>
      <w:r w:rsidR="00781145">
        <w:rPr>
          <w:rFonts w:eastAsia="ＭＳ 明朝" w:cs="Arial"/>
          <w:b/>
          <w:sz w:val="24"/>
          <w:szCs w:val="24"/>
          <w:lang w:eastAsia="ja-JP"/>
        </w:rPr>
        <w:tab/>
        <w:t xml:space="preserve">  </w:t>
      </w:r>
      <w:r w:rsidR="00781145" w:rsidRPr="001C332D">
        <w:rPr>
          <w:rFonts w:eastAsia="ＭＳ 明朝" w:cs="Arial"/>
          <w:i/>
          <w:sz w:val="24"/>
          <w:szCs w:val="24"/>
          <w:lang w:eastAsia="ja-JP"/>
        </w:rPr>
        <w:t>(</w:t>
      </w:r>
      <w:proofErr w:type="gramEnd"/>
      <w:r w:rsidR="00781145" w:rsidRPr="001C332D">
        <w:rPr>
          <w:rFonts w:eastAsia="ＭＳ 明朝" w:cs="Arial"/>
          <w:i/>
          <w:sz w:val="24"/>
          <w:szCs w:val="24"/>
          <w:lang w:eastAsia="ja-JP"/>
        </w:rPr>
        <w:t>revision of S1-</w:t>
      </w:r>
      <w:r w:rsidR="00781145">
        <w:rPr>
          <w:rFonts w:eastAsia="ＭＳ 明朝" w:cs="Arial"/>
          <w:i/>
          <w:sz w:val="24"/>
          <w:szCs w:val="24"/>
          <w:lang w:eastAsia="ja-JP"/>
        </w:rPr>
        <w:t>241</w:t>
      </w:r>
      <w:r w:rsidR="00781145">
        <w:rPr>
          <w:rFonts w:eastAsia="ＭＳ 明朝" w:cs="Arial"/>
          <w:i/>
          <w:sz w:val="24"/>
          <w:szCs w:val="24"/>
          <w:lang w:eastAsia="ja-JP"/>
        </w:rPr>
        <w:t>340</w:t>
      </w:r>
      <w:r w:rsidR="00781145" w:rsidRPr="001C332D">
        <w:rPr>
          <w:rFonts w:eastAsia="ＭＳ 明朝" w:cs="Arial"/>
          <w:i/>
          <w:sz w:val="24"/>
          <w:szCs w:val="24"/>
          <w:lang w:eastAsia="ja-JP"/>
        </w:rPr>
        <w:t>)</w:t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32282E43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781145">
        <w:rPr>
          <w:rFonts w:eastAsia="Times New Roman" w:cs="Arial"/>
          <w:sz w:val="22"/>
          <w:szCs w:val="20"/>
          <w:lang w:eastAsia="ar-SA"/>
        </w:rPr>
        <w:t xml:space="preserve">Drafting group report for </w:t>
      </w:r>
      <w:r w:rsidR="00105EF9" w:rsidRPr="00105EF9">
        <w:rPr>
          <w:rFonts w:eastAsia="Times New Roman" w:cs="Arial"/>
          <w:sz w:val="22"/>
          <w:szCs w:val="20"/>
          <w:lang w:eastAsia="ar-SA"/>
        </w:rPr>
        <w:t xml:space="preserve">FRMCS + </w:t>
      </w:r>
      <w:proofErr w:type="spellStart"/>
      <w:r w:rsidR="00105EF9" w:rsidRPr="00105EF9">
        <w:rPr>
          <w:rFonts w:eastAsia="Times New Roman" w:cs="Arial"/>
          <w:sz w:val="22"/>
          <w:szCs w:val="20"/>
          <w:lang w:eastAsia="ar-SA"/>
        </w:rPr>
        <w:t>EnergyServ</w:t>
      </w:r>
      <w:proofErr w:type="spellEnd"/>
      <w:r w:rsidR="00105EF9" w:rsidRPr="00105EF9">
        <w:rPr>
          <w:rFonts w:eastAsia="Times New Roman" w:cs="Arial"/>
          <w:sz w:val="22"/>
          <w:szCs w:val="20"/>
          <w:lang w:eastAsia="ar-SA"/>
        </w:rPr>
        <w:t xml:space="preserve"> 2</w:t>
      </w:r>
    </w:p>
    <w:p w14:paraId="09D907A5" w14:textId="4ACABEA8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781145">
        <w:rPr>
          <w:rFonts w:eastAsia="Times New Roman" w:cs="Arial"/>
          <w:sz w:val="22"/>
          <w:szCs w:val="20"/>
          <w:lang w:eastAsia="ar-SA"/>
        </w:rPr>
        <w:t>1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0BBFF8ED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105EF9"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2D106C6E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105EF9" w:rsidRPr="00105EF9">
        <w:rPr>
          <w:rFonts w:eastAsia="Times New Roman" w:cs="Arial"/>
          <w:sz w:val="22"/>
          <w:szCs w:val="20"/>
          <w:lang w:eastAsia="ar-SA"/>
        </w:rPr>
        <w:t>Yusuke Nakano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77AE9BC2" w14:textId="4FD8E58A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0DD7691" w14:textId="77777777" w:rsidR="00BB59D3" w:rsidRPr="008754F9" w:rsidRDefault="00BB59D3" w:rsidP="00BB59D3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B1A5D4F" w14:textId="7BF4A20E" w:rsidR="00BB59D3" w:rsidRPr="00915C02" w:rsidRDefault="00915C02" w:rsidP="00BB59D3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Ballroom C</w:t>
      </w:r>
      <w:r w:rsidR="00BB59D3"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: Plenary/Drafting</w:t>
      </w:r>
      <w:r w:rsidR="00BB59D3"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="00BB59D3"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6D7A8839" w14:textId="4FEE443A" w:rsidR="00BB59D3" w:rsidRPr="00B50B65" w:rsidRDefault="00915C02" w:rsidP="00BB59D3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proofErr w:type="spellStart"/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Eorimok</w:t>
      </w:r>
      <w:proofErr w:type="spellEnd"/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 xml:space="preserve"> room</w:t>
      </w:r>
      <w:r w:rsidR="00BB59D3" w:rsidRPr="00915C02">
        <w:rPr>
          <w:rFonts w:eastAsia="Arial Unicode MS" w:cs="Arial"/>
          <w:color w:val="00B050"/>
          <w:sz w:val="24"/>
          <w:szCs w:val="24"/>
          <w:lang w:eastAsia="ar-SA"/>
        </w:rPr>
        <w:t>: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</w:t>
      </w:r>
      <w:r w:rsidR="00BB59D3"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</w:p>
    <w:p w14:paraId="10C8DB89" w14:textId="77777777" w:rsidR="00BB59D3" w:rsidRPr="00015298" w:rsidRDefault="00BB59D3" w:rsidP="00BB59D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314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692"/>
        <w:gridCol w:w="704"/>
        <w:gridCol w:w="2779"/>
        <w:gridCol w:w="2779"/>
      </w:tblGrid>
      <w:tr w:rsidR="00105EF9" w:rsidRPr="00015298" w14:paraId="244180F8" w14:textId="77777777" w:rsidTr="00105EF9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49ACEBF" w14:textId="77777777" w:rsidR="00105EF9" w:rsidRPr="00015298" w:rsidRDefault="00105EF9" w:rsidP="0096043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1FA1CCD" w14:textId="77777777" w:rsidR="00105EF9" w:rsidRPr="00015298" w:rsidRDefault="00105EF9" w:rsidP="0096043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470432FF" w14:textId="77777777" w:rsidR="00105EF9" w:rsidRPr="00015298" w:rsidRDefault="00105EF9" w:rsidP="0096043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7253F46" w14:textId="77777777" w:rsidR="00105EF9" w:rsidRPr="00015298" w:rsidRDefault="00105EF9" w:rsidP="0096043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AF923B7" w14:textId="77777777" w:rsidR="00105EF9" w:rsidRPr="00015298" w:rsidRDefault="00105EF9" w:rsidP="0096043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105EF9" w:rsidRPr="00AB0F3E" w14:paraId="1450C1E5" w14:textId="77777777" w:rsidTr="00105EF9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FFD6057" w14:textId="77777777" w:rsidR="00105EF9" w:rsidRPr="00AB0F3E" w:rsidRDefault="00105EF9" w:rsidP="00BB59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665D6ED" w14:textId="77777777" w:rsidR="00105EF9" w:rsidRPr="00AB0F3E" w:rsidRDefault="00105EF9" w:rsidP="00BB59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BF31C88" w14:textId="77777777" w:rsidR="00105EF9" w:rsidRPr="00AB0F3E" w:rsidRDefault="00105EF9" w:rsidP="00BB59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89A96D3" w14:textId="77777777" w:rsidR="00105EF9" w:rsidRPr="00AB0F3E" w:rsidRDefault="00105EF9" w:rsidP="00BB59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0F888A8" w14:textId="77777777" w:rsidR="00105EF9" w:rsidRPr="00AB0F3E" w:rsidRDefault="00105EF9" w:rsidP="00BB59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99F3C5F" w14:textId="77777777" w:rsidR="00105EF9" w:rsidRPr="00AB0F3E" w:rsidRDefault="00105EF9" w:rsidP="00BB59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CDBC9D9" w14:textId="77777777" w:rsidR="00105EF9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9A17A7E" w14:textId="4379F325" w:rsidR="00105EF9" w:rsidRPr="00B50B65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Ballroom C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42E52E6E" w14:textId="4582B5CB" w:rsidR="00105EF9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FRMCS + </w:t>
            </w: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2 </w:t>
            </w:r>
          </w:p>
          <w:p w14:paraId="6D331922" w14:textId="77777777" w:rsidR="00105EF9" w:rsidRPr="00AB0F3E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8BCF641" w14:textId="6FFD5823" w:rsidR="00105EF9" w:rsidRPr="00645B81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375C65E" w14:textId="77777777" w:rsidR="00105EF9" w:rsidRPr="00B50B65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Ballroom C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5B8C533" w14:textId="77777777" w:rsidR="00105EF9" w:rsidRDefault="00105EF9" w:rsidP="00CD3E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FRMCS + </w:t>
            </w: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2 </w:t>
            </w:r>
          </w:p>
          <w:p w14:paraId="61573AA1" w14:textId="77777777" w:rsidR="00105EF9" w:rsidRPr="00AB0F3E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267F90FF" w14:textId="77777777" w:rsidR="00105EF9" w:rsidRPr="00B50B65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915C02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Eorimok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43FF7B3" w14:textId="06EA40A3" w:rsidR="00105EF9" w:rsidRPr="0010199B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</w:tr>
      <w:tr w:rsidR="00105EF9" w:rsidRPr="00AB0F3E" w14:paraId="51360BB0" w14:textId="77777777" w:rsidTr="00105EF9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92B373E" w14:textId="77777777" w:rsidR="00105EF9" w:rsidRPr="00AB0F3E" w:rsidRDefault="00105EF9" w:rsidP="0096043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F3498D" w14:textId="77777777" w:rsidR="00105EF9" w:rsidRPr="00AB0F3E" w:rsidRDefault="00105EF9" w:rsidP="0096043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5595BCC" w14:textId="77777777" w:rsidR="00105EF9" w:rsidRPr="00AB0F3E" w:rsidRDefault="00105EF9" w:rsidP="0096043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0237614" w14:textId="77777777" w:rsidR="00105EF9" w:rsidRPr="00AB0F3E" w:rsidRDefault="00105EF9" w:rsidP="0096043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89BA88B" w14:textId="77777777" w:rsidR="00105EF9" w:rsidRPr="00AB0F3E" w:rsidRDefault="00105EF9" w:rsidP="0096043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69D9DC2" w14:textId="77777777" w:rsidR="00105EF9" w:rsidRPr="00AB0F3E" w:rsidRDefault="00105EF9" w:rsidP="0096043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7B9FD54" w14:textId="77777777" w:rsidR="00105EF9" w:rsidRDefault="00105EF9" w:rsidP="0096043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6A98D3" w14:textId="77777777" w:rsidR="00105EF9" w:rsidRPr="00B50B65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Ballroom C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CB137DD" w14:textId="77777777" w:rsidR="00105EF9" w:rsidRDefault="00105EF9" w:rsidP="00CD3E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bookmarkStart w:id="6" w:name="_Hlk167702388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FRMCS + </w:t>
            </w: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2 </w:t>
            </w:r>
          </w:p>
          <w:bookmarkEnd w:id="6"/>
          <w:p w14:paraId="5321B3BF" w14:textId="77777777" w:rsidR="00105EF9" w:rsidRPr="00AB0F3E" w:rsidRDefault="00105EF9" w:rsidP="0096043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7D13354C" w14:textId="5E2D5840" w:rsidR="00105EF9" w:rsidRPr="00B50B65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915C02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Eorimok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58C3D42F" w14:textId="64F09D8B" w:rsidR="00105EF9" w:rsidRPr="006215A8" w:rsidRDefault="00105EF9" w:rsidP="00BB59D3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847FDC3" w14:textId="77777777" w:rsidR="00105EF9" w:rsidRPr="00B50B65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Ballroom C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1C71EA92" w14:textId="77777777" w:rsidR="00105EF9" w:rsidRDefault="00105EF9" w:rsidP="00CD3E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FRMCS + </w:t>
            </w:r>
            <w:proofErr w:type="spellStart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EnergyServ</w:t>
            </w:r>
            <w:proofErr w:type="spellEnd"/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2 </w:t>
            </w:r>
          </w:p>
          <w:p w14:paraId="630C30E3" w14:textId="77777777" w:rsidR="00105EF9" w:rsidRPr="00AB0F3E" w:rsidRDefault="00105EF9" w:rsidP="0096043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40804448" w14:textId="77777777" w:rsidR="00105EF9" w:rsidRPr="00B50B65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915C02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Eorimok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5AFE585" w14:textId="13C853F4" w:rsidR="00105EF9" w:rsidRPr="00AB0F3E" w:rsidRDefault="00105EF9" w:rsidP="00915C02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Satellite</w:t>
            </w:r>
          </w:p>
        </w:tc>
      </w:tr>
      <w:bookmarkEnd w:id="5"/>
    </w:tbl>
    <w:p w14:paraId="12CDCD40" w14:textId="77777777" w:rsidR="00BB59D3" w:rsidRDefault="00BB59D3" w:rsidP="00BB59D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0D47B14A" w14:textId="77777777" w:rsidR="00723380" w:rsidRDefault="00723380">
      <w:pPr>
        <w:spacing w:after="0" w:line="240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 w:type="page"/>
      </w: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1991"/>
        <w:gridCol w:w="141"/>
        <w:gridCol w:w="3650"/>
      </w:tblGrid>
      <w:tr w:rsidR="00105EF9" w:rsidRPr="00B04844" w14:paraId="0664E064" w14:textId="77777777" w:rsidTr="001D2097">
        <w:trPr>
          <w:trHeight w:val="141"/>
        </w:trPr>
        <w:tc>
          <w:tcPr>
            <w:tcW w:w="14426" w:type="dxa"/>
            <w:gridSpan w:val="8"/>
            <w:shd w:val="clear" w:color="auto" w:fill="F2F2F2"/>
          </w:tcPr>
          <w:p w14:paraId="32767B4C" w14:textId="18D040A6" w:rsidR="00105EF9" w:rsidRPr="00F45489" w:rsidRDefault="00105EF9" w:rsidP="001D2097">
            <w:pPr>
              <w:pStyle w:val="Heading1"/>
            </w:pPr>
            <w:r>
              <w:lastRenderedPageBreak/>
              <w:t>FRMCS +</w:t>
            </w:r>
            <w:r w:rsidRPr="00AC0662">
              <w:t xml:space="preserve"> EnergyServ_Ph2</w:t>
            </w:r>
          </w:p>
        </w:tc>
      </w:tr>
      <w:tr w:rsidR="00B12E95" w:rsidRPr="00745D37" w14:paraId="5C6CAED5" w14:textId="77777777" w:rsidTr="00EE7672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5C11C70" w14:textId="07064C3C" w:rsidR="00B12E95" w:rsidRPr="00DF5A37" w:rsidRDefault="00B12E95" w:rsidP="00B12E95">
            <w:pPr>
              <w:pStyle w:val="Heading2"/>
              <w:rPr>
                <w:lang w:val="en-US"/>
              </w:rPr>
            </w:pPr>
            <w:r w:rsidRPr="00AC0662">
              <w:t>FS_FRMCS_Ph6</w:t>
            </w:r>
          </w:p>
        </w:tc>
      </w:tr>
      <w:tr w:rsidR="00B12E95" w:rsidRPr="001C427A" w14:paraId="09F0F838" w14:textId="77777777" w:rsidTr="00030E27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737A862" w14:textId="77777777" w:rsidR="00B12E95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D43756B" w14:textId="4BE8B2A6" w:rsidR="00B12E95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lang w:val="fr-FR"/>
              </w:rPr>
              <w:t>Vassiliki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Nikolopoulou</w:t>
            </w:r>
            <w:proofErr w:type="spellEnd"/>
            <w:r>
              <w:rPr>
                <w:lang w:val="fr-FR"/>
              </w:rPr>
              <w:t xml:space="preserve"> (UIC)</w:t>
            </w:r>
          </w:p>
          <w:p w14:paraId="3FFC5E17" w14:textId="3F567254" w:rsidR="00B12E95" w:rsidRPr="001C427A" w:rsidRDefault="00B12E95" w:rsidP="00B12E95">
            <w:pPr>
              <w:suppressAutoHyphens/>
              <w:spacing w:after="0" w:line="240" w:lineRule="auto"/>
              <w:rPr>
                <w:rStyle w:val="Hyperlink"/>
                <w:lang w:val="fr-FR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E708F1">
              <w:rPr>
                <w:lang w:val="fr-FR"/>
              </w:rPr>
              <w:t>TR22.989</w:t>
            </w:r>
            <w:r w:rsidRPr="00E708F1">
              <w:rPr>
                <w:rFonts w:eastAsia="Arial Unicode MS" w:cs="Arial"/>
                <w:lang w:val="fr-FR"/>
              </w:rPr>
              <w:t>v19.4.0</w:t>
            </w:r>
          </w:p>
          <w:p w14:paraId="4FB2787D" w14:textId="53E3C1AC" w:rsidR="00B12E95" w:rsidRPr="001C427A" w:rsidRDefault="00B12E95" w:rsidP="00B12E95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SA#105 (09/2024)</w:t>
            </w:r>
          </w:p>
          <w:p w14:paraId="36CA4CCC" w14:textId="7BBA8FEE" w:rsidR="00B12E95" w:rsidRPr="001C427A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0%</w:t>
            </w:r>
          </w:p>
        </w:tc>
      </w:tr>
      <w:tr w:rsidR="00B12E95" w:rsidRPr="001C427A" w14:paraId="257F33DE" w14:textId="77777777" w:rsidTr="00826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9E8F9" w14:textId="3816D9DF" w:rsidR="00B12E95" w:rsidRPr="00030E27" w:rsidRDefault="00D4789D" w:rsidP="00B12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30E27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B7943" w14:textId="260286C7" w:rsidR="00B12E95" w:rsidRPr="00030E27" w:rsidRDefault="00325B5E" w:rsidP="00B12E95">
            <w:pPr>
              <w:snapToGrid w:val="0"/>
              <w:spacing w:after="0" w:line="240" w:lineRule="auto"/>
            </w:pPr>
            <w:hyperlink r:id="rId11" w:history="1">
              <w:r w:rsidR="00E708F1" w:rsidRPr="00030E27">
                <w:rPr>
                  <w:rStyle w:val="Hyperlink"/>
                  <w:rFonts w:cs="Arial"/>
                  <w:color w:val="auto"/>
                </w:rPr>
                <w:t>S1-241190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7F342" w14:textId="599FB1F6" w:rsidR="00B12E95" w:rsidRPr="00030E27" w:rsidRDefault="00B12E95" w:rsidP="00B12E95">
            <w:pPr>
              <w:snapToGrid w:val="0"/>
              <w:spacing w:after="0" w:line="240" w:lineRule="auto"/>
            </w:pPr>
            <w:r w:rsidRPr="00030E27">
              <w:t>UIC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FBDE74" w14:textId="468F75D7" w:rsidR="00B12E95" w:rsidRPr="00030E27" w:rsidRDefault="00D4789D" w:rsidP="00B12E95">
            <w:pPr>
              <w:snapToGrid w:val="0"/>
              <w:spacing w:after="0" w:line="240" w:lineRule="auto"/>
            </w:pPr>
            <w:r w:rsidRPr="00030E27">
              <w:t>22.989v19.4.0</w:t>
            </w:r>
            <w:r w:rsidR="00B12E95" w:rsidRPr="00030E27">
              <w:t>Update and Gap analysis of Transfer (</w:t>
            </w:r>
            <w:proofErr w:type="spellStart"/>
            <w:r w:rsidR="00B12E95" w:rsidRPr="00030E27">
              <w:t>Divertion</w:t>
            </w:r>
            <w:proofErr w:type="spellEnd"/>
            <w:r w:rsidR="00B12E95" w:rsidRPr="00030E27">
              <w:t>) of an incoming voice communication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1D9D0" w14:textId="354E91F4" w:rsidR="00B12E95" w:rsidRPr="00030E27" w:rsidRDefault="00030E27" w:rsidP="00B12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30E2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030E27">
              <w:rPr>
                <w:rFonts w:eastAsia="Times New Roman" w:cs="Arial"/>
                <w:szCs w:val="18"/>
                <w:lang w:val="fr-FR" w:eastAsia="ar-SA"/>
              </w:rPr>
              <w:t xml:space="preserve"> to S1-241300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5DD9F4" w14:textId="3BCD4C1C" w:rsidR="00B12E95" w:rsidRPr="00030E27" w:rsidRDefault="00D4789D" w:rsidP="00B12E9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030E27">
              <w:rPr>
                <w:i/>
              </w:rPr>
              <w:t xml:space="preserve">WI </w:t>
            </w:r>
            <w:r w:rsidR="007568E2" w:rsidRPr="00030E27">
              <w:t xml:space="preserve">FS_FRMCS_Ph6 </w:t>
            </w:r>
            <w:r w:rsidRPr="00030E27">
              <w:rPr>
                <w:rFonts w:eastAsia="Arial Unicode MS" w:cs="Arial"/>
                <w:i/>
                <w:szCs w:val="18"/>
                <w:lang w:eastAsia="ar-SA"/>
              </w:rPr>
              <w:t>Rel-</w:t>
            </w:r>
            <w:r w:rsidR="007568E2" w:rsidRPr="00030E27">
              <w:rPr>
                <w:rFonts w:eastAsia="Arial Unicode MS" w:cs="Arial"/>
                <w:i/>
                <w:szCs w:val="18"/>
                <w:lang w:eastAsia="ar-SA"/>
              </w:rPr>
              <w:t>20</w:t>
            </w:r>
            <w:r w:rsidRPr="00030E27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 w:rsidRPr="00030E27">
              <w:rPr>
                <w:i/>
              </w:rPr>
              <w:t>0</w:t>
            </w:r>
            <w:r w:rsidR="007568E2" w:rsidRPr="00030E27">
              <w:rPr>
                <w:i/>
              </w:rPr>
              <w:t>031</w:t>
            </w:r>
            <w:r w:rsidRPr="00030E27">
              <w:rPr>
                <w:rFonts w:eastAsia="Arial Unicode MS" w:cs="Arial"/>
                <w:i/>
                <w:szCs w:val="18"/>
                <w:lang w:eastAsia="ar-SA"/>
              </w:rPr>
              <w:t>R- Cat</w:t>
            </w:r>
            <w:r w:rsidR="007568E2" w:rsidRPr="00030E27">
              <w:rPr>
                <w:rFonts w:eastAsia="Arial Unicode MS" w:cs="Arial"/>
                <w:i/>
                <w:szCs w:val="18"/>
                <w:lang w:eastAsia="ar-SA"/>
              </w:rPr>
              <w:t xml:space="preserve"> C</w:t>
            </w:r>
          </w:p>
        </w:tc>
      </w:tr>
      <w:tr w:rsidR="00030E27" w:rsidRPr="001C427A" w14:paraId="2124F9A6" w14:textId="77777777" w:rsidTr="00826B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EC02" w14:textId="6A30F058" w:rsidR="00030E27" w:rsidRPr="00826B54" w:rsidRDefault="00030E27" w:rsidP="00B12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826B54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EFFA" w14:textId="49F9582F" w:rsidR="00030E27" w:rsidRPr="00826B54" w:rsidRDefault="00325B5E" w:rsidP="00B12E95">
            <w:pPr>
              <w:snapToGrid w:val="0"/>
              <w:spacing w:after="0" w:line="240" w:lineRule="auto"/>
            </w:pPr>
            <w:hyperlink r:id="rId12" w:history="1">
              <w:r w:rsidR="00030E27" w:rsidRPr="00826B54">
                <w:rPr>
                  <w:rStyle w:val="Hyperlink"/>
                  <w:rFonts w:cs="Arial"/>
                  <w:color w:val="auto"/>
                </w:rPr>
                <w:t>S1-241300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2F32" w14:textId="26263F52" w:rsidR="00030E27" w:rsidRPr="00826B54" w:rsidRDefault="00030E27" w:rsidP="00B12E95">
            <w:pPr>
              <w:snapToGrid w:val="0"/>
              <w:spacing w:after="0" w:line="240" w:lineRule="auto"/>
            </w:pPr>
            <w:r w:rsidRPr="00826B54">
              <w:t>UIC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8827" w14:textId="2457E7D6" w:rsidR="00030E27" w:rsidRPr="00826B54" w:rsidRDefault="00030E27" w:rsidP="00B12E95">
            <w:pPr>
              <w:snapToGrid w:val="0"/>
              <w:spacing w:after="0" w:line="240" w:lineRule="auto"/>
            </w:pPr>
            <w:r w:rsidRPr="00826B54">
              <w:t>22.989v19.4.0Update and Gap analysis of Transfer (</w:t>
            </w:r>
            <w:proofErr w:type="spellStart"/>
            <w:r w:rsidRPr="00826B54">
              <w:t>Divertion</w:t>
            </w:r>
            <w:proofErr w:type="spellEnd"/>
            <w:r w:rsidRPr="00826B54">
              <w:t>) of an incoming voice communication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804BA" w14:textId="77777777" w:rsidR="00030E27" w:rsidRPr="00826B54" w:rsidRDefault="00030E27" w:rsidP="00B12E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8D04" w14:textId="245A5731" w:rsidR="00030E27" w:rsidRPr="00826B54" w:rsidRDefault="00030E27" w:rsidP="00B12E95">
            <w:pPr>
              <w:spacing w:after="0" w:line="240" w:lineRule="auto"/>
            </w:pPr>
            <w:r w:rsidRPr="00826B54">
              <w:rPr>
                <w:i/>
              </w:rPr>
              <w:t xml:space="preserve">WI FS_FRMCS_Ph6 </w:t>
            </w:r>
            <w:r w:rsidRPr="00826B54">
              <w:rPr>
                <w:rFonts w:eastAsia="Arial Unicode MS" w:cs="Arial"/>
                <w:i/>
                <w:szCs w:val="18"/>
                <w:lang w:eastAsia="ar-SA"/>
              </w:rPr>
              <w:t>Rel-20 CR</w:t>
            </w:r>
            <w:r w:rsidRPr="00826B54">
              <w:rPr>
                <w:i/>
              </w:rPr>
              <w:t>0031</w:t>
            </w:r>
            <w:r w:rsidRPr="00826B54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108A3521" w14:textId="72815E38" w:rsidR="00030E27" w:rsidRPr="00826B54" w:rsidRDefault="00030E27" w:rsidP="00B12E95">
            <w:pPr>
              <w:spacing w:after="0" w:line="240" w:lineRule="auto"/>
            </w:pPr>
            <w:r w:rsidRPr="00826B54">
              <w:t>Revision of S1-241190.</w:t>
            </w:r>
          </w:p>
        </w:tc>
      </w:tr>
      <w:tr w:rsidR="00B12E95" w:rsidRPr="00745D37" w14:paraId="52F48E90" w14:textId="77777777" w:rsidTr="00EE7672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F3C2F6F" w14:textId="514934F7" w:rsidR="00B12E95" w:rsidRPr="00DF5A37" w:rsidRDefault="00B12E95" w:rsidP="00B12E95">
            <w:pPr>
              <w:pStyle w:val="Heading2"/>
              <w:rPr>
                <w:lang w:val="en-US"/>
              </w:rPr>
            </w:pPr>
            <w:r w:rsidRPr="00AC0662">
              <w:t>FS_EnergyServ_Ph2</w:t>
            </w:r>
          </w:p>
        </w:tc>
      </w:tr>
      <w:tr w:rsidR="00B12E95" w:rsidRPr="00B04844" w14:paraId="35ADA7BA" w14:textId="77777777" w:rsidTr="000B7145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F5C1E9A" w14:textId="77777777" w:rsidR="00B12E95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C0EBAD5" w14:textId="50346521" w:rsidR="00B12E95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6758FD">
              <w:rPr>
                <w:lang w:val="fr-FR"/>
              </w:rPr>
              <w:t xml:space="preserve">Laurent-Walter </w:t>
            </w:r>
            <w:proofErr w:type="spellStart"/>
            <w:r w:rsidRPr="006758FD">
              <w:rPr>
                <w:lang w:val="fr-FR"/>
              </w:rPr>
              <w:t>Goix</w:t>
            </w:r>
            <w:proofErr w:type="spellEnd"/>
            <w:r w:rsidRPr="006758FD">
              <w:rPr>
                <w:lang w:val="fr-FR"/>
              </w:rPr>
              <w:t xml:space="preserve"> </w:t>
            </w:r>
            <w:r>
              <w:rPr>
                <w:lang w:val="fr-FR"/>
              </w:rPr>
              <w:t>(Nokia)</w:t>
            </w:r>
          </w:p>
          <w:p w14:paraId="3C2262C2" w14:textId="0A1626E4" w:rsidR="00B12E95" w:rsidRPr="001C427A" w:rsidRDefault="00B12E95" w:rsidP="00B12E95">
            <w:pPr>
              <w:suppressAutoHyphens/>
              <w:spacing w:after="0" w:line="240" w:lineRule="auto"/>
              <w:rPr>
                <w:rStyle w:val="Hyperlink"/>
                <w:lang w:val="fr-FR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lang w:val="fr-FR"/>
              </w:rPr>
              <w:t>TR</w:t>
            </w:r>
            <w:r w:rsidRPr="00CA4BFE">
              <w:rPr>
                <w:rFonts w:eastAsia="Arial Unicode MS" w:cs="Arial"/>
                <w:lang w:val="fr-FR"/>
              </w:rPr>
              <w:t>22.883</w:t>
            </w:r>
            <w:r>
              <w:rPr>
                <w:rFonts w:eastAsia="Arial Unicode MS" w:cs="Arial"/>
                <w:lang w:val="fr-FR"/>
              </w:rPr>
              <w:t>v0.0.0</w:t>
            </w:r>
          </w:p>
          <w:p w14:paraId="0E337D1A" w14:textId="0B9888C7" w:rsidR="00B12E95" w:rsidRPr="001C427A" w:rsidRDefault="00B12E95" w:rsidP="00B12E95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SA#107 (03/2025)</w:t>
            </w:r>
          </w:p>
          <w:p w14:paraId="0B0E10F8" w14:textId="4856A655" w:rsidR="00B12E95" w:rsidRPr="00F45489" w:rsidRDefault="00B12E95" w:rsidP="00B12E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0%</w:t>
            </w:r>
          </w:p>
        </w:tc>
      </w:tr>
      <w:tr w:rsidR="00AE2136" w:rsidRPr="00A75C05" w14:paraId="29515E64" w14:textId="77777777" w:rsidTr="004D073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69E01E" w14:textId="1D7FB325" w:rsidR="00AE2136" w:rsidRPr="000B7145" w:rsidRDefault="00AE2136" w:rsidP="00AE2136">
            <w:pPr>
              <w:snapToGrid w:val="0"/>
              <w:spacing w:after="0" w:line="240" w:lineRule="auto"/>
            </w:pPr>
            <w:proofErr w:type="spellStart"/>
            <w:r w:rsidRPr="000B714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78A47" w14:textId="7DB8DF62" w:rsidR="00AE2136" w:rsidRPr="000B7145" w:rsidRDefault="00325B5E" w:rsidP="00AE2136">
            <w:pPr>
              <w:snapToGrid w:val="0"/>
              <w:spacing w:after="0" w:line="240" w:lineRule="auto"/>
            </w:pPr>
            <w:hyperlink r:id="rId13" w:history="1">
              <w:r w:rsidR="00AE2136" w:rsidRPr="000B7145">
                <w:rPr>
                  <w:rStyle w:val="Hyperlink"/>
                  <w:rFonts w:cs="Arial"/>
                  <w:color w:val="auto"/>
                </w:rPr>
                <w:t>S1-241066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0CC84" w14:textId="283A82D3" w:rsidR="00AE2136" w:rsidRPr="000B7145" w:rsidRDefault="00AE2136" w:rsidP="00AE2136">
            <w:pPr>
              <w:snapToGrid w:val="0"/>
              <w:spacing w:after="0" w:line="240" w:lineRule="auto"/>
            </w:pPr>
            <w:r w:rsidRPr="000B7145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2AE35" w14:textId="67B990B2" w:rsidR="00AE2136" w:rsidRPr="000B7145" w:rsidRDefault="00AE2136" w:rsidP="00AE2136">
            <w:pPr>
              <w:snapToGrid w:val="0"/>
              <w:spacing w:after="0" w:line="240" w:lineRule="auto"/>
            </w:pPr>
            <w:proofErr w:type="spellStart"/>
            <w:r w:rsidRPr="000B7145">
              <w:t>pCR</w:t>
            </w:r>
            <w:proofErr w:type="spellEnd"/>
            <w:r w:rsidRPr="000B7145">
              <w:t xml:space="preserve"> on TR 22.883 </w:t>
            </w:r>
            <w:proofErr w:type="spellStart"/>
            <w:r w:rsidRPr="000B7145">
              <w:t>cleanup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20151" w14:textId="32088D26" w:rsidR="00AE2136" w:rsidRPr="000B7145" w:rsidRDefault="000B7145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B7145">
              <w:rPr>
                <w:rFonts w:eastAsia="Times New Roman" w:cs="Arial"/>
                <w:szCs w:val="18"/>
                <w:lang w:eastAsia="ar-SA"/>
              </w:rPr>
              <w:t>Revised to S1-241318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D96701" w14:textId="54F0F7C5" w:rsidR="00AE2136" w:rsidRPr="000B7145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B7145">
              <w:rPr>
                <w:rFonts w:eastAsia="Arial Unicode MS" w:cs="Arial" w:hint="cs"/>
                <w:szCs w:val="18"/>
                <w:lang w:eastAsia="ar-SA"/>
              </w:rPr>
              <w:t>K</w:t>
            </w:r>
            <w:r w:rsidRPr="000B7145">
              <w:rPr>
                <w:rFonts w:eastAsia="Arial Unicode MS" w:cs="Arial"/>
                <w:szCs w:val="18"/>
                <w:lang w:eastAsia="ar-SA"/>
              </w:rPr>
              <w:t xml:space="preserve">eep this open </w:t>
            </w:r>
          </w:p>
        </w:tc>
      </w:tr>
      <w:tr w:rsidR="000B7145" w:rsidRPr="00A75C05" w14:paraId="5E68644B" w14:textId="77777777" w:rsidTr="004D073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0135C2" w14:textId="5BA98991" w:rsidR="000B7145" w:rsidRPr="004D0731" w:rsidRDefault="000B7145" w:rsidP="00AE2136">
            <w:pPr>
              <w:snapToGrid w:val="0"/>
              <w:spacing w:after="0" w:line="240" w:lineRule="auto"/>
            </w:pPr>
            <w:proofErr w:type="spellStart"/>
            <w:r w:rsidRPr="004D073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784119" w14:textId="6EB8F2A9" w:rsidR="000B7145" w:rsidRPr="004D0731" w:rsidRDefault="00325B5E" w:rsidP="00AE2136">
            <w:pPr>
              <w:snapToGrid w:val="0"/>
              <w:spacing w:after="0" w:line="240" w:lineRule="auto"/>
            </w:pPr>
            <w:hyperlink r:id="rId14" w:history="1">
              <w:r w:rsidR="000B7145" w:rsidRPr="004D0731">
                <w:rPr>
                  <w:rStyle w:val="Hyperlink"/>
                  <w:rFonts w:cs="Arial"/>
                  <w:color w:val="auto"/>
                </w:rPr>
                <w:t>S1-241318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662BF5" w14:textId="5477F77D" w:rsidR="000B7145" w:rsidRPr="004D0731" w:rsidRDefault="000B7145" w:rsidP="00AE2136">
            <w:pPr>
              <w:snapToGrid w:val="0"/>
              <w:spacing w:after="0" w:line="240" w:lineRule="auto"/>
            </w:pPr>
            <w:r w:rsidRPr="004D0731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B1219A" w14:textId="195E6AC7" w:rsidR="000B7145" w:rsidRPr="004D0731" w:rsidRDefault="000B7145" w:rsidP="00AE2136">
            <w:pPr>
              <w:snapToGrid w:val="0"/>
              <w:spacing w:after="0" w:line="240" w:lineRule="auto"/>
            </w:pPr>
            <w:proofErr w:type="spellStart"/>
            <w:r w:rsidRPr="004D0731">
              <w:t>pCR</w:t>
            </w:r>
            <w:proofErr w:type="spellEnd"/>
            <w:r w:rsidRPr="004D0731">
              <w:t xml:space="preserve"> on TR 22.883 </w:t>
            </w:r>
            <w:proofErr w:type="spellStart"/>
            <w:r w:rsidRPr="004D0731">
              <w:t>cleanup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631BB6" w14:textId="2D0688FC" w:rsidR="000B7145" w:rsidRPr="004D0731" w:rsidRDefault="004D0731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73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9898B1" w14:textId="0583BFE3" w:rsidR="000B7145" w:rsidRPr="004D0731" w:rsidRDefault="000B7145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0731">
              <w:rPr>
                <w:rFonts w:eastAsia="Arial Unicode MS" w:cs="Arial" w:hint="cs"/>
                <w:i/>
                <w:szCs w:val="18"/>
                <w:lang w:eastAsia="ar-SA"/>
              </w:rPr>
              <w:t>K</w:t>
            </w:r>
            <w:r w:rsidRPr="004D0731">
              <w:rPr>
                <w:rFonts w:eastAsia="Arial Unicode MS" w:cs="Arial"/>
                <w:i/>
                <w:szCs w:val="18"/>
                <w:lang w:eastAsia="ar-SA"/>
              </w:rPr>
              <w:t xml:space="preserve">eep this open </w:t>
            </w:r>
          </w:p>
          <w:p w14:paraId="7A2AFE3D" w14:textId="120F78C3" w:rsidR="000B7145" w:rsidRPr="004D0731" w:rsidRDefault="000B7145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0731">
              <w:rPr>
                <w:rFonts w:eastAsia="Arial Unicode MS" w:cs="Arial"/>
                <w:szCs w:val="18"/>
                <w:lang w:eastAsia="ar-SA"/>
              </w:rPr>
              <w:t>Revision of S1-241066.</w:t>
            </w:r>
          </w:p>
        </w:tc>
      </w:tr>
      <w:tr w:rsidR="00AE2136" w:rsidRPr="00A75C05" w14:paraId="3A29C986" w14:textId="77777777" w:rsidTr="004245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B7E46" w14:textId="02A87EE4" w:rsidR="00AE2136" w:rsidRPr="001D2097" w:rsidRDefault="00AE2136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7FE53" w14:textId="385EAA6A" w:rsidR="00AE2136" w:rsidRPr="001D2097" w:rsidRDefault="00325B5E" w:rsidP="00AE2136">
            <w:pPr>
              <w:snapToGrid w:val="0"/>
              <w:spacing w:after="0" w:line="240" w:lineRule="auto"/>
            </w:pPr>
            <w:hyperlink r:id="rId15" w:history="1">
              <w:r w:rsidR="00AE2136" w:rsidRPr="001D2097">
                <w:rPr>
                  <w:rStyle w:val="Hyperlink"/>
                  <w:rFonts w:cs="Arial"/>
                  <w:color w:val="auto"/>
                </w:rPr>
                <w:t>S1-241049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48726" w14:textId="6E558B25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 xml:space="preserve">MediaTek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1A435" w14:textId="62C7F9EF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Use Case on ECO Indication of Communication Service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55234" w14:textId="0444B4BA" w:rsidR="00AE2136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097">
              <w:rPr>
                <w:rFonts w:eastAsia="Times New Roman" w:cs="Arial"/>
                <w:szCs w:val="18"/>
                <w:lang w:eastAsia="ar-SA"/>
              </w:rPr>
              <w:t>Revised to S1-241303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F83A2" w14:textId="77777777" w:rsidR="00AE2136" w:rsidRPr="001D2097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097" w:rsidRPr="00A75C05" w14:paraId="2553C1CB" w14:textId="77777777" w:rsidTr="004245F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575BC" w14:textId="05D6DD7A" w:rsidR="001D2097" w:rsidRPr="004245F6" w:rsidRDefault="001D2097" w:rsidP="00AE2136">
            <w:pPr>
              <w:snapToGrid w:val="0"/>
              <w:spacing w:after="0" w:line="240" w:lineRule="auto"/>
            </w:pPr>
            <w:proofErr w:type="spellStart"/>
            <w:r w:rsidRPr="004245F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27ED3" w14:textId="22BC6912" w:rsidR="001D2097" w:rsidRPr="004245F6" w:rsidRDefault="00325B5E" w:rsidP="00AE2136">
            <w:pPr>
              <w:snapToGrid w:val="0"/>
              <w:spacing w:after="0" w:line="240" w:lineRule="auto"/>
            </w:pPr>
            <w:hyperlink r:id="rId16" w:history="1">
              <w:r w:rsidR="001D2097" w:rsidRPr="004245F6">
                <w:rPr>
                  <w:rStyle w:val="Hyperlink"/>
                  <w:rFonts w:cs="Arial"/>
                  <w:color w:val="auto"/>
                </w:rPr>
                <w:t>S1-241</w:t>
              </w:r>
              <w:r w:rsidR="001D2097" w:rsidRPr="004245F6">
                <w:rPr>
                  <w:rStyle w:val="Hyperlink"/>
                  <w:rFonts w:cs="Arial"/>
                  <w:color w:val="auto"/>
                </w:rPr>
                <w:t>3</w:t>
              </w:r>
              <w:r w:rsidR="001D2097" w:rsidRPr="004245F6">
                <w:rPr>
                  <w:rStyle w:val="Hyperlink"/>
                  <w:rFonts w:cs="Arial"/>
                  <w:color w:val="auto"/>
                </w:rPr>
                <w:t>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809BE" w14:textId="07FD15D1" w:rsidR="001D2097" w:rsidRPr="004245F6" w:rsidRDefault="001D2097" w:rsidP="00AE2136">
            <w:pPr>
              <w:snapToGrid w:val="0"/>
              <w:spacing w:after="0" w:line="240" w:lineRule="auto"/>
            </w:pPr>
            <w:r w:rsidRPr="004245F6">
              <w:t xml:space="preserve">MediaTek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A947F" w14:textId="133AA5E1" w:rsidR="001D2097" w:rsidRPr="004245F6" w:rsidRDefault="001D2097" w:rsidP="00AE2136">
            <w:pPr>
              <w:snapToGrid w:val="0"/>
              <w:spacing w:after="0" w:line="240" w:lineRule="auto"/>
            </w:pPr>
            <w:r w:rsidRPr="004245F6">
              <w:t>Use Case on ECO Indication of Communication Service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F70C7" w14:textId="44BEBD23" w:rsidR="001D2097" w:rsidRPr="004245F6" w:rsidRDefault="004245F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45F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65550" w14:textId="193E5986" w:rsidR="001D2097" w:rsidRPr="004245F6" w:rsidRDefault="001D209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5F6">
              <w:rPr>
                <w:rFonts w:eastAsia="Arial Unicode MS" w:cs="Arial"/>
                <w:szCs w:val="18"/>
                <w:lang w:eastAsia="ar-SA"/>
              </w:rPr>
              <w:t>Revision of S1-241049.</w:t>
            </w:r>
          </w:p>
        </w:tc>
      </w:tr>
      <w:tr w:rsidR="00AE2136" w:rsidRPr="00A75C05" w14:paraId="14368D97" w14:textId="77777777" w:rsidTr="0023139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20EED" w14:textId="7D00C8A9" w:rsidR="00AE2136" w:rsidRPr="001D2097" w:rsidRDefault="00AE2136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363AD" w14:textId="311792BC" w:rsidR="00AE2136" w:rsidRPr="001D2097" w:rsidRDefault="00325B5E" w:rsidP="00AE2136">
            <w:pPr>
              <w:snapToGrid w:val="0"/>
              <w:spacing w:after="0" w:line="240" w:lineRule="auto"/>
            </w:pPr>
            <w:hyperlink r:id="rId17" w:history="1">
              <w:r w:rsidR="00AE2136" w:rsidRPr="001D2097">
                <w:rPr>
                  <w:rStyle w:val="Hyperlink"/>
                  <w:rFonts w:cs="Arial"/>
                  <w:color w:val="auto"/>
                </w:rPr>
                <w:t>S1-241103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3CBEC" w14:textId="16EF4DA1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3021E" w14:textId="7581D354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New use case “Energy grade information exposure”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74E33B" w14:textId="0773D78A" w:rsidR="00AE2136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097">
              <w:rPr>
                <w:rFonts w:eastAsia="Times New Roman" w:cs="Arial"/>
                <w:szCs w:val="18"/>
                <w:lang w:eastAsia="ar-SA"/>
              </w:rPr>
              <w:t>Revised to S1-241304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E4053" w14:textId="77777777" w:rsidR="00AE2136" w:rsidRPr="001D2097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097" w:rsidRPr="00A75C05" w14:paraId="607F9BE9" w14:textId="77777777" w:rsidTr="0023139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C9298" w14:textId="1E180EC2" w:rsidR="001D2097" w:rsidRPr="0023139E" w:rsidRDefault="001D2097" w:rsidP="00AE2136">
            <w:pPr>
              <w:snapToGrid w:val="0"/>
              <w:spacing w:after="0" w:line="240" w:lineRule="auto"/>
            </w:pPr>
            <w:proofErr w:type="spellStart"/>
            <w:r w:rsidRPr="0023139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09E06" w14:textId="7064FCCD" w:rsidR="001D2097" w:rsidRPr="0023139E" w:rsidRDefault="00325B5E" w:rsidP="00AE2136">
            <w:pPr>
              <w:snapToGrid w:val="0"/>
              <w:spacing w:after="0" w:line="240" w:lineRule="auto"/>
            </w:pPr>
            <w:hyperlink r:id="rId18" w:history="1">
              <w:r w:rsidR="001D2097" w:rsidRPr="0023139E">
                <w:rPr>
                  <w:rStyle w:val="Hyperlink"/>
                  <w:rFonts w:cs="Arial"/>
                  <w:color w:val="auto"/>
                </w:rPr>
                <w:t>S1-2</w:t>
              </w:r>
              <w:r w:rsidR="001D2097" w:rsidRPr="0023139E">
                <w:rPr>
                  <w:rStyle w:val="Hyperlink"/>
                  <w:rFonts w:cs="Arial"/>
                  <w:color w:val="auto"/>
                </w:rPr>
                <w:t>4</w:t>
              </w:r>
              <w:r w:rsidR="001D2097" w:rsidRPr="0023139E">
                <w:rPr>
                  <w:rStyle w:val="Hyperlink"/>
                  <w:rFonts w:cs="Arial"/>
                  <w:color w:val="auto"/>
                </w:rPr>
                <w:t>1304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EB069F" w14:textId="33E8EE6C" w:rsidR="001D2097" w:rsidRPr="0023139E" w:rsidRDefault="001D2097" w:rsidP="00AE2136">
            <w:pPr>
              <w:snapToGrid w:val="0"/>
              <w:spacing w:after="0" w:line="240" w:lineRule="auto"/>
            </w:pPr>
            <w:r w:rsidRPr="0023139E">
              <w:t>LG Electronics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9F5AC" w14:textId="0A0F7EC7" w:rsidR="001D2097" w:rsidRPr="0023139E" w:rsidRDefault="001D2097" w:rsidP="00AE2136">
            <w:pPr>
              <w:snapToGrid w:val="0"/>
              <w:spacing w:after="0" w:line="240" w:lineRule="auto"/>
            </w:pPr>
            <w:r w:rsidRPr="0023139E">
              <w:t>New use case “Energy grade information exposure”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02C79D" w14:textId="50A0C0DD" w:rsidR="001D2097" w:rsidRPr="0023139E" w:rsidRDefault="0023139E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139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09CE4" w14:textId="1A8D259E" w:rsidR="001D2097" w:rsidRPr="0023139E" w:rsidRDefault="001D209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3139E">
              <w:rPr>
                <w:rFonts w:eastAsia="Arial Unicode MS" w:cs="Arial"/>
                <w:szCs w:val="18"/>
                <w:lang w:eastAsia="ar-SA"/>
              </w:rPr>
              <w:t>Revision of S1-241103.</w:t>
            </w:r>
          </w:p>
        </w:tc>
      </w:tr>
      <w:tr w:rsidR="00AE2136" w:rsidRPr="00A75C05" w14:paraId="3F4E8647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2875C" w14:textId="77777777" w:rsidR="00AE2136" w:rsidRPr="001D2097" w:rsidRDefault="00AE2136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F9FA7" w14:textId="6D4341C0" w:rsidR="00AE2136" w:rsidRPr="001D2097" w:rsidRDefault="00325B5E" w:rsidP="00AE2136">
            <w:pPr>
              <w:snapToGrid w:val="0"/>
              <w:spacing w:after="0" w:line="240" w:lineRule="auto"/>
            </w:pPr>
            <w:hyperlink r:id="rId19" w:history="1">
              <w:r w:rsidR="00AE2136" w:rsidRPr="001D2097">
                <w:rPr>
                  <w:rStyle w:val="Hyperlink"/>
                  <w:rFonts w:cs="Arial"/>
                  <w:color w:val="auto"/>
                </w:rPr>
                <w:t>S1-241136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3C8B3A" w14:textId="77777777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62DCD" w14:textId="77777777" w:rsidR="00AE2136" w:rsidRPr="001D2097" w:rsidRDefault="00AE2136" w:rsidP="00AE2136">
            <w:pPr>
              <w:snapToGrid w:val="0"/>
              <w:spacing w:after="0" w:line="240" w:lineRule="auto"/>
            </w:pPr>
            <w:proofErr w:type="spellStart"/>
            <w:r w:rsidRPr="001D2097">
              <w:t>pCR</w:t>
            </w:r>
            <w:proofErr w:type="spellEnd"/>
            <w:r w:rsidRPr="001D2097">
              <w:t xml:space="preserve"> on new use case on Renewable Energy Status Notification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7E35E" w14:textId="18D959DC" w:rsidR="00AE2136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097">
              <w:rPr>
                <w:rFonts w:eastAsia="Times New Roman" w:cs="Arial"/>
                <w:szCs w:val="18"/>
                <w:lang w:eastAsia="ar-SA"/>
              </w:rPr>
              <w:t>Revised to S1-241305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AA7B71" w14:textId="4DB96885" w:rsidR="00AE2136" w:rsidRPr="001D2097" w:rsidRDefault="00BF1A8E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2097">
              <w:rPr>
                <w:rFonts w:eastAsia="Arial Unicode MS" w:cs="Arial" w:hint="cs"/>
                <w:szCs w:val="18"/>
                <w:lang w:eastAsia="ar-SA"/>
              </w:rPr>
              <w:t>T</w:t>
            </w:r>
            <w:r w:rsidRPr="001D2097">
              <w:rPr>
                <w:rFonts w:eastAsia="Arial Unicode MS" w:cs="Arial"/>
                <w:szCs w:val="18"/>
                <w:lang w:eastAsia="ar-SA"/>
              </w:rPr>
              <w:t xml:space="preserve">o be merged into </w:t>
            </w:r>
            <w:proofErr w:type="gramStart"/>
            <w:r w:rsidRPr="001D2097">
              <w:rPr>
                <w:rFonts w:eastAsia="Arial Unicode MS" w:cs="Arial"/>
                <w:szCs w:val="18"/>
                <w:lang w:eastAsia="ar-SA"/>
              </w:rPr>
              <w:t>1049( to</w:t>
            </w:r>
            <w:proofErr w:type="gramEnd"/>
            <w:r w:rsidRPr="001D2097">
              <w:rPr>
                <w:rFonts w:eastAsia="Arial Unicode MS" w:cs="Arial"/>
                <w:szCs w:val="18"/>
                <w:lang w:eastAsia="ar-SA"/>
              </w:rPr>
              <w:t xml:space="preserve"> be revised)</w:t>
            </w:r>
          </w:p>
        </w:tc>
      </w:tr>
      <w:tr w:rsidR="001D2097" w:rsidRPr="00A75C05" w14:paraId="201A9BD8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0282B" w14:textId="546F968A" w:rsidR="001D2097" w:rsidRPr="001D2097" w:rsidRDefault="001D2097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C7C6" w14:textId="483E5790" w:rsidR="001D2097" w:rsidRPr="001D2097" w:rsidRDefault="00325B5E" w:rsidP="00AE2136">
            <w:pPr>
              <w:snapToGrid w:val="0"/>
              <w:spacing w:after="0" w:line="240" w:lineRule="auto"/>
            </w:pPr>
            <w:hyperlink r:id="rId20" w:history="1">
              <w:r w:rsidR="001D2097" w:rsidRPr="001D2097">
                <w:rPr>
                  <w:rStyle w:val="Hyperlink"/>
                  <w:rFonts w:cs="Arial"/>
                  <w:color w:val="auto"/>
                </w:rPr>
                <w:t>S1-24</w:t>
              </w:r>
              <w:r w:rsidR="001D2097" w:rsidRPr="001D2097">
                <w:rPr>
                  <w:rStyle w:val="Hyperlink"/>
                  <w:rFonts w:cs="Arial"/>
                  <w:color w:val="auto"/>
                </w:rPr>
                <w:t>1</w:t>
              </w:r>
              <w:r w:rsidR="001D2097" w:rsidRPr="001D2097">
                <w:rPr>
                  <w:rStyle w:val="Hyperlink"/>
                  <w:rFonts w:cs="Arial"/>
                  <w:color w:val="auto"/>
                </w:rPr>
                <w:t>305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BBB8" w14:textId="2CAA9015" w:rsidR="001D2097" w:rsidRPr="001D2097" w:rsidRDefault="001D2097" w:rsidP="00AE2136">
            <w:pPr>
              <w:snapToGrid w:val="0"/>
              <w:spacing w:after="0" w:line="240" w:lineRule="auto"/>
            </w:pPr>
            <w:r w:rsidRPr="001D2097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2B94" w14:textId="2666492D" w:rsidR="001D2097" w:rsidRPr="001D2097" w:rsidRDefault="001D2097" w:rsidP="00AE2136">
            <w:pPr>
              <w:snapToGrid w:val="0"/>
              <w:spacing w:after="0" w:line="240" w:lineRule="auto"/>
            </w:pPr>
            <w:proofErr w:type="spellStart"/>
            <w:r w:rsidRPr="001D2097">
              <w:t>pCR</w:t>
            </w:r>
            <w:proofErr w:type="spellEnd"/>
            <w:r w:rsidRPr="001D2097">
              <w:t xml:space="preserve"> on new use case on Renewable Energy Status Notification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AD47" w14:textId="77777777" w:rsidR="001D2097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CDD5" w14:textId="69F6B9C6" w:rsidR="001D2097" w:rsidRPr="001D2097" w:rsidRDefault="001D209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2097">
              <w:rPr>
                <w:rFonts w:eastAsia="Arial Unicode MS" w:cs="Arial" w:hint="cs"/>
                <w:i/>
                <w:szCs w:val="18"/>
                <w:lang w:eastAsia="ar-SA"/>
              </w:rPr>
              <w:t>T</w:t>
            </w:r>
            <w:r w:rsidRPr="001D2097">
              <w:rPr>
                <w:rFonts w:eastAsia="Arial Unicode MS" w:cs="Arial"/>
                <w:i/>
                <w:szCs w:val="18"/>
                <w:lang w:eastAsia="ar-SA"/>
              </w:rPr>
              <w:t xml:space="preserve">o be merged into </w:t>
            </w:r>
            <w:proofErr w:type="gramStart"/>
            <w:r w:rsidRPr="001D2097">
              <w:rPr>
                <w:rFonts w:eastAsia="Arial Unicode MS" w:cs="Arial"/>
                <w:i/>
                <w:szCs w:val="18"/>
                <w:lang w:eastAsia="ar-SA"/>
              </w:rPr>
              <w:t>1049( to</w:t>
            </w:r>
            <w:proofErr w:type="gramEnd"/>
            <w:r w:rsidRPr="001D2097">
              <w:rPr>
                <w:rFonts w:eastAsia="Arial Unicode MS" w:cs="Arial"/>
                <w:i/>
                <w:szCs w:val="18"/>
                <w:lang w:eastAsia="ar-SA"/>
              </w:rPr>
              <w:t xml:space="preserve"> be revised)</w:t>
            </w:r>
          </w:p>
          <w:p w14:paraId="07032E79" w14:textId="57EF090B" w:rsidR="001D2097" w:rsidRPr="001D2097" w:rsidRDefault="001D209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2097">
              <w:rPr>
                <w:rFonts w:eastAsia="Arial Unicode MS" w:cs="Arial"/>
                <w:szCs w:val="18"/>
                <w:lang w:eastAsia="ar-SA"/>
              </w:rPr>
              <w:t>Revision of S1-241136.</w:t>
            </w:r>
          </w:p>
        </w:tc>
      </w:tr>
      <w:tr w:rsidR="00AE2136" w:rsidRPr="00A75C05" w14:paraId="5572F167" w14:textId="77777777" w:rsidTr="001340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E16EE" w14:textId="77777777" w:rsidR="00AE2136" w:rsidRPr="00B80422" w:rsidRDefault="00AE2136" w:rsidP="00AE2136">
            <w:pPr>
              <w:snapToGrid w:val="0"/>
              <w:spacing w:after="0" w:line="240" w:lineRule="auto"/>
            </w:pPr>
            <w:proofErr w:type="spellStart"/>
            <w:r w:rsidRPr="00B80422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27230" w14:textId="1AB2100C" w:rsidR="00AE2136" w:rsidRPr="00B80422" w:rsidRDefault="00325B5E" w:rsidP="00AE2136">
            <w:pPr>
              <w:snapToGrid w:val="0"/>
              <w:spacing w:after="0" w:line="240" w:lineRule="auto"/>
            </w:pPr>
            <w:hyperlink r:id="rId21" w:history="1">
              <w:r w:rsidR="00AE2136" w:rsidRPr="00B80422">
                <w:rPr>
                  <w:rStyle w:val="Hyperlink"/>
                  <w:rFonts w:cs="Arial"/>
                  <w:color w:val="auto"/>
                </w:rPr>
                <w:t>S1-241166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39174" w14:textId="77777777" w:rsidR="00AE2136" w:rsidRPr="00B80422" w:rsidRDefault="00AE2136" w:rsidP="00AE2136">
            <w:pPr>
              <w:snapToGrid w:val="0"/>
              <w:spacing w:after="0" w:line="240" w:lineRule="auto"/>
            </w:pPr>
            <w:r w:rsidRPr="00B80422">
              <w:t>TNO,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FC5D7" w14:textId="77777777" w:rsidR="00AE2136" w:rsidRPr="00B80422" w:rsidRDefault="00AE2136" w:rsidP="00AE2136">
            <w:pPr>
              <w:snapToGrid w:val="0"/>
              <w:spacing w:after="0" w:line="240" w:lineRule="auto"/>
            </w:pPr>
            <w:r w:rsidRPr="00B80422">
              <w:t>Media streaming carbon footprint transparency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059383" w14:textId="2932FDF8" w:rsidR="00AE2136" w:rsidRPr="00B80422" w:rsidRDefault="00B80422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042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8CA3B" w14:textId="77777777" w:rsidR="00AE2136" w:rsidRPr="00B8042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2136" w:rsidRPr="00A75C05" w14:paraId="43B1EABB" w14:textId="77777777" w:rsidTr="000873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34C44C" w14:textId="77777777" w:rsidR="00AE2136" w:rsidRPr="001340E7" w:rsidRDefault="00AE2136" w:rsidP="00AE2136">
            <w:pPr>
              <w:snapToGrid w:val="0"/>
              <w:spacing w:after="0" w:line="240" w:lineRule="auto"/>
            </w:pPr>
            <w:proofErr w:type="spellStart"/>
            <w:r w:rsidRPr="001340E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B714C" w14:textId="3C1E62F1" w:rsidR="00AE2136" w:rsidRPr="001340E7" w:rsidRDefault="00325B5E" w:rsidP="00AE2136">
            <w:pPr>
              <w:snapToGrid w:val="0"/>
              <w:spacing w:after="0" w:line="240" w:lineRule="auto"/>
            </w:pPr>
            <w:hyperlink r:id="rId22" w:history="1">
              <w:r w:rsidR="00AE2136" w:rsidRPr="001340E7">
                <w:rPr>
                  <w:rStyle w:val="Hyperlink"/>
                  <w:rFonts w:cs="Arial"/>
                  <w:color w:val="auto"/>
                </w:rPr>
                <w:t>S1-241024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165AB5" w14:textId="77777777" w:rsidR="00AE2136" w:rsidRPr="001340E7" w:rsidRDefault="00AE2136" w:rsidP="00AE2136">
            <w:pPr>
              <w:snapToGrid w:val="0"/>
              <w:spacing w:after="0" w:line="240" w:lineRule="auto"/>
            </w:pPr>
            <w:proofErr w:type="spellStart"/>
            <w:r w:rsidRPr="001340E7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2B362" w14:textId="77777777" w:rsidR="00AE2136" w:rsidRPr="001340E7" w:rsidRDefault="00AE2136" w:rsidP="00AE2136">
            <w:pPr>
              <w:snapToGrid w:val="0"/>
              <w:spacing w:after="0" w:line="240" w:lineRule="auto"/>
            </w:pPr>
            <w:r w:rsidRPr="001340E7">
              <w:t>Pseudo-CR on TR 22883 add New use case on User-centric Energy-aware QoS Management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8AA70" w14:textId="42E1D0AA" w:rsidR="00AE2136" w:rsidRPr="001340E7" w:rsidRDefault="001340E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340E7">
              <w:rPr>
                <w:rFonts w:eastAsia="Times New Roman" w:cs="Arial"/>
                <w:szCs w:val="18"/>
                <w:lang w:eastAsia="ar-SA"/>
              </w:rPr>
              <w:t>Revised to S1-241301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F83D8" w14:textId="77777777" w:rsidR="00AE2136" w:rsidRPr="001340E7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340E7" w:rsidRPr="00A75C05" w14:paraId="41136A62" w14:textId="77777777" w:rsidTr="000873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7FB04" w14:textId="6B07E03B" w:rsidR="001340E7" w:rsidRPr="00087369" w:rsidRDefault="001340E7" w:rsidP="00AE2136">
            <w:pPr>
              <w:snapToGrid w:val="0"/>
              <w:spacing w:after="0" w:line="240" w:lineRule="auto"/>
            </w:pPr>
            <w:proofErr w:type="spellStart"/>
            <w:r w:rsidRPr="0008736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5BD91" w14:textId="74C6956F" w:rsidR="001340E7" w:rsidRPr="00087369" w:rsidRDefault="00325B5E" w:rsidP="00AE2136">
            <w:pPr>
              <w:snapToGrid w:val="0"/>
              <w:spacing w:after="0" w:line="240" w:lineRule="auto"/>
            </w:pPr>
            <w:hyperlink r:id="rId23" w:history="1">
              <w:r w:rsidR="001340E7" w:rsidRPr="00087369">
                <w:rPr>
                  <w:rStyle w:val="Hyperlink"/>
                  <w:rFonts w:cs="Arial"/>
                  <w:color w:val="auto"/>
                </w:rPr>
                <w:t>S1-2</w:t>
              </w:r>
              <w:r w:rsidR="001340E7" w:rsidRPr="00087369">
                <w:rPr>
                  <w:rStyle w:val="Hyperlink"/>
                  <w:rFonts w:cs="Arial"/>
                  <w:color w:val="auto"/>
                </w:rPr>
                <w:t>4</w:t>
              </w:r>
              <w:r w:rsidR="001340E7" w:rsidRPr="00087369">
                <w:rPr>
                  <w:rStyle w:val="Hyperlink"/>
                  <w:rFonts w:cs="Arial"/>
                  <w:color w:val="auto"/>
                </w:rPr>
                <w:t>1301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639D8" w14:textId="0DB58292" w:rsidR="001340E7" w:rsidRPr="00087369" w:rsidRDefault="001340E7" w:rsidP="00AE2136">
            <w:pPr>
              <w:snapToGrid w:val="0"/>
              <w:spacing w:after="0" w:line="240" w:lineRule="auto"/>
            </w:pPr>
            <w:proofErr w:type="spellStart"/>
            <w:r w:rsidRPr="00087369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5E8F6" w14:textId="075EDC01" w:rsidR="001340E7" w:rsidRPr="00087369" w:rsidRDefault="001340E7" w:rsidP="00AE2136">
            <w:pPr>
              <w:snapToGrid w:val="0"/>
              <w:spacing w:after="0" w:line="240" w:lineRule="auto"/>
            </w:pPr>
            <w:r w:rsidRPr="00087369">
              <w:t>Pseudo-CR on TR 22883 add New use case on User-centric Energy-aware QoS Management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708DF" w14:textId="5D2F74BF" w:rsidR="001340E7" w:rsidRPr="00087369" w:rsidRDefault="0008736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736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C353F" w14:textId="20E509CB" w:rsidR="001340E7" w:rsidRPr="00087369" w:rsidRDefault="001340E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7369">
              <w:rPr>
                <w:rFonts w:eastAsia="Arial Unicode MS" w:cs="Arial"/>
                <w:szCs w:val="18"/>
                <w:lang w:eastAsia="ar-SA"/>
              </w:rPr>
              <w:t>Revision of S1-241024.</w:t>
            </w:r>
          </w:p>
        </w:tc>
      </w:tr>
      <w:tr w:rsidR="00AE2136" w:rsidRPr="00A75C05" w14:paraId="79DB9DBC" w14:textId="77777777" w:rsidTr="006B44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159D9" w14:textId="77777777" w:rsidR="00AE2136" w:rsidRPr="00952E0B" w:rsidRDefault="00AE2136" w:rsidP="00AE2136">
            <w:pPr>
              <w:snapToGrid w:val="0"/>
              <w:spacing w:after="0" w:line="240" w:lineRule="auto"/>
            </w:pPr>
            <w:proofErr w:type="spellStart"/>
            <w:r w:rsidRPr="00952E0B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0C4AE" w14:textId="015FB405" w:rsidR="00AE2136" w:rsidRPr="00952E0B" w:rsidRDefault="00325B5E" w:rsidP="00AE2136">
            <w:pPr>
              <w:snapToGrid w:val="0"/>
              <w:spacing w:after="0" w:line="240" w:lineRule="auto"/>
            </w:pPr>
            <w:hyperlink r:id="rId24" w:history="1">
              <w:r w:rsidR="00AE2136" w:rsidRPr="00952E0B">
                <w:rPr>
                  <w:rStyle w:val="Hyperlink"/>
                  <w:rFonts w:cs="Arial"/>
                  <w:color w:val="auto"/>
                </w:rPr>
                <w:t>S1-241128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621F3" w14:textId="77777777" w:rsidR="00AE2136" w:rsidRPr="00952E0B" w:rsidRDefault="00AE2136" w:rsidP="00AE2136">
            <w:pPr>
              <w:snapToGrid w:val="0"/>
              <w:spacing w:after="0" w:line="240" w:lineRule="auto"/>
            </w:pPr>
            <w:r w:rsidRPr="00952E0B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13FD8" w14:textId="77777777" w:rsidR="00AE2136" w:rsidRPr="00952E0B" w:rsidRDefault="00AE2136" w:rsidP="00AE2136">
            <w:pPr>
              <w:snapToGrid w:val="0"/>
              <w:spacing w:after="0" w:line="240" w:lineRule="auto"/>
            </w:pPr>
            <w:r w:rsidRPr="00952E0B">
              <w:t>New use case on supporting information exposure and service adjustment based on energy supply mix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B0FC5" w14:textId="1736359C" w:rsidR="00AE2136" w:rsidRPr="00952E0B" w:rsidRDefault="00952E0B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2E0B">
              <w:rPr>
                <w:rFonts w:eastAsia="Times New Roman" w:cs="Arial"/>
                <w:szCs w:val="18"/>
                <w:lang w:eastAsia="ar-SA"/>
              </w:rPr>
              <w:t>Revised to S1-241302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8CB4A" w14:textId="77777777" w:rsidR="00AE2136" w:rsidRPr="00952E0B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52E0B" w:rsidRPr="00A75C05" w14:paraId="24F1A892" w14:textId="77777777" w:rsidTr="006B44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B9FBA" w14:textId="66A18487" w:rsidR="00952E0B" w:rsidRPr="006B4416" w:rsidRDefault="00952E0B" w:rsidP="00AE2136">
            <w:pPr>
              <w:snapToGrid w:val="0"/>
              <w:spacing w:after="0" w:line="240" w:lineRule="auto"/>
            </w:pPr>
            <w:proofErr w:type="spellStart"/>
            <w:r w:rsidRPr="006B441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4B6F39" w14:textId="4F89DE7C" w:rsidR="00952E0B" w:rsidRPr="006B4416" w:rsidRDefault="00325B5E" w:rsidP="00AE2136">
            <w:pPr>
              <w:snapToGrid w:val="0"/>
              <w:spacing w:after="0" w:line="240" w:lineRule="auto"/>
            </w:pPr>
            <w:hyperlink r:id="rId25" w:history="1">
              <w:r w:rsidR="00952E0B" w:rsidRPr="006B4416">
                <w:rPr>
                  <w:rStyle w:val="Hyperlink"/>
                  <w:rFonts w:cs="Arial"/>
                  <w:color w:val="auto"/>
                </w:rPr>
                <w:t>S1-</w:t>
              </w:r>
              <w:r w:rsidR="00952E0B" w:rsidRPr="006B4416">
                <w:rPr>
                  <w:rStyle w:val="Hyperlink"/>
                  <w:rFonts w:cs="Arial"/>
                  <w:color w:val="auto"/>
                </w:rPr>
                <w:t>2</w:t>
              </w:r>
              <w:r w:rsidR="00952E0B" w:rsidRPr="006B4416">
                <w:rPr>
                  <w:rStyle w:val="Hyperlink"/>
                  <w:rFonts w:cs="Arial"/>
                  <w:color w:val="auto"/>
                </w:rPr>
                <w:t>41302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6B093" w14:textId="5EDFBDEC" w:rsidR="00952E0B" w:rsidRPr="006B4416" w:rsidRDefault="00952E0B" w:rsidP="00AE2136">
            <w:pPr>
              <w:snapToGrid w:val="0"/>
              <w:spacing w:after="0" w:line="240" w:lineRule="auto"/>
            </w:pPr>
            <w:r w:rsidRPr="006B4416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0F38E" w14:textId="4885E0F3" w:rsidR="00952E0B" w:rsidRPr="006B4416" w:rsidRDefault="00952E0B" w:rsidP="00AE2136">
            <w:pPr>
              <w:snapToGrid w:val="0"/>
              <w:spacing w:after="0" w:line="240" w:lineRule="auto"/>
            </w:pPr>
            <w:r w:rsidRPr="006B4416">
              <w:t>New use case on supporting information exposure and service adjustment based on energy supply mix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C8E0A" w14:textId="351323DF" w:rsidR="00952E0B" w:rsidRPr="006B4416" w:rsidRDefault="006B441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4416">
              <w:rPr>
                <w:rFonts w:eastAsia="Times New Roman" w:cs="Arial"/>
                <w:szCs w:val="18"/>
                <w:lang w:eastAsia="ar-SA"/>
              </w:rPr>
              <w:t>Revised to S1-241319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1EE5A" w14:textId="65DCB384" w:rsidR="00952E0B" w:rsidRPr="006B4416" w:rsidRDefault="00952E0B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4416">
              <w:rPr>
                <w:rFonts w:eastAsia="Arial Unicode MS" w:cs="Arial"/>
                <w:szCs w:val="18"/>
                <w:lang w:eastAsia="ar-SA"/>
              </w:rPr>
              <w:t>Revision of S1-241128.</w:t>
            </w:r>
          </w:p>
        </w:tc>
      </w:tr>
      <w:tr w:rsidR="006B4416" w:rsidRPr="00A75C05" w14:paraId="329B554F" w14:textId="77777777" w:rsidTr="006B44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6A242" w14:textId="24CED59D" w:rsidR="006B4416" w:rsidRPr="006B4416" w:rsidRDefault="006B4416" w:rsidP="00AE2136">
            <w:pPr>
              <w:snapToGrid w:val="0"/>
              <w:spacing w:after="0" w:line="240" w:lineRule="auto"/>
            </w:pPr>
            <w:proofErr w:type="spellStart"/>
            <w:r w:rsidRPr="006B441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B75C" w14:textId="34A9DAAE" w:rsidR="006B4416" w:rsidRPr="006B4416" w:rsidRDefault="006B4416" w:rsidP="00AE2136">
            <w:pPr>
              <w:snapToGrid w:val="0"/>
              <w:spacing w:after="0" w:line="240" w:lineRule="auto"/>
            </w:pPr>
            <w:hyperlink r:id="rId26" w:history="1">
              <w:r w:rsidRPr="006B4416">
                <w:rPr>
                  <w:rStyle w:val="Hyperlink"/>
                  <w:rFonts w:cs="Arial"/>
                  <w:color w:val="auto"/>
                </w:rPr>
                <w:t>S1-241319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62827" w14:textId="6FEAC415" w:rsidR="006B4416" w:rsidRPr="006B4416" w:rsidRDefault="006B4416" w:rsidP="00AE2136">
            <w:pPr>
              <w:snapToGrid w:val="0"/>
              <w:spacing w:after="0" w:line="240" w:lineRule="auto"/>
            </w:pPr>
            <w:r w:rsidRPr="006B4416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3104" w14:textId="1C713FE9" w:rsidR="006B4416" w:rsidRPr="006B4416" w:rsidRDefault="006B4416" w:rsidP="00AE2136">
            <w:pPr>
              <w:snapToGrid w:val="0"/>
              <w:spacing w:after="0" w:line="240" w:lineRule="auto"/>
            </w:pPr>
            <w:r w:rsidRPr="006B4416">
              <w:t>New use case on supporting information exposure and service adjustment based on energy supply mix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83FEB" w14:textId="77777777" w:rsidR="006B4416" w:rsidRPr="006B4416" w:rsidRDefault="006B441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24C6" w14:textId="5E180B63" w:rsidR="006B4416" w:rsidRPr="006B4416" w:rsidRDefault="006B441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4416">
              <w:rPr>
                <w:rFonts w:eastAsia="Arial Unicode MS" w:cs="Arial"/>
                <w:i/>
                <w:szCs w:val="18"/>
                <w:lang w:eastAsia="ar-SA"/>
              </w:rPr>
              <w:t>Revision of S1-241128.</w:t>
            </w:r>
          </w:p>
          <w:p w14:paraId="37C8EF91" w14:textId="2DE5AC99" w:rsidR="006B4416" w:rsidRPr="006B4416" w:rsidRDefault="006B441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4416">
              <w:rPr>
                <w:rFonts w:eastAsia="Arial Unicode MS" w:cs="Arial"/>
                <w:szCs w:val="18"/>
                <w:lang w:eastAsia="ar-SA"/>
              </w:rPr>
              <w:t>Revision of S1-241302.</w:t>
            </w:r>
          </w:p>
        </w:tc>
      </w:tr>
      <w:tr w:rsidR="00AE2136" w:rsidRPr="00A75C05" w14:paraId="5A6AEE38" w14:textId="77777777" w:rsidTr="00CD77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F3CEA" w14:textId="77777777" w:rsidR="00AE2136" w:rsidRPr="001D2097" w:rsidRDefault="00AE2136" w:rsidP="00AE2136">
            <w:pPr>
              <w:snapToGrid w:val="0"/>
              <w:spacing w:after="0" w:line="240" w:lineRule="auto"/>
            </w:pPr>
            <w:proofErr w:type="spellStart"/>
            <w:r w:rsidRPr="001D209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0D486" w14:textId="77291D80" w:rsidR="00AE2136" w:rsidRPr="001D2097" w:rsidRDefault="00325B5E" w:rsidP="00AE2136">
            <w:pPr>
              <w:snapToGrid w:val="0"/>
              <w:spacing w:after="0" w:line="240" w:lineRule="auto"/>
            </w:pPr>
            <w:hyperlink r:id="rId27" w:history="1">
              <w:r w:rsidR="00AE2136" w:rsidRPr="001D2097">
                <w:rPr>
                  <w:rStyle w:val="Hyperlink"/>
                  <w:rFonts w:cs="Arial"/>
                  <w:color w:val="auto"/>
                </w:rPr>
                <w:t>S1-241129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B5C15E" w14:textId="77777777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7FED3" w14:textId="77777777" w:rsidR="00AE2136" w:rsidRPr="001D2097" w:rsidRDefault="00AE2136" w:rsidP="00AE2136">
            <w:pPr>
              <w:snapToGrid w:val="0"/>
              <w:spacing w:after="0" w:line="240" w:lineRule="auto"/>
            </w:pPr>
            <w:r w:rsidRPr="001D2097">
              <w:t>New use case on supporting dynamic adjustment of sensing service for energy efficiency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7D007" w14:textId="4BB33A1E" w:rsidR="00AE2136" w:rsidRPr="001D2097" w:rsidRDefault="001D209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09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45B2E" w14:textId="77777777" w:rsidR="00AE2136" w:rsidRPr="001D2097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2136" w:rsidRPr="00A75C05" w14:paraId="4E713B2B" w14:textId="77777777" w:rsidTr="008371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41BF1F" w14:textId="77777777" w:rsidR="00AE2136" w:rsidRPr="00CD7729" w:rsidRDefault="00AE2136" w:rsidP="00AE2136">
            <w:pPr>
              <w:snapToGrid w:val="0"/>
              <w:spacing w:after="0" w:line="240" w:lineRule="auto"/>
            </w:pPr>
            <w:proofErr w:type="spellStart"/>
            <w:r w:rsidRPr="00CD772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DEDDE" w14:textId="7F5DB6BA" w:rsidR="00AE2136" w:rsidRPr="00CD7729" w:rsidRDefault="00325B5E" w:rsidP="00AE2136">
            <w:pPr>
              <w:snapToGrid w:val="0"/>
              <w:spacing w:after="0" w:line="240" w:lineRule="auto"/>
            </w:pPr>
            <w:hyperlink r:id="rId28" w:history="1">
              <w:r w:rsidR="00AE2136" w:rsidRPr="00CD7729">
                <w:rPr>
                  <w:rStyle w:val="Hyperlink"/>
                  <w:rFonts w:cs="Arial"/>
                  <w:color w:val="auto"/>
                </w:rPr>
                <w:t>S1-241134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AB1CCF" w14:textId="77777777" w:rsidR="00AE2136" w:rsidRPr="00CD7729" w:rsidRDefault="00AE2136" w:rsidP="00AE2136">
            <w:pPr>
              <w:snapToGrid w:val="0"/>
              <w:spacing w:after="0" w:line="240" w:lineRule="auto"/>
            </w:pPr>
            <w:r w:rsidRPr="00CD7729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D361F" w14:textId="77777777" w:rsidR="00AE2136" w:rsidRPr="00CD7729" w:rsidRDefault="00AE2136" w:rsidP="00AE2136">
            <w:pPr>
              <w:snapToGrid w:val="0"/>
              <w:spacing w:after="0" w:line="240" w:lineRule="auto"/>
            </w:pPr>
            <w:r w:rsidRPr="00CD7729">
              <w:t>New use case on energy saving service for UE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22617" w14:textId="10529E63" w:rsidR="00AE2136" w:rsidRPr="00CD7729" w:rsidRDefault="00CD772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7729">
              <w:rPr>
                <w:rFonts w:eastAsia="Times New Roman" w:cs="Arial"/>
                <w:szCs w:val="18"/>
                <w:lang w:eastAsia="ar-SA"/>
              </w:rPr>
              <w:t>Revised to S1-241308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CC3099" w14:textId="77777777" w:rsidR="00AE2136" w:rsidRPr="00CD7729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D7729" w:rsidRPr="00A75C05" w14:paraId="000A2387" w14:textId="77777777" w:rsidTr="005A03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2E14" w14:textId="7E0D0B48" w:rsidR="00CD7729" w:rsidRPr="008371F5" w:rsidRDefault="00CD7729" w:rsidP="00AE2136">
            <w:pPr>
              <w:snapToGrid w:val="0"/>
              <w:spacing w:after="0" w:line="240" w:lineRule="auto"/>
            </w:pPr>
            <w:proofErr w:type="spellStart"/>
            <w:r w:rsidRPr="008371F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166A4" w14:textId="1B1F80AC" w:rsidR="00CD7729" w:rsidRPr="008371F5" w:rsidRDefault="00325B5E" w:rsidP="00AE2136">
            <w:pPr>
              <w:snapToGrid w:val="0"/>
              <w:spacing w:after="0" w:line="240" w:lineRule="auto"/>
            </w:pPr>
            <w:hyperlink r:id="rId29" w:history="1">
              <w:r w:rsidR="00CD7729" w:rsidRPr="008371F5">
                <w:rPr>
                  <w:rStyle w:val="Hyperlink"/>
                  <w:rFonts w:cs="Arial"/>
                  <w:color w:val="auto"/>
                </w:rPr>
                <w:t>S1-241308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B9651" w14:textId="7AE1495B" w:rsidR="00CD7729" w:rsidRPr="008371F5" w:rsidRDefault="00CD7729" w:rsidP="00AE2136">
            <w:pPr>
              <w:snapToGrid w:val="0"/>
              <w:spacing w:after="0" w:line="240" w:lineRule="auto"/>
            </w:pPr>
            <w:r w:rsidRPr="008371F5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7B1E" w14:textId="2FC8287D" w:rsidR="00CD7729" w:rsidRPr="008371F5" w:rsidRDefault="00CD7729" w:rsidP="00AE2136">
            <w:pPr>
              <w:snapToGrid w:val="0"/>
              <w:spacing w:after="0" w:line="240" w:lineRule="auto"/>
            </w:pPr>
            <w:r w:rsidRPr="008371F5">
              <w:t>New use case on energy saving service for UE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F1A3" w14:textId="77777777" w:rsidR="00CD7729" w:rsidRPr="008371F5" w:rsidRDefault="00CD772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7B57B" w14:textId="2001A9F1" w:rsidR="00CD7729" w:rsidRPr="008371F5" w:rsidRDefault="00CD772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371F5">
              <w:rPr>
                <w:rFonts w:eastAsia="Arial Unicode MS" w:cs="Arial"/>
                <w:szCs w:val="18"/>
                <w:lang w:eastAsia="ar-SA"/>
              </w:rPr>
              <w:t>Revision of S1-241134.</w:t>
            </w:r>
          </w:p>
        </w:tc>
      </w:tr>
      <w:tr w:rsidR="00AE2136" w:rsidRPr="00A75C05" w14:paraId="1CE9A1C4" w14:textId="77777777" w:rsidTr="005A03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E559F2" w14:textId="77777777" w:rsidR="00AE2136" w:rsidRPr="005A03FA" w:rsidRDefault="00AE2136" w:rsidP="00AE2136">
            <w:pPr>
              <w:snapToGrid w:val="0"/>
              <w:spacing w:after="0" w:line="240" w:lineRule="auto"/>
            </w:pPr>
            <w:proofErr w:type="spellStart"/>
            <w:r w:rsidRPr="005A03FA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87AB1" w14:textId="4937E7E5" w:rsidR="00AE2136" w:rsidRPr="005A03FA" w:rsidRDefault="00325B5E" w:rsidP="00AE2136">
            <w:pPr>
              <w:snapToGrid w:val="0"/>
              <w:spacing w:after="0" w:line="240" w:lineRule="auto"/>
            </w:pPr>
            <w:hyperlink r:id="rId30" w:history="1">
              <w:r w:rsidR="00AE2136" w:rsidRPr="005A03FA">
                <w:rPr>
                  <w:rStyle w:val="Hyperlink"/>
                  <w:rFonts w:cs="Arial"/>
                  <w:color w:val="auto"/>
                </w:rPr>
                <w:t>S1-241139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7DA15" w14:textId="77777777" w:rsidR="00AE2136" w:rsidRPr="005A03FA" w:rsidRDefault="00AE2136" w:rsidP="00AE2136">
            <w:pPr>
              <w:snapToGrid w:val="0"/>
              <w:spacing w:after="0" w:line="240" w:lineRule="auto"/>
            </w:pPr>
            <w:r w:rsidRPr="005A03FA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5FBD3" w14:textId="77777777" w:rsidR="00AE2136" w:rsidRPr="005A03FA" w:rsidRDefault="00AE2136" w:rsidP="00AE2136">
            <w:pPr>
              <w:snapToGrid w:val="0"/>
              <w:spacing w:after="0" w:line="240" w:lineRule="auto"/>
            </w:pPr>
            <w:proofErr w:type="spellStart"/>
            <w:r w:rsidRPr="005A03FA">
              <w:t>pCR</w:t>
            </w:r>
            <w:proofErr w:type="spellEnd"/>
            <w:r w:rsidRPr="005A03FA">
              <w:t xml:space="preserve"> on new case on network supporting UE energy saving requirement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A76DC" w14:textId="49E1E4D0" w:rsidR="00AE2136" w:rsidRPr="005A03FA" w:rsidRDefault="005A03FA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03F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ED260" w14:textId="77777777" w:rsidR="00AE2136" w:rsidRPr="005A03FA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E2136" w:rsidRPr="00A75C05" w14:paraId="7E020E4E" w14:textId="77777777" w:rsidTr="008C5A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CAF9D" w14:textId="77777777" w:rsidR="00AE2136" w:rsidRPr="006F1B71" w:rsidRDefault="00AE2136" w:rsidP="00AE2136">
            <w:pPr>
              <w:snapToGrid w:val="0"/>
              <w:spacing w:after="0" w:line="240" w:lineRule="auto"/>
            </w:pPr>
            <w:proofErr w:type="spellStart"/>
            <w:r w:rsidRPr="006F1B7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9C2DE" w14:textId="00C80C72" w:rsidR="00AE2136" w:rsidRPr="006F1B71" w:rsidRDefault="00325B5E" w:rsidP="00AE2136">
            <w:pPr>
              <w:snapToGrid w:val="0"/>
              <w:spacing w:after="0" w:line="240" w:lineRule="auto"/>
            </w:pPr>
            <w:hyperlink r:id="rId31" w:history="1">
              <w:r w:rsidR="00AE2136" w:rsidRPr="006F1B71">
                <w:rPr>
                  <w:rStyle w:val="Hyperlink"/>
                  <w:rFonts w:cs="Arial"/>
                  <w:color w:val="auto"/>
                </w:rPr>
                <w:t>S1-241140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5BEA1" w14:textId="77777777" w:rsidR="00AE2136" w:rsidRPr="006F1B71" w:rsidRDefault="00AE2136" w:rsidP="00AE2136">
            <w:pPr>
              <w:snapToGrid w:val="0"/>
              <w:spacing w:after="0" w:line="240" w:lineRule="auto"/>
            </w:pPr>
            <w:r w:rsidRPr="006F1B71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EE341" w14:textId="77777777" w:rsidR="00AE2136" w:rsidRPr="006F1B71" w:rsidRDefault="00AE2136" w:rsidP="00AE2136">
            <w:pPr>
              <w:snapToGrid w:val="0"/>
              <w:spacing w:after="0" w:line="240" w:lineRule="auto"/>
            </w:pPr>
            <w:r w:rsidRPr="006F1B71">
              <w:t xml:space="preserve">Provisioning of energy aware security in the network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11A5D" w14:textId="076251E3" w:rsidR="00AE2136" w:rsidRPr="006F1B71" w:rsidRDefault="006F1B71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1B71">
              <w:rPr>
                <w:rFonts w:eastAsia="Times New Roman" w:cs="Arial"/>
                <w:szCs w:val="18"/>
                <w:lang w:eastAsia="ar-SA"/>
              </w:rPr>
              <w:t>Revised to S1-241306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D5566" w14:textId="77777777" w:rsidR="00AE2136" w:rsidRPr="006F1B71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1B71" w:rsidRPr="00A75C05" w14:paraId="76E459E5" w14:textId="77777777" w:rsidTr="008C5A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0D8E8" w14:textId="4EB2BE6A" w:rsidR="006F1B71" w:rsidRPr="008C5A3A" w:rsidRDefault="006F1B71" w:rsidP="00AE2136">
            <w:pPr>
              <w:snapToGrid w:val="0"/>
              <w:spacing w:after="0" w:line="240" w:lineRule="auto"/>
            </w:pPr>
            <w:proofErr w:type="spellStart"/>
            <w:r w:rsidRPr="008C5A3A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E0B8E" w14:textId="75817985" w:rsidR="006F1B71" w:rsidRPr="008C5A3A" w:rsidRDefault="00325B5E" w:rsidP="00AE2136">
            <w:pPr>
              <w:snapToGrid w:val="0"/>
              <w:spacing w:after="0" w:line="240" w:lineRule="auto"/>
            </w:pPr>
            <w:hyperlink r:id="rId32" w:history="1">
              <w:r w:rsidR="006F1B71" w:rsidRPr="008C5A3A">
                <w:rPr>
                  <w:rStyle w:val="Hyperlink"/>
                  <w:rFonts w:cs="Arial"/>
                  <w:color w:val="auto"/>
                </w:rPr>
                <w:t>S1-241306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E272B" w14:textId="534967DE" w:rsidR="006F1B71" w:rsidRPr="008C5A3A" w:rsidRDefault="006F1B71" w:rsidP="00AE2136">
            <w:pPr>
              <w:snapToGrid w:val="0"/>
              <w:spacing w:after="0" w:line="240" w:lineRule="auto"/>
            </w:pPr>
            <w:r w:rsidRPr="008C5A3A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17BA1" w14:textId="42229C98" w:rsidR="006F1B71" w:rsidRPr="008C5A3A" w:rsidRDefault="006F1B71" w:rsidP="00AE2136">
            <w:pPr>
              <w:snapToGrid w:val="0"/>
              <w:spacing w:after="0" w:line="240" w:lineRule="auto"/>
            </w:pPr>
            <w:r w:rsidRPr="008C5A3A">
              <w:t xml:space="preserve">Provisioning of energy aware security in the network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0B59E" w14:textId="1BAC1B95" w:rsidR="006F1B71" w:rsidRPr="008C5A3A" w:rsidRDefault="008C5A3A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5A3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437FB" w14:textId="31598B7F" w:rsidR="006F1B71" w:rsidRPr="008C5A3A" w:rsidRDefault="006F1B71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C5A3A">
              <w:rPr>
                <w:rFonts w:eastAsia="Arial Unicode MS" w:cs="Arial"/>
                <w:szCs w:val="18"/>
                <w:lang w:eastAsia="ar-SA"/>
              </w:rPr>
              <w:t>Revision of S1-241140.</w:t>
            </w:r>
          </w:p>
        </w:tc>
      </w:tr>
      <w:tr w:rsidR="00AE2136" w:rsidRPr="00A75C05" w14:paraId="78B75168" w14:textId="77777777" w:rsidTr="002B44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BC7E3" w14:textId="77777777" w:rsidR="00AE2136" w:rsidRPr="006F1B71" w:rsidRDefault="00AE2136" w:rsidP="00AE2136">
            <w:pPr>
              <w:snapToGrid w:val="0"/>
              <w:spacing w:after="0" w:line="240" w:lineRule="auto"/>
            </w:pPr>
            <w:proofErr w:type="spellStart"/>
            <w:r w:rsidRPr="006F1B7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02B8E" w14:textId="15921322" w:rsidR="00AE2136" w:rsidRPr="006F1B71" w:rsidRDefault="00325B5E" w:rsidP="00AE2136">
            <w:pPr>
              <w:snapToGrid w:val="0"/>
              <w:spacing w:after="0" w:line="240" w:lineRule="auto"/>
            </w:pPr>
            <w:hyperlink r:id="rId33" w:history="1">
              <w:r w:rsidR="00AE2136" w:rsidRPr="006F1B71">
                <w:rPr>
                  <w:rStyle w:val="Hyperlink"/>
                  <w:rFonts w:cs="Arial"/>
                  <w:color w:val="auto"/>
                </w:rPr>
                <w:t>S1-241143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3A321" w14:textId="77777777" w:rsidR="00AE2136" w:rsidRPr="006F1B71" w:rsidRDefault="00AE2136" w:rsidP="00AE2136">
            <w:pPr>
              <w:snapToGrid w:val="0"/>
              <w:spacing w:after="0" w:line="240" w:lineRule="auto"/>
            </w:pPr>
            <w:r w:rsidRPr="006F1B71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5F9D6" w14:textId="77777777" w:rsidR="00AE2136" w:rsidRPr="006F1B71" w:rsidRDefault="00AE2136" w:rsidP="00AE2136">
            <w:pPr>
              <w:snapToGrid w:val="0"/>
              <w:spacing w:after="0" w:line="240" w:lineRule="auto"/>
            </w:pPr>
            <w:r w:rsidRPr="006F1B71">
              <w:t xml:space="preserve">Dynamic service adjustment support based on energy information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E6036" w14:textId="0AA9578E" w:rsidR="00AE2136" w:rsidRPr="006F1B71" w:rsidRDefault="006F1B71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1B71">
              <w:rPr>
                <w:rFonts w:eastAsia="Times New Roman" w:cs="Arial"/>
                <w:szCs w:val="18"/>
                <w:lang w:eastAsia="ar-SA"/>
              </w:rPr>
              <w:t>Revised to S1-241307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DA672" w14:textId="77777777" w:rsidR="00AE2136" w:rsidRPr="006F1B71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1B71" w:rsidRPr="00A75C05" w14:paraId="591CB605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DC6AA" w14:textId="28FE36EC" w:rsidR="006F1B71" w:rsidRPr="002B448E" w:rsidRDefault="006F1B71" w:rsidP="00AE2136">
            <w:pPr>
              <w:snapToGrid w:val="0"/>
              <w:spacing w:after="0" w:line="240" w:lineRule="auto"/>
            </w:pPr>
            <w:proofErr w:type="spellStart"/>
            <w:r w:rsidRPr="002B448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B6556" w14:textId="5F06CFAB" w:rsidR="006F1B71" w:rsidRPr="002B448E" w:rsidRDefault="00325B5E" w:rsidP="00AE2136">
            <w:pPr>
              <w:snapToGrid w:val="0"/>
              <w:spacing w:after="0" w:line="240" w:lineRule="auto"/>
            </w:pPr>
            <w:hyperlink r:id="rId34" w:history="1">
              <w:r w:rsidR="006F1B71" w:rsidRPr="002B448E">
                <w:rPr>
                  <w:rStyle w:val="Hyperlink"/>
                  <w:rFonts w:cs="Arial"/>
                  <w:color w:val="auto"/>
                </w:rPr>
                <w:t>S1-241307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B7E91" w14:textId="6A6FFA46" w:rsidR="006F1B71" w:rsidRPr="002B448E" w:rsidRDefault="006F1B71" w:rsidP="00AE2136">
            <w:pPr>
              <w:snapToGrid w:val="0"/>
              <w:spacing w:after="0" w:line="240" w:lineRule="auto"/>
            </w:pPr>
            <w:r w:rsidRPr="002B448E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350D9" w14:textId="64E14B36" w:rsidR="006F1B71" w:rsidRPr="002B448E" w:rsidRDefault="006F1B71" w:rsidP="00AE2136">
            <w:pPr>
              <w:snapToGrid w:val="0"/>
              <w:spacing w:after="0" w:line="240" w:lineRule="auto"/>
            </w:pPr>
            <w:r w:rsidRPr="002B448E">
              <w:t xml:space="preserve">Dynamic service adjustment support based on energy information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17C4E" w14:textId="406381B7" w:rsidR="006F1B71" w:rsidRPr="002B448E" w:rsidRDefault="002B448E" w:rsidP="00AE2136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2B448E">
              <w:rPr>
                <w:rFonts w:cs="Arial"/>
                <w:szCs w:val="18"/>
                <w:lang w:eastAsia="ja-JP"/>
              </w:rPr>
              <w:t>Revised to S1-241309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AB69E" w14:textId="3D7FC9DD" w:rsidR="006F1B71" w:rsidRPr="002B448E" w:rsidRDefault="006F1B71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448E">
              <w:rPr>
                <w:rFonts w:eastAsia="Arial Unicode MS" w:cs="Arial"/>
                <w:szCs w:val="18"/>
                <w:lang w:eastAsia="ar-SA"/>
              </w:rPr>
              <w:t>Revision of S1-241143.</w:t>
            </w:r>
          </w:p>
        </w:tc>
      </w:tr>
      <w:tr w:rsidR="002B448E" w:rsidRPr="00A75C05" w14:paraId="1AFC2917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74606" w14:textId="11ECBD36" w:rsidR="002B448E" w:rsidRPr="007D7AC9" w:rsidRDefault="002B448E" w:rsidP="00AE2136">
            <w:pPr>
              <w:snapToGrid w:val="0"/>
              <w:spacing w:after="0" w:line="240" w:lineRule="auto"/>
            </w:pPr>
            <w:proofErr w:type="spellStart"/>
            <w:r w:rsidRPr="007D7AC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64F97" w14:textId="5B15BED3" w:rsidR="002B448E" w:rsidRPr="007D7AC9" w:rsidRDefault="00325B5E" w:rsidP="00AE2136">
            <w:pPr>
              <w:snapToGrid w:val="0"/>
              <w:spacing w:after="0" w:line="240" w:lineRule="auto"/>
              <w:rPr>
                <w:rFonts w:cs="Arial"/>
              </w:rPr>
            </w:pPr>
            <w:hyperlink r:id="rId35" w:history="1">
              <w:r w:rsidR="002B448E" w:rsidRPr="007D7AC9">
                <w:rPr>
                  <w:rStyle w:val="Hyperlink"/>
                  <w:rFonts w:cs="Arial"/>
                  <w:color w:val="auto"/>
                </w:rPr>
                <w:t>S1-241309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80DA1" w14:textId="49C8DC85" w:rsidR="002B448E" w:rsidRPr="007D7AC9" w:rsidRDefault="002B448E" w:rsidP="00AE2136">
            <w:pPr>
              <w:snapToGrid w:val="0"/>
              <w:spacing w:after="0" w:line="240" w:lineRule="auto"/>
            </w:pPr>
            <w:r w:rsidRPr="007D7AC9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F8EB0" w14:textId="39C0BFEB" w:rsidR="002B448E" w:rsidRPr="007D7AC9" w:rsidRDefault="002B448E" w:rsidP="00AE2136">
            <w:pPr>
              <w:snapToGrid w:val="0"/>
              <w:spacing w:after="0" w:line="240" w:lineRule="auto"/>
            </w:pPr>
            <w:r w:rsidRPr="007D7AC9">
              <w:t xml:space="preserve">Dynamic service adjustment support based on energy information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1CE6E" w14:textId="5B99BABB" w:rsidR="002B448E" w:rsidRPr="007D7AC9" w:rsidRDefault="007D7AC9" w:rsidP="00AE2136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7D7AC9">
              <w:rPr>
                <w:rFonts w:cs="Arial"/>
                <w:szCs w:val="18"/>
                <w:lang w:eastAsia="ja-JP"/>
              </w:rPr>
              <w:t>Revised to S1-241321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23CEA6" w14:textId="1CC09FAA" w:rsidR="002B448E" w:rsidRPr="007D7AC9" w:rsidRDefault="002B448E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i/>
                <w:szCs w:val="18"/>
                <w:lang w:eastAsia="ar-SA"/>
              </w:rPr>
              <w:t>Revision of S1-241143.</w:t>
            </w:r>
          </w:p>
          <w:p w14:paraId="4069194B" w14:textId="422373F1" w:rsidR="002B448E" w:rsidRPr="007D7AC9" w:rsidRDefault="002B448E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S1-241307.</w:t>
            </w:r>
          </w:p>
        </w:tc>
      </w:tr>
      <w:tr w:rsidR="007D7AC9" w:rsidRPr="00A75C05" w14:paraId="16B67B81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9004" w14:textId="653A5E43" w:rsidR="007D7AC9" w:rsidRPr="007D7AC9" w:rsidRDefault="007D7AC9" w:rsidP="00AE2136">
            <w:pPr>
              <w:snapToGrid w:val="0"/>
              <w:spacing w:after="0" w:line="240" w:lineRule="auto"/>
            </w:pPr>
            <w:proofErr w:type="spellStart"/>
            <w:r w:rsidRPr="007D7AC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98F4" w14:textId="22A0D2D1" w:rsidR="007D7AC9" w:rsidRPr="007D7AC9" w:rsidRDefault="007D7AC9" w:rsidP="00AE2136">
            <w:pPr>
              <w:snapToGrid w:val="0"/>
              <w:spacing w:after="0" w:line="240" w:lineRule="auto"/>
            </w:pPr>
            <w:hyperlink r:id="rId36" w:history="1">
              <w:r w:rsidRPr="007D7AC9">
                <w:rPr>
                  <w:rStyle w:val="Hyperlink"/>
                  <w:rFonts w:cs="Arial"/>
                  <w:color w:val="auto"/>
                </w:rPr>
                <w:t>S1-241321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CEFD" w14:textId="0CE7F4EA" w:rsidR="007D7AC9" w:rsidRPr="007D7AC9" w:rsidRDefault="007D7AC9" w:rsidP="00AE2136">
            <w:pPr>
              <w:snapToGrid w:val="0"/>
              <w:spacing w:after="0" w:line="240" w:lineRule="auto"/>
            </w:pPr>
            <w:r w:rsidRPr="007D7AC9"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8D9D" w14:textId="39AB72F9" w:rsidR="007D7AC9" w:rsidRPr="007D7AC9" w:rsidRDefault="007D7AC9" w:rsidP="00AE2136">
            <w:pPr>
              <w:snapToGrid w:val="0"/>
              <w:spacing w:after="0" w:line="240" w:lineRule="auto"/>
            </w:pPr>
            <w:r w:rsidRPr="007D7AC9">
              <w:t xml:space="preserve">Dynamic service adjustment support based on energy information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815F" w14:textId="77777777" w:rsidR="007D7AC9" w:rsidRPr="007D7AC9" w:rsidRDefault="007D7AC9" w:rsidP="00AE2136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5B70E" w14:textId="77777777" w:rsidR="007D7AC9" w:rsidRPr="007D7AC9" w:rsidRDefault="007D7AC9" w:rsidP="007D7AC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i/>
                <w:szCs w:val="18"/>
                <w:lang w:eastAsia="ar-SA"/>
              </w:rPr>
              <w:t>Revision of S1-241143.</w:t>
            </w:r>
          </w:p>
          <w:p w14:paraId="0DC3C962" w14:textId="79CC7ABC" w:rsidR="007D7AC9" w:rsidRPr="007D7AC9" w:rsidRDefault="007D7AC9" w:rsidP="007D7AC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i/>
                <w:szCs w:val="18"/>
                <w:lang w:eastAsia="ar-SA"/>
              </w:rPr>
              <w:t>Revision of S1-241307.</w:t>
            </w:r>
          </w:p>
          <w:p w14:paraId="13900257" w14:textId="0B3F12E0" w:rsidR="007D7AC9" w:rsidRPr="007D7AC9" w:rsidRDefault="007D7AC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S1-241309.</w:t>
            </w:r>
          </w:p>
        </w:tc>
      </w:tr>
      <w:tr w:rsidR="00AE2136" w:rsidRPr="00A75C05" w14:paraId="7E3E39F5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AF57F" w14:textId="77777777" w:rsidR="00AE2136" w:rsidRPr="00033C7B" w:rsidRDefault="00AE2136" w:rsidP="00AE2136">
            <w:pPr>
              <w:snapToGrid w:val="0"/>
              <w:spacing w:after="0" w:line="240" w:lineRule="auto"/>
            </w:pPr>
            <w:proofErr w:type="spellStart"/>
            <w:r w:rsidRPr="00033C7B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8E693" w14:textId="1FF4CF27" w:rsidR="00AE2136" w:rsidRPr="00033C7B" w:rsidRDefault="00325B5E" w:rsidP="00AE2136">
            <w:pPr>
              <w:snapToGrid w:val="0"/>
              <w:spacing w:after="0" w:line="240" w:lineRule="auto"/>
            </w:pPr>
            <w:hyperlink r:id="rId37" w:history="1">
              <w:r w:rsidR="00AE2136" w:rsidRPr="00033C7B">
                <w:rPr>
                  <w:rStyle w:val="Hyperlink"/>
                  <w:rFonts w:cs="Arial"/>
                  <w:color w:val="auto"/>
                </w:rPr>
                <w:t>S1-241159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25C49" w14:textId="77777777" w:rsidR="00AE2136" w:rsidRPr="00033C7B" w:rsidRDefault="00AE2136" w:rsidP="00AE2136">
            <w:pPr>
              <w:snapToGrid w:val="0"/>
              <w:spacing w:after="0" w:line="240" w:lineRule="auto"/>
            </w:pPr>
            <w:r w:rsidRPr="00033C7B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B2FEB" w14:textId="77777777" w:rsidR="00AE2136" w:rsidRPr="00033C7B" w:rsidRDefault="00AE2136" w:rsidP="00AE2136">
            <w:pPr>
              <w:snapToGrid w:val="0"/>
              <w:spacing w:after="0" w:line="240" w:lineRule="auto"/>
            </w:pPr>
            <w:r w:rsidRPr="00033C7B">
              <w:t>p-CR on new use case on network supporting energy saving for battery-powered base station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A0437" w14:textId="03488354" w:rsidR="00AE2136" w:rsidRPr="00033C7B" w:rsidRDefault="00033C7B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3C7B">
              <w:rPr>
                <w:rFonts w:eastAsia="Times New Roman" w:cs="Arial"/>
                <w:szCs w:val="18"/>
                <w:lang w:eastAsia="ar-SA"/>
              </w:rPr>
              <w:t>Revised to S1-241310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B09483" w14:textId="77777777" w:rsidR="00AE2136" w:rsidRPr="00033C7B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33C7B" w:rsidRPr="00A75C05" w14:paraId="0E9B8E44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C743BA" w14:textId="1133BDA8" w:rsidR="00033C7B" w:rsidRPr="007D7AC9" w:rsidRDefault="00033C7B" w:rsidP="00AE2136">
            <w:pPr>
              <w:snapToGrid w:val="0"/>
              <w:spacing w:after="0" w:line="240" w:lineRule="auto"/>
            </w:pPr>
            <w:proofErr w:type="spellStart"/>
            <w:r w:rsidRPr="007D7AC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E010C" w14:textId="30487437" w:rsidR="00033C7B" w:rsidRPr="007D7AC9" w:rsidRDefault="00325B5E" w:rsidP="00AE2136">
            <w:pPr>
              <w:snapToGrid w:val="0"/>
              <w:spacing w:after="0" w:line="240" w:lineRule="auto"/>
            </w:pPr>
            <w:hyperlink r:id="rId38" w:history="1">
              <w:r w:rsidR="00033C7B" w:rsidRPr="007D7AC9">
                <w:rPr>
                  <w:rStyle w:val="Hyperlink"/>
                  <w:rFonts w:cs="Arial"/>
                  <w:color w:val="auto"/>
                </w:rPr>
                <w:t>S1-241310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B1854" w14:textId="1A96C3FD" w:rsidR="00033C7B" w:rsidRPr="007D7AC9" w:rsidRDefault="00033C7B" w:rsidP="00AE2136">
            <w:pPr>
              <w:snapToGrid w:val="0"/>
              <w:spacing w:after="0" w:line="240" w:lineRule="auto"/>
            </w:pPr>
            <w:r w:rsidRPr="007D7AC9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E128BA" w14:textId="24E98147" w:rsidR="00033C7B" w:rsidRPr="007D7AC9" w:rsidRDefault="00033C7B" w:rsidP="00AE2136">
            <w:pPr>
              <w:snapToGrid w:val="0"/>
              <w:spacing w:after="0" w:line="240" w:lineRule="auto"/>
            </w:pPr>
            <w:r w:rsidRPr="007D7AC9">
              <w:t>p-CR on new use case on network supporting energy saving for battery-powered base station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E45C15" w14:textId="3B10BD03" w:rsidR="00033C7B" w:rsidRPr="007D7AC9" w:rsidRDefault="007D7AC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7AC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D7CDB" w14:textId="00AD7CBB" w:rsidR="00033C7B" w:rsidRPr="007D7AC9" w:rsidRDefault="00033C7B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S1-241159.</w:t>
            </w:r>
          </w:p>
        </w:tc>
      </w:tr>
      <w:tr w:rsidR="00AE2136" w:rsidRPr="00A75C05" w14:paraId="6C7527F5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DFDA4" w14:textId="77777777" w:rsidR="00AE2136" w:rsidRPr="00673216" w:rsidRDefault="00AE2136" w:rsidP="00AE2136">
            <w:pPr>
              <w:snapToGrid w:val="0"/>
              <w:spacing w:after="0" w:line="240" w:lineRule="auto"/>
            </w:pPr>
            <w:proofErr w:type="spellStart"/>
            <w:r w:rsidRPr="00673216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83BF8" w14:textId="0DBBDB4F" w:rsidR="00AE2136" w:rsidRPr="00673216" w:rsidRDefault="00325B5E" w:rsidP="00AE2136">
            <w:pPr>
              <w:snapToGrid w:val="0"/>
              <w:spacing w:after="0" w:line="240" w:lineRule="auto"/>
            </w:pPr>
            <w:hyperlink r:id="rId39" w:history="1">
              <w:r w:rsidR="00AE2136" w:rsidRPr="00673216">
                <w:rPr>
                  <w:rStyle w:val="Hyperlink"/>
                  <w:rFonts w:cs="Arial"/>
                  <w:color w:val="auto"/>
                </w:rPr>
                <w:t>S1-241174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16632" w14:textId="77777777" w:rsidR="00AE2136" w:rsidRPr="00673216" w:rsidRDefault="00AE2136" w:rsidP="00AE2136">
            <w:pPr>
              <w:snapToGrid w:val="0"/>
              <w:spacing w:after="0" w:line="240" w:lineRule="auto"/>
            </w:pPr>
            <w:r w:rsidRPr="00673216">
              <w:t>China Telecommunications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5A627A" w14:textId="77777777" w:rsidR="00AE2136" w:rsidRPr="00673216" w:rsidRDefault="00AE2136" w:rsidP="00AE2136">
            <w:pPr>
              <w:snapToGrid w:val="0"/>
              <w:spacing w:after="0" w:line="240" w:lineRule="auto"/>
            </w:pPr>
            <w:r w:rsidRPr="00673216">
              <w:t>Use case on dynamic user experience adjustment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80EC1E" w14:textId="225D8296" w:rsidR="00AE2136" w:rsidRPr="00673216" w:rsidRDefault="0067321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3216">
              <w:rPr>
                <w:rFonts w:eastAsia="Times New Roman" w:cs="Arial"/>
                <w:szCs w:val="18"/>
                <w:lang w:eastAsia="ar-SA"/>
              </w:rPr>
              <w:t>Revised to S1-241311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EEFDF" w14:textId="77777777" w:rsidR="00AE2136" w:rsidRPr="00673216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73216" w:rsidRPr="00A75C05" w14:paraId="0033A1E3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6C615" w14:textId="3E53F760" w:rsidR="00673216" w:rsidRPr="007D7AC9" w:rsidRDefault="00673216" w:rsidP="00AE2136">
            <w:pPr>
              <w:snapToGrid w:val="0"/>
              <w:spacing w:after="0" w:line="240" w:lineRule="auto"/>
            </w:pPr>
            <w:proofErr w:type="spellStart"/>
            <w:r w:rsidRPr="007D7AC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19E1A2" w14:textId="7685C9DE" w:rsidR="00673216" w:rsidRPr="007D7AC9" w:rsidRDefault="00325B5E" w:rsidP="00AE2136">
            <w:pPr>
              <w:snapToGrid w:val="0"/>
              <w:spacing w:after="0" w:line="240" w:lineRule="auto"/>
            </w:pPr>
            <w:hyperlink r:id="rId40" w:history="1">
              <w:r w:rsidR="00673216" w:rsidRPr="007D7AC9">
                <w:rPr>
                  <w:rStyle w:val="Hyperlink"/>
                  <w:rFonts w:cs="Arial"/>
                  <w:color w:val="auto"/>
                </w:rPr>
                <w:t>S1-241311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1BAB3" w14:textId="4CABF666" w:rsidR="00673216" w:rsidRPr="007D7AC9" w:rsidRDefault="00673216" w:rsidP="00AE2136">
            <w:pPr>
              <w:snapToGrid w:val="0"/>
              <w:spacing w:after="0" w:line="240" w:lineRule="auto"/>
            </w:pPr>
            <w:r w:rsidRPr="007D7AC9">
              <w:t>China Telecommunications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43D5F" w14:textId="7C189738" w:rsidR="00673216" w:rsidRPr="007D7AC9" w:rsidRDefault="00673216" w:rsidP="00AE2136">
            <w:pPr>
              <w:snapToGrid w:val="0"/>
              <w:spacing w:after="0" w:line="240" w:lineRule="auto"/>
            </w:pPr>
            <w:r w:rsidRPr="007D7AC9">
              <w:t>Use case on dynamic user experience adjustment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31EE8" w14:textId="7D32D347" w:rsidR="00673216" w:rsidRPr="007D7AC9" w:rsidRDefault="007D7AC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7AC9">
              <w:rPr>
                <w:rFonts w:eastAsia="Times New Roman" w:cs="Arial"/>
                <w:szCs w:val="18"/>
                <w:lang w:eastAsia="ar-SA"/>
              </w:rPr>
              <w:t>Revised to S1-241323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5895D" w14:textId="57D6208F" w:rsidR="00673216" w:rsidRPr="007D7AC9" w:rsidRDefault="0067321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S1-241174.</w:t>
            </w:r>
          </w:p>
        </w:tc>
      </w:tr>
      <w:tr w:rsidR="007D7AC9" w:rsidRPr="00A75C05" w14:paraId="1BD008E9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A7BF" w14:textId="1950A86F" w:rsidR="007D7AC9" w:rsidRPr="007D7AC9" w:rsidRDefault="007D7AC9" w:rsidP="00AE2136">
            <w:pPr>
              <w:snapToGrid w:val="0"/>
              <w:spacing w:after="0" w:line="240" w:lineRule="auto"/>
            </w:pPr>
            <w:proofErr w:type="spellStart"/>
            <w:r w:rsidRPr="007D7AC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408C" w14:textId="37DDA113" w:rsidR="007D7AC9" w:rsidRPr="007D7AC9" w:rsidRDefault="007D7AC9" w:rsidP="00AE2136">
            <w:pPr>
              <w:snapToGrid w:val="0"/>
              <w:spacing w:after="0" w:line="240" w:lineRule="auto"/>
            </w:pPr>
            <w:hyperlink r:id="rId41" w:history="1">
              <w:r w:rsidRPr="007D7AC9">
                <w:rPr>
                  <w:rStyle w:val="Hyperlink"/>
                  <w:rFonts w:cs="Arial"/>
                  <w:color w:val="auto"/>
                </w:rPr>
                <w:t>S1-241323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25EF" w14:textId="71216428" w:rsidR="007D7AC9" w:rsidRPr="007D7AC9" w:rsidRDefault="007D7AC9" w:rsidP="00AE2136">
            <w:pPr>
              <w:snapToGrid w:val="0"/>
              <w:spacing w:after="0" w:line="240" w:lineRule="auto"/>
            </w:pPr>
            <w:r w:rsidRPr="007D7AC9">
              <w:t>China Telecommunications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0B07" w14:textId="290C398F" w:rsidR="007D7AC9" w:rsidRPr="007D7AC9" w:rsidRDefault="007D7AC9" w:rsidP="00AE2136">
            <w:pPr>
              <w:snapToGrid w:val="0"/>
              <w:spacing w:after="0" w:line="240" w:lineRule="auto"/>
            </w:pPr>
            <w:r w:rsidRPr="007D7AC9">
              <w:t>Use case on dynamic user experience adjustment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F725" w14:textId="77777777" w:rsidR="007D7AC9" w:rsidRPr="007D7AC9" w:rsidRDefault="007D7AC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5C119" w14:textId="378D7713" w:rsidR="007D7AC9" w:rsidRPr="007D7AC9" w:rsidRDefault="007D7AC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i/>
                <w:szCs w:val="18"/>
                <w:lang w:eastAsia="ar-SA"/>
              </w:rPr>
              <w:t>Revision of S1-241174.</w:t>
            </w:r>
          </w:p>
          <w:p w14:paraId="6735F39F" w14:textId="465A7ACC" w:rsidR="007D7AC9" w:rsidRPr="007D7AC9" w:rsidRDefault="007D7AC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S1-241311.</w:t>
            </w:r>
          </w:p>
        </w:tc>
      </w:tr>
      <w:tr w:rsidR="00AE2136" w:rsidRPr="00A75C05" w14:paraId="23DDA6D4" w14:textId="77777777" w:rsidTr="007577A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D9066" w14:textId="77777777" w:rsidR="00AE2136" w:rsidRPr="007577A5" w:rsidRDefault="00AE2136" w:rsidP="00AE2136">
            <w:pPr>
              <w:snapToGrid w:val="0"/>
              <w:spacing w:after="0" w:line="240" w:lineRule="auto"/>
            </w:pPr>
            <w:proofErr w:type="spellStart"/>
            <w:r w:rsidRPr="007577A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98F5D" w14:textId="7AD91025" w:rsidR="00AE2136" w:rsidRPr="007577A5" w:rsidRDefault="00325B5E" w:rsidP="00AE2136">
            <w:pPr>
              <w:snapToGrid w:val="0"/>
              <w:spacing w:after="0" w:line="240" w:lineRule="auto"/>
            </w:pPr>
            <w:hyperlink r:id="rId42" w:history="1">
              <w:r w:rsidR="00AE2136" w:rsidRPr="007577A5">
                <w:rPr>
                  <w:rStyle w:val="Hyperlink"/>
                  <w:rFonts w:cs="Arial"/>
                  <w:color w:val="auto"/>
                </w:rPr>
                <w:t>S1-241026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DDBCB" w14:textId="77777777" w:rsidR="00AE2136" w:rsidRPr="007577A5" w:rsidRDefault="00AE2136" w:rsidP="00AE2136">
            <w:pPr>
              <w:snapToGrid w:val="0"/>
              <w:spacing w:after="0" w:line="240" w:lineRule="auto"/>
            </w:pPr>
            <w:proofErr w:type="spellStart"/>
            <w:r w:rsidRPr="007577A5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85E200" w14:textId="77777777" w:rsidR="00AE2136" w:rsidRPr="007577A5" w:rsidRDefault="00AE2136" w:rsidP="00AE2136">
            <w:pPr>
              <w:snapToGrid w:val="0"/>
              <w:spacing w:after="0" w:line="240" w:lineRule="auto"/>
            </w:pPr>
            <w:r w:rsidRPr="007577A5">
              <w:t>Pseudo-CR on New use case on Renewable Energy Prioritization for VNF Deployment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3BD903" w14:textId="0F61CAB4" w:rsidR="00AE2136" w:rsidRPr="007577A5" w:rsidRDefault="007577A5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77A5">
              <w:rPr>
                <w:rFonts w:eastAsia="Times New Roman" w:cs="Arial"/>
                <w:szCs w:val="18"/>
                <w:lang w:eastAsia="ar-SA"/>
              </w:rPr>
              <w:t>Revised to S1-241312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13F14" w14:textId="77777777" w:rsidR="00AE2136" w:rsidRPr="007577A5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77A5" w:rsidRPr="00A75C05" w14:paraId="759F67EA" w14:textId="77777777" w:rsidTr="001E0FF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EC9B" w14:textId="1D88A7F4" w:rsidR="007577A5" w:rsidRPr="007577A5" w:rsidRDefault="007577A5" w:rsidP="00AE2136">
            <w:pPr>
              <w:snapToGrid w:val="0"/>
              <w:spacing w:after="0" w:line="240" w:lineRule="auto"/>
            </w:pPr>
            <w:proofErr w:type="spellStart"/>
            <w:r w:rsidRPr="007577A5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9C535" w14:textId="73B33F75" w:rsidR="007577A5" w:rsidRPr="007577A5" w:rsidRDefault="00325B5E" w:rsidP="00AE2136">
            <w:pPr>
              <w:snapToGrid w:val="0"/>
              <w:spacing w:after="0" w:line="240" w:lineRule="auto"/>
            </w:pPr>
            <w:hyperlink r:id="rId43" w:history="1">
              <w:r w:rsidR="007577A5" w:rsidRPr="007577A5">
                <w:rPr>
                  <w:rStyle w:val="Hyperlink"/>
                  <w:rFonts w:cs="Arial"/>
                  <w:color w:val="auto"/>
                </w:rPr>
                <w:t>S1-241312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665C" w14:textId="019FC5A5" w:rsidR="007577A5" w:rsidRPr="007577A5" w:rsidRDefault="007577A5" w:rsidP="00AE2136">
            <w:pPr>
              <w:snapToGrid w:val="0"/>
              <w:spacing w:after="0" w:line="240" w:lineRule="auto"/>
            </w:pPr>
            <w:proofErr w:type="spellStart"/>
            <w:r w:rsidRPr="007577A5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A4AC" w14:textId="696DFE1D" w:rsidR="007577A5" w:rsidRPr="007577A5" w:rsidRDefault="007577A5" w:rsidP="00AE2136">
            <w:pPr>
              <w:snapToGrid w:val="0"/>
              <w:spacing w:after="0" w:line="240" w:lineRule="auto"/>
            </w:pPr>
            <w:r w:rsidRPr="007577A5">
              <w:t>Pseudo-CR on New use case on Renewable Energy Prioritization for VNF Deployment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3EBC" w14:textId="77777777" w:rsidR="007577A5" w:rsidRPr="007577A5" w:rsidRDefault="007577A5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B3DA" w14:textId="7F628546" w:rsidR="007577A5" w:rsidRPr="007577A5" w:rsidRDefault="007577A5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77A5">
              <w:rPr>
                <w:rFonts w:eastAsia="Arial Unicode MS" w:cs="Arial"/>
                <w:szCs w:val="18"/>
                <w:lang w:eastAsia="ar-SA"/>
              </w:rPr>
              <w:t>Revision of S1-241026.</w:t>
            </w:r>
          </w:p>
        </w:tc>
      </w:tr>
      <w:tr w:rsidR="00AE2136" w:rsidRPr="00A75C05" w14:paraId="0B1FE002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78059" w14:textId="77777777" w:rsidR="00AE2136" w:rsidRPr="001E0FF1" w:rsidRDefault="00AE2136" w:rsidP="00AE2136">
            <w:pPr>
              <w:snapToGrid w:val="0"/>
              <w:spacing w:after="0" w:line="240" w:lineRule="auto"/>
            </w:pPr>
            <w:proofErr w:type="spellStart"/>
            <w:r w:rsidRPr="001E0FF1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3C261" w14:textId="744D449A" w:rsidR="00AE2136" w:rsidRPr="001E0FF1" w:rsidRDefault="00325B5E" w:rsidP="00AE2136">
            <w:pPr>
              <w:snapToGrid w:val="0"/>
              <w:spacing w:after="0" w:line="240" w:lineRule="auto"/>
            </w:pPr>
            <w:hyperlink r:id="rId44" w:history="1">
              <w:r w:rsidR="00AE2136" w:rsidRPr="001E0FF1">
                <w:rPr>
                  <w:rStyle w:val="Hyperlink"/>
                  <w:rFonts w:cs="Arial"/>
                  <w:color w:val="auto"/>
                </w:rPr>
                <w:t>S1-241135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4DA3B" w14:textId="77777777" w:rsidR="00AE2136" w:rsidRPr="001E0FF1" w:rsidRDefault="00AE2136" w:rsidP="00AE2136">
            <w:pPr>
              <w:snapToGrid w:val="0"/>
              <w:spacing w:after="0" w:line="240" w:lineRule="auto"/>
            </w:pPr>
            <w:r w:rsidRPr="001E0FF1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4DEDA" w14:textId="77777777" w:rsidR="00AE2136" w:rsidRPr="001E0FF1" w:rsidRDefault="00AE2136" w:rsidP="00AE2136">
            <w:pPr>
              <w:snapToGrid w:val="0"/>
              <w:spacing w:after="0" w:line="240" w:lineRule="auto"/>
            </w:pPr>
            <w:r w:rsidRPr="001E0FF1">
              <w:t>New use case on energy sources information used for network node selection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62DBB" w14:textId="3263958D" w:rsidR="00AE2136" w:rsidRPr="001E0FF1" w:rsidRDefault="001E0FF1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0FF1">
              <w:rPr>
                <w:rFonts w:eastAsia="Times New Roman" w:cs="Arial"/>
                <w:szCs w:val="18"/>
                <w:lang w:eastAsia="ar-SA"/>
              </w:rPr>
              <w:t>Revised to S1-241313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5454A" w14:textId="77777777" w:rsidR="00AE2136" w:rsidRPr="001E0FF1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0FF1" w:rsidRPr="00A75C05" w14:paraId="40A52C7A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CE6C3" w14:textId="27192650" w:rsidR="001E0FF1" w:rsidRPr="007D7AC9" w:rsidRDefault="001E0FF1" w:rsidP="00AE2136">
            <w:pPr>
              <w:snapToGrid w:val="0"/>
              <w:spacing w:after="0" w:line="240" w:lineRule="auto"/>
            </w:pPr>
            <w:proofErr w:type="spellStart"/>
            <w:r w:rsidRPr="007D7AC9"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DA52D" w14:textId="0EFB6077" w:rsidR="001E0FF1" w:rsidRPr="007D7AC9" w:rsidRDefault="00325B5E" w:rsidP="00AE2136">
            <w:pPr>
              <w:snapToGrid w:val="0"/>
              <w:spacing w:after="0" w:line="240" w:lineRule="auto"/>
            </w:pPr>
            <w:hyperlink r:id="rId45" w:history="1">
              <w:r w:rsidR="001E0FF1" w:rsidRPr="007D7AC9">
                <w:rPr>
                  <w:rStyle w:val="Hyperlink"/>
                  <w:rFonts w:cs="Arial"/>
                  <w:color w:val="auto"/>
                </w:rPr>
                <w:t>S1-241313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F67D20" w14:textId="1C409511" w:rsidR="001E0FF1" w:rsidRPr="007D7AC9" w:rsidRDefault="001E0FF1" w:rsidP="00AE2136">
            <w:pPr>
              <w:snapToGrid w:val="0"/>
              <w:spacing w:after="0" w:line="240" w:lineRule="auto"/>
            </w:pPr>
            <w:r w:rsidRPr="007D7AC9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2AFCEE" w14:textId="74A37DB9" w:rsidR="001E0FF1" w:rsidRPr="007D7AC9" w:rsidRDefault="001E0FF1" w:rsidP="00AE2136">
            <w:pPr>
              <w:snapToGrid w:val="0"/>
              <w:spacing w:after="0" w:line="240" w:lineRule="auto"/>
            </w:pPr>
            <w:r w:rsidRPr="007D7AC9">
              <w:t>New use case on energy sources information used for network node selection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61B2B" w14:textId="69B6C341" w:rsidR="001E0FF1" w:rsidRPr="007D7AC9" w:rsidRDefault="007D7AC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7AC9">
              <w:rPr>
                <w:rFonts w:eastAsia="Times New Roman" w:cs="Arial"/>
                <w:szCs w:val="18"/>
                <w:lang w:eastAsia="ar-SA"/>
              </w:rPr>
              <w:t>Revised to S1-241324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CF8E4" w14:textId="1BA82282" w:rsidR="001E0FF1" w:rsidRPr="007D7AC9" w:rsidRDefault="001E0FF1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S1-241135.</w:t>
            </w:r>
          </w:p>
        </w:tc>
      </w:tr>
      <w:tr w:rsidR="007D7AC9" w:rsidRPr="00A75C05" w14:paraId="5C78FFA5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3094" w14:textId="513EB78C" w:rsidR="007D7AC9" w:rsidRPr="007D7AC9" w:rsidRDefault="007D7AC9" w:rsidP="00AE2136">
            <w:pPr>
              <w:snapToGrid w:val="0"/>
              <w:spacing w:after="0" w:line="240" w:lineRule="auto"/>
            </w:pPr>
            <w:proofErr w:type="spellStart"/>
            <w:r w:rsidRPr="007D7AC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60F9" w14:textId="78411E2A" w:rsidR="007D7AC9" w:rsidRPr="007D7AC9" w:rsidRDefault="007D7AC9" w:rsidP="00AE2136">
            <w:pPr>
              <w:snapToGrid w:val="0"/>
              <w:spacing w:after="0" w:line="240" w:lineRule="auto"/>
            </w:pPr>
            <w:hyperlink r:id="rId46" w:history="1">
              <w:r w:rsidRPr="007D7AC9">
                <w:rPr>
                  <w:rStyle w:val="Hyperlink"/>
                  <w:rFonts w:cs="Arial"/>
                  <w:color w:val="auto"/>
                </w:rPr>
                <w:t>S1-241324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02E09" w14:textId="3E78AAB6" w:rsidR="007D7AC9" w:rsidRPr="007D7AC9" w:rsidRDefault="007D7AC9" w:rsidP="00AE2136">
            <w:pPr>
              <w:snapToGrid w:val="0"/>
              <w:spacing w:after="0" w:line="240" w:lineRule="auto"/>
            </w:pPr>
            <w:r w:rsidRPr="007D7AC9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F997" w14:textId="3639F0DE" w:rsidR="007D7AC9" w:rsidRPr="007D7AC9" w:rsidRDefault="007D7AC9" w:rsidP="00AE2136">
            <w:pPr>
              <w:snapToGrid w:val="0"/>
              <w:spacing w:after="0" w:line="240" w:lineRule="auto"/>
            </w:pPr>
            <w:r w:rsidRPr="007D7AC9">
              <w:t>New use case on energy sources information used for network node selection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0C78" w14:textId="77777777" w:rsidR="007D7AC9" w:rsidRPr="007D7AC9" w:rsidRDefault="007D7AC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55A2" w14:textId="242A6515" w:rsidR="007D7AC9" w:rsidRPr="007D7AC9" w:rsidRDefault="007D7AC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i/>
                <w:szCs w:val="18"/>
                <w:lang w:eastAsia="ar-SA"/>
              </w:rPr>
              <w:t>Revision of S1-241135.</w:t>
            </w:r>
          </w:p>
          <w:p w14:paraId="6A911FAC" w14:textId="6E1450E5" w:rsidR="007D7AC9" w:rsidRPr="007D7AC9" w:rsidRDefault="007D7AC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S1-241313.</w:t>
            </w:r>
          </w:p>
        </w:tc>
      </w:tr>
      <w:tr w:rsidR="00AE2136" w:rsidRPr="00A75C05" w14:paraId="3B4D3CA8" w14:textId="77777777" w:rsidTr="00FC48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821C" w14:textId="77777777" w:rsidR="00AE2136" w:rsidRPr="00220D34" w:rsidRDefault="00AE2136" w:rsidP="00AE2136">
            <w:pPr>
              <w:snapToGrid w:val="0"/>
              <w:spacing w:after="0" w:line="240" w:lineRule="auto"/>
            </w:pPr>
            <w:proofErr w:type="spellStart"/>
            <w:r w:rsidRPr="00E27748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B66AE" w14:textId="534DB26B" w:rsidR="00AE2136" w:rsidRPr="00220D34" w:rsidRDefault="00325B5E" w:rsidP="00AE2136">
            <w:pPr>
              <w:snapToGrid w:val="0"/>
              <w:spacing w:after="0" w:line="240" w:lineRule="auto"/>
            </w:pPr>
            <w:hyperlink r:id="rId47" w:history="1">
              <w:r w:rsidR="00AE2136">
                <w:rPr>
                  <w:rStyle w:val="Hyperlink"/>
                  <w:rFonts w:cs="Arial"/>
                </w:rPr>
                <w:t>S1-241138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FA74" w14:textId="77777777" w:rsidR="00AE2136" w:rsidRPr="00220D34" w:rsidRDefault="00AE2136" w:rsidP="00AE2136">
            <w:pPr>
              <w:snapToGrid w:val="0"/>
              <w:spacing w:after="0" w:line="240" w:lineRule="auto"/>
            </w:pPr>
            <w:r w:rsidRPr="00220D34">
              <w:t>Rakuten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F46E" w14:textId="77777777" w:rsidR="00AE2136" w:rsidRPr="00220D34" w:rsidRDefault="00AE2136" w:rsidP="00AE2136">
            <w:pPr>
              <w:snapToGrid w:val="0"/>
              <w:spacing w:after="0" w:line="240" w:lineRule="auto"/>
            </w:pPr>
            <w:proofErr w:type="spellStart"/>
            <w:r w:rsidRPr="00220D34">
              <w:t>pCR</w:t>
            </w:r>
            <w:proofErr w:type="spellEnd"/>
            <w:r w:rsidRPr="00220D34">
              <w:t xml:space="preserve"> on new use case on dynamic RAN selection based on satellite energy availability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F3F5" w14:textId="77777777" w:rsidR="00AE2136" w:rsidRPr="00A75C05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E03D" w14:textId="24003569" w:rsidR="00AE2136" w:rsidRPr="00A75C05" w:rsidRDefault="0050663F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cs"/>
                <w:szCs w:val="18"/>
                <w:lang w:eastAsia="ar-SA"/>
              </w:rPr>
              <w:t>K</w:t>
            </w:r>
            <w:r>
              <w:rPr>
                <w:rFonts w:eastAsia="Arial Unicode MS" w:cs="Arial"/>
                <w:szCs w:val="18"/>
                <w:lang w:eastAsia="ar-SA"/>
              </w:rPr>
              <w:t>eep this open</w:t>
            </w:r>
          </w:p>
        </w:tc>
      </w:tr>
      <w:tr w:rsidR="00AE2136" w:rsidRPr="00A75C05" w14:paraId="265CF236" w14:textId="77777777" w:rsidTr="00325B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D4D77" w14:textId="7D5EED02" w:rsidR="00AE2136" w:rsidRPr="00FC48E7" w:rsidRDefault="00AE2136" w:rsidP="00AE2136">
            <w:pPr>
              <w:snapToGrid w:val="0"/>
              <w:spacing w:after="0" w:line="240" w:lineRule="auto"/>
            </w:pPr>
            <w:proofErr w:type="spellStart"/>
            <w:r w:rsidRPr="00FC48E7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1D04F" w14:textId="66C2910E" w:rsidR="00AE2136" w:rsidRPr="00FC48E7" w:rsidRDefault="00325B5E" w:rsidP="00AE2136">
            <w:pPr>
              <w:snapToGrid w:val="0"/>
              <w:spacing w:after="0" w:line="240" w:lineRule="auto"/>
            </w:pPr>
            <w:hyperlink r:id="rId48" w:history="1">
              <w:r w:rsidR="00AE2136" w:rsidRPr="00FC48E7">
                <w:rPr>
                  <w:rStyle w:val="Hyperlink"/>
                  <w:rFonts w:cs="Arial"/>
                  <w:color w:val="auto"/>
                </w:rPr>
                <w:t>S1-241025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6126C3" w14:textId="0EAF562E" w:rsidR="00AE2136" w:rsidRPr="00FC48E7" w:rsidRDefault="00AE2136" w:rsidP="00AE2136">
            <w:pPr>
              <w:snapToGrid w:val="0"/>
              <w:spacing w:after="0" w:line="240" w:lineRule="auto"/>
            </w:pPr>
            <w:proofErr w:type="spellStart"/>
            <w:r w:rsidRPr="00FC48E7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8EC4C" w14:textId="0C3AC92D" w:rsidR="00AE2136" w:rsidRPr="00FC48E7" w:rsidRDefault="00AE2136" w:rsidP="00AE2136">
            <w:pPr>
              <w:snapToGrid w:val="0"/>
              <w:spacing w:after="0" w:line="240" w:lineRule="auto"/>
            </w:pPr>
            <w:r w:rsidRPr="00FC48E7">
              <w:t>Pseudo-CR on New use case on Incentive Mechanism for User Energy Saving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2DD0FD" w14:textId="096E7E35" w:rsidR="00AE2136" w:rsidRPr="00FC48E7" w:rsidRDefault="00FC48E7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48E7">
              <w:rPr>
                <w:rFonts w:eastAsia="Times New Roman" w:cs="Arial"/>
                <w:szCs w:val="18"/>
                <w:lang w:eastAsia="ar-SA"/>
              </w:rPr>
              <w:t>Revised to S1-241314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7484A" w14:textId="77777777" w:rsidR="00AE2136" w:rsidRPr="00FC48E7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48E7" w:rsidRPr="00A75C05" w14:paraId="25CD0921" w14:textId="77777777" w:rsidTr="008643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CC484" w14:textId="52C21381" w:rsidR="00FC48E7" w:rsidRPr="00325B5E" w:rsidRDefault="00FC48E7" w:rsidP="00AE2136">
            <w:pPr>
              <w:snapToGrid w:val="0"/>
              <w:spacing w:after="0" w:line="240" w:lineRule="auto"/>
            </w:pPr>
            <w:proofErr w:type="spellStart"/>
            <w:r w:rsidRPr="00325B5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BA4CA" w14:textId="28EB83CB" w:rsidR="00FC48E7" w:rsidRPr="00325B5E" w:rsidRDefault="00325B5E" w:rsidP="00AE2136">
            <w:pPr>
              <w:snapToGrid w:val="0"/>
              <w:spacing w:after="0" w:line="240" w:lineRule="auto"/>
            </w:pPr>
            <w:hyperlink r:id="rId49" w:history="1">
              <w:r w:rsidR="00FC48E7" w:rsidRPr="00325B5E">
                <w:rPr>
                  <w:rStyle w:val="Hyperlink"/>
                  <w:rFonts w:cs="Arial"/>
                  <w:color w:val="auto"/>
                </w:rPr>
                <w:t>S1-241314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DB300" w14:textId="55169859" w:rsidR="00FC48E7" w:rsidRPr="00325B5E" w:rsidRDefault="00FC48E7" w:rsidP="00AE2136">
            <w:pPr>
              <w:snapToGrid w:val="0"/>
              <w:spacing w:after="0" w:line="240" w:lineRule="auto"/>
            </w:pPr>
            <w:proofErr w:type="spellStart"/>
            <w:r w:rsidRPr="00325B5E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8C3C4" w14:textId="5EDF7150" w:rsidR="00FC48E7" w:rsidRPr="00325B5E" w:rsidRDefault="00FC48E7" w:rsidP="00AE2136">
            <w:pPr>
              <w:snapToGrid w:val="0"/>
              <w:spacing w:after="0" w:line="240" w:lineRule="auto"/>
            </w:pPr>
            <w:r w:rsidRPr="00325B5E">
              <w:t>Pseudo-CR on New use case on Incentive Mechanism for User Energy Saving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B1BF5" w14:textId="2B57AC4B" w:rsidR="00FC48E7" w:rsidRPr="00325B5E" w:rsidRDefault="00325B5E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5B5E">
              <w:rPr>
                <w:rFonts w:eastAsia="Times New Roman" w:cs="Arial"/>
                <w:szCs w:val="18"/>
                <w:lang w:eastAsia="ar-SA"/>
              </w:rPr>
              <w:t>Revised to S1-241325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C531A" w14:textId="45E3F40E" w:rsidR="00FC48E7" w:rsidRPr="00325B5E" w:rsidRDefault="00FC48E7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5B5E">
              <w:rPr>
                <w:rFonts w:eastAsia="Arial Unicode MS" w:cs="Arial"/>
                <w:szCs w:val="18"/>
                <w:lang w:eastAsia="ar-SA"/>
              </w:rPr>
              <w:t>Revision of S1-241025.</w:t>
            </w:r>
          </w:p>
        </w:tc>
      </w:tr>
      <w:tr w:rsidR="00325B5E" w:rsidRPr="00A75C05" w14:paraId="16800DB8" w14:textId="77777777" w:rsidTr="0086439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FEF84" w14:textId="57299806" w:rsidR="00325B5E" w:rsidRPr="00864399" w:rsidRDefault="00325B5E" w:rsidP="00AE2136">
            <w:pPr>
              <w:snapToGrid w:val="0"/>
              <w:spacing w:after="0" w:line="240" w:lineRule="auto"/>
            </w:pPr>
            <w:proofErr w:type="spellStart"/>
            <w:r w:rsidRPr="0086439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460DC" w14:textId="2E7FCE9A" w:rsidR="00325B5E" w:rsidRPr="00864399" w:rsidRDefault="00325B5E" w:rsidP="00AE2136">
            <w:pPr>
              <w:snapToGrid w:val="0"/>
              <w:spacing w:after="0" w:line="240" w:lineRule="auto"/>
            </w:pPr>
            <w:hyperlink r:id="rId50" w:history="1">
              <w:r w:rsidRPr="00864399">
                <w:rPr>
                  <w:rStyle w:val="Hyperlink"/>
                  <w:rFonts w:cs="Arial"/>
                  <w:color w:val="auto"/>
                </w:rPr>
                <w:t>S1-241325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C3D1" w14:textId="5B6F90E1" w:rsidR="00325B5E" w:rsidRPr="00864399" w:rsidRDefault="00325B5E" w:rsidP="00AE2136">
            <w:pPr>
              <w:snapToGrid w:val="0"/>
              <w:spacing w:after="0" w:line="240" w:lineRule="auto"/>
            </w:pPr>
            <w:proofErr w:type="spellStart"/>
            <w:r w:rsidRPr="00864399">
              <w:t>AsiaInfo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1858" w14:textId="6215FCC6" w:rsidR="00325B5E" w:rsidRPr="00864399" w:rsidRDefault="00325B5E" w:rsidP="00AE2136">
            <w:pPr>
              <w:snapToGrid w:val="0"/>
              <w:spacing w:after="0" w:line="240" w:lineRule="auto"/>
            </w:pPr>
            <w:r w:rsidRPr="00864399">
              <w:t>Pseudo-CR on New use case on Incentive Mechanism for User Energy Saving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C5B5" w14:textId="77777777" w:rsidR="00325B5E" w:rsidRPr="00864399" w:rsidRDefault="00325B5E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FAEB9" w14:textId="2B69B58B" w:rsidR="00325B5E" w:rsidRPr="00864399" w:rsidRDefault="00325B5E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64399">
              <w:rPr>
                <w:rFonts w:eastAsia="Arial Unicode MS" w:cs="Arial"/>
                <w:i/>
                <w:szCs w:val="18"/>
                <w:lang w:eastAsia="ar-SA"/>
              </w:rPr>
              <w:t>Revision of S1-241025.</w:t>
            </w:r>
          </w:p>
          <w:p w14:paraId="35F86D26" w14:textId="71BA0787" w:rsidR="00325B5E" w:rsidRPr="00864399" w:rsidRDefault="00325B5E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64399">
              <w:rPr>
                <w:rFonts w:eastAsia="Arial Unicode MS" w:cs="Arial"/>
                <w:szCs w:val="18"/>
                <w:lang w:eastAsia="ar-SA"/>
              </w:rPr>
              <w:t>Revision of S1-241314.</w:t>
            </w:r>
          </w:p>
        </w:tc>
      </w:tr>
      <w:tr w:rsidR="00AE2136" w:rsidRPr="00A75C05" w14:paraId="7435DDD7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3F04B0" w14:textId="3EC2D94F" w:rsidR="00AE2136" w:rsidRPr="00D40659" w:rsidRDefault="00AE2136" w:rsidP="00AE2136">
            <w:pPr>
              <w:snapToGrid w:val="0"/>
              <w:spacing w:after="0" w:line="240" w:lineRule="auto"/>
            </w:pPr>
            <w:proofErr w:type="spellStart"/>
            <w:r w:rsidRPr="00D4065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3B2A5" w14:textId="5143AC4A" w:rsidR="00AE2136" w:rsidRPr="00D40659" w:rsidRDefault="00325B5E" w:rsidP="00AE2136">
            <w:pPr>
              <w:snapToGrid w:val="0"/>
              <w:spacing w:after="0" w:line="240" w:lineRule="auto"/>
            </w:pPr>
            <w:hyperlink r:id="rId51" w:history="1">
              <w:r w:rsidR="00AE2136" w:rsidRPr="00D40659">
                <w:rPr>
                  <w:rStyle w:val="Hyperlink"/>
                  <w:rFonts w:cs="Arial"/>
                  <w:color w:val="auto"/>
                </w:rPr>
                <w:t>S1-241035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96B90" w14:textId="7D5DE771" w:rsidR="00AE2136" w:rsidRPr="00D40659" w:rsidRDefault="00AE2136" w:rsidP="00AE2136">
            <w:pPr>
              <w:snapToGrid w:val="0"/>
              <w:spacing w:after="0" w:line="240" w:lineRule="auto"/>
            </w:pPr>
            <w:r w:rsidRPr="00D40659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04476" w14:textId="4A223EC0" w:rsidR="00AE2136" w:rsidRPr="00D40659" w:rsidRDefault="00AE2136" w:rsidP="00AE2136">
            <w:pPr>
              <w:snapToGrid w:val="0"/>
              <w:spacing w:after="0" w:line="240" w:lineRule="auto"/>
            </w:pPr>
            <w:proofErr w:type="spellStart"/>
            <w:r w:rsidRPr="00D40659">
              <w:t>pCR</w:t>
            </w:r>
            <w:proofErr w:type="spellEnd"/>
            <w:r w:rsidRPr="00D40659">
              <w:t xml:space="preserve"> 22.883 Advice of Energy Use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F31D7" w14:textId="2C5FA123" w:rsidR="00AE2136" w:rsidRPr="00D40659" w:rsidRDefault="00D4065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0659">
              <w:rPr>
                <w:rFonts w:eastAsia="Times New Roman" w:cs="Arial"/>
                <w:szCs w:val="18"/>
                <w:lang w:eastAsia="ar-SA"/>
              </w:rPr>
              <w:t>Revised to S1-241315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7F02F" w14:textId="77777777" w:rsidR="00AE2136" w:rsidRPr="00D40659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0659" w:rsidRPr="00A75C05" w14:paraId="3CDD5DE9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A91EA8" w14:textId="5163F182" w:rsidR="00D40659" w:rsidRPr="007D7AC9" w:rsidRDefault="00D40659" w:rsidP="00AE2136">
            <w:pPr>
              <w:snapToGrid w:val="0"/>
              <w:spacing w:after="0" w:line="240" w:lineRule="auto"/>
            </w:pPr>
            <w:proofErr w:type="spellStart"/>
            <w:r w:rsidRPr="007D7AC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9C3E2" w14:textId="762766E2" w:rsidR="00D40659" w:rsidRPr="007D7AC9" w:rsidRDefault="00325B5E" w:rsidP="00AE2136">
            <w:pPr>
              <w:snapToGrid w:val="0"/>
              <w:spacing w:after="0" w:line="240" w:lineRule="auto"/>
            </w:pPr>
            <w:hyperlink r:id="rId52" w:history="1">
              <w:r w:rsidR="00D40659" w:rsidRPr="007D7AC9">
                <w:rPr>
                  <w:rStyle w:val="Hyperlink"/>
                  <w:rFonts w:cs="Arial"/>
                  <w:color w:val="auto"/>
                </w:rPr>
                <w:t>S1-241315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AC9F6D" w14:textId="2A879C8F" w:rsidR="00D40659" w:rsidRPr="007D7AC9" w:rsidRDefault="00D40659" w:rsidP="00AE2136">
            <w:pPr>
              <w:snapToGrid w:val="0"/>
              <w:spacing w:after="0" w:line="240" w:lineRule="auto"/>
            </w:pPr>
            <w:r w:rsidRPr="007D7AC9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CE8D8" w14:textId="2F8DF19E" w:rsidR="00D40659" w:rsidRPr="007D7AC9" w:rsidRDefault="00D40659" w:rsidP="00AE2136">
            <w:pPr>
              <w:snapToGrid w:val="0"/>
              <w:spacing w:after="0" w:line="240" w:lineRule="auto"/>
            </w:pPr>
            <w:proofErr w:type="spellStart"/>
            <w:r w:rsidRPr="007D7AC9">
              <w:t>pCR</w:t>
            </w:r>
            <w:proofErr w:type="spellEnd"/>
            <w:r w:rsidRPr="007D7AC9">
              <w:t xml:space="preserve"> 22.883 Advice of Energy Use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D94E9" w14:textId="0C2FDD81" w:rsidR="00D40659" w:rsidRPr="007D7AC9" w:rsidRDefault="007D7AC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7AC9">
              <w:rPr>
                <w:rFonts w:eastAsia="Times New Roman" w:cs="Arial"/>
                <w:szCs w:val="18"/>
                <w:lang w:eastAsia="ar-SA"/>
              </w:rPr>
              <w:t>Revised to S1-241320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6A4CF" w14:textId="13687CC7" w:rsidR="00D40659" w:rsidRPr="007D7AC9" w:rsidRDefault="00D4065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S1-241035.</w:t>
            </w:r>
          </w:p>
        </w:tc>
      </w:tr>
      <w:tr w:rsidR="007D7AC9" w:rsidRPr="00A75C05" w14:paraId="2D6091B1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9700" w14:textId="3B690218" w:rsidR="007D7AC9" w:rsidRPr="007D7AC9" w:rsidRDefault="007D7AC9" w:rsidP="00AE2136">
            <w:pPr>
              <w:snapToGrid w:val="0"/>
              <w:spacing w:after="0" w:line="240" w:lineRule="auto"/>
            </w:pPr>
            <w:proofErr w:type="spellStart"/>
            <w:r w:rsidRPr="007D7AC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9D03" w14:textId="6E741E1F" w:rsidR="007D7AC9" w:rsidRPr="007D7AC9" w:rsidRDefault="007D7AC9" w:rsidP="00AE2136">
            <w:pPr>
              <w:snapToGrid w:val="0"/>
              <w:spacing w:after="0" w:line="240" w:lineRule="auto"/>
            </w:pPr>
            <w:hyperlink r:id="rId53" w:history="1">
              <w:r w:rsidRPr="007D7AC9">
                <w:rPr>
                  <w:rStyle w:val="Hyperlink"/>
                  <w:rFonts w:cs="Arial"/>
                  <w:color w:val="auto"/>
                </w:rPr>
                <w:t>S1-241320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56E6" w14:textId="699365DD" w:rsidR="007D7AC9" w:rsidRPr="007D7AC9" w:rsidRDefault="007D7AC9" w:rsidP="00AE2136">
            <w:pPr>
              <w:snapToGrid w:val="0"/>
              <w:spacing w:after="0" w:line="240" w:lineRule="auto"/>
            </w:pPr>
            <w:r w:rsidRPr="007D7AC9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BB74" w14:textId="56B7B6E9" w:rsidR="007D7AC9" w:rsidRPr="007D7AC9" w:rsidRDefault="007D7AC9" w:rsidP="00AE2136">
            <w:pPr>
              <w:snapToGrid w:val="0"/>
              <w:spacing w:after="0" w:line="240" w:lineRule="auto"/>
            </w:pPr>
            <w:proofErr w:type="spellStart"/>
            <w:r w:rsidRPr="007D7AC9">
              <w:t>pCR</w:t>
            </w:r>
            <w:proofErr w:type="spellEnd"/>
            <w:r w:rsidRPr="007D7AC9">
              <w:t xml:space="preserve"> 22.883 Advice of Energy Use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01B65" w14:textId="77777777" w:rsidR="007D7AC9" w:rsidRPr="007D7AC9" w:rsidRDefault="007D7AC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C039" w14:textId="32082903" w:rsidR="007D7AC9" w:rsidRPr="007D7AC9" w:rsidRDefault="007D7AC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i/>
                <w:szCs w:val="18"/>
                <w:lang w:eastAsia="ar-SA"/>
              </w:rPr>
              <w:t>Revision of S1-241035.</w:t>
            </w:r>
          </w:p>
          <w:p w14:paraId="1047CBC2" w14:textId="4682175A" w:rsidR="007D7AC9" w:rsidRPr="007D7AC9" w:rsidRDefault="007D7AC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S1-241315.</w:t>
            </w:r>
          </w:p>
        </w:tc>
      </w:tr>
      <w:tr w:rsidR="00AE2136" w:rsidRPr="00A75C05" w14:paraId="55BD399F" w14:textId="77777777" w:rsidTr="00BD38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C65BC" w14:textId="68F05FE9" w:rsidR="00AE2136" w:rsidRPr="00BD388E" w:rsidRDefault="00AE2136" w:rsidP="00AE2136">
            <w:pPr>
              <w:snapToGrid w:val="0"/>
              <w:spacing w:after="0" w:line="240" w:lineRule="auto"/>
            </w:pPr>
            <w:proofErr w:type="spellStart"/>
            <w:r w:rsidRPr="00BD388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7C094" w14:textId="2C35636F" w:rsidR="00AE2136" w:rsidRPr="00BD388E" w:rsidRDefault="00325B5E" w:rsidP="00AE2136">
            <w:pPr>
              <w:snapToGrid w:val="0"/>
              <w:spacing w:after="0" w:line="240" w:lineRule="auto"/>
            </w:pPr>
            <w:hyperlink r:id="rId54" w:history="1">
              <w:r w:rsidR="00AE2136" w:rsidRPr="00BD388E">
                <w:rPr>
                  <w:rStyle w:val="Hyperlink"/>
                  <w:rFonts w:cs="Arial"/>
                  <w:color w:val="auto"/>
                </w:rPr>
                <w:t>S1-241165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13BB18" w14:textId="51632FB5" w:rsidR="00AE2136" w:rsidRPr="00BD388E" w:rsidRDefault="00AE2136" w:rsidP="00AE2136">
            <w:pPr>
              <w:snapToGrid w:val="0"/>
              <w:spacing w:after="0" w:line="240" w:lineRule="auto"/>
            </w:pPr>
            <w:r w:rsidRPr="00BD388E">
              <w:t>TNO,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D4C95" w14:textId="652A027A" w:rsidR="00AE2136" w:rsidRPr="00BD388E" w:rsidRDefault="00AE2136" w:rsidP="00AE2136">
            <w:pPr>
              <w:snapToGrid w:val="0"/>
              <w:spacing w:after="0" w:line="240" w:lineRule="auto"/>
            </w:pPr>
            <w:r w:rsidRPr="00BD388E">
              <w:t>Carbon Certificates as a Service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FA0D4" w14:textId="546AB614" w:rsidR="00AE2136" w:rsidRPr="00BD388E" w:rsidRDefault="00BD388E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388E">
              <w:rPr>
                <w:rFonts w:eastAsia="Times New Roman" w:cs="Arial"/>
                <w:szCs w:val="18"/>
                <w:lang w:eastAsia="ar-SA"/>
              </w:rPr>
              <w:t>Revised to S1-241316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9E7C4" w14:textId="77777777" w:rsidR="00AE2136" w:rsidRPr="00BD388E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388E" w:rsidRPr="00A75C05" w14:paraId="7F2E4569" w14:textId="77777777" w:rsidTr="00044A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6FF9" w14:textId="36575E03" w:rsidR="00BD388E" w:rsidRPr="00BD388E" w:rsidRDefault="00BD388E" w:rsidP="00AE2136">
            <w:pPr>
              <w:snapToGrid w:val="0"/>
              <w:spacing w:after="0" w:line="240" w:lineRule="auto"/>
            </w:pPr>
            <w:proofErr w:type="spellStart"/>
            <w:r w:rsidRPr="00BD388E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5FA0" w14:textId="558CACE8" w:rsidR="00BD388E" w:rsidRPr="00BD388E" w:rsidRDefault="00325B5E" w:rsidP="00AE2136">
            <w:pPr>
              <w:snapToGrid w:val="0"/>
              <w:spacing w:after="0" w:line="240" w:lineRule="auto"/>
            </w:pPr>
            <w:hyperlink r:id="rId55" w:history="1">
              <w:r w:rsidR="00BD388E" w:rsidRPr="00BD388E">
                <w:rPr>
                  <w:rStyle w:val="Hyperlink"/>
                  <w:rFonts w:cs="Arial"/>
                  <w:color w:val="auto"/>
                </w:rPr>
                <w:t>S1-241316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3517F" w14:textId="36D76B2B" w:rsidR="00BD388E" w:rsidRPr="00BD388E" w:rsidRDefault="00BD388E" w:rsidP="00AE2136">
            <w:pPr>
              <w:snapToGrid w:val="0"/>
              <w:spacing w:after="0" w:line="240" w:lineRule="auto"/>
            </w:pPr>
            <w:r w:rsidRPr="00BD388E">
              <w:t>TNO, KPN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3CD7" w14:textId="01371928" w:rsidR="00BD388E" w:rsidRPr="00BD388E" w:rsidRDefault="00BD388E" w:rsidP="00AE2136">
            <w:pPr>
              <w:snapToGrid w:val="0"/>
              <w:spacing w:after="0" w:line="240" w:lineRule="auto"/>
            </w:pPr>
            <w:r w:rsidRPr="00BD388E">
              <w:t>Carbon Certificates as a Service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FDCB" w14:textId="484C8AE7" w:rsidR="00BD388E" w:rsidRPr="00BD388E" w:rsidRDefault="00BD388E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107A0" w14:textId="2D29C781" w:rsidR="00BD388E" w:rsidRPr="00BD388E" w:rsidRDefault="00BD388E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D388E">
              <w:rPr>
                <w:rFonts w:eastAsia="Arial Unicode MS" w:cs="Arial"/>
                <w:szCs w:val="18"/>
                <w:lang w:eastAsia="ar-SA"/>
              </w:rPr>
              <w:t>Revision of S1-241165.</w:t>
            </w:r>
          </w:p>
        </w:tc>
      </w:tr>
      <w:tr w:rsidR="00AE2136" w:rsidRPr="00A75C05" w14:paraId="1ADAB28D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855CC" w14:textId="0FB56AB2" w:rsidR="00AE2136" w:rsidRPr="00044A19" w:rsidRDefault="00AE2136" w:rsidP="00AE2136">
            <w:pPr>
              <w:snapToGrid w:val="0"/>
              <w:spacing w:after="0" w:line="240" w:lineRule="auto"/>
            </w:pPr>
            <w:proofErr w:type="spellStart"/>
            <w:r w:rsidRPr="00044A1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05B08" w14:textId="173456EB" w:rsidR="00AE2136" w:rsidRPr="00044A19" w:rsidRDefault="00325B5E" w:rsidP="00AE2136">
            <w:pPr>
              <w:snapToGrid w:val="0"/>
              <w:spacing w:after="0" w:line="240" w:lineRule="auto"/>
            </w:pPr>
            <w:hyperlink r:id="rId56" w:history="1">
              <w:r w:rsidR="00AE2136" w:rsidRPr="00044A19">
                <w:rPr>
                  <w:rStyle w:val="Hyperlink"/>
                  <w:rFonts w:cs="Arial"/>
                  <w:color w:val="auto"/>
                </w:rPr>
                <w:t>S1-241181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13FA2" w14:textId="2A6D7335" w:rsidR="00AE2136" w:rsidRPr="00044A19" w:rsidRDefault="00AE2136" w:rsidP="00AE2136">
            <w:pPr>
              <w:snapToGrid w:val="0"/>
              <w:spacing w:after="0" w:line="240" w:lineRule="auto"/>
            </w:pPr>
            <w:r w:rsidRPr="00044A19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32242" w14:textId="4C38D5A9" w:rsidR="00AE2136" w:rsidRPr="00044A19" w:rsidRDefault="00AE2136" w:rsidP="00AE2136">
            <w:pPr>
              <w:snapToGrid w:val="0"/>
              <w:spacing w:after="0" w:line="240" w:lineRule="auto"/>
            </w:pPr>
            <w:proofErr w:type="spellStart"/>
            <w:r w:rsidRPr="00044A19">
              <w:t>pCR</w:t>
            </w:r>
            <w:proofErr w:type="spellEnd"/>
            <w:r w:rsidRPr="00044A19">
              <w:t xml:space="preserve"> on New Use case on proposing incentives to users for network energy saving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63A49" w14:textId="735E91B8" w:rsidR="00AE2136" w:rsidRPr="00044A19" w:rsidRDefault="00044A1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4A19">
              <w:rPr>
                <w:rFonts w:eastAsia="Times New Roman" w:cs="Arial"/>
                <w:szCs w:val="18"/>
                <w:lang w:eastAsia="ar-SA"/>
              </w:rPr>
              <w:t>Revised to S1-241317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6C32E" w14:textId="77777777" w:rsidR="00AE2136" w:rsidRPr="00044A19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4A19" w:rsidRPr="00A75C05" w14:paraId="06A12293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EA82F" w14:textId="6344DC86" w:rsidR="00044A19" w:rsidRPr="007D7AC9" w:rsidRDefault="00044A19" w:rsidP="00AE2136">
            <w:pPr>
              <w:snapToGrid w:val="0"/>
              <w:spacing w:after="0" w:line="240" w:lineRule="auto"/>
            </w:pPr>
            <w:proofErr w:type="spellStart"/>
            <w:r w:rsidRPr="007D7AC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6D28A" w14:textId="6CF1497C" w:rsidR="00044A19" w:rsidRPr="007D7AC9" w:rsidRDefault="00325B5E" w:rsidP="00AE2136">
            <w:pPr>
              <w:snapToGrid w:val="0"/>
              <w:spacing w:after="0" w:line="240" w:lineRule="auto"/>
            </w:pPr>
            <w:hyperlink r:id="rId57" w:history="1">
              <w:r w:rsidR="00044A19" w:rsidRPr="007D7AC9">
                <w:rPr>
                  <w:rStyle w:val="Hyperlink"/>
                  <w:rFonts w:cs="Arial"/>
                  <w:color w:val="auto"/>
                </w:rPr>
                <w:t>S1-241317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7CC34" w14:textId="27000DAC" w:rsidR="00044A19" w:rsidRPr="007D7AC9" w:rsidRDefault="00044A19" w:rsidP="00AE2136">
            <w:pPr>
              <w:snapToGrid w:val="0"/>
              <w:spacing w:after="0" w:line="240" w:lineRule="auto"/>
            </w:pPr>
            <w:r w:rsidRPr="007D7AC9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1B916" w14:textId="48193AC1" w:rsidR="00044A19" w:rsidRPr="007D7AC9" w:rsidRDefault="00044A19" w:rsidP="00AE2136">
            <w:pPr>
              <w:snapToGrid w:val="0"/>
              <w:spacing w:after="0" w:line="240" w:lineRule="auto"/>
            </w:pPr>
            <w:proofErr w:type="spellStart"/>
            <w:r w:rsidRPr="007D7AC9">
              <w:t>pCR</w:t>
            </w:r>
            <w:proofErr w:type="spellEnd"/>
            <w:r w:rsidRPr="007D7AC9">
              <w:t xml:space="preserve"> on New Use case on proposing incentives to users for network energy saving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664CC" w14:textId="0FBEC884" w:rsidR="00044A19" w:rsidRPr="007D7AC9" w:rsidRDefault="007D7AC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7AC9">
              <w:rPr>
                <w:rFonts w:eastAsia="Times New Roman" w:cs="Arial"/>
                <w:szCs w:val="18"/>
                <w:lang w:eastAsia="ar-SA"/>
              </w:rPr>
              <w:t>Revised to S1-241322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5BDDA" w14:textId="6EB814BA" w:rsidR="00044A19" w:rsidRPr="007D7AC9" w:rsidRDefault="00044A1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S1-241181.</w:t>
            </w:r>
          </w:p>
        </w:tc>
      </w:tr>
      <w:tr w:rsidR="007D7AC9" w:rsidRPr="00A75C05" w14:paraId="54E87062" w14:textId="77777777" w:rsidTr="007D7A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2BDF" w14:textId="636A8453" w:rsidR="007D7AC9" w:rsidRPr="007D7AC9" w:rsidRDefault="007D7AC9" w:rsidP="00AE2136">
            <w:pPr>
              <w:snapToGrid w:val="0"/>
              <w:spacing w:after="0" w:line="240" w:lineRule="auto"/>
            </w:pPr>
            <w:proofErr w:type="spellStart"/>
            <w:r w:rsidRPr="007D7AC9"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BAB8" w14:textId="16660127" w:rsidR="007D7AC9" w:rsidRPr="007D7AC9" w:rsidRDefault="007D7AC9" w:rsidP="00AE2136">
            <w:pPr>
              <w:snapToGrid w:val="0"/>
              <w:spacing w:after="0" w:line="240" w:lineRule="auto"/>
            </w:pPr>
            <w:hyperlink r:id="rId58" w:history="1">
              <w:r w:rsidRPr="007D7AC9">
                <w:rPr>
                  <w:rStyle w:val="Hyperlink"/>
                  <w:rFonts w:cs="Arial"/>
                  <w:color w:val="auto"/>
                </w:rPr>
                <w:t>S1-241322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0E65E" w14:textId="62171987" w:rsidR="007D7AC9" w:rsidRPr="007D7AC9" w:rsidRDefault="007D7AC9" w:rsidP="00AE2136">
            <w:pPr>
              <w:snapToGrid w:val="0"/>
              <w:spacing w:after="0" w:line="240" w:lineRule="auto"/>
            </w:pPr>
            <w:r w:rsidRPr="007D7AC9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8B36" w14:textId="2B3B3FC3" w:rsidR="007D7AC9" w:rsidRPr="007D7AC9" w:rsidRDefault="007D7AC9" w:rsidP="00AE2136">
            <w:pPr>
              <w:snapToGrid w:val="0"/>
              <w:spacing w:after="0" w:line="240" w:lineRule="auto"/>
            </w:pPr>
            <w:proofErr w:type="spellStart"/>
            <w:r w:rsidRPr="007D7AC9">
              <w:t>pCR</w:t>
            </w:r>
            <w:proofErr w:type="spellEnd"/>
            <w:r w:rsidRPr="007D7AC9">
              <w:t xml:space="preserve"> on New Use case on proposing incentives to users for network energy saving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37DB9" w14:textId="77777777" w:rsidR="007D7AC9" w:rsidRPr="007D7AC9" w:rsidRDefault="007D7AC9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0DA43" w14:textId="325A4BB8" w:rsidR="007D7AC9" w:rsidRPr="007D7AC9" w:rsidRDefault="007D7AC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i/>
                <w:szCs w:val="18"/>
                <w:lang w:eastAsia="ar-SA"/>
              </w:rPr>
              <w:t>Revision of S1-241181.</w:t>
            </w:r>
          </w:p>
          <w:p w14:paraId="3BDAD349" w14:textId="086347A9" w:rsidR="007D7AC9" w:rsidRPr="007D7AC9" w:rsidRDefault="007D7AC9" w:rsidP="00AE213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7AC9">
              <w:rPr>
                <w:rFonts w:eastAsia="Arial Unicode MS" w:cs="Arial"/>
                <w:szCs w:val="18"/>
                <w:lang w:eastAsia="ar-SA"/>
              </w:rPr>
              <w:t>Revision of S1-241317.</w:t>
            </w:r>
          </w:p>
        </w:tc>
      </w:tr>
      <w:tr w:rsidR="00AE2136" w:rsidRPr="00745D37" w14:paraId="3579B443" w14:textId="77777777" w:rsidTr="001D2097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A0BCD9" w14:textId="77777777" w:rsidR="00AE2136" w:rsidRPr="00E93093" w:rsidRDefault="00AE2136" w:rsidP="00AE2136">
            <w:pPr>
              <w:pStyle w:val="Heading1"/>
              <w:rPr>
                <w:lang w:val="en-US"/>
              </w:rPr>
            </w:pPr>
            <w:bookmarkStart w:id="7" w:name="_Hlk150412794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AE2136" w:rsidRPr="00B209E2" w14:paraId="326CB7AC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5499B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57BEC" w14:textId="7A979AE1" w:rsidR="00AE2136" w:rsidRPr="00B209E2" w:rsidRDefault="0078114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00AEA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885A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BA44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86D1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B209E2" w14:paraId="71352E78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20B9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0784" w14:textId="4391AF4E" w:rsidR="00AE2136" w:rsidRPr="00B209E2" w:rsidRDefault="0078114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1-24132</w:t>
            </w:r>
            <w:r>
              <w:rPr>
                <w:rFonts w:eastAsia="Times New Roman"/>
                <w:szCs w:val="18"/>
                <w:lang w:val="fr-FR" w:eastAsia="ar-S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02C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2AD2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9508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061C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B209E2" w14:paraId="6546D67E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AAAE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49D12" w14:textId="42882A9C" w:rsidR="00AE2136" w:rsidRPr="00B209E2" w:rsidRDefault="0078114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1-24132</w:t>
            </w:r>
            <w:r>
              <w:rPr>
                <w:rFonts w:eastAsia="Times New Roman"/>
                <w:szCs w:val="18"/>
                <w:lang w:val="fr-FR" w:eastAsia="ar-S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A766F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5153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9E30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8AC0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B209E2" w14:paraId="3D3A9DCC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8B98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B2EAC" w14:textId="6F8059E6" w:rsidR="00AE2136" w:rsidRPr="00B209E2" w:rsidRDefault="00781145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1-24132</w:t>
            </w:r>
            <w:r>
              <w:rPr>
                <w:rFonts w:eastAsia="Times New Roman"/>
                <w:szCs w:val="18"/>
                <w:lang w:val="fr-FR" w:eastAsia="ar-SA"/>
              </w:rPr>
              <w:t>9</w:t>
            </w:r>
            <w:bookmarkStart w:id="8" w:name="_GoBack"/>
            <w:bookmarkEnd w:id="8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37E7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7455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AB6E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390E6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B209E2" w14:paraId="32639346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47793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BFB6C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40D6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95371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30013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6B392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B209E2" w14:paraId="5E5D5DB1" w14:textId="77777777" w:rsidTr="001D20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5B6DA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9B8B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FEEE0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D6E1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1E80" w14:textId="77777777" w:rsidR="00AE2136" w:rsidRPr="00B209E2" w:rsidRDefault="00AE2136" w:rsidP="00AE213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E726" w14:textId="77777777" w:rsidR="00AE2136" w:rsidRPr="00B209E2" w:rsidRDefault="00AE2136" w:rsidP="00AE213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E2136" w:rsidRPr="00745D37" w14:paraId="3A51C7D6" w14:textId="77777777" w:rsidTr="001D2097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E034AE" w14:textId="77777777" w:rsidR="00AE2136" w:rsidRPr="00745D37" w:rsidRDefault="00AE2136" w:rsidP="00AE2136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AE2136" w:rsidRPr="00AA7BD2" w14:paraId="330C4FEC" w14:textId="77777777" w:rsidTr="001D2097">
        <w:trPr>
          <w:trHeight w:val="141"/>
        </w:trPr>
        <w:tc>
          <w:tcPr>
            <w:tcW w:w="14426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E6C214D" w14:textId="77777777" w:rsidR="00AE2136" w:rsidRDefault="00AE2136" w:rsidP="00AE213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342118D7" w14:textId="77777777" w:rsidR="00781145" w:rsidRPr="00894FB0" w:rsidRDefault="00781145" w:rsidP="007811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>
              <w:rPr>
                <w:rFonts w:eastAsia="Arial Unicode MS" w:cs="Arial"/>
                <w:i/>
                <w:szCs w:val="18"/>
              </w:rPr>
              <w:t xml:space="preserve"> for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FRMCS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74C2B51D" w14:textId="77777777" w:rsidR="00781145" w:rsidRDefault="00781145" w:rsidP="007811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No document agreed</w:t>
            </w:r>
          </w:p>
          <w:p w14:paraId="6CAAFE89" w14:textId="77777777" w:rsidR="00781145" w:rsidRPr="00894FB0" w:rsidRDefault="00781145" w:rsidP="007811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1 document still open</w:t>
            </w:r>
          </w:p>
          <w:p w14:paraId="76F3C846" w14:textId="77777777" w:rsidR="00781145" w:rsidRPr="00894FB0" w:rsidRDefault="00781145" w:rsidP="0078114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>
              <w:rPr>
                <w:rFonts w:eastAsia="Arial Unicode MS" w:cs="Arial"/>
                <w:i/>
                <w:szCs w:val="18"/>
              </w:rPr>
              <w:t xml:space="preserve"> for EnergyServ_Ph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2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01572509" w14:textId="33700247" w:rsidR="00781145" w:rsidRDefault="00781145" w:rsidP="007811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document agreed</w:t>
            </w:r>
          </w:p>
          <w:p w14:paraId="07348AA3" w14:textId="15A37AD4" w:rsidR="00781145" w:rsidRDefault="00781145" w:rsidP="007811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8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noted</w:t>
            </w:r>
          </w:p>
          <w:p w14:paraId="05B743D2" w14:textId="49392D4C" w:rsidR="00781145" w:rsidRPr="00894FB0" w:rsidRDefault="00781145" w:rsidP="0078114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1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2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documents still open. S1-241138 (Source: Rakuten Mobile) is suggested to be reviewed by Satellite experts then to be revisited in the plenary session.</w:t>
            </w:r>
          </w:p>
          <w:p w14:paraId="67E0B854" w14:textId="77777777" w:rsidR="00AE2136" w:rsidRPr="00781145" w:rsidRDefault="00AE2136" w:rsidP="00AE213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7"/>
      <w:tr w:rsidR="00AE2136" w:rsidRPr="00B04844" w14:paraId="40915248" w14:textId="77777777" w:rsidTr="001D2097">
        <w:trPr>
          <w:trHeight w:val="141"/>
        </w:trPr>
        <w:tc>
          <w:tcPr>
            <w:tcW w:w="14426" w:type="dxa"/>
            <w:gridSpan w:val="8"/>
            <w:shd w:val="clear" w:color="auto" w:fill="F2F2F2"/>
          </w:tcPr>
          <w:p w14:paraId="7A62EFAA" w14:textId="77777777" w:rsidR="00AE2136" w:rsidRPr="00F45489" w:rsidRDefault="00AE2136" w:rsidP="00AE2136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60CF1080" w14:textId="77777777" w:rsidR="00E708F1" w:rsidRDefault="00E708F1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E708F1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08469" w14:textId="77777777" w:rsidR="00B0738C" w:rsidRDefault="00B0738C" w:rsidP="002E015E">
      <w:pPr>
        <w:spacing w:after="0" w:line="240" w:lineRule="auto"/>
      </w:pPr>
      <w:r>
        <w:separator/>
      </w:r>
    </w:p>
  </w:endnote>
  <w:endnote w:type="continuationSeparator" w:id="0">
    <w:p w14:paraId="5098D4A4" w14:textId="77777777" w:rsidR="00B0738C" w:rsidRDefault="00B0738C" w:rsidP="002E015E">
      <w:pPr>
        <w:spacing w:after="0" w:line="240" w:lineRule="auto"/>
      </w:pPr>
      <w:r>
        <w:continuationSeparator/>
      </w:r>
    </w:p>
  </w:endnote>
  <w:endnote w:type="continuationNotice" w:id="1">
    <w:p w14:paraId="4F855A9C" w14:textId="77777777" w:rsidR="00B0738C" w:rsidRDefault="00B073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EF371" w14:textId="77777777" w:rsidR="00B0738C" w:rsidRDefault="00B0738C" w:rsidP="002E015E">
      <w:pPr>
        <w:spacing w:after="0" w:line="240" w:lineRule="auto"/>
      </w:pPr>
      <w:r>
        <w:separator/>
      </w:r>
    </w:p>
  </w:footnote>
  <w:footnote w:type="continuationSeparator" w:id="0">
    <w:p w14:paraId="5D050CFC" w14:textId="77777777" w:rsidR="00B0738C" w:rsidRDefault="00B0738C" w:rsidP="002E015E">
      <w:pPr>
        <w:spacing w:after="0" w:line="240" w:lineRule="auto"/>
      </w:pPr>
      <w:r>
        <w:continuationSeparator/>
      </w:r>
    </w:p>
  </w:footnote>
  <w:footnote w:type="continuationNotice" w:id="1">
    <w:p w14:paraId="39623CD3" w14:textId="77777777" w:rsidR="00B0738C" w:rsidRDefault="00B0738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0E27"/>
    <w:rsid w:val="0003100F"/>
    <w:rsid w:val="00031075"/>
    <w:rsid w:val="00031474"/>
    <w:rsid w:val="0003251C"/>
    <w:rsid w:val="00033433"/>
    <w:rsid w:val="00033B50"/>
    <w:rsid w:val="00033C7B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A19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D44"/>
    <w:rsid w:val="00087369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145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5EF9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0E7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1F2"/>
    <w:rsid w:val="001A4210"/>
    <w:rsid w:val="001A4F3B"/>
    <w:rsid w:val="001A5ACC"/>
    <w:rsid w:val="001A5FF0"/>
    <w:rsid w:val="001A6B1E"/>
    <w:rsid w:val="001A6C8C"/>
    <w:rsid w:val="001A6D91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97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0FF1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39E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69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B3"/>
    <w:rsid w:val="0027612A"/>
    <w:rsid w:val="002777A7"/>
    <w:rsid w:val="0027795A"/>
    <w:rsid w:val="00277A17"/>
    <w:rsid w:val="0028085A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48E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B5E"/>
    <w:rsid w:val="00325C60"/>
    <w:rsid w:val="00326107"/>
    <w:rsid w:val="00326C8D"/>
    <w:rsid w:val="00326CC4"/>
    <w:rsid w:val="0032710A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5F6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0731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63F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B2D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1CD3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3FA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216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16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1B71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43E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720C"/>
    <w:rsid w:val="007577A5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145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7F"/>
    <w:rsid w:val="0078661F"/>
    <w:rsid w:val="0078671D"/>
    <w:rsid w:val="0078675B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AC9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B54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1F5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399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A3A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FDF"/>
    <w:rsid w:val="0091609E"/>
    <w:rsid w:val="009169FA"/>
    <w:rsid w:val="00916BDD"/>
    <w:rsid w:val="0091756F"/>
    <w:rsid w:val="0091798F"/>
    <w:rsid w:val="00917F35"/>
    <w:rsid w:val="009202D8"/>
    <w:rsid w:val="00920D7B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3750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E0B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136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38C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42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35E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57A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88E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A8E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9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10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659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5C7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499C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9B6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8F1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57ADD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B7E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8E7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029244\Documents\3GPP\SA1%23106_Jeju\Docs\S1-241066.zip" TargetMode="External"/><Relationship Id="rId18" Type="http://schemas.openxmlformats.org/officeDocument/2006/relationships/hyperlink" Target="file:///C:\Users\S029244\Documents\3GPP\SA1%23106_Jeju\docs\S1-241304.zip" TargetMode="External"/><Relationship Id="rId26" Type="http://schemas.openxmlformats.org/officeDocument/2006/relationships/hyperlink" Target="file:///C:\Users\S029244\Documents\3GPP\SA1%23106_Jeju\docs\S1-241319.zip" TargetMode="External"/><Relationship Id="rId39" Type="http://schemas.openxmlformats.org/officeDocument/2006/relationships/hyperlink" Target="file:///C:\Users\S029244\Documents\3GPP\SA1%23106_Jeju\Docs\S1-241174.zip" TargetMode="External"/><Relationship Id="rId21" Type="http://schemas.openxmlformats.org/officeDocument/2006/relationships/hyperlink" Target="file:///C:\Users\S029244\Documents\3GPP\SA1%23106_Jeju\Docs\S1-241166.zip" TargetMode="External"/><Relationship Id="rId34" Type="http://schemas.openxmlformats.org/officeDocument/2006/relationships/hyperlink" Target="file:///C:\Users\S029244\Documents\3GPP\SA1%23106_Jeju\docs\S1-241307.zip" TargetMode="External"/><Relationship Id="rId42" Type="http://schemas.openxmlformats.org/officeDocument/2006/relationships/hyperlink" Target="file:///C:\Users\S029244\Documents\3GPP\SA1%23106_Jeju\Docs\S1-241026.zip" TargetMode="External"/><Relationship Id="rId47" Type="http://schemas.openxmlformats.org/officeDocument/2006/relationships/hyperlink" Target="file:///C:\Users\S029244\Documents\3GPP\SA1%23106_Jeju\Docs\S1-241138.zip" TargetMode="External"/><Relationship Id="rId50" Type="http://schemas.openxmlformats.org/officeDocument/2006/relationships/hyperlink" Target="file:///C:\Users\S029244\Documents\3GPP\SA1%23106_Jeju\docs\S1-241325.zip" TargetMode="External"/><Relationship Id="rId55" Type="http://schemas.openxmlformats.org/officeDocument/2006/relationships/hyperlink" Target="file:///C:\Users\S029244\Documents\3GPP\SA1%23106_Jeju\docs\S1-241316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S029244\Documents\3GPP\SA1%23106_Jeju\docs\S1-241303.zip" TargetMode="External"/><Relationship Id="rId29" Type="http://schemas.openxmlformats.org/officeDocument/2006/relationships/hyperlink" Target="file:///C:\Users\S029244\Documents\3GPP\SA1%23106_Jeju\docs\S1-241308.zip" TargetMode="External"/><Relationship Id="rId11" Type="http://schemas.openxmlformats.org/officeDocument/2006/relationships/hyperlink" Target="file:///C:\Users\S029244\Documents\3GPP\SA1%23106_Jeju\Docs\S1-241190.zip" TargetMode="External"/><Relationship Id="rId24" Type="http://schemas.openxmlformats.org/officeDocument/2006/relationships/hyperlink" Target="file:///C:\Users\S029244\Documents\3GPP\SA1%23106_Jeju\Docs\S1-241128.zip" TargetMode="External"/><Relationship Id="rId32" Type="http://schemas.openxmlformats.org/officeDocument/2006/relationships/hyperlink" Target="file:///C:\Users\S029244\Documents\3GPP\SA1%23106_Jeju\docs\S1-241306.zip" TargetMode="External"/><Relationship Id="rId37" Type="http://schemas.openxmlformats.org/officeDocument/2006/relationships/hyperlink" Target="file:///C:\Users\S029244\Documents\3GPP\SA1%23106_Jeju\Docs\S1-241159.zip" TargetMode="External"/><Relationship Id="rId40" Type="http://schemas.openxmlformats.org/officeDocument/2006/relationships/hyperlink" Target="file:///C:\Users\S029244\Documents\3GPP\SA1%23106_Jeju\docs\S1-241311.zip" TargetMode="External"/><Relationship Id="rId45" Type="http://schemas.openxmlformats.org/officeDocument/2006/relationships/hyperlink" Target="file:///C:\Users\S029244\Documents\3GPP\SA1%23106_Jeju\docs\S1-241313.zip" TargetMode="External"/><Relationship Id="rId53" Type="http://schemas.openxmlformats.org/officeDocument/2006/relationships/hyperlink" Target="file:///C:\Users\S029244\Documents\3GPP\SA1%23106_Jeju\docs\S1-241320.zip" TargetMode="External"/><Relationship Id="rId58" Type="http://schemas.openxmlformats.org/officeDocument/2006/relationships/hyperlink" Target="file:///C:\Users\S029244\Documents\3GPP\SA1%23106_Jeju\docs\S1-241322.zip" TargetMode="External"/><Relationship Id="rId5" Type="http://schemas.openxmlformats.org/officeDocument/2006/relationships/numbering" Target="numbering.xml"/><Relationship Id="rId19" Type="http://schemas.openxmlformats.org/officeDocument/2006/relationships/hyperlink" Target="file:///C:\Users\S029244\Documents\3GPP\SA1%23106_Jeju\Docs\S1-24113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S029244\Documents\3GPP\SA1%23106_Jeju\docs\S1-241318.zip" TargetMode="External"/><Relationship Id="rId22" Type="http://schemas.openxmlformats.org/officeDocument/2006/relationships/hyperlink" Target="file:///C:\Users\S029244\Documents\3GPP\SA1%23106_Jeju\Docs\S1-241024.zip" TargetMode="External"/><Relationship Id="rId27" Type="http://schemas.openxmlformats.org/officeDocument/2006/relationships/hyperlink" Target="file:///C:\Users\S029244\Documents\3GPP\SA1%23106_Jeju\Docs\S1-241129.zip" TargetMode="External"/><Relationship Id="rId30" Type="http://schemas.openxmlformats.org/officeDocument/2006/relationships/hyperlink" Target="file:///C:\Users\S029244\Documents\3GPP\SA1%23106_Jeju\Docs\S1-241139.zip" TargetMode="External"/><Relationship Id="rId35" Type="http://schemas.openxmlformats.org/officeDocument/2006/relationships/hyperlink" Target="file:///C:\Users\S029244\Documents\3GPP\SA1%23106_Jeju\docs\S1-241309.zip" TargetMode="External"/><Relationship Id="rId43" Type="http://schemas.openxmlformats.org/officeDocument/2006/relationships/hyperlink" Target="file:///C:\Users\S029244\Documents\3GPP\SA1%23106_Jeju\docs\S1-241312.zip" TargetMode="External"/><Relationship Id="rId48" Type="http://schemas.openxmlformats.org/officeDocument/2006/relationships/hyperlink" Target="file:///C:\Users\S029244\Documents\3GPP\SA1%23106_Jeju\Docs\S1-241025.zip" TargetMode="External"/><Relationship Id="rId56" Type="http://schemas.openxmlformats.org/officeDocument/2006/relationships/hyperlink" Target="file:///C:\Users\S029244\Documents\3GPP\SA1%23106_Jeju\Docs\S1-241181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%23106_Jeju\Docs\S1-241035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S029244\Documents\3GPP\SA1%23106_Jeju\docs\S1-241300.zip" TargetMode="External"/><Relationship Id="rId17" Type="http://schemas.openxmlformats.org/officeDocument/2006/relationships/hyperlink" Target="file:///C:\Users\S029244\Documents\3GPP\SA1%23106_Jeju\Docs\S1-241103.zip" TargetMode="External"/><Relationship Id="rId25" Type="http://schemas.openxmlformats.org/officeDocument/2006/relationships/hyperlink" Target="file:///C:\Users\S029244\Documents\3GPP\SA1%23106_Jeju\docs\S1-241302.zip" TargetMode="External"/><Relationship Id="rId33" Type="http://schemas.openxmlformats.org/officeDocument/2006/relationships/hyperlink" Target="file:///C:\Users\S029244\Documents\3GPP\SA1%23106_Jeju\Docs\S1-241143.zip" TargetMode="External"/><Relationship Id="rId38" Type="http://schemas.openxmlformats.org/officeDocument/2006/relationships/hyperlink" Target="file:///C:\Users\S029244\Documents\3GPP\SA1%23106_Jeju\docs\S1-241310.zip" TargetMode="External"/><Relationship Id="rId46" Type="http://schemas.openxmlformats.org/officeDocument/2006/relationships/hyperlink" Target="file:///C:\Users\S029244\Documents\3GPP\SA1%23106_Jeju\docs\S1-241324.zip" TargetMode="External"/><Relationship Id="rId59" Type="http://schemas.openxmlformats.org/officeDocument/2006/relationships/fontTable" Target="fontTable.xml"/><Relationship Id="rId20" Type="http://schemas.openxmlformats.org/officeDocument/2006/relationships/hyperlink" Target="file:///C:\Users\S029244\Documents\3GPP\SA1%23106_Jeju\docs\S1-241305.zip" TargetMode="External"/><Relationship Id="rId41" Type="http://schemas.openxmlformats.org/officeDocument/2006/relationships/hyperlink" Target="file:///C:\Users\S029244\Documents\3GPP\SA1%23106_Jeju\docs\S1-241323.zip" TargetMode="External"/><Relationship Id="rId54" Type="http://schemas.openxmlformats.org/officeDocument/2006/relationships/hyperlink" Target="file:///C:\Users\S029244\Documents\3GPP\SA1%23106_Jeju\Docs\S1-24116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Documents\3GPP\SA1%23106_Jeju\Docs\S1-241049.zip" TargetMode="External"/><Relationship Id="rId23" Type="http://schemas.openxmlformats.org/officeDocument/2006/relationships/hyperlink" Target="file:///C:\Users\S029244\Documents\3GPP\SA1%23106_Jeju\docs\S1-241301.zip" TargetMode="External"/><Relationship Id="rId28" Type="http://schemas.openxmlformats.org/officeDocument/2006/relationships/hyperlink" Target="file:///C:\Users\S029244\Documents\3GPP\SA1%23106_Jeju\Docs\S1-241134.zip" TargetMode="External"/><Relationship Id="rId36" Type="http://schemas.openxmlformats.org/officeDocument/2006/relationships/hyperlink" Target="file:///C:\Users\S029244\Documents\3GPP\SA1%23106_Jeju\docs\S1-241321.zip" TargetMode="External"/><Relationship Id="rId49" Type="http://schemas.openxmlformats.org/officeDocument/2006/relationships/hyperlink" Target="file:///C:\Users\S029244\Documents\3GPP\SA1%23106_Jeju\docs\S1-241314.zip" TargetMode="External"/><Relationship Id="rId57" Type="http://schemas.openxmlformats.org/officeDocument/2006/relationships/hyperlink" Target="file:///C:\Users\S029244\Documents\3GPP\SA1%23106_Jeju\docs\S1-241317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S029244\Documents\3GPP\SA1%23106_Jeju\Docs\S1-241140.zip" TargetMode="External"/><Relationship Id="rId44" Type="http://schemas.openxmlformats.org/officeDocument/2006/relationships/hyperlink" Target="file:///C:\Users\S029244\Documents\3GPP\SA1%23106_Jeju\Docs\S1-241135.zip" TargetMode="External"/><Relationship Id="rId52" Type="http://schemas.openxmlformats.org/officeDocument/2006/relationships/hyperlink" Target="file:///C:\Users\S029244\Documents\3GPP\SA1%23106_Jeju\docs\S1-241315.zip" TargetMode="External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8A0740-B783-4F4C-ABAE-992113D42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5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12228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3</cp:revision>
  <dcterms:created xsi:type="dcterms:W3CDTF">2024-05-29T10:21:00Z</dcterms:created>
  <dcterms:modified xsi:type="dcterms:W3CDTF">2024-05-29T10:27:00Z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