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C1DE" w14:textId="5260B709" w:rsidR="000924E4" w:rsidRPr="00F45489" w:rsidRDefault="00B208FF" w:rsidP="00AB3EEE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Times New Roman" w:cs="Arial"/>
          <w:sz w:val="20"/>
          <w:szCs w:val="20"/>
          <w:lang w:eastAsia="ar-SA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#10</w:t>
      </w:r>
      <w:r w:rsidR="00667D7E">
        <w:rPr>
          <w:rFonts w:eastAsia="ＭＳ 明朝" w:cs="Arial"/>
          <w:b/>
          <w:sz w:val="24"/>
          <w:szCs w:val="24"/>
          <w:lang w:eastAsia="ja-JP"/>
        </w:rPr>
        <w:t>6</w:t>
      </w:r>
      <w:r>
        <w:rPr>
          <w:rFonts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ab/>
      </w:r>
      <w:r w:rsidR="00E708F1" w:rsidRPr="003002E0">
        <w:rPr>
          <w:rFonts w:eastAsia="ＭＳ 明朝" w:cs="Arial"/>
          <w:b/>
          <w:sz w:val="24"/>
          <w:szCs w:val="24"/>
          <w:lang w:eastAsia="ja-JP"/>
        </w:rPr>
        <w:t>S1-24</w:t>
      </w:r>
      <w:r w:rsidR="002D0257" w:rsidRPr="003002E0">
        <w:rPr>
          <w:rStyle w:val="Hyperlink"/>
          <w:rFonts w:eastAsia="ＭＳ 明朝" w:cs="Arial"/>
          <w:b/>
          <w:color w:val="auto"/>
          <w:sz w:val="24"/>
          <w:szCs w:val="24"/>
          <w:u w:val="none"/>
          <w:lang w:eastAsia="ja-JP"/>
        </w:rPr>
        <w:t>1340</w:t>
      </w:r>
      <w:r w:rsidR="00E708F1" w:rsidRPr="00E708F1">
        <w:rPr>
          <w:rFonts w:eastAsia="ＭＳ 明朝" w:cs="Arial"/>
          <w:b/>
          <w:sz w:val="24"/>
          <w:szCs w:val="24"/>
          <w:lang w:eastAsia="ja-JP"/>
        </w:rPr>
        <w:cr/>
      </w:r>
      <w:proofErr w:type="spellStart"/>
      <w:r w:rsidR="001C427A">
        <w:rPr>
          <w:rFonts w:eastAsia="ＭＳ 明朝" w:cs="Arial"/>
          <w:b/>
          <w:sz w:val="24"/>
          <w:szCs w:val="24"/>
          <w:lang w:eastAsia="ja-JP"/>
        </w:rPr>
        <w:t>Jeju</w:t>
      </w:r>
      <w:proofErr w:type="spellEnd"/>
      <w:r w:rsidR="001C427A">
        <w:rPr>
          <w:rFonts w:eastAsia="ＭＳ 明朝" w:cs="Arial"/>
          <w:b/>
          <w:sz w:val="24"/>
          <w:szCs w:val="24"/>
          <w:lang w:eastAsia="ja-JP"/>
        </w:rPr>
        <w:t xml:space="preserve"> Island, Korea, </w:t>
      </w:r>
      <w:r w:rsidR="001C427A" w:rsidRPr="001C427A">
        <w:rPr>
          <w:rFonts w:eastAsia="ＭＳ 明朝" w:cs="Arial"/>
          <w:b/>
          <w:sz w:val="24"/>
          <w:szCs w:val="24"/>
          <w:lang w:eastAsia="ja-JP"/>
        </w:rPr>
        <w:t>27-31 May 2024</w:t>
      </w:r>
      <w:r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6ADB7806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37C31">
        <w:rPr>
          <w:rFonts w:eastAsia="Times New Roman" w:cs="Arial"/>
          <w:sz w:val="22"/>
          <w:szCs w:val="20"/>
          <w:lang w:eastAsia="ar-SA"/>
        </w:rPr>
        <w:t xml:space="preserve">Drafting group report for </w:t>
      </w:r>
      <w:r w:rsidR="00105EF9" w:rsidRPr="00105EF9">
        <w:rPr>
          <w:rFonts w:eastAsia="Times New Roman" w:cs="Arial"/>
          <w:sz w:val="22"/>
          <w:szCs w:val="20"/>
          <w:lang w:eastAsia="ar-SA"/>
        </w:rPr>
        <w:t xml:space="preserve">FRMCS + </w:t>
      </w:r>
      <w:proofErr w:type="spellStart"/>
      <w:r w:rsidR="00105EF9" w:rsidRPr="00105EF9">
        <w:rPr>
          <w:rFonts w:eastAsia="Times New Roman" w:cs="Arial"/>
          <w:sz w:val="22"/>
          <w:szCs w:val="20"/>
          <w:lang w:eastAsia="ar-SA"/>
        </w:rPr>
        <w:t>EnergyServ</w:t>
      </w:r>
      <w:proofErr w:type="spellEnd"/>
      <w:r w:rsidR="00105EF9" w:rsidRPr="00105EF9">
        <w:rPr>
          <w:rFonts w:eastAsia="Times New Roman" w:cs="Arial"/>
          <w:sz w:val="22"/>
          <w:szCs w:val="20"/>
          <w:lang w:eastAsia="ar-SA"/>
        </w:rPr>
        <w:t xml:space="preserve"> 2</w:t>
      </w:r>
    </w:p>
    <w:p w14:paraId="09D907A5" w14:textId="247417B0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2D0257">
        <w:rPr>
          <w:rFonts w:eastAsia="Times New Roman" w:cs="Arial"/>
          <w:sz w:val="22"/>
          <w:szCs w:val="20"/>
          <w:lang w:eastAsia="ar-SA"/>
        </w:rPr>
        <w:t>1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0BBFF8ED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105EF9"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  <w:bookmarkStart w:id="5" w:name="_GoBack"/>
      <w:bookmarkEnd w:id="5"/>
    </w:p>
    <w:p w14:paraId="3577A6E8" w14:textId="2D106C6E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105EF9" w:rsidRPr="00105EF9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8B9D4CA" w14:textId="789F8BA0" w:rsidR="00037C31" w:rsidRDefault="00037C31" w:rsidP="00037C31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bookmarkStart w:id="6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6"/>
      <w:r>
        <w:rPr>
          <w:rFonts w:eastAsia="ＭＳ 明朝" w:cs="Arial"/>
          <w:bCs/>
          <w:sz w:val="36"/>
          <w:szCs w:val="36"/>
          <w:lang w:eastAsia="ar-SA"/>
        </w:rPr>
        <w:t>FS_</w:t>
      </w:r>
      <w:r>
        <w:rPr>
          <w:rFonts w:eastAsia="ＭＳ 明朝" w:cs="Arial"/>
          <w:bCs/>
          <w:sz w:val="36"/>
          <w:szCs w:val="36"/>
          <w:lang w:eastAsia="ar-SA"/>
        </w:rPr>
        <w:t>FRMCS and FS_EnergyServ_Ph2</w:t>
      </w:r>
    </w:p>
    <w:p w14:paraId="0B3A6BA0" w14:textId="77777777" w:rsidR="00037C31" w:rsidRDefault="00037C31" w:rsidP="00BB59D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0DD7691" w14:textId="0C253A4E" w:rsidR="00BB59D3" w:rsidRPr="008754F9" w:rsidRDefault="00BB59D3" w:rsidP="00BB59D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B1A5D4F" w14:textId="7BF4A20E" w:rsidR="00BB59D3" w:rsidRPr="00915C02" w:rsidRDefault="00915C02" w:rsidP="00BB59D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Ballroom C</w:t>
      </w:r>
      <w:r w:rsidR="00BB59D3"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Plenary/Drafting</w:t>
      </w:r>
      <w:r w:rsidR="00BB59D3"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="00BB59D3"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D7A8839" w14:textId="4FEE443A" w:rsidR="00BB59D3" w:rsidRPr="00B50B65" w:rsidRDefault="00915C02" w:rsidP="00BB59D3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proofErr w:type="spellStart"/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Eorimok</w:t>
      </w:r>
      <w:proofErr w:type="spellEnd"/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 xml:space="preserve"> room</w:t>
      </w:r>
      <w:r w:rsidR="00BB59D3" w:rsidRPr="00915C02">
        <w:rPr>
          <w:rFonts w:eastAsia="Arial Unicode MS" w:cs="Arial"/>
          <w:color w:val="00B050"/>
          <w:sz w:val="24"/>
          <w:szCs w:val="24"/>
          <w:lang w:eastAsia="ar-SA"/>
        </w:rPr>
        <w:t>: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="00BB59D3"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</w:p>
    <w:p w14:paraId="10C8DB89" w14:textId="77777777" w:rsidR="00BB59D3" w:rsidRPr="00015298" w:rsidRDefault="00BB59D3" w:rsidP="00BB59D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314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692"/>
        <w:gridCol w:w="704"/>
        <w:gridCol w:w="2779"/>
        <w:gridCol w:w="2779"/>
      </w:tblGrid>
      <w:tr w:rsidR="00105EF9" w:rsidRPr="00015298" w14:paraId="244180F8" w14:textId="77777777" w:rsidTr="00105E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49ACEBF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1FA1CCD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470432FF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7253F46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AF923B7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105EF9" w:rsidRPr="00AB0F3E" w14:paraId="1450C1E5" w14:textId="77777777" w:rsidTr="00105E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FD6057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65D6ED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BF31C88" w14:textId="77777777" w:rsidR="00105EF9" w:rsidRPr="00AB0F3E" w:rsidRDefault="00105EF9" w:rsidP="00BB59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9A96D3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0F888A8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99F3C5F" w14:textId="77777777" w:rsidR="00105EF9" w:rsidRPr="00AB0F3E" w:rsidRDefault="00105EF9" w:rsidP="00BB59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CDBC9D9" w14:textId="77777777" w:rsidR="00105EF9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9A17A7E" w14:textId="4379F325" w:rsidR="00105EF9" w:rsidRPr="00B50B65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2E52E6E" w14:textId="4582B5CB" w:rsidR="00105EF9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p w14:paraId="6D331922" w14:textId="77777777" w:rsidR="00105EF9" w:rsidRPr="00AB0F3E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8BCF641" w14:textId="6FFD5823" w:rsidR="00105EF9" w:rsidRPr="00645B81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75C65E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5B8C533" w14:textId="77777777" w:rsidR="00105EF9" w:rsidRDefault="00105EF9" w:rsidP="00CD3E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p w14:paraId="61573AA1" w14:textId="77777777" w:rsidR="00105EF9" w:rsidRPr="00AB0F3E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67F90FF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915C02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Eorimok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43FF7B3" w14:textId="06EA40A3" w:rsidR="00105EF9" w:rsidRPr="0010199B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tr w:rsidR="00105EF9" w:rsidRPr="00AB0F3E" w14:paraId="51360BB0" w14:textId="77777777" w:rsidTr="00105E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2B373E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F3498D" w14:textId="77777777" w:rsidR="00105EF9" w:rsidRPr="00AB0F3E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5595BCC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0237614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89BA88B" w14:textId="77777777" w:rsidR="00105EF9" w:rsidRPr="00AB0F3E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69D9DC2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7B9FD54" w14:textId="77777777" w:rsidR="00105EF9" w:rsidRDefault="00105EF9" w:rsidP="009604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6A98D3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CB137DD" w14:textId="77777777" w:rsidR="00105EF9" w:rsidRDefault="00105EF9" w:rsidP="00CD3E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bookmarkStart w:id="8" w:name="_Hlk167702388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bookmarkEnd w:id="8"/>
          <w:p w14:paraId="5321B3BF" w14:textId="77777777" w:rsidR="00105EF9" w:rsidRPr="00AB0F3E" w:rsidRDefault="00105EF9" w:rsidP="009604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D13354C" w14:textId="5E2D5840" w:rsidR="00105EF9" w:rsidRPr="00B50B65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915C02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Eorimok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8C3D42F" w14:textId="64F09D8B" w:rsidR="00105EF9" w:rsidRPr="006215A8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47FDC3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1C71EA92" w14:textId="77777777" w:rsidR="00105EF9" w:rsidRDefault="00105EF9" w:rsidP="00CD3E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p w14:paraId="630C30E3" w14:textId="77777777" w:rsidR="00105EF9" w:rsidRPr="00AB0F3E" w:rsidRDefault="00105EF9" w:rsidP="009604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0804448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915C02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Eorimok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5AFE585" w14:textId="13C853F4" w:rsidR="00105EF9" w:rsidRPr="00AB0F3E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bookmarkEnd w:id="7"/>
    </w:tbl>
    <w:p w14:paraId="12CDCD40" w14:textId="77777777" w:rsidR="00BB59D3" w:rsidRDefault="00BB59D3" w:rsidP="00BB59D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0D47B14A" w14:textId="77777777" w:rsidR="00723380" w:rsidRDefault="00723380">
      <w:pPr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 w:type="page"/>
      </w: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1991"/>
        <w:gridCol w:w="141"/>
        <w:gridCol w:w="3650"/>
      </w:tblGrid>
      <w:tr w:rsidR="00105EF9" w:rsidRPr="00B04844" w14:paraId="0664E064" w14:textId="77777777" w:rsidTr="001D2097">
        <w:trPr>
          <w:trHeight w:val="141"/>
        </w:trPr>
        <w:tc>
          <w:tcPr>
            <w:tcW w:w="14426" w:type="dxa"/>
            <w:gridSpan w:val="8"/>
            <w:shd w:val="clear" w:color="auto" w:fill="F2F2F2"/>
          </w:tcPr>
          <w:p w14:paraId="32767B4C" w14:textId="18D040A6" w:rsidR="00105EF9" w:rsidRPr="00F45489" w:rsidRDefault="00105EF9" w:rsidP="001D2097">
            <w:pPr>
              <w:pStyle w:val="Heading1"/>
            </w:pPr>
            <w:r>
              <w:lastRenderedPageBreak/>
              <w:t>FRMCS +</w:t>
            </w:r>
            <w:r w:rsidRPr="00AC0662">
              <w:t xml:space="preserve"> EnergyServ_Ph2</w:t>
            </w:r>
          </w:p>
        </w:tc>
      </w:tr>
      <w:tr w:rsidR="00B12E95" w:rsidRPr="00745D37" w14:paraId="5C6CAED5" w14:textId="77777777" w:rsidTr="00EE7672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C11C70" w14:textId="07064C3C" w:rsidR="00B12E95" w:rsidRPr="00DF5A37" w:rsidRDefault="00B12E95" w:rsidP="00B12E95">
            <w:pPr>
              <w:pStyle w:val="Heading2"/>
              <w:rPr>
                <w:lang w:val="en-US"/>
              </w:rPr>
            </w:pPr>
            <w:r w:rsidRPr="00AC0662">
              <w:t>FS_FRMCS_Ph6</w:t>
            </w:r>
          </w:p>
        </w:tc>
      </w:tr>
      <w:tr w:rsidR="00B12E95" w:rsidRPr="001C427A" w14:paraId="09F0F838" w14:textId="77777777" w:rsidTr="00030E2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737A862" w14:textId="77777777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D43756B" w14:textId="4BE8B2A6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lang w:val="fr-FR"/>
              </w:rPr>
              <w:t>Vassiliki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Nikolopoulou</w:t>
            </w:r>
            <w:proofErr w:type="spellEnd"/>
            <w:r>
              <w:rPr>
                <w:lang w:val="fr-FR"/>
              </w:rPr>
              <w:t xml:space="preserve"> (UIC)</w:t>
            </w:r>
          </w:p>
          <w:p w14:paraId="3FFC5E17" w14:textId="3F567254" w:rsidR="00B12E95" w:rsidRPr="001C427A" w:rsidRDefault="00B12E95" w:rsidP="00B12E95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E708F1">
              <w:rPr>
                <w:lang w:val="fr-FR"/>
              </w:rPr>
              <w:t>TR22.989</w:t>
            </w:r>
            <w:r w:rsidRPr="00E708F1">
              <w:rPr>
                <w:rFonts w:eastAsia="Arial Unicode MS" w:cs="Arial"/>
                <w:lang w:val="fr-FR"/>
              </w:rPr>
              <w:t>v19.4.0</w:t>
            </w:r>
          </w:p>
          <w:p w14:paraId="4FB2787D" w14:textId="53E3C1AC" w:rsidR="00B12E95" w:rsidRPr="001C427A" w:rsidRDefault="00B12E95" w:rsidP="00B12E95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SA#105 (09/2024)</w:t>
            </w:r>
          </w:p>
          <w:p w14:paraId="36CA4CCC" w14:textId="7BBA8FEE" w:rsidR="00B12E95" w:rsidRPr="001C427A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0%</w:t>
            </w:r>
          </w:p>
        </w:tc>
      </w:tr>
      <w:tr w:rsidR="00B12E95" w:rsidRPr="001C427A" w14:paraId="257F33DE" w14:textId="77777777" w:rsidTr="00826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9E8F9" w14:textId="3816D9DF" w:rsidR="00B12E95" w:rsidRPr="00030E27" w:rsidRDefault="00D4789D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30E27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B7943" w14:textId="260286C7" w:rsidR="00B12E95" w:rsidRPr="00030E27" w:rsidRDefault="001E0FF1" w:rsidP="00B12E95">
            <w:pPr>
              <w:snapToGrid w:val="0"/>
              <w:spacing w:after="0" w:line="240" w:lineRule="auto"/>
            </w:pPr>
            <w:hyperlink r:id="rId11" w:history="1">
              <w:r w:rsidR="00E708F1" w:rsidRPr="00030E27">
                <w:rPr>
                  <w:rStyle w:val="Hyperlink"/>
                  <w:rFonts w:cs="Arial"/>
                  <w:color w:val="auto"/>
                </w:rPr>
                <w:t>S1-241190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7F342" w14:textId="599FB1F6" w:rsidR="00B12E95" w:rsidRPr="00030E27" w:rsidRDefault="00B12E95" w:rsidP="00B12E95">
            <w:pPr>
              <w:snapToGrid w:val="0"/>
              <w:spacing w:after="0" w:line="240" w:lineRule="auto"/>
            </w:pPr>
            <w:r w:rsidRPr="00030E27">
              <w:t>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BDE74" w14:textId="468F75D7" w:rsidR="00B12E95" w:rsidRPr="00030E27" w:rsidRDefault="00D4789D" w:rsidP="00B12E95">
            <w:pPr>
              <w:snapToGrid w:val="0"/>
              <w:spacing w:after="0" w:line="240" w:lineRule="auto"/>
            </w:pPr>
            <w:r w:rsidRPr="00030E27">
              <w:t>22.989v19.4.0</w:t>
            </w:r>
            <w:r w:rsidR="00B12E95" w:rsidRPr="00030E27">
              <w:t>Update and Gap analysis of Transfer (</w:t>
            </w:r>
            <w:proofErr w:type="spellStart"/>
            <w:r w:rsidR="00B12E95" w:rsidRPr="00030E27">
              <w:t>Divertion</w:t>
            </w:r>
            <w:proofErr w:type="spellEnd"/>
            <w:r w:rsidR="00B12E95" w:rsidRPr="00030E27">
              <w:t>) of an incoming voice communication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1D9D0" w14:textId="354E91F4" w:rsidR="00B12E95" w:rsidRPr="00030E27" w:rsidRDefault="00030E27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30E2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030E27">
              <w:rPr>
                <w:rFonts w:eastAsia="Times New Roman" w:cs="Arial"/>
                <w:szCs w:val="18"/>
                <w:lang w:val="fr-FR" w:eastAsia="ar-SA"/>
              </w:rPr>
              <w:t xml:space="preserve"> to S1-241300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DD9F4" w14:textId="3BCD4C1C" w:rsidR="00B12E95" w:rsidRPr="00030E27" w:rsidRDefault="00D4789D" w:rsidP="00B12E9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30E27">
              <w:rPr>
                <w:i/>
              </w:rPr>
              <w:t xml:space="preserve">WI </w:t>
            </w:r>
            <w:r w:rsidR="007568E2" w:rsidRPr="00030E27">
              <w:t xml:space="preserve">FS_FRMCS_Ph6 </w:t>
            </w:r>
            <w:r w:rsidRPr="00030E27">
              <w:rPr>
                <w:rFonts w:eastAsia="Arial Unicode MS" w:cs="Arial"/>
                <w:i/>
                <w:szCs w:val="18"/>
                <w:lang w:eastAsia="ar-SA"/>
              </w:rPr>
              <w:t>Rel-</w:t>
            </w:r>
            <w:r w:rsidR="007568E2" w:rsidRPr="00030E27">
              <w:rPr>
                <w:rFonts w:eastAsia="Arial Unicode MS" w:cs="Arial"/>
                <w:i/>
                <w:szCs w:val="18"/>
                <w:lang w:eastAsia="ar-SA"/>
              </w:rPr>
              <w:t>20</w:t>
            </w:r>
            <w:r w:rsidRPr="00030E27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030E27">
              <w:rPr>
                <w:i/>
              </w:rPr>
              <w:t>0</w:t>
            </w:r>
            <w:r w:rsidR="007568E2" w:rsidRPr="00030E27">
              <w:rPr>
                <w:i/>
              </w:rPr>
              <w:t>031</w:t>
            </w:r>
            <w:r w:rsidRPr="00030E27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 w:rsidR="007568E2" w:rsidRPr="00030E27">
              <w:rPr>
                <w:rFonts w:eastAsia="Arial Unicode MS" w:cs="Arial"/>
                <w:i/>
                <w:szCs w:val="18"/>
                <w:lang w:eastAsia="ar-SA"/>
              </w:rPr>
              <w:t xml:space="preserve"> C</w:t>
            </w:r>
          </w:p>
        </w:tc>
      </w:tr>
      <w:tr w:rsidR="00030E27" w:rsidRPr="001C427A" w14:paraId="2124F9A6" w14:textId="77777777" w:rsidTr="00826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EC02" w14:textId="6A30F058" w:rsidR="00030E27" w:rsidRPr="00826B54" w:rsidRDefault="00030E27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26B5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EFFA" w14:textId="49F9582F" w:rsidR="00030E27" w:rsidRPr="00826B54" w:rsidRDefault="001E0FF1" w:rsidP="00B12E95">
            <w:pPr>
              <w:snapToGrid w:val="0"/>
              <w:spacing w:after="0" w:line="240" w:lineRule="auto"/>
            </w:pPr>
            <w:hyperlink r:id="rId12" w:history="1">
              <w:r w:rsidR="00030E27" w:rsidRPr="00826B54">
                <w:rPr>
                  <w:rStyle w:val="Hyperlink"/>
                  <w:rFonts w:cs="Arial"/>
                  <w:color w:val="auto"/>
                </w:rPr>
                <w:t>S1-241300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2F32" w14:textId="26263F52" w:rsidR="00030E27" w:rsidRPr="00826B54" w:rsidRDefault="00030E27" w:rsidP="00B12E95">
            <w:pPr>
              <w:snapToGrid w:val="0"/>
              <w:spacing w:after="0" w:line="240" w:lineRule="auto"/>
            </w:pPr>
            <w:r w:rsidRPr="00826B54">
              <w:t>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8827" w14:textId="2457E7D6" w:rsidR="00030E27" w:rsidRPr="00826B54" w:rsidRDefault="00030E27" w:rsidP="00B12E95">
            <w:pPr>
              <w:snapToGrid w:val="0"/>
              <w:spacing w:after="0" w:line="240" w:lineRule="auto"/>
            </w:pPr>
            <w:r w:rsidRPr="00826B54">
              <w:t>22.989v19.4.0Update and Gap analysis of Transfer (</w:t>
            </w:r>
            <w:proofErr w:type="spellStart"/>
            <w:r w:rsidRPr="00826B54">
              <w:t>Divertion</w:t>
            </w:r>
            <w:proofErr w:type="spellEnd"/>
            <w:r w:rsidRPr="00826B54">
              <w:t>) of an incoming voice communication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04BA" w14:textId="77777777" w:rsidR="00030E27" w:rsidRPr="00826B54" w:rsidRDefault="00030E27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8D04" w14:textId="245A5731" w:rsidR="00030E27" w:rsidRPr="00826B54" w:rsidRDefault="00030E27" w:rsidP="00B12E95">
            <w:pPr>
              <w:spacing w:after="0" w:line="240" w:lineRule="auto"/>
            </w:pPr>
            <w:r w:rsidRPr="00826B54">
              <w:rPr>
                <w:i/>
              </w:rPr>
              <w:t xml:space="preserve">WI FS_FRMCS_Ph6 </w:t>
            </w:r>
            <w:r w:rsidRPr="00826B54">
              <w:rPr>
                <w:rFonts w:eastAsia="Arial Unicode MS" w:cs="Arial"/>
                <w:i/>
                <w:szCs w:val="18"/>
                <w:lang w:eastAsia="ar-SA"/>
              </w:rPr>
              <w:t>Rel-20 CR</w:t>
            </w:r>
            <w:r w:rsidRPr="00826B54">
              <w:rPr>
                <w:i/>
              </w:rPr>
              <w:t>0031</w:t>
            </w:r>
            <w:r w:rsidRPr="00826B54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108A3521" w14:textId="72815E38" w:rsidR="00030E27" w:rsidRPr="00826B54" w:rsidRDefault="00030E27" w:rsidP="00B12E95">
            <w:pPr>
              <w:spacing w:after="0" w:line="240" w:lineRule="auto"/>
            </w:pPr>
            <w:r w:rsidRPr="00826B54">
              <w:t>Revision of S1-241190.</w:t>
            </w:r>
          </w:p>
        </w:tc>
      </w:tr>
      <w:tr w:rsidR="00B12E95" w:rsidRPr="00745D37" w14:paraId="52F48E90" w14:textId="77777777" w:rsidTr="00EE7672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3C2F6F" w14:textId="514934F7" w:rsidR="00B12E95" w:rsidRPr="00DF5A37" w:rsidRDefault="00B12E95" w:rsidP="00B12E95">
            <w:pPr>
              <w:pStyle w:val="Heading2"/>
              <w:rPr>
                <w:lang w:val="en-US"/>
              </w:rPr>
            </w:pPr>
            <w:r w:rsidRPr="00AC0662">
              <w:t>FS_EnergyServ_Ph2</w:t>
            </w:r>
          </w:p>
        </w:tc>
      </w:tr>
      <w:tr w:rsidR="00B12E95" w:rsidRPr="00B04844" w14:paraId="35ADA7BA" w14:textId="77777777" w:rsidTr="000B7145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F5C1E9A" w14:textId="77777777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C0EBAD5" w14:textId="50346521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6758FD">
              <w:rPr>
                <w:lang w:val="fr-FR"/>
              </w:rPr>
              <w:t xml:space="preserve">Laurent-Walter </w:t>
            </w:r>
            <w:proofErr w:type="spellStart"/>
            <w:r w:rsidRPr="006758FD">
              <w:rPr>
                <w:lang w:val="fr-FR"/>
              </w:rPr>
              <w:t>Goix</w:t>
            </w:r>
            <w:proofErr w:type="spellEnd"/>
            <w:r w:rsidRPr="006758FD">
              <w:rPr>
                <w:lang w:val="fr-FR"/>
              </w:rPr>
              <w:t xml:space="preserve"> </w:t>
            </w:r>
            <w:r>
              <w:rPr>
                <w:lang w:val="fr-FR"/>
              </w:rPr>
              <w:t>(Nokia)</w:t>
            </w:r>
          </w:p>
          <w:p w14:paraId="3C2262C2" w14:textId="0A1626E4" w:rsidR="00B12E95" w:rsidRPr="001C427A" w:rsidRDefault="00B12E95" w:rsidP="00B12E95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lang w:val="fr-FR"/>
              </w:rPr>
              <w:t>TR</w:t>
            </w:r>
            <w:r w:rsidRPr="00CA4BFE">
              <w:rPr>
                <w:rFonts w:eastAsia="Arial Unicode MS" w:cs="Arial"/>
                <w:lang w:val="fr-FR"/>
              </w:rPr>
              <w:t>22.883</w:t>
            </w:r>
            <w:r>
              <w:rPr>
                <w:rFonts w:eastAsia="Arial Unicode MS" w:cs="Arial"/>
                <w:lang w:val="fr-FR"/>
              </w:rPr>
              <w:t>v0.0.0</w:t>
            </w:r>
          </w:p>
          <w:p w14:paraId="0E337D1A" w14:textId="0B9888C7" w:rsidR="00B12E95" w:rsidRPr="001C427A" w:rsidRDefault="00B12E95" w:rsidP="00B12E95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SA#107 (03/2025)</w:t>
            </w:r>
          </w:p>
          <w:p w14:paraId="0B0E10F8" w14:textId="4856A655" w:rsidR="00B12E95" w:rsidRPr="00F45489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0%</w:t>
            </w:r>
          </w:p>
        </w:tc>
      </w:tr>
      <w:tr w:rsidR="00AE2136" w:rsidRPr="00A75C05" w14:paraId="29515E64" w14:textId="77777777" w:rsidTr="000B71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69E01E" w14:textId="1D7FB325" w:rsidR="00AE2136" w:rsidRPr="000B7145" w:rsidRDefault="00AE2136" w:rsidP="00AE2136">
            <w:pPr>
              <w:snapToGrid w:val="0"/>
              <w:spacing w:after="0" w:line="240" w:lineRule="auto"/>
            </w:pPr>
            <w:proofErr w:type="spellStart"/>
            <w:r w:rsidRPr="000B714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78A47" w14:textId="7DB8DF62" w:rsidR="00AE2136" w:rsidRPr="000B7145" w:rsidRDefault="001E0FF1" w:rsidP="00AE2136">
            <w:pPr>
              <w:snapToGrid w:val="0"/>
              <w:spacing w:after="0" w:line="240" w:lineRule="auto"/>
            </w:pPr>
            <w:hyperlink r:id="rId13" w:history="1">
              <w:r w:rsidR="00AE2136" w:rsidRPr="000B7145">
                <w:rPr>
                  <w:rStyle w:val="Hyperlink"/>
                  <w:rFonts w:cs="Arial"/>
                  <w:color w:val="auto"/>
                </w:rPr>
                <w:t>S1-24</w:t>
              </w:r>
              <w:r w:rsidR="00AE2136" w:rsidRPr="000B7145">
                <w:rPr>
                  <w:rStyle w:val="Hyperlink"/>
                  <w:rFonts w:cs="Arial"/>
                  <w:color w:val="auto"/>
                </w:rPr>
                <w:t>1</w:t>
              </w:r>
              <w:r w:rsidR="00AE2136" w:rsidRPr="000B7145">
                <w:rPr>
                  <w:rStyle w:val="Hyperlink"/>
                  <w:rFonts w:cs="Arial"/>
                  <w:color w:val="auto"/>
                </w:rPr>
                <w:t>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0CC84" w14:textId="283A82D3" w:rsidR="00AE2136" w:rsidRPr="000B7145" w:rsidRDefault="00AE2136" w:rsidP="00AE2136">
            <w:pPr>
              <w:snapToGrid w:val="0"/>
              <w:spacing w:after="0" w:line="240" w:lineRule="auto"/>
            </w:pPr>
            <w:r w:rsidRPr="000B7145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2AE35" w14:textId="67B990B2" w:rsidR="00AE2136" w:rsidRPr="000B7145" w:rsidRDefault="00AE2136" w:rsidP="00AE2136">
            <w:pPr>
              <w:snapToGrid w:val="0"/>
              <w:spacing w:after="0" w:line="240" w:lineRule="auto"/>
            </w:pPr>
            <w:proofErr w:type="spellStart"/>
            <w:r w:rsidRPr="000B7145">
              <w:t>pCR</w:t>
            </w:r>
            <w:proofErr w:type="spellEnd"/>
            <w:r w:rsidRPr="000B7145">
              <w:t xml:space="preserve"> on TR 22.883 </w:t>
            </w:r>
            <w:proofErr w:type="spellStart"/>
            <w:r w:rsidRPr="000B7145">
              <w:t>cleanup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20151" w14:textId="32088D26" w:rsidR="00AE2136" w:rsidRPr="000B7145" w:rsidRDefault="000B7145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7145">
              <w:rPr>
                <w:rFonts w:eastAsia="Times New Roman" w:cs="Arial"/>
                <w:szCs w:val="18"/>
                <w:lang w:eastAsia="ar-SA"/>
              </w:rPr>
              <w:t>Revised to S1-241318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96701" w14:textId="54F0F7C5" w:rsidR="00AE2136" w:rsidRPr="000B7145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7145">
              <w:rPr>
                <w:rFonts w:eastAsia="Arial Unicode MS" w:cs="Arial" w:hint="cs"/>
                <w:szCs w:val="18"/>
                <w:lang w:eastAsia="ar-SA"/>
              </w:rPr>
              <w:t>K</w:t>
            </w:r>
            <w:r w:rsidRPr="000B7145">
              <w:rPr>
                <w:rFonts w:eastAsia="Arial Unicode MS" w:cs="Arial"/>
                <w:szCs w:val="18"/>
                <w:lang w:eastAsia="ar-SA"/>
              </w:rPr>
              <w:t xml:space="preserve">eep this open </w:t>
            </w:r>
          </w:p>
        </w:tc>
      </w:tr>
      <w:tr w:rsidR="000B7145" w:rsidRPr="00A75C05" w14:paraId="5E68644B" w14:textId="77777777" w:rsidTr="000B71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35C2" w14:textId="5BA98991" w:rsidR="000B7145" w:rsidRPr="000B7145" w:rsidRDefault="000B7145" w:rsidP="00AE2136">
            <w:pPr>
              <w:snapToGrid w:val="0"/>
              <w:spacing w:after="0" w:line="240" w:lineRule="auto"/>
            </w:pPr>
            <w:proofErr w:type="spellStart"/>
            <w:r w:rsidRPr="000B714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4119" w14:textId="6EB8F2A9" w:rsidR="000B7145" w:rsidRPr="000B7145" w:rsidRDefault="000B7145" w:rsidP="00AE2136">
            <w:pPr>
              <w:snapToGrid w:val="0"/>
              <w:spacing w:after="0" w:line="240" w:lineRule="auto"/>
            </w:pPr>
            <w:hyperlink r:id="rId14" w:history="1">
              <w:r w:rsidRPr="000B7145">
                <w:rPr>
                  <w:rStyle w:val="Hyperlink"/>
                  <w:rFonts w:cs="Arial"/>
                  <w:color w:val="auto"/>
                </w:rPr>
                <w:t>S1-241318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2BF5" w14:textId="5477F77D" w:rsidR="000B7145" w:rsidRPr="000B7145" w:rsidRDefault="000B7145" w:rsidP="00AE2136">
            <w:pPr>
              <w:snapToGrid w:val="0"/>
              <w:spacing w:after="0" w:line="240" w:lineRule="auto"/>
            </w:pPr>
            <w:r w:rsidRPr="000B7145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1219A" w14:textId="195E6AC7" w:rsidR="000B7145" w:rsidRPr="000B7145" w:rsidRDefault="000B7145" w:rsidP="00AE2136">
            <w:pPr>
              <w:snapToGrid w:val="0"/>
              <w:spacing w:after="0" w:line="240" w:lineRule="auto"/>
            </w:pPr>
            <w:proofErr w:type="spellStart"/>
            <w:r w:rsidRPr="000B7145">
              <w:t>pCR</w:t>
            </w:r>
            <w:proofErr w:type="spellEnd"/>
            <w:r w:rsidRPr="000B7145">
              <w:t xml:space="preserve"> on TR 22.883 </w:t>
            </w:r>
            <w:proofErr w:type="spellStart"/>
            <w:r w:rsidRPr="000B7145">
              <w:t>cleanup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1BB6" w14:textId="77777777" w:rsidR="000B7145" w:rsidRPr="00AB3EEE" w:rsidRDefault="000B7145" w:rsidP="00AE2136">
            <w:pPr>
              <w:snapToGrid w:val="0"/>
              <w:spacing w:after="0" w:line="240" w:lineRule="auto"/>
              <w:rPr>
                <w:rFonts w:cs="Arial" w:hint="eastAsia"/>
                <w:szCs w:val="18"/>
                <w:lang w:eastAsia="ja-JP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98B1" w14:textId="0583BFE3" w:rsidR="000B7145" w:rsidRPr="000B7145" w:rsidRDefault="000B7145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7145">
              <w:rPr>
                <w:rFonts w:eastAsia="Arial Unicode MS" w:cs="Arial" w:hint="cs"/>
                <w:i/>
                <w:szCs w:val="18"/>
                <w:lang w:eastAsia="ar-SA"/>
              </w:rPr>
              <w:t>K</w:t>
            </w:r>
            <w:r w:rsidRPr="000B7145">
              <w:rPr>
                <w:rFonts w:eastAsia="Arial Unicode MS" w:cs="Arial"/>
                <w:i/>
                <w:szCs w:val="18"/>
                <w:lang w:eastAsia="ar-SA"/>
              </w:rPr>
              <w:t xml:space="preserve">eep this open </w:t>
            </w:r>
          </w:p>
          <w:p w14:paraId="7A2AFE3D" w14:textId="120F78C3" w:rsidR="000B7145" w:rsidRPr="000B7145" w:rsidRDefault="000B7145" w:rsidP="00AE2136">
            <w:pPr>
              <w:spacing w:after="0" w:line="240" w:lineRule="auto"/>
              <w:rPr>
                <w:rFonts w:eastAsia="Arial Unicode MS" w:cs="Arial" w:hint="cs"/>
                <w:szCs w:val="18"/>
                <w:lang w:eastAsia="ar-SA"/>
              </w:rPr>
            </w:pPr>
            <w:r w:rsidRPr="000B7145">
              <w:rPr>
                <w:rFonts w:eastAsia="Arial Unicode MS" w:cs="Arial"/>
                <w:szCs w:val="18"/>
                <w:lang w:eastAsia="ar-SA"/>
              </w:rPr>
              <w:t>Revision of S1-241066.</w:t>
            </w:r>
          </w:p>
        </w:tc>
      </w:tr>
      <w:tr w:rsidR="00AE2136" w:rsidRPr="00A75C05" w14:paraId="3A29C986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B7E46" w14:textId="02A87EE4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7FE53" w14:textId="385EAA6A" w:rsidR="00AE2136" w:rsidRPr="001D2097" w:rsidRDefault="001E0FF1" w:rsidP="00AE2136">
            <w:pPr>
              <w:snapToGrid w:val="0"/>
              <w:spacing w:after="0" w:line="240" w:lineRule="auto"/>
            </w:pPr>
            <w:hyperlink r:id="rId15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48726" w14:textId="6E558B25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 xml:space="preserve">MediaTek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1A435" w14:textId="62C7F9EF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Use Case on ECO Indication of Communication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55234" w14:textId="0444B4BA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Revised to S1-241303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F83A2" w14:textId="77777777" w:rsidR="00AE2136" w:rsidRPr="001D209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097" w:rsidRPr="00A75C05" w14:paraId="2553C1CB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75BC" w14:textId="05D6DD7A" w:rsidR="001D2097" w:rsidRPr="001D2097" w:rsidRDefault="001D2097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7ED3" w14:textId="22BC6912" w:rsidR="001D2097" w:rsidRPr="001D2097" w:rsidRDefault="001E0FF1" w:rsidP="00AE2136">
            <w:pPr>
              <w:snapToGrid w:val="0"/>
              <w:spacing w:after="0" w:line="240" w:lineRule="auto"/>
            </w:pPr>
            <w:hyperlink r:id="rId16" w:history="1">
              <w:r w:rsidR="001D2097" w:rsidRPr="001D2097">
                <w:rPr>
                  <w:rStyle w:val="Hyperlink"/>
                  <w:rFonts w:cs="Arial"/>
                  <w:color w:val="auto"/>
                </w:rPr>
                <w:t>S1-241303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09BE" w14:textId="07FD15D1" w:rsidR="001D2097" w:rsidRPr="001D2097" w:rsidRDefault="001D2097" w:rsidP="00AE2136">
            <w:pPr>
              <w:snapToGrid w:val="0"/>
              <w:spacing w:after="0" w:line="240" w:lineRule="auto"/>
            </w:pPr>
            <w:r w:rsidRPr="001D2097">
              <w:t xml:space="preserve">MediaTek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947F" w14:textId="133AA5E1" w:rsidR="001D2097" w:rsidRPr="001D2097" w:rsidRDefault="001D2097" w:rsidP="00AE2136">
            <w:pPr>
              <w:snapToGrid w:val="0"/>
              <w:spacing w:after="0" w:line="240" w:lineRule="auto"/>
            </w:pPr>
            <w:r w:rsidRPr="001D2097">
              <w:t>Use Case on ECO Indication of Communication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70C7" w14:textId="77777777" w:rsidR="001D2097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5550" w14:textId="193E5986" w:rsidR="001D2097" w:rsidRPr="001D2097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/>
                <w:szCs w:val="18"/>
                <w:lang w:eastAsia="ar-SA"/>
              </w:rPr>
              <w:t>Revision of S1-241049.</w:t>
            </w:r>
          </w:p>
        </w:tc>
      </w:tr>
      <w:tr w:rsidR="00AE2136" w:rsidRPr="00A75C05" w14:paraId="14368D97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20EED" w14:textId="7D00C8A9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363AD" w14:textId="311792BC" w:rsidR="00AE2136" w:rsidRPr="001D2097" w:rsidRDefault="001E0FF1" w:rsidP="00AE2136">
            <w:pPr>
              <w:snapToGrid w:val="0"/>
              <w:spacing w:after="0" w:line="240" w:lineRule="auto"/>
            </w:pPr>
            <w:hyperlink r:id="rId17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3CBEC" w14:textId="16EF4DA1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3021E" w14:textId="7581D354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New use case “Energy grade information exposure”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4E33B" w14:textId="0773D78A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Revised to S1-241304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E4053" w14:textId="77777777" w:rsidR="00AE2136" w:rsidRPr="001D209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097" w:rsidRPr="00A75C05" w14:paraId="607F9BE9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9298" w14:textId="1E180EC2" w:rsidR="001D2097" w:rsidRPr="001D2097" w:rsidRDefault="001D2097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9E06" w14:textId="7064FCCD" w:rsidR="001D2097" w:rsidRPr="001D2097" w:rsidRDefault="001E0FF1" w:rsidP="00AE2136">
            <w:pPr>
              <w:snapToGrid w:val="0"/>
              <w:spacing w:after="0" w:line="240" w:lineRule="auto"/>
            </w:pPr>
            <w:hyperlink r:id="rId18" w:history="1">
              <w:r w:rsidR="001D2097" w:rsidRPr="001D2097">
                <w:rPr>
                  <w:rStyle w:val="Hyperlink"/>
                  <w:rFonts w:cs="Arial"/>
                  <w:color w:val="auto"/>
                </w:rPr>
                <w:t>S1-241304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069F" w14:textId="33E8EE6C" w:rsidR="001D2097" w:rsidRPr="001D2097" w:rsidRDefault="001D2097" w:rsidP="00AE2136">
            <w:pPr>
              <w:snapToGrid w:val="0"/>
              <w:spacing w:after="0" w:line="240" w:lineRule="auto"/>
            </w:pPr>
            <w:r w:rsidRPr="001D2097"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F5AC" w14:textId="0A0F7EC7" w:rsidR="001D2097" w:rsidRPr="001D2097" w:rsidRDefault="001D2097" w:rsidP="00AE2136">
            <w:pPr>
              <w:snapToGrid w:val="0"/>
              <w:spacing w:after="0" w:line="240" w:lineRule="auto"/>
            </w:pPr>
            <w:r w:rsidRPr="001D2097">
              <w:t>New use case “Energy grade information exposure”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C79D" w14:textId="77777777" w:rsidR="001D2097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9CE4" w14:textId="1A8D259E" w:rsidR="001D2097" w:rsidRPr="001D2097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/>
                <w:szCs w:val="18"/>
                <w:lang w:eastAsia="ar-SA"/>
              </w:rPr>
              <w:t>Revision of S1-241103.</w:t>
            </w:r>
          </w:p>
        </w:tc>
      </w:tr>
      <w:tr w:rsidR="00AE2136" w:rsidRPr="00A75C05" w14:paraId="3F4E8647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2875C" w14:textId="77777777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F9FA7" w14:textId="6D4341C0" w:rsidR="00AE2136" w:rsidRPr="001D2097" w:rsidRDefault="001E0FF1" w:rsidP="00AE2136">
            <w:pPr>
              <w:snapToGrid w:val="0"/>
              <w:spacing w:after="0" w:line="240" w:lineRule="auto"/>
            </w:pPr>
            <w:hyperlink r:id="rId19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C8B3A" w14:textId="77777777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62DCD" w14:textId="77777777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pCR</w:t>
            </w:r>
            <w:proofErr w:type="spellEnd"/>
            <w:r w:rsidRPr="001D2097">
              <w:t xml:space="preserve"> on new use case on Renewable Energy Status Notification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7E35E" w14:textId="18D959DC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Revised to S1-241305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A7B71" w14:textId="4DB96885" w:rsidR="00AE2136" w:rsidRPr="001D2097" w:rsidRDefault="00BF1A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 w:hint="cs"/>
                <w:szCs w:val="18"/>
                <w:lang w:eastAsia="ar-SA"/>
              </w:rPr>
              <w:t>T</w:t>
            </w:r>
            <w:r w:rsidRPr="001D2097">
              <w:rPr>
                <w:rFonts w:eastAsia="Arial Unicode MS" w:cs="Arial"/>
                <w:szCs w:val="18"/>
                <w:lang w:eastAsia="ar-SA"/>
              </w:rPr>
              <w:t xml:space="preserve">o be merged into </w:t>
            </w:r>
            <w:proofErr w:type="gramStart"/>
            <w:r w:rsidRPr="001D2097">
              <w:rPr>
                <w:rFonts w:eastAsia="Arial Unicode MS" w:cs="Arial"/>
                <w:szCs w:val="18"/>
                <w:lang w:eastAsia="ar-SA"/>
              </w:rPr>
              <w:t>1049( to</w:t>
            </w:r>
            <w:proofErr w:type="gramEnd"/>
            <w:r w:rsidRPr="001D2097">
              <w:rPr>
                <w:rFonts w:eastAsia="Arial Unicode MS" w:cs="Arial"/>
                <w:szCs w:val="18"/>
                <w:lang w:eastAsia="ar-SA"/>
              </w:rPr>
              <w:t xml:space="preserve"> be revised)</w:t>
            </w:r>
          </w:p>
        </w:tc>
      </w:tr>
      <w:tr w:rsidR="001D2097" w:rsidRPr="00A75C05" w14:paraId="201A9BD8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282B" w14:textId="546F968A" w:rsidR="001D2097" w:rsidRPr="001D2097" w:rsidRDefault="001D2097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C7C6" w14:textId="483E5790" w:rsidR="001D2097" w:rsidRPr="001D2097" w:rsidRDefault="001E0FF1" w:rsidP="00AE2136">
            <w:pPr>
              <w:snapToGrid w:val="0"/>
              <w:spacing w:after="0" w:line="240" w:lineRule="auto"/>
            </w:pPr>
            <w:hyperlink r:id="rId20" w:history="1">
              <w:r w:rsidR="001D2097" w:rsidRPr="001D2097">
                <w:rPr>
                  <w:rStyle w:val="Hyperlink"/>
                  <w:rFonts w:cs="Arial"/>
                  <w:color w:val="auto"/>
                </w:rPr>
                <w:t>S1-241305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BBB8" w14:textId="2CAA9015" w:rsidR="001D2097" w:rsidRPr="001D2097" w:rsidRDefault="001D2097" w:rsidP="00AE2136">
            <w:pPr>
              <w:snapToGrid w:val="0"/>
              <w:spacing w:after="0" w:line="240" w:lineRule="auto"/>
            </w:pPr>
            <w:r w:rsidRPr="001D2097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2B94" w14:textId="2666492D" w:rsidR="001D2097" w:rsidRPr="001D2097" w:rsidRDefault="001D2097" w:rsidP="00AE2136">
            <w:pPr>
              <w:snapToGrid w:val="0"/>
              <w:spacing w:after="0" w:line="240" w:lineRule="auto"/>
            </w:pPr>
            <w:proofErr w:type="spellStart"/>
            <w:r w:rsidRPr="001D2097">
              <w:t>pCR</w:t>
            </w:r>
            <w:proofErr w:type="spellEnd"/>
            <w:r w:rsidRPr="001D2097">
              <w:t xml:space="preserve"> on new use case on Renewable Energy Status Notification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AD47" w14:textId="77777777" w:rsidR="001D2097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CDD5" w14:textId="69F6B9C6" w:rsidR="001D2097" w:rsidRPr="001D2097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 w:hint="cs"/>
                <w:i/>
                <w:szCs w:val="18"/>
                <w:lang w:eastAsia="ar-SA"/>
              </w:rPr>
              <w:t>T</w:t>
            </w:r>
            <w:r w:rsidRPr="001D2097">
              <w:rPr>
                <w:rFonts w:eastAsia="Arial Unicode MS" w:cs="Arial"/>
                <w:i/>
                <w:szCs w:val="18"/>
                <w:lang w:eastAsia="ar-SA"/>
              </w:rPr>
              <w:t xml:space="preserve">o be merged into </w:t>
            </w:r>
            <w:proofErr w:type="gramStart"/>
            <w:r w:rsidRPr="001D2097">
              <w:rPr>
                <w:rFonts w:eastAsia="Arial Unicode MS" w:cs="Arial"/>
                <w:i/>
                <w:szCs w:val="18"/>
                <w:lang w:eastAsia="ar-SA"/>
              </w:rPr>
              <w:t>1049( to</w:t>
            </w:r>
            <w:proofErr w:type="gramEnd"/>
            <w:r w:rsidRPr="001D2097">
              <w:rPr>
                <w:rFonts w:eastAsia="Arial Unicode MS" w:cs="Arial"/>
                <w:i/>
                <w:szCs w:val="18"/>
                <w:lang w:eastAsia="ar-SA"/>
              </w:rPr>
              <w:t xml:space="preserve"> be revised)</w:t>
            </w:r>
          </w:p>
          <w:p w14:paraId="07032E79" w14:textId="57EF090B" w:rsidR="001D2097" w:rsidRPr="001D2097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/>
                <w:szCs w:val="18"/>
                <w:lang w:eastAsia="ar-SA"/>
              </w:rPr>
              <w:t>Revision of S1-241136.</w:t>
            </w:r>
          </w:p>
        </w:tc>
      </w:tr>
      <w:tr w:rsidR="00AE2136" w:rsidRPr="00A75C05" w14:paraId="5572F167" w14:textId="77777777" w:rsidTr="001340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E16EE" w14:textId="77777777" w:rsidR="00AE2136" w:rsidRPr="00B80422" w:rsidRDefault="00AE2136" w:rsidP="00AE2136">
            <w:pPr>
              <w:snapToGrid w:val="0"/>
              <w:spacing w:after="0" w:line="240" w:lineRule="auto"/>
            </w:pPr>
            <w:proofErr w:type="spellStart"/>
            <w:r w:rsidRPr="00B8042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27230" w14:textId="1AB2100C" w:rsidR="00AE2136" w:rsidRPr="00B80422" w:rsidRDefault="001E0FF1" w:rsidP="00AE2136">
            <w:pPr>
              <w:snapToGrid w:val="0"/>
              <w:spacing w:after="0" w:line="240" w:lineRule="auto"/>
            </w:pPr>
            <w:hyperlink r:id="rId21" w:history="1">
              <w:r w:rsidR="00AE2136" w:rsidRPr="00B80422">
                <w:rPr>
                  <w:rStyle w:val="Hyperlink"/>
                  <w:rFonts w:cs="Arial"/>
                  <w:color w:val="auto"/>
                </w:rPr>
                <w:t>S1-241166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39174" w14:textId="77777777" w:rsidR="00AE2136" w:rsidRPr="00B80422" w:rsidRDefault="00AE2136" w:rsidP="00AE2136">
            <w:pPr>
              <w:snapToGrid w:val="0"/>
              <w:spacing w:after="0" w:line="240" w:lineRule="auto"/>
            </w:pPr>
            <w:r w:rsidRPr="00B80422">
              <w:t>TNO,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C5D7" w14:textId="77777777" w:rsidR="00AE2136" w:rsidRPr="00B80422" w:rsidRDefault="00AE2136" w:rsidP="00AE2136">
            <w:pPr>
              <w:snapToGrid w:val="0"/>
              <w:spacing w:after="0" w:line="240" w:lineRule="auto"/>
            </w:pPr>
            <w:r w:rsidRPr="00B80422">
              <w:t>Media streaming carbon footprint transparency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59383" w14:textId="2932FDF8" w:rsidR="00AE2136" w:rsidRPr="00B80422" w:rsidRDefault="00B80422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2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8CA3B" w14:textId="77777777" w:rsidR="00AE2136" w:rsidRPr="00B8042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136" w:rsidRPr="00A75C05" w14:paraId="43B1EABB" w14:textId="77777777" w:rsidTr="001340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4C44C" w14:textId="77777777" w:rsidR="00AE2136" w:rsidRPr="001340E7" w:rsidRDefault="00AE2136" w:rsidP="00AE2136">
            <w:pPr>
              <w:snapToGrid w:val="0"/>
              <w:spacing w:after="0" w:line="240" w:lineRule="auto"/>
            </w:pPr>
            <w:proofErr w:type="spellStart"/>
            <w:r w:rsidRPr="001340E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B714C" w14:textId="3C1E62F1" w:rsidR="00AE2136" w:rsidRPr="001340E7" w:rsidRDefault="001E0FF1" w:rsidP="00AE2136">
            <w:pPr>
              <w:snapToGrid w:val="0"/>
              <w:spacing w:after="0" w:line="240" w:lineRule="auto"/>
            </w:pPr>
            <w:hyperlink r:id="rId22" w:history="1">
              <w:r w:rsidR="00AE2136" w:rsidRPr="001340E7">
                <w:rPr>
                  <w:rStyle w:val="Hyperlink"/>
                  <w:rFonts w:cs="Arial"/>
                  <w:color w:val="auto"/>
                </w:rPr>
                <w:t>S1-241024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65AB5" w14:textId="77777777" w:rsidR="00AE2136" w:rsidRPr="001340E7" w:rsidRDefault="00AE2136" w:rsidP="00AE2136">
            <w:pPr>
              <w:snapToGrid w:val="0"/>
              <w:spacing w:after="0" w:line="240" w:lineRule="auto"/>
            </w:pPr>
            <w:proofErr w:type="spellStart"/>
            <w:r w:rsidRPr="001340E7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2B362" w14:textId="77777777" w:rsidR="00AE2136" w:rsidRPr="001340E7" w:rsidRDefault="00AE2136" w:rsidP="00AE2136">
            <w:pPr>
              <w:snapToGrid w:val="0"/>
              <w:spacing w:after="0" w:line="240" w:lineRule="auto"/>
            </w:pPr>
            <w:r w:rsidRPr="001340E7">
              <w:t>Pseudo-CR on TR 22883 add New use case on User-centric Energy-aware QoS Management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8AA70" w14:textId="42E1D0AA" w:rsidR="00AE2136" w:rsidRPr="001340E7" w:rsidRDefault="001340E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40E7">
              <w:rPr>
                <w:rFonts w:eastAsia="Times New Roman" w:cs="Arial"/>
                <w:szCs w:val="18"/>
                <w:lang w:eastAsia="ar-SA"/>
              </w:rPr>
              <w:t>Revised to S1-241301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F83D8" w14:textId="77777777" w:rsidR="00AE2136" w:rsidRPr="001340E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40E7" w:rsidRPr="00A75C05" w14:paraId="41136A62" w14:textId="77777777" w:rsidTr="00952E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FB04" w14:textId="6B07E03B" w:rsidR="001340E7" w:rsidRPr="001340E7" w:rsidRDefault="001340E7" w:rsidP="00AE2136">
            <w:pPr>
              <w:snapToGrid w:val="0"/>
              <w:spacing w:after="0" w:line="240" w:lineRule="auto"/>
            </w:pPr>
            <w:proofErr w:type="spellStart"/>
            <w:r w:rsidRPr="001340E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BD91" w14:textId="74C6956F" w:rsidR="001340E7" w:rsidRPr="001340E7" w:rsidRDefault="001E0FF1" w:rsidP="00AE2136">
            <w:pPr>
              <w:snapToGrid w:val="0"/>
              <w:spacing w:after="0" w:line="240" w:lineRule="auto"/>
            </w:pPr>
            <w:hyperlink r:id="rId23" w:history="1">
              <w:r w:rsidR="001340E7" w:rsidRPr="001340E7">
                <w:rPr>
                  <w:rStyle w:val="Hyperlink"/>
                  <w:rFonts w:cs="Arial"/>
                  <w:color w:val="auto"/>
                </w:rPr>
                <w:t>S1-241301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39D8" w14:textId="0DB58292" w:rsidR="001340E7" w:rsidRPr="001340E7" w:rsidRDefault="001340E7" w:rsidP="00AE2136">
            <w:pPr>
              <w:snapToGrid w:val="0"/>
              <w:spacing w:after="0" w:line="240" w:lineRule="auto"/>
            </w:pPr>
            <w:proofErr w:type="spellStart"/>
            <w:r w:rsidRPr="001340E7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E8F6" w14:textId="075EDC01" w:rsidR="001340E7" w:rsidRPr="001340E7" w:rsidRDefault="001340E7" w:rsidP="00AE2136">
            <w:pPr>
              <w:snapToGrid w:val="0"/>
              <w:spacing w:after="0" w:line="240" w:lineRule="auto"/>
            </w:pPr>
            <w:r w:rsidRPr="001340E7">
              <w:t>Pseudo-CR on TR 22883 add New use case on User-centric Energy-aware QoS Management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08DF" w14:textId="77777777" w:rsidR="001340E7" w:rsidRPr="001340E7" w:rsidRDefault="001340E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353F" w14:textId="20E509CB" w:rsidR="001340E7" w:rsidRPr="001340E7" w:rsidRDefault="001340E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340E7">
              <w:rPr>
                <w:rFonts w:eastAsia="Arial Unicode MS" w:cs="Arial"/>
                <w:szCs w:val="18"/>
                <w:lang w:eastAsia="ar-SA"/>
              </w:rPr>
              <w:t>Revision of S1-241024.</w:t>
            </w:r>
          </w:p>
        </w:tc>
      </w:tr>
      <w:tr w:rsidR="00AE2136" w:rsidRPr="00A75C05" w14:paraId="79DB9DBC" w14:textId="77777777" w:rsidTr="00952E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159D9" w14:textId="77777777" w:rsidR="00AE2136" w:rsidRPr="00952E0B" w:rsidRDefault="00AE2136" w:rsidP="00AE2136">
            <w:pPr>
              <w:snapToGrid w:val="0"/>
              <w:spacing w:after="0" w:line="240" w:lineRule="auto"/>
            </w:pPr>
            <w:proofErr w:type="spellStart"/>
            <w:r w:rsidRPr="00952E0B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0C4AE" w14:textId="015FB405" w:rsidR="00AE2136" w:rsidRPr="00952E0B" w:rsidRDefault="001E0FF1" w:rsidP="00AE2136">
            <w:pPr>
              <w:snapToGrid w:val="0"/>
              <w:spacing w:after="0" w:line="240" w:lineRule="auto"/>
            </w:pPr>
            <w:hyperlink r:id="rId24" w:history="1">
              <w:r w:rsidR="00AE2136" w:rsidRPr="00952E0B">
                <w:rPr>
                  <w:rStyle w:val="Hyperlink"/>
                  <w:rFonts w:cs="Arial"/>
                  <w:color w:val="auto"/>
                </w:rPr>
                <w:t>S1-241128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621F3" w14:textId="77777777" w:rsidR="00AE2136" w:rsidRPr="00952E0B" w:rsidRDefault="00AE2136" w:rsidP="00AE2136">
            <w:pPr>
              <w:snapToGrid w:val="0"/>
              <w:spacing w:after="0" w:line="240" w:lineRule="auto"/>
            </w:pPr>
            <w:r w:rsidRPr="00952E0B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13FD8" w14:textId="77777777" w:rsidR="00AE2136" w:rsidRPr="00952E0B" w:rsidRDefault="00AE2136" w:rsidP="00AE2136">
            <w:pPr>
              <w:snapToGrid w:val="0"/>
              <w:spacing w:after="0" w:line="240" w:lineRule="auto"/>
            </w:pPr>
            <w:r w:rsidRPr="00952E0B">
              <w:t>New use case on supporting information exposure and service adjustment based on energy supply mix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B0FC5" w14:textId="1736359C" w:rsidR="00AE2136" w:rsidRPr="00952E0B" w:rsidRDefault="00952E0B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2E0B">
              <w:rPr>
                <w:rFonts w:eastAsia="Times New Roman" w:cs="Arial"/>
                <w:szCs w:val="18"/>
                <w:lang w:eastAsia="ar-SA"/>
              </w:rPr>
              <w:t>Revised to S1-241302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8CB4A" w14:textId="77777777" w:rsidR="00AE2136" w:rsidRPr="00952E0B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52E0B" w:rsidRPr="00A75C05" w14:paraId="24F1A892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9FBA" w14:textId="66A18487" w:rsidR="00952E0B" w:rsidRPr="00952E0B" w:rsidRDefault="00952E0B" w:rsidP="00AE2136">
            <w:pPr>
              <w:snapToGrid w:val="0"/>
              <w:spacing w:after="0" w:line="240" w:lineRule="auto"/>
            </w:pPr>
            <w:proofErr w:type="spellStart"/>
            <w:r w:rsidRPr="00952E0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B6F39" w14:textId="4F89DE7C" w:rsidR="00952E0B" w:rsidRPr="00952E0B" w:rsidRDefault="001E0FF1" w:rsidP="00AE2136">
            <w:pPr>
              <w:snapToGrid w:val="0"/>
              <w:spacing w:after="0" w:line="240" w:lineRule="auto"/>
            </w:pPr>
            <w:hyperlink r:id="rId25" w:history="1">
              <w:r w:rsidR="00952E0B" w:rsidRPr="00952E0B">
                <w:rPr>
                  <w:rStyle w:val="Hyperlink"/>
                  <w:rFonts w:cs="Arial"/>
                  <w:color w:val="auto"/>
                </w:rPr>
                <w:t>S1-241302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B093" w14:textId="5EDFBDEC" w:rsidR="00952E0B" w:rsidRPr="00952E0B" w:rsidRDefault="00952E0B" w:rsidP="00AE2136">
            <w:pPr>
              <w:snapToGrid w:val="0"/>
              <w:spacing w:after="0" w:line="240" w:lineRule="auto"/>
            </w:pPr>
            <w:r w:rsidRPr="00952E0B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F38E" w14:textId="4885E0F3" w:rsidR="00952E0B" w:rsidRPr="00952E0B" w:rsidRDefault="00952E0B" w:rsidP="00AE2136">
            <w:pPr>
              <w:snapToGrid w:val="0"/>
              <w:spacing w:after="0" w:line="240" w:lineRule="auto"/>
            </w:pPr>
            <w:r w:rsidRPr="00952E0B">
              <w:t>New use case on supporting information exposure and service adjustment based on energy supply mix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8E0A" w14:textId="77777777" w:rsidR="00952E0B" w:rsidRPr="00952E0B" w:rsidRDefault="00952E0B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EE5A" w14:textId="65DCB384" w:rsidR="00952E0B" w:rsidRPr="00952E0B" w:rsidRDefault="00952E0B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2E0B">
              <w:rPr>
                <w:rFonts w:eastAsia="Arial Unicode MS" w:cs="Arial"/>
                <w:szCs w:val="18"/>
                <w:lang w:eastAsia="ar-SA"/>
              </w:rPr>
              <w:t>Revision of S1-241128.</w:t>
            </w:r>
          </w:p>
        </w:tc>
      </w:tr>
      <w:tr w:rsidR="00AE2136" w:rsidRPr="00A75C05" w14:paraId="5A6AEE38" w14:textId="77777777" w:rsidTr="00CD77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F3CEA" w14:textId="77777777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0D486" w14:textId="77291D80" w:rsidR="00AE2136" w:rsidRPr="001D2097" w:rsidRDefault="001E0FF1" w:rsidP="00AE2136">
            <w:pPr>
              <w:snapToGrid w:val="0"/>
              <w:spacing w:after="0" w:line="240" w:lineRule="auto"/>
            </w:pPr>
            <w:hyperlink r:id="rId26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5C15E" w14:textId="77777777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7FED3" w14:textId="77777777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New use case on supporting dynamic adjustment of sensing service for energy efficiency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7D007" w14:textId="4BB33A1E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45B2E" w14:textId="77777777" w:rsidR="00AE2136" w:rsidRPr="001D209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136" w:rsidRPr="00A75C05" w14:paraId="4E713B2B" w14:textId="77777777" w:rsidTr="008371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1BF1F" w14:textId="77777777" w:rsidR="00AE2136" w:rsidRPr="00CD7729" w:rsidRDefault="00AE2136" w:rsidP="00AE2136">
            <w:pPr>
              <w:snapToGrid w:val="0"/>
              <w:spacing w:after="0" w:line="240" w:lineRule="auto"/>
            </w:pPr>
            <w:proofErr w:type="spellStart"/>
            <w:r w:rsidRPr="00CD772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DEDDE" w14:textId="7F5DB6BA" w:rsidR="00AE2136" w:rsidRPr="00CD7729" w:rsidRDefault="001E0FF1" w:rsidP="00AE2136">
            <w:pPr>
              <w:snapToGrid w:val="0"/>
              <w:spacing w:after="0" w:line="240" w:lineRule="auto"/>
            </w:pPr>
            <w:hyperlink r:id="rId27" w:history="1">
              <w:r w:rsidR="00AE2136" w:rsidRPr="00CD7729">
                <w:rPr>
                  <w:rStyle w:val="Hyperlink"/>
                  <w:rFonts w:cs="Arial"/>
                  <w:color w:val="auto"/>
                </w:rPr>
                <w:t>S1-241134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B1CCF" w14:textId="77777777" w:rsidR="00AE2136" w:rsidRPr="00CD7729" w:rsidRDefault="00AE2136" w:rsidP="00AE2136">
            <w:pPr>
              <w:snapToGrid w:val="0"/>
              <w:spacing w:after="0" w:line="240" w:lineRule="auto"/>
            </w:pPr>
            <w:r w:rsidRPr="00CD7729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D361F" w14:textId="77777777" w:rsidR="00AE2136" w:rsidRPr="00CD7729" w:rsidRDefault="00AE2136" w:rsidP="00AE2136">
            <w:pPr>
              <w:snapToGrid w:val="0"/>
              <w:spacing w:after="0" w:line="240" w:lineRule="auto"/>
            </w:pPr>
            <w:r w:rsidRPr="00CD7729">
              <w:t>New use case on energy saving service for UE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22617" w14:textId="10529E63" w:rsidR="00AE2136" w:rsidRPr="00CD7729" w:rsidRDefault="00CD772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7729">
              <w:rPr>
                <w:rFonts w:eastAsia="Times New Roman" w:cs="Arial"/>
                <w:szCs w:val="18"/>
                <w:lang w:eastAsia="ar-SA"/>
              </w:rPr>
              <w:t>Revised to S1-241308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C3099" w14:textId="77777777" w:rsidR="00AE2136" w:rsidRPr="00CD7729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7729" w:rsidRPr="00A75C05" w14:paraId="000A2387" w14:textId="77777777" w:rsidTr="005A03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2E14" w14:textId="7E0D0B48" w:rsidR="00CD7729" w:rsidRPr="008371F5" w:rsidRDefault="00CD7729" w:rsidP="00AE2136">
            <w:pPr>
              <w:snapToGrid w:val="0"/>
              <w:spacing w:after="0" w:line="240" w:lineRule="auto"/>
            </w:pPr>
            <w:proofErr w:type="spellStart"/>
            <w:r w:rsidRPr="008371F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66A4" w14:textId="1B1F80AC" w:rsidR="00CD7729" w:rsidRPr="008371F5" w:rsidRDefault="00CD7729" w:rsidP="00AE2136">
            <w:pPr>
              <w:snapToGrid w:val="0"/>
              <w:spacing w:after="0" w:line="240" w:lineRule="auto"/>
            </w:pPr>
            <w:hyperlink r:id="rId28" w:history="1">
              <w:r w:rsidRPr="008371F5">
                <w:rPr>
                  <w:rStyle w:val="Hyperlink"/>
                  <w:rFonts w:cs="Arial"/>
                  <w:color w:val="auto"/>
                </w:rPr>
                <w:t>S1-241308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B9651" w14:textId="7AE1495B" w:rsidR="00CD7729" w:rsidRPr="008371F5" w:rsidRDefault="00CD7729" w:rsidP="00AE2136">
            <w:pPr>
              <w:snapToGrid w:val="0"/>
              <w:spacing w:after="0" w:line="240" w:lineRule="auto"/>
            </w:pPr>
            <w:r w:rsidRPr="008371F5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7B1E" w14:textId="2FC8287D" w:rsidR="00CD7729" w:rsidRPr="008371F5" w:rsidRDefault="00CD7729" w:rsidP="00AE2136">
            <w:pPr>
              <w:snapToGrid w:val="0"/>
              <w:spacing w:after="0" w:line="240" w:lineRule="auto"/>
            </w:pPr>
            <w:r w:rsidRPr="008371F5">
              <w:t>New use case on energy saving service for UE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F1A3" w14:textId="77777777" w:rsidR="00CD7729" w:rsidRPr="008371F5" w:rsidRDefault="00CD772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B57B" w14:textId="2001A9F1" w:rsidR="00CD7729" w:rsidRPr="008371F5" w:rsidRDefault="00CD772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71F5">
              <w:rPr>
                <w:rFonts w:eastAsia="Arial Unicode MS" w:cs="Arial"/>
                <w:szCs w:val="18"/>
                <w:lang w:eastAsia="ar-SA"/>
              </w:rPr>
              <w:t>Revision of S1-241134.</w:t>
            </w:r>
          </w:p>
        </w:tc>
      </w:tr>
      <w:tr w:rsidR="00AE2136" w:rsidRPr="00A75C05" w14:paraId="1CE9A1C4" w14:textId="77777777" w:rsidTr="005A03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559F2" w14:textId="77777777" w:rsidR="00AE2136" w:rsidRPr="005A03FA" w:rsidRDefault="00AE2136" w:rsidP="00AE2136">
            <w:pPr>
              <w:snapToGrid w:val="0"/>
              <w:spacing w:after="0" w:line="240" w:lineRule="auto"/>
            </w:pPr>
            <w:proofErr w:type="spellStart"/>
            <w:r w:rsidRPr="005A03F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87AB1" w14:textId="4937E7E5" w:rsidR="00AE2136" w:rsidRPr="005A03FA" w:rsidRDefault="001E0FF1" w:rsidP="00AE2136">
            <w:pPr>
              <w:snapToGrid w:val="0"/>
              <w:spacing w:after="0" w:line="240" w:lineRule="auto"/>
            </w:pPr>
            <w:hyperlink r:id="rId29" w:history="1">
              <w:r w:rsidR="00AE2136" w:rsidRPr="005A03FA">
                <w:rPr>
                  <w:rStyle w:val="Hyperlink"/>
                  <w:rFonts w:cs="Arial"/>
                  <w:color w:val="auto"/>
                </w:rPr>
                <w:t>S1-241</w:t>
              </w:r>
              <w:r w:rsidR="00AE2136" w:rsidRPr="005A03FA">
                <w:rPr>
                  <w:rStyle w:val="Hyperlink"/>
                  <w:rFonts w:cs="Arial"/>
                  <w:color w:val="auto"/>
                </w:rPr>
                <w:t>1</w:t>
              </w:r>
              <w:r w:rsidR="00AE2136" w:rsidRPr="005A03FA">
                <w:rPr>
                  <w:rStyle w:val="Hyperlink"/>
                  <w:rFonts w:cs="Arial"/>
                  <w:color w:val="auto"/>
                </w:rPr>
                <w:t>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7DA15" w14:textId="77777777" w:rsidR="00AE2136" w:rsidRPr="005A03FA" w:rsidRDefault="00AE2136" w:rsidP="00AE2136">
            <w:pPr>
              <w:snapToGrid w:val="0"/>
              <w:spacing w:after="0" w:line="240" w:lineRule="auto"/>
            </w:pPr>
            <w:r w:rsidRPr="005A03FA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5FBD3" w14:textId="77777777" w:rsidR="00AE2136" w:rsidRPr="005A03FA" w:rsidRDefault="00AE2136" w:rsidP="00AE2136">
            <w:pPr>
              <w:snapToGrid w:val="0"/>
              <w:spacing w:after="0" w:line="240" w:lineRule="auto"/>
            </w:pPr>
            <w:proofErr w:type="spellStart"/>
            <w:r w:rsidRPr="005A03FA">
              <w:t>pCR</w:t>
            </w:r>
            <w:proofErr w:type="spellEnd"/>
            <w:r w:rsidRPr="005A03FA">
              <w:t xml:space="preserve"> on new case on network supporting UE energy saving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A76DC" w14:textId="49E1E4D0" w:rsidR="00AE2136" w:rsidRPr="005A03FA" w:rsidRDefault="005A03FA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3F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ED260" w14:textId="77777777" w:rsidR="00AE2136" w:rsidRPr="005A03FA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136" w:rsidRPr="00A75C05" w14:paraId="7E020E4E" w14:textId="77777777" w:rsidTr="008C5A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CAF9D" w14:textId="77777777" w:rsidR="00AE2136" w:rsidRPr="006F1B71" w:rsidRDefault="00AE2136" w:rsidP="00AE2136">
            <w:pPr>
              <w:snapToGrid w:val="0"/>
              <w:spacing w:after="0" w:line="240" w:lineRule="auto"/>
            </w:pPr>
            <w:proofErr w:type="spellStart"/>
            <w:r w:rsidRPr="006F1B7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9C2DE" w14:textId="00C80C72" w:rsidR="00AE2136" w:rsidRPr="006F1B71" w:rsidRDefault="001E0FF1" w:rsidP="00AE2136">
            <w:pPr>
              <w:snapToGrid w:val="0"/>
              <w:spacing w:after="0" w:line="240" w:lineRule="auto"/>
            </w:pPr>
            <w:hyperlink r:id="rId30" w:history="1">
              <w:r w:rsidR="00AE2136" w:rsidRPr="006F1B71">
                <w:rPr>
                  <w:rStyle w:val="Hyperlink"/>
                  <w:rFonts w:cs="Arial"/>
                  <w:color w:val="auto"/>
                </w:rPr>
                <w:t>S1-241140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5BEA1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EE341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 xml:space="preserve">Provisioning of energy aware security in the network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11A5D" w14:textId="076251E3" w:rsidR="00AE2136" w:rsidRPr="006F1B71" w:rsidRDefault="006F1B7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B71">
              <w:rPr>
                <w:rFonts w:eastAsia="Times New Roman" w:cs="Arial"/>
                <w:szCs w:val="18"/>
                <w:lang w:eastAsia="ar-SA"/>
              </w:rPr>
              <w:t>Revised to S1-241306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D5566" w14:textId="77777777" w:rsidR="00AE2136" w:rsidRPr="006F1B71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1B71" w:rsidRPr="00A75C05" w14:paraId="76E459E5" w14:textId="77777777" w:rsidTr="008C5A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0D8E8" w14:textId="4EB2BE6A" w:rsidR="006F1B71" w:rsidRPr="008C5A3A" w:rsidRDefault="006F1B71" w:rsidP="00AE2136">
            <w:pPr>
              <w:snapToGrid w:val="0"/>
              <w:spacing w:after="0" w:line="240" w:lineRule="auto"/>
            </w:pPr>
            <w:proofErr w:type="spellStart"/>
            <w:r w:rsidRPr="008C5A3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E0B8E" w14:textId="75817985" w:rsidR="006F1B71" w:rsidRPr="008C5A3A" w:rsidRDefault="006F1B71" w:rsidP="00AE2136">
            <w:pPr>
              <w:snapToGrid w:val="0"/>
              <w:spacing w:after="0" w:line="240" w:lineRule="auto"/>
            </w:pPr>
            <w:hyperlink r:id="rId31" w:history="1">
              <w:r w:rsidRPr="008C5A3A">
                <w:rPr>
                  <w:rStyle w:val="Hyperlink"/>
                  <w:rFonts w:cs="Arial"/>
                  <w:color w:val="auto"/>
                </w:rPr>
                <w:t>S1-2</w:t>
              </w:r>
              <w:r w:rsidRPr="008C5A3A">
                <w:rPr>
                  <w:rStyle w:val="Hyperlink"/>
                  <w:rFonts w:cs="Arial"/>
                  <w:color w:val="auto"/>
                </w:rPr>
                <w:t>4</w:t>
              </w:r>
              <w:r w:rsidRPr="008C5A3A">
                <w:rPr>
                  <w:rStyle w:val="Hyperlink"/>
                  <w:rFonts w:cs="Arial"/>
                  <w:color w:val="auto"/>
                </w:rPr>
                <w:t>1306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E272B" w14:textId="534967DE" w:rsidR="006F1B71" w:rsidRPr="008C5A3A" w:rsidRDefault="006F1B71" w:rsidP="00AE2136">
            <w:pPr>
              <w:snapToGrid w:val="0"/>
              <w:spacing w:after="0" w:line="240" w:lineRule="auto"/>
            </w:pPr>
            <w:r w:rsidRPr="008C5A3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17BA1" w14:textId="42229C98" w:rsidR="006F1B71" w:rsidRPr="008C5A3A" w:rsidRDefault="006F1B71" w:rsidP="00AE2136">
            <w:pPr>
              <w:snapToGrid w:val="0"/>
              <w:spacing w:after="0" w:line="240" w:lineRule="auto"/>
            </w:pPr>
            <w:r w:rsidRPr="008C5A3A">
              <w:t xml:space="preserve">Provisioning of energy aware security in the network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0B59E" w14:textId="1BAC1B95" w:rsidR="006F1B71" w:rsidRPr="008C5A3A" w:rsidRDefault="008C5A3A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5A3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437FB" w14:textId="31598B7F" w:rsidR="006F1B71" w:rsidRPr="008C5A3A" w:rsidRDefault="006F1B71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5A3A">
              <w:rPr>
                <w:rFonts w:eastAsia="Arial Unicode MS" w:cs="Arial"/>
                <w:szCs w:val="18"/>
                <w:lang w:eastAsia="ar-SA"/>
              </w:rPr>
              <w:t>Revision of S1-241140.</w:t>
            </w:r>
          </w:p>
        </w:tc>
      </w:tr>
      <w:tr w:rsidR="00AE2136" w:rsidRPr="00A75C05" w14:paraId="78B75168" w14:textId="77777777" w:rsidTr="002B44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BC7E3" w14:textId="77777777" w:rsidR="00AE2136" w:rsidRPr="006F1B71" w:rsidRDefault="00AE2136" w:rsidP="00AE2136">
            <w:pPr>
              <w:snapToGrid w:val="0"/>
              <w:spacing w:after="0" w:line="240" w:lineRule="auto"/>
            </w:pPr>
            <w:proofErr w:type="spellStart"/>
            <w:r w:rsidRPr="006F1B7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02B8E" w14:textId="15921322" w:rsidR="00AE2136" w:rsidRPr="006F1B71" w:rsidRDefault="001E0FF1" w:rsidP="00AE2136">
            <w:pPr>
              <w:snapToGrid w:val="0"/>
              <w:spacing w:after="0" w:line="240" w:lineRule="auto"/>
            </w:pPr>
            <w:hyperlink r:id="rId32" w:history="1">
              <w:r w:rsidR="00AE2136" w:rsidRPr="006F1B71">
                <w:rPr>
                  <w:rStyle w:val="Hyperlink"/>
                  <w:rFonts w:cs="Arial"/>
                  <w:color w:val="auto"/>
                </w:rPr>
                <w:t>S1-241143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3A321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5F9D6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E6036" w14:textId="0AA9578E" w:rsidR="00AE2136" w:rsidRPr="006F1B71" w:rsidRDefault="006F1B7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B71">
              <w:rPr>
                <w:rFonts w:eastAsia="Times New Roman" w:cs="Arial"/>
                <w:szCs w:val="18"/>
                <w:lang w:eastAsia="ar-SA"/>
              </w:rPr>
              <w:t>Revised to S1-241307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DA672" w14:textId="77777777" w:rsidR="00AE2136" w:rsidRPr="006F1B71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1B71" w:rsidRPr="00A75C05" w14:paraId="591CB605" w14:textId="77777777" w:rsidTr="002B44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DC6AA" w14:textId="28FE36EC" w:rsidR="006F1B71" w:rsidRPr="002B448E" w:rsidRDefault="006F1B71" w:rsidP="00AE2136">
            <w:pPr>
              <w:snapToGrid w:val="0"/>
              <w:spacing w:after="0" w:line="240" w:lineRule="auto"/>
            </w:pPr>
            <w:proofErr w:type="spellStart"/>
            <w:r w:rsidRPr="002B44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B6556" w14:textId="5F06CFAB" w:rsidR="006F1B71" w:rsidRPr="002B448E" w:rsidRDefault="006F1B71" w:rsidP="00AE2136">
            <w:pPr>
              <w:snapToGrid w:val="0"/>
              <w:spacing w:after="0" w:line="240" w:lineRule="auto"/>
            </w:pPr>
            <w:hyperlink r:id="rId33" w:history="1">
              <w:r w:rsidRPr="002B448E">
                <w:rPr>
                  <w:rStyle w:val="Hyperlink"/>
                  <w:rFonts w:cs="Arial"/>
                  <w:color w:val="auto"/>
                </w:rPr>
                <w:t>S1-24</w:t>
              </w:r>
              <w:r w:rsidRPr="002B448E">
                <w:rPr>
                  <w:rStyle w:val="Hyperlink"/>
                  <w:rFonts w:cs="Arial"/>
                  <w:color w:val="auto"/>
                </w:rPr>
                <w:t>1</w:t>
              </w:r>
              <w:r w:rsidRPr="002B448E">
                <w:rPr>
                  <w:rStyle w:val="Hyperlink"/>
                  <w:rFonts w:cs="Arial"/>
                  <w:color w:val="auto"/>
                </w:rPr>
                <w:t>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B7E91" w14:textId="6A6FFA46" w:rsidR="006F1B71" w:rsidRPr="002B448E" w:rsidRDefault="006F1B71" w:rsidP="00AE2136">
            <w:pPr>
              <w:snapToGrid w:val="0"/>
              <w:spacing w:after="0" w:line="240" w:lineRule="auto"/>
            </w:pPr>
            <w:r w:rsidRPr="002B448E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350D9" w14:textId="64E14B36" w:rsidR="006F1B71" w:rsidRPr="002B448E" w:rsidRDefault="006F1B71" w:rsidP="00AE2136">
            <w:pPr>
              <w:snapToGrid w:val="0"/>
              <w:spacing w:after="0" w:line="240" w:lineRule="auto"/>
            </w:pPr>
            <w:r w:rsidRPr="002B448E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17C4E" w14:textId="406381B7" w:rsidR="006F1B71" w:rsidRPr="002B448E" w:rsidRDefault="002B448E" w:rsidP="00AE2136">
            <w:pPr>
              <w:snapToGrid w:val="0"/>
              <w:spacing w:after="0" w:line="240" w:lineRule="auto"/>
              <w:rPr>
                <w:rFonts w:cs="Arial" w:hint="eastAsia"/>
                <w:szCs w:val="18"/>
                <w:lang w:eastAsia="ja-JP"/>
              </w:rPr>
            </w:pPr>
            <w:r w:rsidRPr="002B448E">
              <w:rPr>
                <w:rFonts w:cs="Arial"/>
                <w:szCs w:val="18"/>
                <w:lang w:eastAsia="ja-JP"/>
              </w:rPr>
              <w:t>Revised to S1-241309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AB69E" w14:textId="3D7FC9DD" w:rsidR="006F1B71" w:rsidRPr="002B448E" w:rsidRDefault="006F1B71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448E">
              <w:rPr>
                <w:rFonts w:eastAsia="Arial Unicode MS" w:cs="Arial"/>
                <w:szCs w:val="18"/>
                <w:lang w:eastAsia="ar-SA"/>
              </w:rPr>
              <w:t>Revision of S1-241143.</w:t>
            </w:r>
          </w:p>
        </w:tc>
      </w:tr>
      <w:tr w:rsidR="002B448E" w:rsidRPr="00A75C05" w14:paraId="1AFC2917" w14:textId="77777777" w:rsidTr="00033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4606" w14:textId="11ECBD36" w:rsidR="002B448E" w:rsidRPr="002B448E" w:rsidRDefault="002B448E" w:rsidP="00AE2136">
            <w:pPr>
              <w:snapToGrid w:val="0"/>
              <w:spacing w:after="0" w:line="240" w:lineRule="auto"/>
            </w:pPr>
            <w:proofErr w:type="spellStart"/>
            <w:r w:rsidRPr="002B44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4F97" w14:textId="5B15BED3" w:rsidR="002B448E" w:rsidRPr="002B448E" w:rsidRDefault="002B448E" w:rsidP="00AE2136">
            <w:pPr>
              <w:snapToGrid w:val="0"/>
              <w:spacing w:after="0" w:line="240" w:lineRule="auto"/>
              <w:rPr>
                <w:rFonts w:cs="Arial"/>
              </w:rPr>
            </w:pPr>
            <w:hyperlink r:id="rId34" w:history="1">
              <w:r w:rsidRPr="002B448E">
                <w:rPr>
                  <w:rStyle w:val="Hyperlink"/>
                  <w:rFonts w:cs="Arial"/>
                  <w:color w:val="auto"/>
                </w:rPr>
                <w:t>S1-241309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0DA1" w14:textId="49C8DC85" w:rsidR="002B448E" w:rsidRPr="002B448E" w:rsidRDefault="002B448E" w:rsidP="00AE2136">
            <w:pPr>
              <w:snapToGrid w:val="0"/>
              <w:spacing w:after="0" w:line="240" w:lineRule="auto"/>
            </w:pPr>
            <w:r w:rsidRPr="002B448E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8EB0" w14:textId="39C0BFEB" w:rsidR="002B448E" w:rsidRPr="002B448E" w:rsidRDefault="002B448E" w:rsidP="00AE2136">
            <w:pPr>
              <w:snapToGrid w:val="0"/>
              <w:spacing w:after="0" w:line="240" w:lineRule="auto"/>
            </w:pPr>
            <w:r w:rsidRPr="002B448E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CE6E" w14:textId="77777777" w:rsidR="002B448E" w:rsidRPr="002B448E" w:rsidRDefault="002B448E" w:rsidP="00AE2136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CEA6" w14:textId="1CC09FAA" w:rsidR="002B448E" w:rsidRPr="002B448E" w:rsidRDefault="002B44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448E">
              <w:rPr>
                <w:rFonts w:eastAsia="Arial Unicode MS" w:cs="Arial"/>
                <w:i/>
                <w:szCs w:val="18"/>
                <w:lang w:eastAsia="ar-SA"/>
              </w:rPr>
              <w:t>Revision of S1-241143.</w:t>
            </w:r>
          </w:p>
          <w:p w14:paraId="4069194B" w14:textId="422373F1" w:rsidR="002B448E" w:rsidRPr="002B448E" w:rsidRDefault="002B44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448E">
              <w:rPr>
                <w:rFonts w:eastAsia="Arial Unicode MS" w:cs="Arial"/>
                <w:szCs w:val="18"/>
                <w:lang w:eastAsia="ar-SA"/>
              </w:rPr>
              <w:t>Revision of S1-241307.</w:t>
            </w:r>
          </w:p>
        </w:tc>
      </w:tr>
      <w:tr w:rsidR="00AE2136" w:rsidRPr="00A75C05" w14:paraId="7E3E39F5" w14:textId="77777777" w:rsidTr="00033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AF57F" w14:textId="77777777" w:rsidR="00AE2136" w:rsidRPr="00033C7B" w:rsidRDefault="00AE2136" w:rsidP="00AE2136">
            <w:pPr>
              <w:snapToGrid w:val="0"/>
              <w:spacing w:after="0" w:line="240" w:lineRule="auto"/>
            </w:pPr>
            <w:proofErr w:type="spellStart"/>
            <w:r w:rsidRPr="00033C7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8E693" w14:textId="1FF4CF27" w:rsidR="00AE2136" w:rsidRPr="00033C7B" w:rsidRDefault="001E0FF1" w:rsidP="00AE2136">
            <w:pPr>
              <w:snapToGrid w:val="0"/>
              <w:spacing w:after="0" w:line="240" w:lineRule="auto"/>
            </w:pPr>
            <w:hyperlink r:id="rId35" w:history="1">
              <w:r w:rsidR="00AE2136" w:rsidRPr="00033C7B">
                <w:rPr>
                  <w:rStyle w:val="Hyperlink"/>
                  <w:rFonts w:cs="Arial"/>
                  <w:color w:val="auto"/>
                </w:rPr>
                <w:t>S1-2</w:t>
              </w:r>
              <w:r w:rsidR="00AE2136" w:rsidRPr="00033C7B">
                <w:rPr>
                  <w:rStyle w:val="Hyperlink"/>
                  <w:rFonts w:cs="Arial"/>
                  <w:color w:val="auto"/>
                </w:rPr>
                <w:t>4</w:t>
              </w:r>
              <w:r w:rsidR="00AE2136" w:rsidRPr="00033C7B">
                <w:rPr>
                  <w:rStyle w:val="Hyperlink"/>
                  <w:rFonts w:cs="Arial"/>
                  <w:color w:val="auto"/>
                </w:rPr>
                <w:t>1159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25C49" w14:textId="77777777" w:rsidR="00AE2136" w:rsidRPr="00033C7B" w:rsidRDefault="00AE2136" w:rsidP="00AE2136">
            <w:pPr>
              <w:snapToGrid w:val="0"/>
              <w:spacing w:after="0" w:line="240" w:lineRule="auto"/>
            </w:pPr>
            <w:r w:rsidRPr="00033C7B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B2FEB" w14:textId="77777777" w:rsidR="00AE2136" w:rsidRPr="00033C7B" w:rsidRDefault="00AE2136" w:rsidP="00AE2136">
            <w:pPr>
              <w:snapToGrid w:val="0"/>
              <w:spacing w:after="0" w:line="240" w:lineRule="auto"/>
            </w:pPr>
            <w:r w:rsidRPr="00033C7B">
              <w:t>p-CR on new use case on network supporting energy saving for battery-powered base station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A0437" w14:textId="03488354" w:rsidR="00AE2136" w:rsidRPr="00033C7B" w:rsidRDefault="00033C7B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3C7B">
              <w:rPr>
                <w:rFonts w:eastAsia="Times New Roman" w:cs="Arial"/>
                <w:szCs w:val="18"/>
                <w:lang w:eastAsia="ar-SA"/>
              </w:rPr>
              <w:t>Revised to S1-241310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09483" w14:textId="77777777" w:rsidR="00AE2136" w:rsidRPr="00033C7B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3C7B" w:rsidRPr="00A75C05" w14:paraId="0E9B8E44" w14:textId="77777777" w:rsidTr="006732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43BA" w14:textId="1133BDA8" w:rsidR="00033C7B" w:rsidRPr="00033C7B" w:rsidRDefault="00033C7B" w:rsidP="00AE2136">
            <w:pPr>
              <w:snapToGrid w:val="0"/>
              <w:spacing w:after="0" w:line="240" w:lineRule="auto"/>
            </w:pPr>
            <w:proofErr w:type="spellStart"/>
            <w:r w:rsidRPr="00033C7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010C" w14:textId="30487437" w:rsidR="00033C7B" w:rsidRPr="00033C7B" w:rsidRDefault="00033C7B" w:rsidP="00AE2136">
            <w:pPr>
              <w:snapToGrid w:val="0"/>
              <w:spacing w:after="0" w:line="240" w:lineRule="auto"/>
            </w:pPr>
            <w:hyperlink r:id="rId36" w:history="1">
              <w:r w:rsidRPr="00033C7B">
                <w:rPr>
                  <w:rStyle w:val="Hyperlink"/>
                  <w:rFonts w:cs="Arial"/>
                  <w:color w:val="auto"/>
                </w:rPr>
                <w:t>S1-241310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1854" w14:textId="1A96C3FD" w:rsidR="00033C7B" w:rsidRPr="00033C7B" w:rsidRDefault="00033C7B" w:rsidP="00AE2136">
            <w:pPr>
              <w:snapToGrid w:val="0"/>
              <w:spacing w:after="0" w:line="240" w:lineRule="auto"/>
            </w:pPr>
            <w:r w:rsidRPr="00033C7B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28BA" w14:textId="24E98147" w:rsidR="00033C7B" w:rsidRPr="00033C7B" w:rsidRDefault="00033C7B" w:rsidP="00AE2136">
            <w:pPr>
              <w:snapToGrid w:val="0"/>
              <w:spacing w:after="0" w:line="240" w:lineRule="auto"/>
            </w:pPr>
            <w:r w:rsidRPr="00033C7B">
              <w:t>p-CR on new use case on network supporting energy saving for battery-powered base station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5C15" w14:textId="77777777" w:rsidR="00033C7B" w:rsidRPr="00033C7B" w:rsidRDefault="00033C7B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7CDB" w14:textId="00AD7CBB" w:rsidR="00033C7B" w:rsidRPr="00033C7B" w:rsidRDefault="00033C7B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3C7B">
              <w:rPr>
                <w:rFonts w:eastAsia="Arial Unicode MS" w:cs="Arial"/>
                <w:szCs w:val="18"/>
                <w:lang w:eastAsia="ar-SA"/>
              </w:rPr>
              <w:t>Revision of S1-241159.</w:t>
            </w:r>
          </w:p>
        </w:tc>
      </w:tr>
      <w:tr w:rsidR="00AE2136" w:rsidRPr="00A75C05" w14:paraId="6C7527F5" w14:textId="77777777" w:rsidTr="006732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DFDA4" w14:textId="77777777" w:rsidR="00AE2136" w:rsidRPr="00673216" w:rsidRDefault="00AE2136" w:rsidP="00AE2136">
            <w:pPr>
              <w:snapToGrid w:val="0"/>
              <w:spacing w:after="0" w:line="240" w:lineRule="auto"/>
            </w:pPr>
            <w:proofErr w:type="spellStart"/>
            <w:r w:rsidRPr="006732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83BF8" w14:textId="0DBBDB4F" w:rsidR="00AE2136" w:rsidRPr="00673216" w:rsidRDefault="001E0FF1" w:rsidP="00AE2136">
            <w:pPr>
              <w:snapToGrid w:val="0"/>
              <w:spacing w:after="0" w:line="240" w:lineRule="auto"/>
            </w:pPr>
            <w:hyperlink r:id="rId37" w:history="1">
              <w:r w:rsidR="00AE2136" w:rsidRPr="00673216">
                <w:rPr>
                  <w:rStyle w:val="Hyperlink"/>
                  <w:rFonts w:cs="Arial"/>
                  <w:color w:val="auto"/>
                </w:rPr>
                <w:t>S1-2</w:t>
              </w:r>
              <w:r w:rsidR="00AE2136" w:rsidRPr="00673216">
                <w:rPr>
                  <w:rStyle w:val="Hyperlink"/>
                  <w:rFonts w:cs="Arial"/>
                  <w:color w:val="auto"/>
                </w:rPr>
                <w:t>4</w:t>
              </w:r>
              <w:r w:rsidR="00AE2136" w:rsidRPr="00673216">
                <w:rPr>
                  <w:rStyle w:val="Hyperlink"/>
                  <w:rFonts w:cs="Arial"/>
                  <w:color w:val="auto"/>
                </w:rPr>
                <w:t>1174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16632" w14:textId="77777777" w:rsidR="00AE2136" w:rsidRPr="00673216" w:rsidRDefault="00AE2136" w:rsidP="00AE2136">
            <w:pPr>
              <w:snapToGrid w:val="0"/>
              <w:spacing w:after="0" w:line="240" w:lineRule="auto"/>
            </w:pPr>
            <w:r w:rsidRPr="00673216">
              <w:t>China Telecommunications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A627A" w14:textId="77777777" w:rsidR="00AE2136" w:rsidRPr="00673216" w:rsidRDefault="00AE2136" w:rsidP="00AE2136">
            <w:pPr>
              <w:snapToGrid w:val="0"/>
              <w:spacing w:after="0" w:line="240" w:lineRule="auto"/>
            </w:pPr>
            <w:r w:rsidRPr="00673216">
              <w:t>Use case on dynamic user experience adjustment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0EC1E" w14:textId="225D8296" w:rsidR="00AE2136" w:rsidRPr="00673216" w:rsidRDefault="0067321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3216">
              <w:rPr>
                <w:rFonts w:eastAsia="Times New Roman" w:cs="Arial"/>
                <w:szCs w:val="18"/>
                <w:lang w:eastAsia="ar-SA"/>
              </w:rPr>
              <w:t>Revised to S1-241311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EEFDF" w14:textId="77777777" w:rsidR="00AE2136" w:rsidRPr="00673216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73216" w:rsidRPr="00A75C05" w14:paraId="0033A1E3" w14:textId="77777777" w:rsidTr="007577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C615" w14:textId="3E53F760" w:rsidR="00673216" w:rsidRPr="00673216" w:rsidRDefault="00673216" w:rsidP="00AE2136">
            <w:pPr>
              <w:snapToGrid w:val="0"/>
              <w:spacing w:after="0" w:line="240" w:lineRule="auto"/>
            </w:pPr>
            <w:proofErr w:type="spellStart"/>
            <w:r w:rsidRPr="006732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E1A2" w14:textId="7685C9DE" w:rsidR="00673216" w:rsidRPr="00673216" w:rsidRDefault="00673216" w:rsidP="00AE2136">
            <w:pPr>
              <w:snapToGrid w:val="0"/>
              <w:spacing w:after="0" w:line="240" w:lineRule="auto"/>
            </w:pPr>
            <w:hyperlink r:id="rId38" w:history="1">
              <w:r w:rsidRPr="00673216">
                <w:rPr>
                  <w:rStyle w:val="Hyperlink"/>
                  <w:rFonts w:cs="Arial"/>
                  <w:color w:val="auto"/>
                </w:rPr>
                <w:t>S1-241311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BAB3" w14:textId="4CABF666" w:rsidR="00673216" w:rsidRPr="00673216" w:rsidRDefault="00673216" w:rsidP="00AE2136">
            <w:pPr>
              <w:snapToGrid w:val="0"/>
              <w:spacing w:after="0" w:line="240" w:lineRule="auto"/>
            </w:pPr>
            <w:r w:rsidRPr="00673216">
              <w:t>China Telecommunications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3D5F" w14:textId="7C189738" w:rsidR="00673216" w:rsidRPr="00673216" w:rsidRDefault="00673216" w:rsidP="00AE2136">
            <w:pPr>
              <w:snapToGrid w:val="0"/>
              <w:spacing w:after="0" w:line="240" w:lineRule="auto"/>
            </w:pPr>
            <w:r w:rsidRPr="00673216">
              <w:t>Use case on dynamic user experience adjustment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1EE8" w14:textId="77777777" w:rsidR="00673216" w:rsidRPr="00673216" w:rsidRDefault="0067321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5895D" w14:textId="57D6208F" w:rsidR="00673216" w:rsidRPr="00673216" w:rsidRDefault="0067321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3216">
              <w:rPr>
                <w:rFonts w:eastAsia="Arial Unicode MS" w:cs="Arial"/>
                <w:szCs w:val="18"/>
                <w:lang w:eastAsia="ar-SA"/>
              </w:rPr>
              <w:t>Revision of S1-241174.</w:t>
            </w:r>
          </w:p>
        </w:tc>
      </w:tr>
      <w:tr w:rsidR="00AE2136" w:rsidRPr="00A75C05" w14:paraId="23DDA6D4" w14:textId="77777777" w:rsidTr="007577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D9066" w14:textId="77777777" w:rsidR="00AE2136" w:rsidRPr="007577A5" w:rsidRDefault="00AE2136" w:rsidP="00AE2136">
            <w:pPr>
              <w:snapToGrid w:val="0"/>
              <w:spacing w:after="0" w:line="240" w:lineRule="auto"/>
            </w:pPr>
            <w:proofErr w:type="spellStart"/>
            <w:r w:rsidRPr="007577A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98F5D" w14:textId="7AD91025" w:rsidR="00AE2136" w:rsidRPr="007577A5" w:rsidRDefault="001E0FF1" w:rsidP="00AE2136">
            <w:pPr>
              <w:snapToGrid w:val="0"/>
              <w:spacing w:after="0" w:line="240" w:lineRule="auto"/>
            </w:pPr>
            <w:hyperlink r:id="rId39" w:history="1">
              <w:r w:rsidR="00AE2136" w:rsidRPr="007577A5">
                <w:rPr>
                  <w:rStyle w:val="Hyperlink"/>
                  <w:rFonts w:cs="Arial"/>
                  <w:color w:val="auto"/>
                </w:rPr>
                <w:t>S1-241026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DDBCB" w14:textId="77777777" w:rsidR="00AE2136" w:rsidRPr="007577A5" w:rsidRDefault="00AE2136" w:rsidP="00AE2136">
            <w:pPr>
              <w:snapToGrid w:val="0"/>
              <w:spacing w:after="0" w:line="240" w:lineRule="auto"/>
            </w:pPr>
            <w:proofErr w:type="spellStart"/>
            <w:r w:rsidRPr="007577A5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5E200" w14:textId="77777777" w:rsidR="00AE2136" w:rsidRPr="007577A5" w:rsidRDefault="00AE2136" w:rsidP="00AE2136">
            <w:pPr>
              <w:snapToGrid w:val="0"/>
              <w:spacing w:after="0" w:line="240" w:lineRule="auto"/>
            </w:pPr>
            <w:r w:rsidRPr="007577A5">
              <w:t>Pseudo-CR on New use case on Renewable Energy Prioritization for VNF Deployment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BD903" w14:textId="0F61CAB4" w:rsidR="00AE2136" w:rsidRPr="007577A5" w:rsidRDefault="007577A5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77A5">
              <w:rPr>
                <w:rFonts w:eastAsia="Times New Roman" w:cs="Arial"/>
                <w:szCs w:val="18"/>
                <w:lang w:eastAsia="ar-SA"/>
              </w:rPr>
              <w:t>Revised to S1-241312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13F14" w14:textId="77777777" w:rsidR="00AE2136" w:rsidRPr="007577A5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77A5" w:rsidRPr="00A75C05" w14:paraId="759F67EA" w14:textId="77777777" w:rsidTr="001E0F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EC9B" w14:textId="1D88A7F4" w:rsidR="007577A5" w:rsidRPr="007577A5" w:rsidRDefault="007577A5" w:rsidP="00AE2136">
            <w:pPr>
              <w:snapToGrid w:val="0"/>
              <w:spacing w:after="0" w:line="240" w:lineRule="auto"/>
            </w:pPr>
            <w:proofErr w:type="spellStart"/>
            <w:r w:rsidRPr="007577A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C535" w14:textId="73B33F75" w:rsidR="007577A5" w:rsidRPr="007577A5" w:rsidRDefault="007577A5" w:rsidP="00AE2136">
            <w:pPr>
              <w:snapToGrid w:val="0"/>
              <w:spacing w:after="0" w:line="240" w:lineRule="auto"/>
            </w:pPr>
            <w:hyperlink r:id="rId40" w:history="1">
              <w:r w:rsidRPr="007577A5">
                <w:rPr>
                  <w:rStyle w:val="Hyperlink"/>
                  <w:rFonts w:cs="Arial"/>
                  <w:color w:val="auto"/>
                </w:rPr>
                <w:t>S1-241312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665C" w14:textId="019FC5A5" w:rsidR="007577A5" w:rsidRPr="007577A5" w:rsidRDefault="007577A5" w:rsidP="00AE2136">
            <w:pPr>
              <w:snapToGrid w:val="0"/>
              <w:spacing w:after="0" w:line="240" w:lineRule="auto"/>
            </w:pPr>
            <w:proofErr w:type="spellStart"/>
            <w:r w:rsidRPr="007577A5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A4AC" w14:textId="696DFE1D" w:rsidR="007577A5" w:rsidRPr="007577A5" w:rsidRDefault="007577A5" w:rsidP="00AE2136">
            <w:pPr>
              <w:snapToGrid w:val="0"/>
              <w:spacing w:after="0" w:line="240" w:lineRule="auto"/>
            </w:pPr>
            <w:r w:rsidRPr="007577A5">
              <w:t>Pseudo-CR on New use case on Renewable Energy Prioritization for VNF Deployment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3EBC" w14:textId="77777777" w:rsidR="007577A5" w:rsidRPr="007577A5" w:rsidRDefault="007577A5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B3DA" w14:textId="7F628546" w:rsidR="007577A5" w:rsidRPr="007577A5" w:rsidRDefault="007577A5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77A5">
              <w:rPr>
                <w:rFonts w:eastAsia="Arial Unicode MS" w:cs="Arial"/>
                <w:szCs w:val="18"/>
                <w:lang w:eastAsia="ar-SA"/>
              </w:rPr>
              <w:t>Revision of S1-241026.</w:t>
            </w:r>
          </w:p>
        </w:tc>
      </w:tr>
      <w:tr w:rsidR="00AE2136" w:rsidRPr="00A75C05" w14:paraId="0B1FE002" w14:textId="77777777" w:rsidTr="001E0F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78059" w14:textId="77777777" w:rsidR="00AE2136" w:rsidRPr="001E0FF1" w:rsidRDefault="00AE2136" w:rsidP="00AE2136">
            <w:pPr>
              <w:snapToGrid w:val="0"/>
              <w:spacing w:after="0" w:line="240" w:lineRule="auto"/>
            </w:pPr>
            <w:proofErr w:type="spellStart"/>
            <w:r w:rsidRPr="001E0FF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3C261" w14:textId="744D449A" w:rsidR="00AE2136" w:rsidRPr="001E0FF1" w:rsidRDefault="001E0FF1" w:rsidP="00AE2136">
            <w:pPr>
              <w:snapToGrid w:val="0"/>
              <w:spacing w:after="0" w:line="240" w:lineRule="auto"/>
            </w:pPr>
            <w:hyperlink r:id="rId41" w:history="1">
              <w:r w:rsidR="00AE2136" w:rsidRPr="001E0FF1">
                <w:rPr>
                  <w:rStyle w:val="Hyperlink"/>
                  <w:rFonts w:cs="Arial"/>
                  <w:color w:val="auto"/>
                </w:rPr>
                <w:t>S1-24</w:t>
              </w:r>
              <w:r w:rsidR="00AE2136" w:rsidRPr="001E0FF1">
                <w:rPr>
                  <w:rStyle w:val="Hyperlink"/>
                  <w:rFonts w:cs="Arial"/>
                  <w:color w:val="auto"/>
                </w:rPr>
                <w:t>1</w:t>
              </w:r>
              <w:r w:rsidR="00AE2136" w:rsidRPr="001E0FF1">
                <w:rPr>
                  <w:rStyle w:val="Hyperlink"/>
                  <w:rFonts w:cs="Arial"/>
                  <w:color w:val="auto"/>
                </w:rPr>
                <w:t>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4DA3B" w14:textId="77777777" w:rsidR="00AE2136" w:rsidRPr="001E0FF1" w:rsidRDefault="00AE2136" w:rsidP="00AE2136">
            <w:pPr>
              <w:snapToGrid w:val="0"/>
              <w:spacing w:after="0" w:line="240" w:lineRule="auto"/>
            </w:pPr>
            <w:r w:rsidRPr="001E0FF1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4DEDA" w14:textId="77777777" w:rsidR="00AE2136" w:rsidRPr="001E0FF1" w:rsidRDefault="00AE2136" w:rsidP="00AE2136">
            <w:pPr>
              <w:snapToGrid w:val="0"/>
              <w:spacing w:after="0" w:line="240" w:lineRule="auto"/>
            </w:pPr>
            <w:r w:rsidRPr="001E0FF1">
              <w:t>New use case on energy sources information used for network node selection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62DBB" w14:textId="3263958D" w:rsidR="00AE2136" w:rsidRPr="001E0FF1" w:rsidRDefault="001E0FF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0FF1">
              <w:rPr>
                <w:rFonts w:eastAsia="Times New Roman" w:cs="Arial"/>
                <w:szCs w:val="18"/>
                <w:lang w:eastAsia="ar-SA"/>
              </w:rPr>
              <w:t>Revised to S1-241313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5454A" w14:textId="77777777" w:rsidR="00AE2136" w:rsidRPr="001E0FF1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0FF1" w:rsidRPr="00A75C05" w14:paraId="40A52C7A" w14:textId="77777777" w:rsidTr="001E0F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E6C3" w14:textId="27192650" w:rsidR="001E0FF1" w:rsidRPr="001E0FF1" w:rsidRDefault="001E0FF1" w:rsidP="00AE2136">
            <w:pPr>
              <w:snapToGrid w:val="0"/>
              <w:spacing w:after="0" w:line="240" w:lineRule="auto"/>
            </w:pPr>
            <w:proofErr w:type="spellStart"/>
            <w:r w:rsidRPr="001E0FF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A52D" w14:textId="0EFB6077" w:rsidR="001E0FF1" w:rsidRPr="001E0FF1" w:rsidRDefault="001E0FF1" w:rsidP="00AE2136">
            <w:pPr>
              <w:snapToGrid w:val="0"/>
              <w:spacing w:after="0" w:line="240" w:lineRule="auto"/>
            </w:pPr>
            <w:hyperlink r:id="rId42" w:history="1">
              <w:r w:rsidRPr="001E0FF1">
                <w:rPr>
                  <w:rStyle w:val="Hyperlink"/>
                  <w:rFonts w:cs="Arial"/>
                  <w:color w:val="auto"/>
                </w:rPr>
                <w:t>S1-241313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7D20" w14:textId="1C409511" w:rsidR="001E0FF1" w:rsidRPr="001E0FF1" w:rsidRDefault="001E0FF1" w:rsidP="00AE2136">
            <w:pPr>
              <w:snapToGrid w:val="0"/>
              <w:spacing w:after="0" w:line="240" w:lineRule="auto"/>
            </w:pPr>
            <w:r w:rsidRPr="001E0FF1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FCEE" w14:textId="74A37DB9" w:rsidR="001E0FF1" w:rsidRPr="001E0FF1" w:rsidRDefault="001E0FF1" w:rsidP="00AE2136">
            <w:pPr>
              <w:snapToGrid w:val="0"/>
              <w:spacing w:after="0" w:line="240" w:lineRule="auto"/>
            </w:pPr>
            <w:r w:rsidRPr="001E0FF1">
              <w:t>New use case on energy sources information used for network node selection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1B2B" w14:textId="77777777" w:rsidR="001E0FF1" w:rsidRPr="001E0FF1" w:rsidRDefault="001E0FF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8E4" w14:textId="1BA82282" w:rsidR="001E0FF1" w:rsidRPr="001E0FF1" w:rsidRDefault="001E0FF1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0FF1">
              <w:rPr>
                <w:rFonts w:eastAsia="Arial Unicode MS" w:cs="Arial"/>
                <w:szCs w:val="18"/>
                <w:lang w:eastAsia="ar-SA"/>
              </w:rPr>
              <w:t>Revision of S1-241135.</w:t>
            </w:r>
          </w:p>
        </w:tc>
      </w:tr>
      <w:tr w:rsidR="00AE2136" w:rsidRPr="00A75C05" w14:paraId="3B4D3CA8" w14:textId="77777777" w:rsidTr="00FC48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821C" w14:textId="77777777" w:rsidR="00AE2136" w:rsidRPr="00220D34" w:rsidRDefault="00AE2136" w:rsidP="00AE2136">
            <w:pPr>
              <w:snapToGrid w:val="0"/>
              <w:spacing w:after="0" w:line="240" w:lineRule="auto"/>
            </w:pPr>
            <w:proofErr w:type="spellStart"/>
            <w:r w:rsidRPr="00E2774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B66AE" w14:textId="534DB26B" w:rsidR="00AE2136" w:rsidRPr="00220D34" w:rsidRDefault="001E0FF1" w:rsidP="00AE2136">
            <w:pPr>
              <w:snapToGrid w:val="0"/>
              <w:spacing w:after="0" w:line="240" w:lineRule="auto"/>
            </w:pPr>
            <w:hyperlink r:id="rId43" w:history="1">
              <w:r w:rsidR="00AE2136">
                <w:rPr>
                  <w:rStyle w:val="Hyperlink"/>
                  <w:rFonts w:cs="Arial"/>
                </w:rPr>
                <w:t>S1-2</w:t>
              </w:r>
              <w:r w:rsidR="00AE2136">
                <w:rPr>
                  <w:rStyle w:val="Hyperlink"/>
                  <w:rFonts w:cs="Arial"/>
                </w:rPr>
                <w:t>4</w:t>
              </w:r>
              <w:r w:rsidR="00AE2136">
                <w:rPr>
                  <w:rStyle w:val="Hyperlink"/>
                  <w:rFonts w:cs="Arial"/>
                </w:rPr>
                <w:t>1138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FA74" w14:textId="77777777" w:rsidR="00AE2136" w:rsidRPr="00220D34" w:rsidRDefault="00AE2136" w:rsidP="00AE2136">
            <w:pPr>
              <w:snapToGrid w:val="0"/>
              <w:spacing w:after="0" w:line="240" w:lineRule="auto"/>
            </w:pPr>
            <w:r w:rsidRPr="00220D34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F46E" w14:textId="77777777" w:rsidR="00AE2136" w:rsidRPr="00220D34" w:rsidRDefault="00AE2136" w:rsidP="00AE2136">
            <w:pPr>
              <w:snapToGrid w:val="0"/>
              <w:spacing w:after="0" w:line="240" w:lineRule="auto"/>
            </w:pPr>
            <w:proofErr w:type="spellStart"/>
            <w:r w:rsidRPr="00220D34">
              <w:t>pCR</w:t>
            </w:r>
            <w:proofErr w:type="spellEnd"/>
            <w:r w:rsidRPr="00220D34">
              <w:t xml:space="preserve"> on new use case on dynamic RAN selection based on satellite energy availability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F3F5" w14:textId="77777777" w:rsidR="00AE2136" w:rsidRPr="00A75C05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E03D" w14:textId="24003569" w:rsidR="00AE2136" w:rsidRPr="00A75C05" w:rsidRDefault="0050663F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t>K</w:t>
            </w:r>
            <w:r>
              <w:rPr>
                <w:rFonts w:eastAsia="Arial Unicode MS" w:cs="Arial"/>
                <w:szCs w:val="18"/>
                <w:lang w:eastAsia="ar-SA"/>
              </w:rPr>
              <w:t>eep this open</w:t>
            </w:r>
          </w:p>
        </w:tc>
      </w:tr>
      <w:tr w:rsidR="00AE2136" w:rsidRPr="00A75C05" w14:paraId="265CF236" w14:textId="77777777" w:rsidTr="00FC48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D4D77" w14:textId="7D5EED02" w:rsidR="00AE2136" w:rsidRPr="00FC48E7" w:rsidRDefault="00AE2136" w:rsidP="00AE2136">
            <w:pPr>
              <w:snapToGrid w:val="0"/>
              <w:spacing w:after="0" w:line="240" w:lineRule="auto"/>
            </w:pPr>
            <w:proofErr w:type="spellStart"/>
            <w:r w:rsidRPr="00FC48E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1D04F" w14:textId="66C2910E" w:rsidR="00AE2136" w:rsidRPr="00FC48E7" w:rsidRDefault="001E0FF1" w:rsidP="00AE2136">
            <w:pPr>
              <w:snapToGrid w:val="0"/>
              <w:spacing w:after="0" w:line="240" w:lineRule="auto"/>
            </w:pPr>
            <w:hyperlink r:id="rId44" w:history="1">
              <w:r w:rsidR="00AE2136" w:rsidRPr="00FC48E7">
                <w:rPr>
                  <w:rStyle w:val="Hyperlink"/>
                  <w:rFonts w:cs="Arial"/>
                  <w:color w:val="auto"/>
                </w:rPr>
                <w:t>S1-24</w:t>
              </w:r>
              <w:r w:rsidR="00AE2136" w:rsidRPr="00FC48E7">
                <w:rPr>
                  <w:rStyle w:val="Hyperlink"/>
                  <w:rFonts w:cs="Arial"/>
                  <w:color w:val="auto"/>
                </w:rPr>
                <w:t>1</w:t>
              </w:r>
              <w:r w:rsidR="00AE2136" w:rsidRPr="00FC48E7">
                <w:rPr>
                  <w:rStyle w:val="Hyperlink"/>
                  <w:rFonts w:cs="Arial"/>
                  <w:color w:val="auto"/>
                </w:rPr>
                <w:t>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126C3" w14:textId="0EAF562E" w:rsidR="00AE2136" w:rsidRPr="00FC48E7" w:rsidRDefault="00AE2136" w:rsidP="00AE2136">
            <w:pPr>
              <w:snapToGrid w:val="0"/>
              <w:spacing w:after="0" w:line="240" w:lineRule="auto"/>
            </w:pPr>
            <w:proofErr w:type="spellStart"/>
            <w:r w:rsidRPr="00FC48E7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8EC4C" w14:textId="0C3AC92D" w:rsidR="00AE2136" w:rsidRPr="00FC48E7" w:rsidRDefault="00AE2136" w:rsidP="00AE2136">
            <w:pPr>
              <w:snapToGrid w:val="0"/>
              <w:spacing w:after="0" w:line="240" w:lineRule="auto"/>
            </w:pPr>
            <w:r w:rsidRPr="00FC48E7">
              <w:t>Pseudo-CR on New use case on Incentive Mechanism for User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DD0FD" w14:textId="096E7E35" w:rsidR="00AE2136" w:rsidRPr="00FC48E7" w:rsidRDefault="00FC48E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48E7">
              <w:rPr>
                <w:rFonts w:eastAsia="Times New Roman" w:cs="Arial"/>
                <w:szCs w:val="18"/>
                <w:lang w:eastAsia="ar-SA"/>
              </w:rPr>
              <w:t>Revised to S1-241314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7484A" w14:textId="77777777" w:rsidR="00AE2136" w:rsidRPr="00FC48E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48E7" w:rsidRPr="00A75C05" w14:paraId="25CD0921" w14:textId="77777777" w:rsidTr="00D406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C484" w14:textId="52C21381" w:rsidR="00FC48E7" w:rsidRPr="00FC48E7" w:rsidRDefault="00FC48E7" w:rsidP="00AE2136">
            <w:pPr>
              <w:snapToGrid w:val="0"/>
              <w:spacing w:after="0" w:line="240" w:lineRule="auto"/>
            </w:pPr>
            <w:proofErr w:type="spellStart"/>
            <w:r w:rsidRPr="00FC48E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A4CA" w14:textId="28EB83CB" w:rsidR="00FC48E7" w:rsidRPr="00FC48E7" w:rsidRDefault="00FC48E7" w:rsidP="00AE2136">
            <w:pPr>
              <w:snapToGrid w:val="0"/>
              <w:spacing w:after="0" w:line="240" w:lineRule="auto"/>
            </w:pPr>
            <w:hyperlink r:id="rId45" w:history="1">
              <w:r w:rsidRPr="00FC48E7">
                <w:rPr>
                  <w:rStyle w:val="Hyperlink"/>
                  <w:rFonts w:cs="Arial"/>
                  <w:color w:val="auto"/>
                </w:rPr>
                <w:t>S1-241314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B300" w14:textId="55169859" w:rsidR="00FC48E7" w:rsidRPr="00FC48E7" w:rsidRDefault="00FC48E7" w:rsidP="00AE2136">
            <w:pPr>
              <w:snapToGrid w:val="0"/>
              <w:spacing w:after="0" w:line="240" w:lineRule="auto"/>
            </w:pPr>
            <w:proofErr w:type="spellStart"/>
            <w:r w:rsidRPr="00FC48E7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C3C4" w14:textId="5EDF7150" w:rsidR="00FC48E7" w:rsidRPr="00FC48E7" w:rsidRDefault="00FC48E7" w:rsidP="00AE2136">
            <w:pPr>
              <w:snapToGrid w:val="0"/>
              <w:spacing w:after="0" w:line="240" w:lineRule="auto"/>
            </w:pPr>
            <w:r w:rsidRPr="00FC48E7">
              <w:t>Pseudo-CR on New use case on Incentive Mechanism for User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1BF5" w14:textId="77777777" w:rsidR="00FC48E7" w:rsidRPr="00FC48E7" w:rsidRDefault="00FC48E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531A" w14:textId="45E3F40E" w:rsidR="00FC48E7" w:rsidRPr="00FC48E7" w:rsidRDefault="00FC48E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48E7">
              <w:rPr>
                <w:rFonts w:eastAsia="Arial Unicode MS" w:cs="Arial"/>
                <w:szCs w:val="18"/>
                <w:lang w:eastAsia="ar-SA"/>
              </w:rPr>
              <w:t>Revision of S1-241025.</w:t>
            </w:r>
          </w:p>
        </w:tc>
      </w:tr>
      <w:tr w:rsidR="00AE2136" w:rsidRPr="00A75C05" w14:paraId="7435DDD7" w14:textId="77777777" w:rsidTr="00D406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F04B0" w14:textId="3EC2D94F" w:rsidR="00AE2136" w:rsidRPr="00D40659" w:rsidRDefault="00AE2136" w:rsidP="00AE2136">
            <w:pPr>
              <w:snapToGrid w:val="0"/>
              <w:spacing w:after="0" w:line="240" w:lineRule="auto"/>
            </w:pPr>
            <w:proofErr w:type="spellStart"/>
            <w:r w:rsidRPr="00D40659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3B2A5" w14:textId="5143AC4A" w:rsidR="00AE2136" w:rsidRPr="00D40659" w:rsidRDefault="001E0FF1" w:rsidP="00AE2136">
            <w:pPr>
              <w:snapToGrid w:val="0"/>
              <w:spacing w:after="0" w:line="240" w:lineRule="auto"/>
            </w:pPr>
            <w:hyperlink r:id="rId46" w:history="1">
              <w:r w:rsidR="00AE2136" w:rsidRPr="00D40659">
                <w:rPr>
                  <w:rStyle w:val="Hyperlink"/>
                  <w:rFonts w:cs="Arial"/>
                  <w:color w:val="auto"/>
                </w:rPr>
                <w:t>S1-24</w:t>
              </w:r>
              <w:r w:rsidR="00AE2136" w:rsidRPr="00D40659">
                <w:rPr>
                  <w:rStyle w:val="Hyperlink"/>
                  <w:rFonts w:cs="Arial"/>
                  <w:color w:val="auto"/>
                </w:rPr>
                <w:t>1</w:t>
              </w:r>
              <w:r w:rsidR="00AE2136" w:rsidRPr="00D40659">
                <w:rPr>
                  <w:rStyle w:val="Hyperlink"/>
                  <w:rFonts w:cs="Arial"/>
                  <w:color w:val="auto"/>
                </w:rPr>
                <w:t>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96B90" w14:textId="7D5DE771" w:rsidR="00AE2136" w:rsidRPr="00D40659" w:rsidRDefault="00AE2136" w:rsidP="00AE2136">
            <w:pPr>
              <w:snapToGrid w:val="0"/>
              <w:spacing w:after="0" w:line="240" w:lineRule="auto"/>
            </w:pPr>
            <w:r w:rsidRPr="00D40659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04476" w14:textId="4A223EC0" w:rsidR="00AE2136" w:rsidRPr="00D40659" w:rsidRDefault="00AE2136" w:rsidP="00AE2136">
            <w:pPr>
              <w:snapToGrid w:val="0"/>
              <w:spacing w:after="0" w:line="240" w:lineRule="auto"/>
            </w:pPr>
            <w:proofErr w:type="spellStart"/>
            <w:r w:rsidRPr="00D40659">
              <w:t>pCR</w:t>
            </w:r>
            <w:proofErr w:type="spellEnd"/>
            <w:r w:rsidRPr="00D40659">
              <w:t xml:space="preserve"> 22.883 Advice of Energy Use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F31D7" w14:textId="2C5FA123" w:rsidR="00AE2136" w:rsidRPr="00D40659" w:rsidRDefault="00D4065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0659">
              <w:rPr>
                <w:rFonts w:eastAsia="Times New Roman" w:cs="Arial"/>
                <w:szCs w:val="18"/>
                <w:lang w:eastAsia="ar-SA"/>
              </w:rPr>
              <w:t>Revised to S1-241315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7F02F" w14:textId="77777777" w:rsidR="00AE2136" w:rsidRPr="00D40659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0659" w:rsidRPr="00A75C05" w14:paraId="3CDD5DE9" w14:textId="77777777" w:rsidTr="00BD38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1EA8" w14:textId="5163F182" w:rsidR="00D40659" w:rsidRPr="00D40659" w:rsidRDefault="00D40659" w:rsidP="00AE2136">
            <w:pPr>
              <w:snapToGrid w:val="0"/>
              <w:spacing w:after="0" w:line="240" w:lineRule="auto"/>
            </w:pPr>
            <w:proofErr w:type="spellStart"/>
            <w:r w:rsidRPr="00D4065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C3E2" w14:textId="762766E2" w:rsidR="00D40659" w:rsidRPr="00D40659" w:rsidRDefault="00D40659" w:rsidP="00AE2136">
            <w:pPr>
              <w:snapToGrid w:val="0"/>
              <w:spacing w:after="0" w:line="240" w:lineRule="auto"/>
            </w:pPr>
            <w:hyperlink r:id="rId47" w:history="1">
              <w:r w:rsidRPr="00D40659">
                <w:rPr>
                  <w:rStyle w:val="Hyperlink"/>
                  <w:rFonts w:cs="Arial"/>
                  <w:color w:val="auto"/>
                </w:rPr>
                <w:t>S1-241315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9F6D" w14:textId="2A879C8F" w:rsidR="00D40659" w:rsidRPr="00D40659" w:rsidRDefault="00D40659" w:rsidP="00AE2136">
            <w:pPr>
              <w:snapToGrid w:val="0"/>
              <w:spacing w:after="0" w:line="240" w:lineRule="auto"/>
            </w:pPr>
            <w:r w:rsidRPr="00D40659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E8D8" w14:textId="2F8DF19E" w:rsidR="00D40659" w:rsidRPr="00D40659" w:rsidRDefault="00D40659" w:rsidP="00AE2136">
            <w:pPr>
              <w:snapToGrid w:val="0"/>
              <w:spacing w:after="0" w:line="240" w:lineRule="auto"/>
            </w:pPr>
            <w:proofErr w:type="spellStart"/>
            <w:r w:rsidRPr="00D40659">
              <w:t>pCR</w:t>
            </w:r>
            <w:proofErr w:type="spellEnd"/>
            <w:r w:rsidRPr="00D40659">
              <w:t xml:space="preserve"> 22.883 Advice of Energy Use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94E9" w14:textId="77777777" w:rsidR="00D40659" w:rsidRPr="00D40659" w:rsidRDefault="00D4065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A4CF" w14:textId="13687CC7" w:rsidR="00D40659" w:rsidRPr="00D40659" w:rsidRDefault="00D4065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0659">
              <w:rPr>
                <w:rFonts w:eastAsia="Arial Unicode MS" w:cs="Arial"/>
                <w:szCs w:val="18"/>
                <w:lang w:eastAsia="ar-SA"/>
              </w:rPr>
              <w:t>Revision of S1-241035.</w:t>
            </w:r>
          </w:p>
        </w:tc>
      </w:tr>
      <w:tr w:rsidR="00AE2136" w:rsidRPr="00A75C05" w14:paraId="55BD399F" w14:textId="77777777" w:rsidTr="00BD38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C65BC" w14:textId="68F05FE9" w:rsidR="00AE2136" w:rsidRPr="00BD388E" w:rsidRDefault="00AE2136" w:rsidP="00AE2136">
            <w:pPr>
              <w:snapToGrid w:val="0"/>
              <w:spacing w:after="0" w:line="240" w:lineRule="auto"/>
            </w:pPr>
            <w:proofErr w:type="spellStart"/>
            <w:r w:rsidRPr="00BD38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7C094" w14:textId="2C35636F" w:rsidR="00AE2136" w:rsidRPr="00BD388E" w:rsidRDefault="001E0FF1" w:rsidP="00AE2136">
            <w:pPr>
              <w:snapToGrid w:val="0"/>
              <w:spacing w:after="0" w:line="240" w:lineRule="auto"/>
            </w:pPr>
            <w:hyperlink r:id="rId48" w:history="1">
              <w:r w:rsidR="00AE2136" w:rsidRPr="00BD388E">
                <w:rPr>
                  <w:rStyle w:val="Hyperlink"/>
                  <w:rFonts w:cs="Arial"/>
                  <w:color w:val="auto"/>
                </w:rPr>
                <w:t>S1-24116</w:t>
              </w:r>
              <w:r w:rsidR="00AE2136" w:rsidRPr="00BD388E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3BB18" w14:textId="51632FB5" w:rsidR="00AE2136" w:rsidRPr="00BD388E" w:rsidRDefault="00AE2136" w:rsidP="00AE2136">
            <w:pPr>
              <w:snapToGrid w:val="0"/>
              <w:spacing w:after="0" w:line="240" w:lineRule="auto"/>
            </w:pPr>
            <w:r w:rsidRPr="00BD388E">
              <w:t>TNO,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D4C95" w14:textId="652A027A" w:rsidR="00AE2136" w:rsidRPr="00BD388E" w:rsidRDefault="00AE2136" w:rsidP="00AE2136">
            <w:pPr>
              <w:snapToGrid w:val="0"/>
              <w:spacing w:after="0" w:line="240" w:lineRule="auto"/>
            </w:pPr>
            <w:r w:rsidRPr="00BD388E">
              <w:t>Carbon Certificates as a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FA0D4" w14:textId="546AB614" w:rsidR="00AE2136" w:rsidRPr="00BD388E" w:rsidRDefault="00BD388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388E">
              <w:rPr>
                <w:rFonts w:eastAsia="Times New Roman" w:cs="Arial"/>
                <w:szCs w:val="18"/>
                <w:lang w:eastAsia="ar-SA"/>
              </w:rPr>
              <w:t>Revised to S1-241316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9E7C4" w14:textId="77777777" w:rsidR="00AE2136" w:rsidRPr="00BD388E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388E" w:rsidRPr="00A75C05" w14:paraId="7F2E4569" w14:textId="77777777" w:rsidTr="00044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6FF9" w14:textId="36575E03" w:rsidR="00BD388E" w:rsidRPr="00BD388E" w:rsidRDefault="00BD388E" w:rsidP="00AE2136">
            <w:pPr>
              <w:snapToGrid w:val="0"/>
              <w:spacing w:after="0" w:line="240" w:lineRule="auto"/>
            </w:pPr>
            <w:proofErr w:type="spellStart"/>
            <w:r w:rsidRPr="00BD38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5FA0" w14:textId="558CACE8" w:rsidR="00BD388E" w:rsidRPr="00BD388E" w:rsidRDefault="00BD388E" w:rsidP="00AE2136">
            <w:pPr>
              <w:snapToGrid w:val="0"/>
              <w:spacing w:after="0" w:line="240" w:lineRule="auto"/>
            </w:pPr>
            <w:hyperlink r:id="rId49" w:history="1">
              <w:r w:rsidRPr="00BD388E">
                <w:rPr>
                  <w:rStyle w:val="Hyperlink"/>
                  <w:rFonts w:cs="Arial"/>
                  <w:color w:val="auto"/>
                </w:rPr>
                <w:t>S1-241316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517F" w14:textId="36D76B2B" w:rsidR="00BD388E" w:rsidRPr="00BD388E" w:rsidRDefault="00BD388E" w:rsidP="00AE2136">
            <w:pPr>
              <w:snapToGrid w:val="0"/>
              <w:spacing w:after="0" w:line="240" w:lineRule="auto"/>
            </w:pPr>
            <w:r w:rsidRPr="00BD388E">
              <w:t>TNO,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3CD7" w14:textId="01371928" w:rsidR="00BD388E" w:rsidRPr="00BD388E" w:rsidRDefault="00BD388E" w:rsidP="00AE2136">
            <w:pPr>
              <w:snapToGrid w:val="0"/>
              <w:spacing w:after="0" w:line="240" w:lineRule="auto"/>
            </w:pPr>
            <w:r w:rsidRPr="00BD388E">
              <w:t>Carbon Certificates as a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FDCB" w14:textId="484C8AE7" w:rsidR="00BD388E" w:rsidRPr="00BD388E" w:rsidRDefault="00BD388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07A0" w14:textId="2D29C781" w:rsidR="00BD388E" w:rsidRPr="00BD388E" w:rsidRDefault="00BD38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88E">
              <w:rPr>
                <w:rFonts w:eastAsia="Arial Unicode MS" w:cs="Arial"/>
                <w:szCs w:val="18"/>
                <w:lang w:eastAsia="ar-SA"/>
              </w:rPr>
              <w:t>Revision of S1-241165.</w:t>
            </w:r>
          </w:p>
        </w:tc>
      </w:tr>
      <w:tr w:rsidR="00AE2136" w:rsidRPr="00A75C05" w14:paraId="1ADAB28D" w14:textId="77777777" w:rsidTr="00044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855CC" w14:textId="0FB56AB2" w:rsidR="00AE2136" w:rsidRPr="00044A19" w:rsidRDefault="00AE2136" w:rsidP="00AE2136">
            <w:pPr>
              <w:snapToGrid w:val="0"/>
              <w:spacing w:after="0" w:line="240" w:lineRule="auto"/>
            </w:pPr>
            <w:proofErr w:type="spellStart"/>
            <w:r w:rsidRPr="00044A1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05B08" w14:textId="173456EB" w:rsidR="00AE2136" w:rsidRPr="00044A19" w:rsidRDefault="001E0FF1" w:rsidP="00AE2136">
            <w:pPr>
              <w:snapToGrid w:val="0"/>
              <w:spacing w:after="0" w:line="240" w:lineRule="auto"/>
            </w:pPr>
            <w:hyperlink r:id="rId50" w:history="1">
              <w:r w:rsidR="00AE2136" w:rsidRPr="00044A19">
                <w:rPr>
                  <w:rStyle w:val="Hyperlink"/>
                  <w:rFonts w:cs="Arial"/>
                  <w:color w:val="auto"/>
                </w:rPr>
                <w:t>S1-24</w:t>
              </w:r>
              <w:r w:rsidR="00AE2136" w:rsidRPr="00044A19">
                <w:rPr>
                  <w:rStyle w:val="Hyperlink"/>
                  <w:rFonts w:cs="Arial"/>
                  <w:color w:val="auto"/>
                </w:rPr>
                <w:t>1</w:t>
              </w:r>
              <w:r w:rsidR="00AE2136" w:rsidRPr="00044A19">
                <w:rPr>
                  <w:rStyle w:val="Hyperlink"/>
                  <w:rFonts w:cs="Arial"/>
                  <w:color w:val="auto"/>
                </w:rPr>
                <w:t>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13FA2" w14:textId="2A6D7335" w:rsidR="00AE2136" w:rsidRPr="00044A19" w:rsidRDefault="00AE2136" w:rsidP="00AE2136">
            <w:pPr>
              <w:snapToGrid w:val="0"/>
              <w:spacing w:after="0" w:line="240" w:lineRule="auto"/>
            </w:pPr>
            <w:r w:rsidRPr="00044A19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32242" w14:textId="4C38D5A9" w:rsidR="00AE2136" w:rsidRPr="00044A19" w:rsidRDefault="00AE2136" w:rsidP="00AE2136">
            <w:pPr>
              <w:snapToGrid w:val="0"/>
              <w:spacing w:after="0" w:line="240" w:lineRule="auto"/>
            </w:pPr>
            <w:proofErr w:type="spellStart"/>
            <w:r w:rsidRPr="00044A19">
              <w:t>pCR</w:t>
            </w:r>
            <w:proofErr w:type="spellEnd"/>
            <w:r w:rsidRPr="00044A19">
              <w:t xml:space="preserve"> on New Use case on proposing incentives to users for network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63A49" w14:textId="735E91B8" w:rsidR="00AE2136" w:rsidRPr="00044A19" w:rsidRDefault="00044A1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4A19">
              <w:rPr>
                <w:rFonts w:eastAsia="Times New Roman" w:cs="Arial"/>
                <w:szCs w:val="18"/>
                <w:lang w:eastAsia="ar-SA"/>
              </w:rPr>
              <w:t>Revised to S1-241317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6C32E" w14:textId="77777777" w:rsidR="00AE2136" w:rsidRPr="00044A19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4A19" w:rsidRPr="00A75C05" w14:paraId="06A12293" w14:textId="77777777" w:rsidTr="00044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A82F" w14:textId="6344DC86" w:rsidR="00044A19" w:rsidRPr="00044A19" w:rsidRDefault="00044A19" w:rsidP="00AE2136">
            <w:pPr>
              <w:snapToGrid w:val="0"/>
              <w:spacing w:after="0" w:line="240" w:lineRule="auto"/>
            </w:pPr>
            <w:proofErr w:type="spellStart"/>
            <w:r w:rsidRPr="00044A1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D28A" w14:textId="6CF1497C" w:rsidR="00044A19" w:rsidRPr="00044A19" w:rsidRDefault="00044A19" w:rsidP="00AE2136">
            <w:pPr>
              <w:snapToGrid w:val="0"/>
              <w:spacing w:after="0" w:line="240" w:lineRule="auto"/>
            </w:pPr>
            <w:hyperlink r:id="rId51" w:history="1">
              <w:r w:rsidRPr="00044A19">
                <w:rPr>
                  <w:rStyle w:val="Hyperlink"/>
                  <w:rFonts w:cs="Arial"/>
                  <w:color w:val="auto"/>
                </w:rPr>
                <w:t>S1-241317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CC34" w14:textId="27000DAC" w:rsidR="00044A19" w:rsidRPr="00044A19" w:rsidRDefault="00044A19" w:rsidP="00AE2136">
            <w:pPr>
              <w:snapToGrid w:val="0"/>
              <w:spacing w:after="0" w:line="240" w:lineRule="auto"/>
            </w:pPr>
            <w:r w:rsidRPr="00044A19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B916" w14:textId="48193AC1" w:rsidR="00044A19" w:rsidRPr="00044A19" w:rsidRDefault="00044A19" w:rsidP="00AE2136">
            <w:pPr>
              <w:snapToGrid w:val="0"/>
              <w:spacing w:after="0" w:line="240" w:lineRule="auto"/>
            </w:pPr>
            <w:proofErr w:type="spellStart"/>
            <w:r w:rsidRPr="00044A19">
              <w:t>pCR</w:t>
            </w:r>
            <w:proofErr w:type="spellEnd"/>
            <w:r w:rsidRPr="00044A19">
              <w:t xml:space="preserve"> on New Use case on proposing incentives to users for network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64CC" w14:textId="77777777" w:rsidR="00044A19" w:rsidRPr="00044A19" w:rsidRDefault="00044A1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BDDA" w14:textId="6EB814BA" w:rsidR="00044A19" w:rsidRPr="00044A19" w:rsidRDefault="00044A1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A19">
              <w:rPr>
                <w:rFonts w:eastAsia="Arial Unicode MS" w:cs="Arial"/>
                <w:szCs w:val="18"/>
                <w:lang w:eastAsia="ar-SA"/>
              </w:rPr>
              <w:t>Revision of S1-241181.</w:t>
            </w:r>
          </w:p>
        </w:tc>
      </w:tr>
      <w:tr w:rsidR="00AE2136" w:rsidRPr="00745D37" w14:paraId="3579B443" w14:textId="77777777" w:rsidTr="001D209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A0BCD9" w14:textId="77777777" w:rsidR="00AE2136" w:rsidRPr="00E93093" w:rsidRDefault="00AE2136" w:rsidP="00AE2136">
            <w:pPr>
              <w:pStyle w:val="Heading1"/>
              <w:rPr>
                <w:lang w:val="en-US"/>
              </w:rPr>
            </w:pPr>
            <w:bookmarkStart w:id="9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E2136" w:rsidRPr="00B209E2" w14:paraId="326CB7AC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499B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7BEC" w14:textId="0178C715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0AEA" w14:textId="06D9A917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885A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BA44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86D1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71352E78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20B9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0784" w14:textId="3BC9FC66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</w:t>
            </w:r>
            <w:r>
              <w:rPr>
                <w:rFonts w:eastAsia="Times New Roman"/>
                <w:szCs w:val="18"/>
                <w:lang w:val="fr-FR" w:eastAsia="ar-SA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02C" w14:textId="01F03F80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6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2AD2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9508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061C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6546D67E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AAAE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9D12" w14:textId="53AFECD6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</w:t>
            </w:r>
            <w:r>
              <w:rPr>
                <w:rFonts w:eastAsia="Times New Roman"/>
                <w:szCs w:val="18"/>
                <w:lang w:val="fr-FR" w:eastAsia="ar-SA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A766F" w14:textId="1509CB3E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7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5153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9E30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8AC0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3D3A9DCC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8B98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2EAC" w14:textId="1B4316EF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</w:t>
            </w:r>
            <w:r>
              <w:rPr>
                <w:rFonts w:eastAsia="Times New Roman"/>
                <w:szCs w:val="18"/>
                <w:lang w:val="fr-FR" w:eastAsia="ar-SA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37E7" w14:textId="4EAC9B91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8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7455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AB6E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90E6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32639346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7793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FB6C" w14:textId="6352F625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</w:t>
            </w:r>
            <w:r>
              <w:rPr>
                <w:rFonts w:eastAsia="Times New Roman"/>
                <w:szCs w:val="18"/>
                <w:lang w:val="fr-FR" w:eastAsia="ar-SA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40D6" w14:textId="7396F9DC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9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5371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0013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B392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5E5D5DB1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B6DA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9B8B" w14:textId="0E008362" w:rsidR="00AE2136" w:rsidRPr="00B209E2" w:rsidRDefault="00F567B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</w:t>
            </w:r>
            <w:r>
              <w:rPr>
                <w:rFonts w:eastAsia="Times New Roman"/>
                <w:szCs w:val="18"/>
                <w:lang w:val="fr-FR" w:eastAsia="ar-SA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EEE0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D6E1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E80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E726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745D37" w14:paraId="3A51C7D6" w14:textId="77777777" w:rsidTr="001D209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E034AE" w14:textId="77777777" w:rsidR="00AE2136" w:rsidRPr="00745D37" w:rsidRDefault="00AE2136" w:rsidP="00AE2136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AE2136" w:rsidRPr="00AA7BD2" w14:paraId="330C4FEC" w14:textId="77777777" w:rsidTr="001D209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6C214D" w14:textId="77777777" w:rsidR="00AE2136" w:rsidRDefault="00AE2136" w:rsidP="00AE213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45466888" w14:textId="6A79CF9A" w:rsidR="00AE2136" w:rsidRPr="00894FB0" w:rsidRDefault="00AE2136" w:rsidP="00AE213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 w:rsidR="00037C31">
              <w:rPr>
                <w:rFonts w:eastAsia="Arial Unicode MS" w:cs="Arial"/>
                <w:i/>
                <w:szCs w:val="18"/>
              </w:rPr>
              <w:t xml:space="preserve"> for </w:t>
            </w:r>
            <w:proofErr w:type="gramStart"/>
            <w:r w:rsidR="00037C31">
              <w:rPr>
                <w:rFonts w:eastAsia="Arial Unicode MS" w:cs="Arial"/>
                <w:i/>
                <w:szCs w:val="18"/>
              </w:rPr>
              <w:t>FRMCS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3924F010" w14:textId="39602DCF" w:rsidR="00AE2136" w:rsidRDefault="00F567B5" w:rsidP="00AE213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No</w:t>
            </w:r>
            <w:r w:rsidR="00037C31">
              <w:rPr>
                <w:rFonts w:eastAsia="Arial Unicode MS" w:cs="Arial"/>
                <w:i/>
                <w:szCs w:val="18"/>
                <w:lang w:eastAsia="ko-KR"/>
              </w:rPr>
              <w:t xml:space="preserve"> document agreed</w:t>
            </w:r>
          </w:p>
          <w:p w14:paraId="591A7AAA" w14:textId="5F5A19D3" w:rsidR="00AE2136" w:rsidRPr="00894FB0" w:rsidRDefault="00F567B5" w:rsidP="00AE213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</w:t>
            </w:r>
            <w:r w:rsidR="00037C31">
              <w:rPr>
                <w:rFonts w:eastAsia="Arial Unicode MS" w:cs="Arial"/>
                <w:i/>
                <w:szCs w:val="18"/>
                <w:lang w:eastAsia="ja-JP"/>
              </w:rPr>
              <w:t xml:space="preserve"> document still open</w:t>
            </w:r>
          </w:p>
          <w:p w14:paraId="7B94F3BF" w14:textId="06678D27" w:rsidR="00037C31" w:rsidRPr="00894FB0" w:rsidRDefault="00037C31" w:rsidP="00037C3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</w:t>
            </w:r>
            <w:r>
              <w:rPr>
                <w:rFonts w:eastAsia="Arial Unicode MS" w:cs="Arial"/>
                <w:i/>
                <w:szCs w:val="18"/>
              </w:rPr>
              <w:t>EnergyServ_Ph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2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C57CE64" w14:textId="1E9DACAA" w:rsidR="00037C31" w:rsidRDefault="00F567B5" w:rsidP="00037C3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No</w:t>
            </w:r>
            <w:r w:rsidR="00037C31">
              <w:rPr>
                <w:rFonts w:eastAsia="Arial Unicode MS" w:cs="Arial"/>
                <w:i/>
                <w:szCs w:val="18"/>
                <w:lang w:eastAsia="ko-KR"/>
              </w:rPr>
              <w:t xml:space="preserve"> document agreed</w:t>
            </w:r>
          </w:p>
          <w:p w14:paraId="21F5B6A6" w14:textId="3300D0FB" w:rsidR="00F567B5" w:rsidRDefault="00F567B5" w:rsidP="00037C3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6F958A4C" w14:textId="7BEAE21E" w:rsidR="00037C31" w:rsidRPr="00894FB0" w:rsidRDefault="00F567B5" w:rsidP="00037C3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17</w:t>
            </w:r>
            <w:r w:rsidR="00037C31">
              <w:rPr>
                <w:rFonts w:eastAsia="Arial Unicode MS" w:cs="Arial"/>
                <w:i/>
                <w:szCs w:val="18"/>
                <w:lang w:eastAsia="ja-JP"/>
              </w:rPr>
              <w:t xml:space="preserve"> documents still open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. S1-241138 (Source: Rakuten Mobile) is suggested to be reviewed by Satellite experts then to be revisited in the plenary session.</w:t>
            </w:r>
          </w:p>
          <w:p w14:paraId="67E0B854" w14:textId="77777777" w:rsidR="00AE2136" w:rsidRPr="00037C31" w:rsidRDefault="00AE2136" w:rsidP="00AE213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9"/>
      <w:tr w:rsidR="00AE2136" w:rsidRPr="00B04844" w14:paraId="40915248" w14:textId="77777777" w:rsidTr="001D2097">
        <w:trPr>
          <w:trHeight w:val="141"/>
        </w:trPr>
        <w:tc>
          <w:tcPr>
            <w:tcW w:w="14426" w:type="dxa"/>
            <w:gridSpan w:val="8"/>
            <w:shd w:val="clear" w:color="auto" w:fill="F2F2F2"/>
          </w:tcPr>
          <w:p w14:paraId="7A62EFAA" w14:textId="77777777" w:rsidR="00AE2136" w:rsidRPr="00F45489" w:rsidRDefault="00AE2136" w:rsidP="00AE2136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60CF1080" w14:textId="77777777" w:rsidR="00E708F1" w:rsidRDefault="00E708F1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E708F1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CAB3F" w14:textId="77777777" w:rsidR="00497B3B" w:rsidRDefault="00497B3B" w:rsidP="002E015E">
      <w:pPr>
        <w:spacing w:after="0" w:line="240" w:lineRule="auto"/>
      </w:pPr>
      <w:r>
        <w:separator/>
      </w:r>
    </w:p>
  </w:endnote>
  <w:endnote w:type="continuationSeparator" w:id="0">
    <w:p w14:paraId="348A1B90" w14:textId="77777777" w:rsidR="00497B3B" w:rsidRDefault="00497B3B" w:rsidP="002E015E">
      <w:pPr>
        <w:spacing w:after="0" w:line="240" w:lineRule="auto"/>
      </w:pPr>
      <w:r>
        <w:continuationSeparator/>
      </w:r>
    </w:p>
  </w:endnote>
  <w:endnote w:type="continuationNotice" w:id="1">
    <w:p w14:paraId="6BC8AF8C" w14:textId="77777777" w:rsidR="00497B3B" w:rsidRDefault="00497B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CE528" w14:textId="77777777" w:rsidR="00497B3B" w:rsidRDefault="00497B3B" w:rsidP="002E015E">
      <w:pPr>
        <w:spacing w:after="0" w:line="240" w:lineRule="auto"/>
      </w:pPr>
      <w:r>
        <w:separator/>
      </w:r>
    </w:p>
  </w:footnote>
  <w:footnote w:type="continuationSeparator" w:id="0">
    <w:p w14:paraId="31233952" w14:textId="77777777" w:rsidR="00497B3B" w:rsidRDefault="00497B3B" w:rsidP="002E015E">
      <w:pPr>
        <w:spacing w:after="0" w:line="240" w:lineRule="auto"/>
      </w:pPr>
      <w:r>
        <w:continuationSeparator/>
      </w:r>
    </w:p>
  </w:footnote>
  <w:footnote w:type="continuationNotice" w:id="1">
    <w:p w14:paraId="485B4B02" w14:textId="77777777" w:rsidR="00497B3B" w:rsidRDefault="00497B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0E27"/>
    <w:rsid w:val="0003100F"/>
    <w:rsid w:val="00031075"/>
    <w:rsid w:val="00031474"/>
    <w:rsid w:val="0003251C"/>
    <w:rsid w:val="00033433"/>
    <w:rsid w:val="00033B50"/>
    <w:rsid w:val="00033C7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37C31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A19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145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5EF9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0E7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1F2"/>
    <w:rsid w:val="001A4210"/>
    <w:rsid w:val="001A4F3B"/>
    <w:rsid w:val="001A5ACC"/>
    <w:rsid w:val="001A5FF0"/>
    <w:rsid w:val="001A6B1E"/>
    <w:rsid w:val="001A6C8C"/>
    <w:rsid w:val="001A6D91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97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0FF1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B3"/>
    <w:rsid w:val="0027612A"/>
    <w:rsid w:val="002777A7"/>
    <w:rsid w:val="0027795A"/>
    <w:rsid w:val="00277A17"/>
    <w:rsid w:val="0028085A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48E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257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2E0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3B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63F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B2D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1CD3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3FA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16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1B71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43E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7A5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7F"/>
    <w:rsid w:val="0078661F"/>
    <w:rsid w:val="0078671D"/>
    <w:rsid w:val="0078675B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B54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1F5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707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A3A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FDF"/>
    <w:rsid w:val="0091609E"/>
    <w:rsid w:val="009169FA"/>
    <w:rsid w:val="00916BDD"/>
    <w:rsid w:val="0091756F"/>
    <w:rsid w:val="0091798F"/>
    <w:rsid w:val="00917F35"/>
    <w:rsid w:val="009202D8"/>
    <w:rsid w:val="00920D7B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3750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E0B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3EE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136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42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35E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88E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A8E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9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659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5C7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99C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9B6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8F1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B5"/>
    <w:rsid w:val="00F57653"/>
    <w:rsid w:val="00F57ADD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B7E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8E7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029244\Documents\3GPP\SA1%23106_Jeju\Docs\S1-241066.zip" TargetMode="External"/><Relationship Id="rId18" Type="http://schemas.openxmlformats.org/officeDocument/2006/relationships/hyperlink" Target="file:///C:\Users\S029244\Documents\3GPP\SA1%23106_Jeju\docs\S1-241304.zip" TargetMode="External"/><Relationship Id="rId26" Type="http://schemas.openxmlformats.org/officeDocument/2006/relationships/hyperlink" Target="file:///C:\Users\S029244\Documents\3GPP\SA1%23106_Jeju\Docs\S1-241129.zip" TargetMode="External"/><Relationship Id="rId39" Type="http://schemas.openxmlformats.org/officeDocument/2006/relationships/hyperlink" Target="file:///C:\Users\S029244\Documents\3GPP\SA1%23106_Jeju\Docs\S1-241026.zip" TargetMode="External"/><Relationship Id="rId21" Type="http://schemas.openxmlformats.org/officeDocument/2006/relationships/hyperlink" Target="file:///C:\Users\S029244\Documents\3GPP\SA1%23106_Jeju\Docs\S1-241166.zip" TargetMode="External"/><Relationship Id="rId34" Type="http://schemas.openxmlformats.org/officeDocument/2006/relationships/hyperlink" Target="file:///C:\Users\S029244\Documents\3GPP\SA1%23106_Jeju\docs\S1-241309.zip" TargetMode="External"/><Relationship Id="rId42" Type="http://schemas.openxmlformats.org/officeDocument/2006/relationships/hyperlink" Target="file:///C:\Users\S029244\Documents\3GPP\SA1%23106_Jeju\docs\S1-241313.zip" TargetMode="External"/><Relationship Id="rId47" Type="http://schemas.openxmlformats.org/officeDocument/2006/relationships/hyperlink" Target="file:///C:\Users\S029244\Documents\3GPP\SA1%23106_Jeju\docs\S1-241315.zip" TargetMode="External"/><Relationship Id="rId50" Type="http://schemas.openxmlformats.org/officeDocument/2006/relationships/hyperlink" Target="file:///C:\Users\S029244\Documents\3GPP\SA1%23106_Jeju\Docs\S1-241181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%23106_Jeju\docs\S1-241303.zip" TargetMode="External"/><Relationship Id="rId29" Type="http://schemas.openxmlformats.org/officeDocument/2006/relationships/hyperlink" Target="file:///C:\Users\S029244\Documents\3GPP\SA1%23106_Jeju\Docs\S1-241139.zip" TargetMode="External"/><Relationship Id="rId11" Type="http://schemas.openxmlformats.org/officeDocument/2006/relationships/hyperlink" Target="file:///C:\Users\S029244\Documents\3GPP\SA1%23106_Jeju\Docs\S1-241190.zip" TargetMode="External"/><Relationship Id="rId24" Type="http://schemas.openxmlformats.org/officeDocument/2006/relationships/hyperlink" Target="file:///C:\Users\S029244\Documents\3GPP\SA1%23106_Jeju\Docs\S1-241128.zip" TargetMode="External"/><Relationship Id="rId32" Type="http://schemas.openxmlformats.org/officeDocument/2006/relationships/hyperlink" Target="file:///C:\Users\S029244\Documents\3GPP\SA1%23106_Jeju\Docs\S1-241143.zip" TargetMode="External"/><Relationship Id="rId37" Type="http://schemas.openxmlformats.org/officeDocument/2006/relationships/hyperlink" Target="file:///C:\Users\S029244\Documents\3GPP\SA1%23106_Jeju\Docs\S1-241174.zip" TargetMode="External"/><Relationship Id="rId40" Type="http://schemas.openxmlformats.org/officeDocument/2006/relationships/hyperlink" Target="file:///C:\Users\S029244\Documents\3GPP\SA1%23106_Jeju\docs\S1-241312.zip" TargetMode="External"/><Relationship Id="rId45" Type="http://schemas.openxmlformats.org/officeDocument/2006/relationships/hyperlink" Target="file:///C:\Users\S029244\Documents\3GPP\SA1%23106_Jeju\docs\S1-241314.zip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file:///C:\Users\S029244\Documents\3GPP\SA1%23106_Jeju\Docs\S1-241136.zip" TargetMode="External"/><Relationship Id="rId31" Type="http://schemas.openxmlformats.org/officeDocument/2006/relationships/hyperlink" Target="file:///C:\Users\S029244\Documents\3GPP\SA1%23106_Jeju\docs\S1-241306.zip" TargetMode="External"/><Relationship Id="rId44" Type="http://schemas.openxmlformats.org/officeDocument/2006/relationships/hyperlink" Target="file:///C:\Users\S029244\Documents\3GPP\SA1%23106_Jeju\Docs\S1-241025.zip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%23106_Jeju\docs\S1-241318.zip" TargetMode="External"/><Relationship Id="rId22" Type="http://schemas.openxmlformats.org/officeDocument/2006/relationships/hyperlink" Target="file:///C:\Users\S029244\Documents\3GPP\SA1%23106_Jeju\Docs\S1-241024.zip" TargetMode="External"/><Relationship Id="rId27" Type="http://schemas.openxmlformats.org/officeDocument/2006/relationships/hyperlink" Target="file:///C:\Users\S029244\Documents\3GPP\SA1%23106_Jeju\Docs\S1-241134.zip" TargetMode="External"/><Relationship Id="rId30" Type="http://schemas.openxmlformats.org/officeDocument/2006/relationships/hyperlink" Target="file:///C:\Users\S029244\Documents\3GPP\SA1%23106_Jeju\Docs\S1-241140.zip" TargetMode="External"/><Relationship Id="rId35" Type="http://schemas.openxmlformats.org/officeDocument/2006/relationships/hyperlink" Target="file:///C:\Users\S029244\Documents\3GPP\SA1%23106_Jeju\Docs\S1-241159.zip" TargetMode="External"/><Relationship Id="rId43" Type="http://schemas.openxmlformats.org/officeDocument/2006/relationships/hyperlink" Target="file:///C:\Users\S029244\Documents\3GPP\SA1%23106_Jeju\Docs\S1-241138.zip" TargetMode="External"/><Relationship Id="rId48" Type="http://schemas.openxmlformats.org/officeDocument/2006/relationships/hyperlink" Target="file:///C:\Users\S029244\Documents\3GPP\SA1%23106_Jeju\Docs\S1-241165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6_Jeju\docs\S1-241317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S029244\Documents\3GPP\SA1%23106_Jeju\docs\S1-241300.zip" TargetMode="External"/><Relationship Id="rId17" Type="http://schemas.openxmlformats.org/officeDocument/2006/relationships/hyperlink" Target="file:///C:\Users\S029244\Documents\3GPP\SA1%23106_Jeju\Docs\S1-241103.zip" TargetMode="External"/><Relationship Id="rId25" Type="http://schemas.openxmlformats.org/officeDocument/2006/relationships/hyperlink" Target="file:///C:\Users\S029244\Documents\3GPP\SA1%23106_Jeju\docs\S1-241302.zip" TargetMode="External"/><Relationship Id="rId33" Type="http://schemas.openxmlformats.org/officeDocument/2006/relationships/hyperlink" Target="file:///C:\Users\S029244\Documents\3GPP\SA1%23106_Jeju\docs\S1-241307.zip" TargetMode="External"/><Relationship Id="rId38" Type="http://schemas.openxmlformats.org/officeDocument/2006/relationships/hyperlink" Target="file:///C:\Users\S029244\Documents\3GPP\SA1%23106_Jeju\docs\S1-241311.zip" TargetMode="External"/><Relationship Id="rId46" Type="http://schemas.openxmlformats.org/officeDocument/2006/relationships/hyperlink" Target="file:///C:\Users\S029244\Documents\3GPP\SA1%23106_Jeju\Docs\S1-241035.zip" TargetMode="External"/><Relationship Id="rId20" Type="http://schemas.openxmlformats.org/officeDocument/2006/relationships/hyperlink" Target="file:///C:\Users\S029244\Documents\3GPP\SA1%23106_Jeju\docs\S1-241305.zip" TargetMode="External"/><Relationship Id="rId41" Type="http://schemas.openxmlformats.org/officeDocument/2006/relationships/hyperlink" Target="file:///C:\Users\S029244\Documents\3GPP\SA1%23106_Jeju\Docs\S1-24113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6_Jeju\Docs\S1-241049.zip" TargetMode="External"/><Relationship Id="rId23" Type="http://schemas.openxmlformats.org/officeDocument/2006/relationships/hyperlink" Target="file:///C:\Users\S029244\Documents\3GPP\SA1%23106_Jeju\docs\S1-241301.zip" TargetMode="External"/><Relationship Id="rId28" Type="http://schemas.openxmlformats.org/officeDocument/2006/relationships/hyperlink" Target="file:///C:\Users\S029244\Documents\3GPP\SA1%23106_Jeju\docs\S1-241308.zip" TargetMode="External"/><Relationship Id="rId36" Type="http://schemas.openxmlformats.org/officeDocument/2006/relationships/hyperlink" Target="file:///C:\Users\S029244\Documents\3GPP\SA1%23106_Jeju\docs\S1-241310.zip" TargetMode="External"/><Relationship Id="rId49" Type="http://schemas.openxmlformats.org/officeDocument/2006/relationships/hyperlink" Target="file:///C:\Users\S029244\Documents\3GPP\SA1%23106_Jeju\docs\S1-24131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F90C8-4E5F-451E-AC66-41B7F886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14</TotalTime>
  <Pages>4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10433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4</cp:revision>
  <dcterms:created xsi:type="dcterms:W3CDTF">2024-05-29T02:34:00Z</dcterms:created>
  <dcterms:modified xsi:type="dcterms:W3CDTF">2024-05-29T02:57:00Z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