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E87204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C51F0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C51F02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2A0D16">
        <w:rPr>
          <w:rFonts w:ascii="Arial" w:eastAsia="MS Mincho" w:hAnsi="Arial" w:cs="Arial"/>
          <w:b/>
          <w:sz w:val="24"/>
          <w:szCs w:val="24"/>
          <w:lang w:eastAsia="ja-JP"/>
        </w:rPr>
        <w:t>0125</w:t>
      </w:r>
    </w:p>
    <w:p w14:paraId="37928451" w14:textId="53CC5FFC" w:rsidR="008D05CF" w:rsidRPr="000D6532" w:rsidRDefault="00B657C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 February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March 2024</w:t>
      </w:r>
    </w:p>
    <w:p w14:paraId="0AEADB64" w14:textId="6225B8A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31E30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24EB5">
        <w:rPr>
          <w:rFonts w:ascii="Arial" w:hAnsi="Arial" w:cs="Arial"/>
          <w:b/>
          <w:bCs/>
        </w:rPr>
        <w:t>Qualcomm</w:t>
      </w:r>
    </w:p>
    <w:p w14:paraId="4711311D" w14:textId="4BA4E7E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bookmarkStart w:id="0" w:name="OLE_LINK4"/>
      <w:bookmarkStart w:id="1" w:name="OLE_LINK5"/>
      <w:r w:rsidR="0077115C">
        <w:rPr>
          <w:rFonts w:ascii="Arial" w:hAnsi="Arial" w:cs="Arial"/>
          <w:b/>
          <w:bCs/>
        </w:rPr>
        <w:t xml:space="preserve">Use case on </w:t>
      </w:r>
      <w:bookmarkEnd w:id="0"/>
      <w:bookmarkEnd w:id="1"/>
      <w:r w:rsidR="001F27E3">
        <w:rPr>
          <w:rFonts w:ascii="Arial" w:hAnsi="Arial" w:cs="Arial"/>
          <w:b/>
          <w:bCs/>
        </w:rPr>
        <w:t xml:space="preserve">Sensing Relays for Localization </w:t>
      </w:r>
    </w:p>
    <w:p w14:paraId="7996084A" w14:textId="051FBED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25271">
        <w:rPr>
          <w:rFonts w:ascii="Arial" w:hAnsi="Arial" w:cs="Arial"/>
          <w:b/>
          <w:bCs/>
        </w:rPr>
        <w:t>22.</w:t>
      </w:r>
      <w:r w:rsidR="00C51F02">
        <w:rPr>
          <w:rFonts w:ascii="Arial" w:hAnsi="Arial" w:cs="Arial"/>
          <w:b/>
          <w:bCs/>
        </w:rPr>
        <w:t>xxx</w:t>
      </w:r>
    </w:p>
    <w:p w14:paraId="0BC8E829" w14:textId="5E88077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F02">
        <w:rPr>
          <w:rFonts w:ascii="Arial" w:hAnsi="Arial" w:cs="Arial"/>
          <w:b/>
          <w:bCs/>
        </w:rPr>
        <w:t>x</w:t>
      </w:r>
      <w:r w:rsidR="00DB3C79">
        <w:rPr>
          <w:rFonts w:ascii="Arial" w:hAnsi="Arial" w:cs="Arial"/>
          <w:b/>
          <w:bCs/>
        </w:rPr>
        <w:t>.</w:t>
      </w:r>
      <w:r w:rsidR="00C51F02">
        <w:rPr>
          <w:rFonts w:ascii="Arial" w:hAnsi="Arial" w:cs="Arial"/>
          <w:b/>
          <w:bCs/>
        </w:rPr>
        <w:t>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54D20B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E0B06">
        <w:rPr>
          <w:rFonts w:ascii="Arial" w:hAnsi="Arial" w:cs="Arial"/>
          <w:b/>
          <w:bCs/>
        </w:rPr>
        <w:t>Lola Awoniyi-Oteri, oawoniyi@qti.qualcomm</w:t>
      </w:r>
      <w:r w:rsidR="00525271">
        <w:rPr>
          <w:rFonts w:ascii="Arial" w:hAnsi="Arial" w:cs="Arial"/>
          <w:b/>
          <w:bCs/>
        </w:rPr>
        <w:t>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ECDFA19" w14:textId="584BA1D7" w:rsidR="002E0B06" w:rsidRDefault="008D05CF" w:rsidP="002E0B06">
      <w:pPr>
        <w:spacing w:after="120"/>
        <w:ind w:left="1985" w:hanging="1985"/>
        <w:rPr>
          <w:rFonts w:ascii="Arial" w:hAnsi="Arial" w:cs="Arial"/>
          <w:b/>
          <w:bCs/>
        </w:rPr>
      </w:pPr>
      <w:r w:rsidRPr="00973499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73499">
        <w:rPr>
          <w:rFonts w:ascii="Arial" w:eastAsia="Calibri" w:hAnsi="Arial" w:cs="Arial"/>
          <w:i/>
          <w:sz w:val="22"/>
          <w:szCs w:val="22"/>
        </w:rPr>
        <w:t xml:space="preserve">This document proposes a use case </w:t>
      </w:r>
      <w:r w:rsidR="003A327E">
        <w:rPr>
          <w:rFonts w:ascii="Arial" w:hAnsi="Arial" w:cs="Arial"/>
          <w:b/>
          <w:bCs/>
        </w:rPr>
        <w:t>for sensing relays</w:t>
      </w:r>
    </w:p>
    <w:p w14:paraId="28CC9352" w14:textId="1B00A92F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FB57146" w:rsidR="0009108F" w:rsidRPr="0009108F" w:rsidRDefault="005F7F13" w:rsidP="0009108F">
      <w:pPr>
        <w:rPr>
          <w:noProof/>
        </w:rPr>
      </w:pPr>
      <w:r>
        <w:rPr>
          <w:noProof/>
        </w:rPr>
        <w:t>I</w:t>
      </w:r>
      <w:r>
        <w:rPr>
          <w:rFonts w:hint="eastAsia"/>
          <w:noProof/>
          <w:lang w:eastAsia="zh-CN"/>
        </w:rPr>
        <w:t>ntr</w:t>
      </w:r>
      <w:r>
        <w:rPr>
          <w:noProof/>
          <w:lang w:eastAsia="zh-CN"/>
        </w:rPr>
        <w:t xml:space="preserve">oduce a use case </w:t>
      </w:r>
      <w:r w:rsidR="00533F25">
        <w:rPr>
          <w:noProof/>
          <w:lang w:eastAsia="zh-CN"/>
        </w:rPr>
        <w:t>discussing the use of sensing relays</w:t>
      </w:r>
    </w:p>
    <w:p w14:paraId="6BC49DFD" w14:textId="647494C6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D38C22B" w:rsidR="0009108F" w:rsidRPr="008A5E86" w:rsidRDefault="005F7F13" w:rsidP="0009108F">
      <w:pPr>
        <w:rPr>
          <w:noProof/>
          <w:lang w:val="en-US"/>
        </w:rPr>
      </w:pPr>
      <w:r>
        <w:rPr>
          <w:noProof/>
          <w:lang w:val="en-US"/>
        </w:rPr>
        <w:t>Adding functional requirements to the study</w:t>
      </w:r>
      <w:r w:rsidR="007664D8">
        <w:rPr>
          <w:noProof/>
          <w:lang w:val="en-US"/>
        </w:rPr>
        <w:t xml:space="preserve"> to</w:t>
      </w:r>
      <w:r w:rsidR="00533F25">
        <w:rPr>
          <w:noProof/>
          <w:lang w:val="en-US"/>
        </w:rPr>
        <w:t xml:space="preserve"> </w:t>
      </w:r>
      <w:r w:rsidR="007664D8">
        <w:rPr>
          <w:noProof/>
          <w:lang w:val="en-US"/>
        </w:rPr>
        <w:t xml:space="preserve">support </w:t>
      </w:r>
      <w:r w:rsidR="003A327E">
        <w:rPr>
          <w:noProof/>
          <w:lang w:val="en-US"/>
        </w:rPr>
        <w:t>sensing relays</w:t>
      </w:r>
      <w:r>
        <w:rPr>
          <w:noProof/>
          <w:lang w:val="en-US"/>
        </w:rPr>
        <w:t>.</w:t>
      </w:r>
    </w:p>
    <w:p w14:paraId="6EB4E968" w14:textId="11301A22" w:rsid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7D673B6D" w14:textId="57BDCEB0" w:rsidR="00B91FFD" w:rsidRPr="00B91FFD" w:rsidRDefault="002E0B06" w:rsidP="0009108F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----</w:t>
      </w:r>
    </w:p>
    <w:p w14:paraId="0491F502" w14:textId="6E0DC79E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7EA2D2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5F7F13">
        <w:rPr>
          <w:noProof/>
          <w:lang w:val="en-US"/>
        </w:rPr>
        <w:t>TR 22.</w:t>
      </w:r>
      <w:r w:rsidR="00C51F02">
        <w:rPr>
          <w:noProof/>
          <w:lang w:val="en-US"/>
        </w:rPr>
        <w:t>xxx</w:t>
      </w:r>
      <w:r w:rsidR="005F7F13">
        <w:rPr>
          <w:noProof/>
          <w:lang w:val="en-US"/>
        </w:rPr>
        <w:t xml:space="preserve"> v0.</w:t>
      </w:r>
      <w:r w:rsidR="00C51F02">
        <w:rPr>
          <w:noProof/>
          <w:lang w:val="en-US"/>
        </w:rPr>
        <w:t>x</w:t>
      </w:r>
      <w:r w:rsidR="005F7F13">
        <w:rPr>
          <w:noProof/>
          <w:lang w:val="en-US"/>
        </w:rPr>
        <w:t>.</w:t>
      </w:r>
      <w:r w:rsidR="00C51F02">
        <w:rPr>
          <w:noProof/>
          <w:lang w:val="en-US"/>
        </w:rPr>
        <w:t>x</w:t>
      </w:r>
      <w:r>
        <w:rPr>
          <w:noProof/>
          <w:lang w:val="en-US"/>
        </w:rPr>
        <w:t>.</w:t>
      </w:r>
    </w:p>
    <w:p w14:paraId="12C58261" w14:textId="77777777" w:rsidR="00CC0892" w:rsidRPr="008A5E86" w:rsidRDefault="00CC0892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30609673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1C5DC1" w14:textId="1BA7B1C6" w:rsidR="001B12A1" w:rsidRDefault="0086224B" w:rsidP="001B12A1">
      <w:pPr>
        <w:pStyle w:val="Heading2"/>
        <w:rPr>
          <w:rFonts w:cs="Arial"/>
          <w:b/>
          <w:bCs/>
        </w:rPr>
      </w:pPr>
      <w:r>
        <w:t>5.x</w:t>
      </w:r>
      <w:r w:rsidRPr="000D6532">
        <w:tab/>
      </w:r>
      <w:r w:rsidR="001B12A1">
        <w:rPr>
          <w:rFonts w:cs="Arial"/>
          <w:b/>
          <w:bCs/>
        </w:rPr>
        <w:t xml:space="preserve">Use case on Sensing Relays for Localization </w:t>
      </w:r>
    </w:p>
    <w:p w14:paraId="1EC1B14B" w14:textId="77777777" w:rsidR="0086224B" w:rsidRDefault="0086224B" w:rsidP="0086224B">
      <w:pPr>
        <w:pStyle w:val="Heading3"/>
      </w:pPr>
      <w:r w:rsidRPr="00453947">
        <w:t>5.x.1</w:t>
      </w:r>
      <w:r w:rsidRPr="00453947">
        <w:tab/>
        <w:t>Description</w:t>
      </w:r>
    </w:p>
    <w:p w14:paraId="5FAAA793" w14:textId="758A0761" w:rsidR="00C83BF4" w:rsidRDefault="00511404" w:rsidP="00C83BF4">
      <w:r>
        <w:t xml:space="preserve">The performance of the sensing service is </w:t>
      </w:r>
      <w:r w:rsidR="00EE32E9">
        <w:t>highly</w:t>
      </w:r>
      <w:r>
        <w:t xml:space="preserve"> dependent on</w:t>
      </w:r>
      <w:r w:rsidR="00EE32E9">
        <w:t xml:space="preserve"> the</w:t>
      </w:r>
      <w:r>
        <w:t xml:space="preserve"> </w:t>
      </w:r>
      <w:r w:rsidR="00EE32E9">
        <w:t xml:space="preserve">surroundings and environment where the sensing operation is </w:t>
      </w:r>
      <w:r w:rsidR="000F58FC">
        <w:t>conducted</w:t>
      </w:r>
      <w:r w:rsidR="00EE32E9">
        <w:t>. T</w:t>
      </w:r>
      <w:r w:rsidR="00B3718A">
        <w:t xml:space="preserve">herefore, </w:t>
      </w:r>
      <w:r w:rsidR="00A4304F">
        <w:t xml:space="preserve">in </w:t>
      </w:r>
      <w:r w:rsidR="00DA3AC5">
        <w:t xml:space="preserve">sensing </w:t>
      </w:r>
      <w:r w:rsidR="006E55B1">
        <w:t xml:space="preserve">target </w:t>
      </w:r>
      <w:r w:rsidR="00A4304F">
        <w:t>areas with large obstacles and blocker</w:t>
      </w:r>
      <w:r w:rsidR="00DA3AC5">
        <w:t>s</w:t>
      </w:r>
      <w:r w:rsidR="006E55B1">
        <w:t>,</w:t>
      </w:r>
      <w:r w:rsidR="00A4304F">
        <w:t xml:space="preserve"> </w:t>
      </w:r>
      <w:r w:rsidR="00DA3AC5">
        <w:t xml:space="preserve">the sensing service may </w:t>
      </w:r>
      <w:r w:rsidR="006E55B1">
        <w:t xml:space="preserve">experience </w:t>
      </w:r>
      <w:r w:rsidR="00732D80">
        <w:t>poor performance. To improve the performance</w:t>
      </w:r>
      <w:r w:rsidR="006E55B1">
        <w:t xml:space="preserve"> and achieve the target sensing KPIs for the sensing service </w:t>
      </w:r>
      <w:r w:rsidR="00732D80">
        <w:t xml:space="preserve">, the use of sensing relays may be </w:t>
      </w:r>
      <w:r w:rsidR="006F73E6">
        <w:t>required</w:t>
      </w:r>
      <w:r w:rsidR="00732D80">
        <w:t>. The</w:t>
      </w:r>
      <w:r w:rsidR="006F73E6">
        <w:t>se</w:t>
      </w:r>
      <w:r w:rsidR="00732D80">
        <w:t xml:space="preserve"> relays may be </w:t>
      </w:r>
      <w:r w:rsidR="00C94D4B">
        <w:t xml:space="preserve">RAN entities or UEs. </w:t>
      </w:r>
      <w:r w:rsidR="00C94D4B" w:rsidRPr="00C94D4B">
        <w:t>RAN relay</w:t>
      </w:r>
      <w:r w:rsidR="00C94D4B">
        <w:t>s</w:t>
      </w:r>
      <w:r w:rsidR="00C94D4B" w:rsidRPr="00C94D4B">
        <w:t xml:space="preserve"> can be fixed or mobile network entity/node that relays the sensing signal to the target(s) (e.g. Repeater, Smart Repeater, IAB, RIS, etc).</w:t>
      </w:r>
      <w:r w:rsidR="006F73E6">
        <w:t xml:space="preserve"> The UE relays are </w:t>
      </w:r>
      <w:r w:rsidR="002D5A44">
        <w:t xml:space="preserve">mobile devices </w:t>
      </w:r>
      <w:r w:rsidR="00EE32E9">
        <w:t xml:space="preserve">capable of relay sensing signals from </w:t>
      </w:r>
      <w:r w:rsidR="00C429FB">
        <w:t>sensing node to another</w:t>
      </w:r>
      <w:r w:rsidR="002D5A44">
        <w:t>.</w:t>
      </w:r>
      <w:r w:rsidR="00C94D4B" w:rsidRPr="00C94D4B">
        <w:t xml:space="preserve"> </w:t>
      </w:r>
    </w:p>
    <w:p w14:paraId="43D61DD9" w14:textId="77777777" w:rsidR="0086224B" w:rsidRPr="000D6532" w:rsidRDefault="0086224B" w:rsidP="0086224B">
      <w:pPr>
        <w:pStyle w:val="Heading3"/>
      </w:pPr>
      <w:r>
        <w:t>5.x</w:t>
      </w:r>
      <w:r w:rsidRPr="000D6532">
        <w:t>.2</w:t>
      </w:r>
      <w:r w:rsidRPr="000D6532">
        <w:tab/>
        <w:t>Pre-conditions</w:t>
      </w:r>
    </w:p>
    <w:p w14:paraId="0843DA56" w14:textId="61C397E0" w:rsidR="0086224B" w:rsidRPr="00BB73F9" w:rsidRDefault="00AE5401" w:rsidP="0086224B">
      <w:pPr>
        <w:rPr>
          <w:lang w:val="en-US"/>
        </w:rPr>
      </w:pPr>
      <w:r w:rsidRPr="00E15A1D">
        <w:t xml:space="preserve">In this use case, </w:t>
      </w:r>
      <w:r w:rsidR="00420E96">
        <w:t>Bob</w:t>
      </w:r>
      <w:r w:rsidR="00015E16">
        <w:t xml:space="preserve"> </w:t>
      </w:r>
      <w:r w:rsidR="009C506B">
        <w:t>l</w:t>
      </w:r>
      <w:r w:rsidR="00777D78">
        <w:t>ives</w:t>
      </w:r>
      <w:r w:rsidR="009C506B">
        <w:t xml:space="preserve"> </w:t>
      </w:r>
      <w:r w:rsidR="00DF3DED">
        <w:t xml:space="preserve">in downtown Amigo </w:t>
      </w:r>
      <w:r w:rsidR="00015E16">
        <w:t>and</w:t>
      </w:r>
      <w:r w:rsidR="00A61F6E">
        <w:t xml:space="preserve"> lately,</w:t>
      </w:r>
      <w:r w:rsidR="00015E16">
        <w:t xml:space="preserve"> he has been hearing about car robber</w:t>
      </w:r>
      <w:r w:rsidR="00A61F6E">
        <w:t>ies</w:t>
      </w:r>
      <w:r w:rsidR="00015E16">
        <w:t xml:space="preserve"> in the area</w:t>
      </w:r>
      <w:r w:rsidR="00D85B9B">
        <w:t>.</w:t>
      </w:r>
      <w:r w:rsidR="002D5A44">
        <w:t xml:space="preserve"> </w:t>
      </w:r>
      <w:r w:rsidR="00DA12A3">
        <w:t xml:space="preserve">Fortunately, </w:t>
      </w:r>
      <w:r w:rsidR="00BE45F2">
        <w:t>Operator X offers NR-sensing service in the downtown Amigo</w:t>
      </w:r>
      <w:r w:rsidR="00DA12A3">
        <w:t xml:space="preserve"> area</w:t>
      </w:r>
      <w:r w:rsidR="00015E16">
        <w:t xml:space="preserve"> and </w:t>
      </w:r>
      <w:r w:rsidR="00DA12A3">
        <w:t xml:space="preserve">the </w:t>
      </w:r>
      <w:r w:rsidR="00A37EDB">
        <w:t>residents</w:t>
      </w:r>
      <w:r w:rsidR="00015E16">
        <w:t xml:space="preserve"> and authorities </w:t>
      </w:r>
      <w:r w:rsidR="00E13F45">
        <w:t xml:space="preserve">having been </w:t>
      </w:r>
      <w:r w:rsidR="00353A40">
        <w:t>leverag</w:t>
      </w:r>
      <w:r w:rsidR="00E13F45">
        <w:t>ing</w:t>
      </w:r>
      <w:r w:rsidR="00353A40">
        <w:t xml:space="preserve"> Operator X’s NR sensing service as needed</w:t>
      </w:r>
      <w:r w:rsidR="00BE45F2">
        <w:t>.</w:t>
      </w:r>
    </w:p>
    <w:p w14:paraId="2E1BDA2D" w14:textId="071C44A7" w:rsidR="0086224B" w:rsidRDefault="0086224B" w:rsidP="0086224B">
      <w:pPr>
        <w:pStyle w:val="Heading3"/>
      </w:pPr>
      <w:r w:rsidRPr="00662618">
        <w:t>5.x.3</w:t>
      </w:r>
      <w:r w:rsidRPr="00662618">
        <w:tab/>
        <w:t>Service Flows</w:t>
      </w:r>
    </w:p>
    <w:p w14:paraId="69162033" w14:textId="77777777" w:rsidR="005A68D0" w:rsidRDefault="005A68D0" w:rsidP="005A68D0"/>
    <w:p w14:paraId="380E41FB" w14:textId="77777777" w:rsidR="005A68D0" w:rsidRDefault="005A68D0" w:rsidP="005A68D0"/>
    <w:p w14:paraId="7FC5782C" w14:textId="77777777" w:rsidR="005A68D0" w:rsidRPr="005A68D0" w:rsidRDefault="005A68D0" w:rsidP="005A68D0"/>
    <w:p w14:paraId="2511455A" w14:textId="505ED0A8" w:rsidR="005A68D0" w:rsidRDefault="005A68D0" w:rsidP="005A68D0"/>
    <w:p w14:paraId="261AE9D7" w14:textId="7C056630" w:rsidR="005A68D0" w:rsidRDefault="005A68D0" w:rsidP="005A68D0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942E3CE" wp14:editId="2CE89EF6">
                <wp:simplePos x="0" y="0"/>
                <wp:positionH relativeFrom="margin">
                  <wp:posOffset>-405130</wp:posOffset>
                </wp:positionH>
                <wp:positionV relativeFrom="paragraph">
                  <wp:posOffset>220980</wp:posOffset>
                </wp:positionV>
                <wp:extent cx="6831330" cy="4036060"/>
                <wp:effectExtent l="0" t="0" r="0" b="0"/>
                <wp:wrapNone/>
                <wp:docPr id="219" name="Group 218">
                  <a:extLst xmlns:a="http://schemas.openxmlformats.org/drawingml/2006/main">
                    <a:ext uri="{FF2B5EF4-FFF2-40B4-BE49-F238E27FC236}">
                      <a16:creationId xmlns:a16="http://schemas.microsoft.com/office/drawing/2014/main" id="{F8C79E2C-5E14-4775-5ACC-58E36353F49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330" cy="4036060"/>
                          <a:chOff x="-681608" y="0"/>
                          <a:chExt cx="10732594" cy="6254429"/>
                        </a:xfrm>
                      </wpg:grpSpPr>
                      <wpg:grpSp>
                        <wpg:cNvPr id="402190382" name="Group 402190382">
                          <a:extLst>
                            <a:ext uri="{FF2B5EF4-FFF2-40B4-BE49-F238E27FC236}">
                              <a16:creationId xmlns:a16="http://schemas.microsoft.com/office/drawing/2014/main" id="{D9B5D354-3559-671B-D0F6-40E9F85EB838}"/>
                            </a:ext>
                          </a:extLst>
                        </wpg:cNvPr>
                        <wpg:cNvGrpSpPr/>
                        <wpg:grpSpPr>
                          <a:xfrm>
                            <a:off x="855345" y="2451903"/>
                            <a:ext cx="779556" cy="1583746"/>
                            <a:chOff x="855347" y="2451902"/>
                            <a:chExt cx="505271" cy="1026507"/>
                          </a:xfrm>
                        </wpg:grpSpPr>
                        <wps:wsp>
                          <wps:cNvPr id="2029764727" name="Freeform 14">
                            <a:extLst>
                              <a:ext uri="{FF2B5EF4-FFF2-40B4-BE49-F238E27FC236}">
                                <a16:creationId xmlns:a16="http://schemas.microsoft.com/office/drawing/2014/main" id="{F665F5FD-D921-6722-C41C-3C54F6726661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97654" y="2690775"/>
                              <a:ext cx="95937" cy="787634"/>
                            </a:xfrm>
                            <a:custGeom>
                              <a:avLst/>
                              <a:gdLst>
                                <a:gd name="T0" fmla="*/ 14 w 60"/>
                                <a:gd name="T1" fmla="*/ 0 h 488"/>
                                <a:gd name="T2" fmla="*/ 51 w 60"/>
                                <a:gd name="T3" fmla="*/ 0 h 488"/>
                                <a:gd name="T4" fmla="*/ 60 w 60"/>
                                <a:gd name="T5" fmla="*/ 475 h 488"/>
                                <a:gd name="T6" fmla="*/ 43 w 60"/>
                                <a:gd name="T7" fmla="*/ 488 h 488"/>
                                <a:gd name="T8" fmla="*/ 17 w 60"/>
                                <a:gd name="T9" fmla="*/ 488 h 488"/>
                                <a:gd name="T10" fmla="*/ 0 w 60"/>
                                <a:gd name="T11" fmla="*/ 475 h 488"/>
                                <a:gd name="T12" fmla="*/ 14 w 60"/>
                                <a:gd name="T13" fmla="*/ 0 h 4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0" h="488">
                                  <a:moveTo>
                                    <a:pt x="14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60" y="475"/>
                                  </a:lnTo>
                                  <a:lnTo>
                                    <a:pt x="43" y="488"/>
                                  </a:lnTo>
                                  <a:lnTo>
                                    <a:pt x="17" y="488"/>
                                  </a:lnTo>
                                  <a:lnTo>
                                    <a:pt x="0" y="475"/>
                                  </a:lnTo>
                                  <a:lnTo>
                                    <a:pt x="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03033919" name="Freeform 15">
                            <a:extLst>
                              <a:ext uri="{FF2B5EF4-FFF2-40B4-BE49-F238E27FC236}">
                                <a16:creationId xmlns:a16="http://schemas.microsoft.com/office/drawing/2014/main" id="{8FBC61EC-465C-9112-A1EB-5B3472DFE56F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97654" y="2690775"/>
                              <a:ext cx="95937" cy="787634"/>
                            </a:xfrm>
                            <a:custGeom>
                              <a:avLst/>
                              <a:gdLst>
                                <a:gd name="T0" fmla="*/ 14 w 60"/>
                                <a:gd name="T1" fmla="*/ 0 h 488"/>
                                <a:gd name="T2" fmla="*/ 51 w 60"/>
                                <a:gd name="T3" fmla="*/ 0 h 488"/>
                                <a:gd name="T4" fmla="*/ 60 w 60"/>
                                <a:gd name="T5" fmla="*/ 475 h 488"/>
                                <a:gd name="T6" fmla="*/ 43 w 60"/>
                                <a:gd name="T7" fmla="*/ 488 h 488"/>
                                <a:gd name="T8" fmla="*/ 17 w 60"/>
                                <a:gd name="T9" fmla="*/ 488 h 488"/>
                                <a:gd name="T10" fmla="*/ 0 w 60"/>
                                <a:gd name="T11" fmla="*/ 475 h 488"/>
                                <a:gd name="T12" fmla="*/ 14 w 60"/>
                                <a:gd name="T13" fmla="*/ 0 h 4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0" h="488">
                                  <a:moveTo>
                                    <a:pt x="14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60" y="475"/>
                                  </a:lnTo>
                                  <a:lnTo>
                                    <a:pt x="43" y="488"/>
                                  </a:lnTo>
                                  <a:lnTo>
                                    <a:pt x="17" y="488"/>
                                  </a:lnTo>
                                  <a:lnTo>
                                    <a:pt x="0" y="475"/>
                                  </a:lnTo>
                                  <a:lnTo>
                                    <a:pt x="14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80889027" name="Freeform 16">
                            <a:extLst>
                              <a:ext uri="{FF2B5EF4-FFF2-40B4-BE49-F238E27FC236}">
                                <a16:creationId xmlns:a16="http://schemas.microsoft.com/office/drawing/2014/main" id="{CBD52725-8272-4E37-32D1-3AAB9DAB8770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103185" y="3255676"/>
                              <a:ext cx="214260" cy="216276"/>
                            </a:xfrm>
                            <a:custGeom>
                              <a:avLst/>
                              <a:gdLst>
                                <a:gd name="T0" fmla="*/ 0 w 134"/>
                                <a:gd name="T1" fmla="*/ 134 h 134"/>
                                <a:gd name="T2" fmla="*/ 133 w 134"/>
                                <a:gd name="T3" fmla="*/ 134 h 134"/>
                                <a:gd name="T4" fmla="*/ 134 w 134"/>
                                <a:gd name="T5" fmla="*/ 0 h 134"/>
                                <a:gd name="T6" fmla="*/ 0 w 134"/>
                                <a:gd name="T7" fmla="*/ 0 h 134"/>
                                <a:gd name="T8" fmla="*/ 0 w 134"/>
                                <a:gd name="T9" fmla="*/ 134 h 1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4" h="134">
                                  <a:moveTo>
                                    <a:pt x="0" y="134"/>
                                  </a:moveTo>
                                  <a:lnTo>
                                    <a:pt x="133" y="134"/>
                                  </a:lnTo>
                                  <a:lnTo>
                                    <a:pt x="13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79369035" name="Freeform 17">
                            <a:extLst>
                              <a:ext uri="{FF2B5EF4-FFF2-40B4-BE49-F238E27FC236}">
                                <a16:creationId xmlns:a16="http://schemas.microsoft.com/office/drawing/2014/main" id="{C370DA07-F2BA-E008-3AA2-CB7EFE33FC66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103185" y="3255676"/>
                              <a:ext cx="214260" cy="216276"/>
                            </a:xfrm>
                            <a:custGeom>
                              <a:avLst/>
                              <a:gdLst>
                                <a:gd name="T0" fmla="*/ 0 w 134"/>
                                <a:gd name="T1" fmla="*/ 134 h 134"/>
                                <a:gd name="T2" fmla="*/ 133 w 134"/>
                                <a:gd name="T3" fmla="*/ 134 h 134"/>
                                <a:gd name="T4" fmla="*/ 134 w 134"/>
                                <a:gd name="T5" fmla="*/ 0 h 134"/>
                                <a:gd name="T6" fmla="*/ 0 w 134"/>
                                <a:gd name="T7" fmla="*/ 0 h 134"/>
                                <a:gd name="T8" fmla="*/ 0 w 134"/>
                                <a:gd name="T9" fmla="*/ 134 h 1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4" h="134">
                                  <a:moveTo>
                                    <a:pt x="0" y="134"/>
                                  </a:moveTo>
                                  <a:lnTo>
                                    <a:pt x="133" y="134"/>
                                  </a:lnTo>
                                  <a:lnTo>
                                    <a:pt x="13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3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702080350" name="Freeform 18">
                            <a:extLst>
                              <a:ext uri="{FF2B5EF4-FFF2-40B4-BE49-F238E27FC236}">
                                <a16:creationId xmlns:a16="http://schemas.microsoft.com/office/drawing/2014/main" id="{0452D54D-E53A-80A4-0683-E386AC979BBF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103185" y="3212098"/>
                              <a:ext cx="257432" cy="43578"/>
                            </a:xfrm>
                            <a:custGeom>
                              <a:avLst/>
                              <a:gdLst>
                                <a:gd name="T0" fmla="*/ 0 w 161"/>
                                <a:gd name="T1" fmla="*/ 27 h 27"/>
                                <a:gd name="T2" fmla="*/ 134 w 161"/>
                                <a:gd name="T3" fmla="*/ 27 h 27"/>
                                <a:gd name="T4" fmla="*/ 161 w 161"/>
                                <a:gd name="T5" fmla="*/ 0 h 27"/>
                                <a:gd name="T6" fmla="*/ 27 w 161"/>
                                <a:gd name="T7" fmla="*/ 0 h 27"/>
                                <a:gd name="T8" fmla="*/ 0 w 161"/>
                                <a:gd name="T9" fmla="*/ 27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1" h="27">
                                  <a:moveTo>
                                    <a:pt x="0" y="27"/>
                                  </a:moveTo>
                                  <a:lnTo>
                                    <a:pt x="134" y="27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27" y="0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3792532" name="Freeform 19">
                            <a:extLst>
                              <a:ext uri="{FF2B5EF4-FFF2-40B4-BE49-F238E27FC236}">
                                <a16:creationId xmlns:a16="http://schemas.microsoft.com/office/drawing/2014/main" id="{36569D6D-E44C-9AFD-48E7-33016688C7B5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103185" y="3212098"/>
                              <a:ext cx="257432" cy="43578"/>
                            </a:xfrm>
                            <a:custGeom>
                              <a:avLst/>
                              <a:gdLst>
                                <a:gd name="T0" fmla="*/ 0 w 161"/>
                                <a:gd name="T1" fmla="*/ 27 h 27"/>
                                <a:gd name="T2" fmla="*/ 134 w 161"/>
                                <a:gd name="T3" fmla="*/ 27 h 27"/>
                                <a:gd name="T4" fmla="*/ 161 w 161"/>
                                <a:gd name="T5" fmla="*/ 0 h 27"/>
                                <a:gd name="T6" fmla="*/ 27 w 161"/>
                                <a:gd name="T7" fmla="*/ 0 h 27"/>
                                <a:gd name="T8" fmla="*/ 0 w 161"/>
                                <a:gd name="T9" fmla="*/ 27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1" h="27">
                                  <a:moveTo>
                                    <a:pt x="0" y="27"/>
                                  </a:moveTo>
                                  <a:lnTo>
                                    <a:pt x="134" y="27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27" y="0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738196099" name="Freeform 20">
                            <a:extLst>
                              <a:ext uri="{FF2B5EF4-FFF2-40B4-BE49-F238E27FC236}">
                                <a16:creationId xmlns:a16="http://schemas.microsoft.com/office/drawing/2014/main" id="{07065B53-5508-2C86-82A2-7F82F8F52543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315847" y="3212098"/>
                              <a:ext cx="44771" cy="259855"/>
                            </a:xfrm>
                            <a:custGeom>
                              <a:avLst/>
                              <a:gdLst>
                                <a:gd name="T0" fmla="*/ 1 w 28"/>
                                <a:gd name="T1" fmla="*/ 27 h 161"/>
                                <a:gd name="T2" fmla="*/ 0 w 28"/>
                                <a:gd name="T3" fmla="*/ 161 h 161"/>
                                <a:gd name="T4" fmla="*/ 28 w 28"/>
                                <a:gd name="T5" fmla="*/ 134 h 161"/>
                                <a:gd name="T6" fmla="*/ 28 w 28"/>
                                <a:gd name="T7" fmla="*/ 0 h 161"/>
                                <a:gd name="T8" fmla="*/ 1 w 28"/>
                                <a:gd name="T9" fmla="*/ 27 h 1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61">
                                  <a:moveTo>
                                    <a:pt x="1" y="27"/>
                                  </a:moveTo>
                                  <a:lnTo>
                                    <a:pt x="0" y="161"/>
                                  </a:lnTo>
                                  <a:lnTo>
                                    <a:pt x="28" y="134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1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01104582" name="Freeform 21">
                            <a:extLst>
                              <a:ext uri="{FF2B5EF4-FFF2-40B4-BE49-F238E27FC236}">
                                <a16:creationId xmlns:a16="http://schemas.microsoft.com/office/drawing/2014/main" id="{AF0F81AD-95DE-1B8A-1383-BC0E12B31CFD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315847" y="3212098"/>
                              <a:ext cx="44771" cy="259855"/>
                            </a:xfrm>
                            <a:custGeom>
                              <a:avLst/>
                              <a:gdLst>
                                <a:gd name="T0" fmla="*/ 1 w 28"/>
                                <a:gd name="T1" fmla="*/ 27 h 161"/>
                                <a:gd name="T2" fmla="*/ 0 w 28"/>
                                <a:gd name="T3" fmla="*/ 161 h 161"/>
                                <a:gd name="T4" fmla="*/ 28 w 28"/>
                                <a:gd name="T5" fmla="*/ 134 h 161"/>
                                <a:gd name="T6" fmla="*/ 28 w 28"/>
                                <a:gd name="T7" fmla="*/ 0 h 161"/>
                                <a:gd name="T8" fmla="*/ 1 w 28"/>
                                <a:gd name="T9" fmla="*/ 27 h 1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61">
                                  <a:moveTo>
                                    <a:pt x="1" y="27"/>
                                  </a:moveTo>
                                  <a:lnTo>
                                    <a:pt x="0" y="161"/>
                                  </a:lnTo>
                                  <a:lnTo>
                                    <a:pt x="28" y="134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1" y="27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29668286" name="Line 22">
                            <a:extLst>
                              <a:ext uri="{FF2B5EF4-FFF2-40B4-BE49-F238E27FC236}">
                                <a16:creationId xmlns:a16="http://schemas.microsoft.com/office/drawing/2014/main" id="{A3306A7A-C099-4BFA-942D-19AFED330AB0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1123972" y="3276658"/>
                              <a:ext cx="0" cy="174312"/>
                            </a:xfrm>
                            <a:prstGeom prst="line">
                              <a:avLst/>
                            </a:prstGeom>
                            <a:noFill/>
                            <a:ln w="14288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66469679" name="Line 23">
                            <a:extLst>
                              <a:ext uri="{FF2B5EF4-FFF2-40B4-BE49-F238E27FC236}">
                                <a16:creationId xmlns:a16="http://schemas.microsoft.com/office/drawing/2014/main" id="{19AF562F-F8CD-EF07-A0E6-A8444BBD4029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1167144" y="3276658"/>
                              <a:ext cx="0" cy="174312"/>
                            </a:xfrm>
                            <a:prstGeom prst="line">
                              <a:avLst/>
                            </a:prstGeom>
                            <a:noFill/>
                            <a:ln w="14288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68125873" name="Line 24">
                            <a:extLst>
                              <a:ext uri="{FF2B5EF4-FFF2-40B4-BE49-F238E27FC236}">
                                <a16:creationId xmlns:a16="http://schemas.microsoft.com/office/drawing/2014/main" id="{E2BEC964-F668-D26C-98CF-E2B1060E9C05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1210315" y="3276658"/>
                              <a:ext cx="0" cy="174312"/>
                            </a:xfrm>
                            <a:prstGeom prst="line">
                              <a:avLst/>
                            </a:prstGeom>
                            <a:noFill/>
                            <a:ln w="14288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48771400" name="Line 25">
                            <a:extLst>
                              <a:ext uri="{FF2B5EF4-FFF2-40B4-BE49-F238E27FC236}">
                                <a16:creationId xmlns:a16="http://schemas.microsoft.com/office/drawing/2014/main" id="{B04ADA54-03D3-2F46-1E3D-9AE17AB65C9B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1253487" y="3276658"/>
                              <a:ext cx="0" cy="174312"/>
                            </a:xfrm>
                            <a:prstGeom prst="line">
                              <a:avLst/>
                            </a:prstGeom>
                            <a:noFill/>
                            <a:ln w="14288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95636608" name="Line 26">
                            <a:extLst>
                              <a:ext uri="{FF2B5EF4-FFF2-40B4-BE49-F238E27FC236}">
                                <a16:creationId xmlns:a16="http://schemas.microsoft.com/office/drawing/2014/main" id="{3CB2401A-F731-D4AB-370A-B6521BE93CFA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>
                              <a:off x="1295060" y="3278272"/>
                              <a:ext cx="1599" cy="172698"/>
                            </a:xfrm>
                            <a:prstGeom prst="line">
                              <a:avLst/>
                            </a:prstGeom>
                            <a:noFill/>
                            <a:ln w="14288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03142315" name="Line 27">
                            <a:extLst>
                              <a:ext uri="{FF2B5EF4-FFF2-40B4-BE49-F238E27FC236}">
                                <a16:creationId xmlns:a16="http://schemas.microsoft.com/office/drawing/2014/main" id="{3F76F50E-04B7-54C1-BEF4-48BD9B6B657F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1123972" y="3363814"/>
                              <a:ext cx="171088" cy="0"/>
                            </a:xfrm>
                            <a:prstGeom prst="line">
                              <a:avLst/>
                            </a:prstGeom>
                            <a:noFill/>
                            <a:ln w="14288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51525134" name="Line 28">
                            <a:extLst>
                              <a:ext uri="{FF2B5EF4-FFF2-40B4-BE49-F238E27FC236}">
                                <a16:creationId xmlns:a16="http://schemas.microsoft.com/office/drawing/2014/main" id="{9E4AF82E-877A-DEB4-6746-2210DCFB16EF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1274274" y="3278272"/>
                              <a:ext cx="0" cy="64560"/>
                            </a:xfrm>
                            <a:prstGeom prst="line">
                              <a:avLst/>
                            </a:prstGeom>
                            <a:noFill/>
                            <a:ln w="14288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762030285" name="Line 29">
                            <a:extLst>
                              <a:ext uri="{FF2B5EF4-FFF2-40B4-BE49-F238E27FC236}">
                                <a16:creationId xmlns:a16="http://schemas.microsoft.com/office/drawing/2014/main" id="{45981899-AB81-5470-DA38-53E2CB9E6997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1274274" y="3394480"/>
                              <a:ext cx="0" cy="56490"/>
                            </a:xfrm>
                            <a:prstGeom prst="line">
                              <a:avLst/>
                            </a:prstGeom>
                            <a:noFill/>
                            <a:ln w="14288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97242051" name="Line 30">
                            <a:extLst>
                              <a:ext uri="{FF2B5EF4-FFF2-40B4-BE49-F238E27FC236}">
                                <a16:creationId xmlns:a16="http://schemas.microsoft.com/office/drawing/2014/main" id="{6AA1A58E-3FB2-F8D9-68CF-ACF9C491EBD9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1231102" y="3276658"/>
                              <a:ext cx="0" cy="66174"/>
                            </a:xfrm>
                            <a:prstGeom prst="line">
                              <a:avLst/>
                            </a:prstGeom>
                            <a:noFill/>
                            <a:ln w="14288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37238382" name="Freeform 31">
                            <a:extLst>
                              <a:ext uri="{FF2B5EF4-FFF2-40B4-BE49-F238E27FC236}">
                                <a16:creationId xmlns:a16="http://schemas.microsoft.com/office/drawing/2014/main" id="{E15B6638-7114-A64B-0E4B-67AD7F0A84D6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010446" y="2459972"/>
                              <a:ext cx="44771" cy="21304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2 h 132"/>
                                <a:gd name="T2" fmla="*/ 27 w 28"/>
                                <a:gd name="T3" fmla="*/ 131 h 132"/>
                                <a:gd name="T4" fmla="*/ 28 w 28"/>
                                <a:gd name="T5" fmla="*/ 0 h 132"/>
                                <a:gd name="T6" fmla="*/ 0 w 28"/>
                                <a:gd name="T7" fmla="*/ 3 h 132"/>
                                <a:gd name="T8" fmla="*/ 0 w 28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32">
                                  <a:moveTo>
                                    <a:pt x="0" y="132"/>
                                  </a:moveTo>
                                  <a:lnTo>
                                    <a:pt x="27" y="131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0" y="3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61957127" name="Freeform 32">
                            <a:extLst>
                              <a:ext uri="{FF2B5EF4-FFF2-40B4-BE49-F238E27FC236}">
                                <a16:creationId xmlns:a16="http://schemas.microsoft.com/office/drawing/2014/main" id="{3C7DB096-2ED5-82DB-0C59-D54CE4BA9969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010446" y="2459972"/>
                              <a:ext cx="44771" cy="21304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2 h 132"/>
                                <a:gd name="T2" fmla="*/ 27 w 28"/>
                                <a:gd name="T3" fmla="*/ 131 h 132"/>
                                <a:gd name="T4" fmla="*/ 28 w 28"/>
                                <a:gd name="T5" fmla="*/ 0 h 132"/>
                                <a:gd name="T6" fmla="*/ 0 w 28"/>
                                <a:gd name="T7" fmla="*/ 3 h 132"/>
                                <a:gd name="T8" fmla="*/ 0 w 28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32">
                                  <a:moveTo>
                                    <a:pt x="0" y="132"/>
                                  </a:moveTo>
                                  <a:lnTo>
                                    <a:pt x="27" y="131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0" y="3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20291219" name="Freeform 33">
                            <a:extLst>
                              <a:ext uri="{FF2B5EF4-FFF2-40B4-BE49-F238E27FC236}">
                                <a16:creationId xmlns:a16="http://schemas.microsoft.com/office/drawing/2014/main" id="{27D61D6D-5699-29B7-5396-5F45B89D1CEF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101586" y="2451902"/>
                              <a:ext cx="44771" cy="21304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2 h 132"/>
                                <a:gd name="T2" fmla="*/ 28 w 28"/>
                                <a:gd name="T3" fmla="*/ 130 h 132"/>
                                <a:gd name="T4" fmla="*/ 28 w 28"/>
                                <a:gd name="T5" fmla="*/ 0 h 132"/>
                                <a:gd name="T6" fmla="*/ 0 w 28"/>
                                <a:gd name="T7" fmla="*/ 3 h 132"/>
                                <a:gd name="T8" fmla="*/ 0 w 28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32">
                                  <a:moveTo>
                                    <a:pt x="0" y="132"/>
                                  </a:moveTo>
                                  <a:lnTo>
                                    <a:pt x="28" y="13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0" y="3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10293003" name="Freeform 34">
                            <a:extLst>
                              <a:ext uri="{FF2B5EF4-FFF2-40B4-BE49-F238E27FC236}">
                                <a16:creationId xmlns:a16="http://schemas.microsoft.com/office/drawing/2014/main" id="{BE95246B-05DC-560B-0E2F-FF89782CD2CD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101586" y="2451902"/>
                              <a:ext cx="44771" cy="21304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2 h 132"/>
                                <a:gd name="T2" fmla="*/ 28 w 28"/>
                                <a:gd name="T3" fmla="*/ 130 h 132"/>
                                <a:gd name="T4" fmla="*/ 28 w 28"/>
                                <a:gd name="T5" fmla="*/ 0 h 132"/>
                                <a:gd name="T6" fmla="*/ 0 w 28"/>
                                <a:gd name="T7" fmla="*/ 3 h 132"/>
                                <a:gd name="T8" fmla="*/ 0 w 28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32">
                                  <a:moveTo>
                                    <a:pt x="0" y="132"/>
                                  </a:moveTo>
                                  <a:lnTo>
                                    <a:pt x="28" y="13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0" y="3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96814682" name="Freeform 35">
                            <a:extLst>
                              <a:ext uri="{FF2B5EF4-FFF2-40B4-BE49-F238E27FC236}">
                                <a16:creationId xmlns:a16="http://schemas.microsoft.com/office/drawing/2014/main" id="{1731E489-7D89-8BCF-56C1-20CB7BA4E146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17706" y="2471270"/>
                              <a:ext cx="44771" cy="21304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2 h 132"/>
                                <a:gd name="T2" fmla="*/ 27 w 28"/>
                                <a:gd name="T3" fmla="*/ 130 h 132"/>
                                <a:gd name="T4" fmla="*/ 28 w 28"/>
                                <a:gd name="T5" fmla="*/ 0 h 132"/>
                                <a:gd name="T6" fmla="*/ 0 w 28"/>
                                <a:gd name="T7" fmla="*/ 3 h 132"/>
                                <a:gd name="T8" fmla="*/ 0 w 28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32">
                                  <a:moveTo>
                                    <a:pt x="0" y="132"/>
                                  </a:moveTo>
                                  <a:lnTo>
                                    <a:pt x="27" y="13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0" y="3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35713377" name="Freeform 36">
                            <a:extLst>
                              <a:ext uri="{FF2B5EF4-FFF2-40B4-BE49-F238E27FC236}">
                                <a16:creationId xmlns:a16="http://schemas.microsoft.com/office/drawing/2014/main" id="{8D3CE3F9-F554-C304-37D1-FEAF9ACF7268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17706" y="2471270"/>
                              <a:ext cx="44771" cy="21304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2 h 132"/>
                                <a:gd name="T2" fmla="*/ 27 w 28"/>
                                <a:gd name="T3" fmla="*/ 130 h 132"/>
                                <a:gd name="T4" fmla="*/ 28 w 28"/>
                                <a:gd name="T5" fmla="*/ 0 h 132"/>
                                <a:gd name="T6" fmla="*/ 0 w 28"/>
                                <a:gd name="T7" fmla="*/ 3 h 132"/>
                                <a:gd name="T8" fmla="*/ 0 w 28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32">
                                  <a:moveTo>
                                    <a:pt x="0" y="132"/>
                                  </a:moveTo>
                                  <a:lnTo>
                                    <a:pt x="27" y="13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0" y="3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75045436" name="Line 37">
                            <a:extLst>
                              <a:ext uri="{FF2B5EF4-FFF2-40B4-BE49-F238E27FC236}">
                                <a16:creationId xmlns:a16="http://schemas.microsoft.com/office/drawing/2014/main" id="{5E478F69-F918-EEE5-2685-A16BC383EC77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V="1">
                              <a:off x="919305" y="2556812"/>
                              <a:ext cx="217458" cy="17754"/>
                            </a:xfrm>
                            <a:prstGeom prst="line">
                              <a:avLst/>
                            </a:prstGeom>
                            <a:noFill/>
                            <a:ln w="14288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84610870" name="Line 38">
                            <a:extLst>
                              <a:ext uri="{FF2B5EF4-FFF2-40B4-BE49-F238E27FC236}">
                                <a16:creationId xmlns:a16="http://schemas.microsoft.com/office/drawing/2014/main" id="{4D8ECB93-E439-D4D6-2CB7-3C9FD42E2F60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V="1">
                              <a:off x="1135164" y="2574566"/>
                              <a:ext cx="52766" cy="88770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92026610" name="Line 39">
                            <a:extLst>
                              <a:ext uri="{FF2B5EF4-FFF2-40B4-BE49-F238E27FC236}">
                                <a16:creationId xmlns:a16="http://schemas.microsoft.com/office/drawing/2014/main" id="{EF7F4426-4FCD-8ED4-37A3-C27C9A964F07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1076003" y="2610074"/>
                              <a:ext cx="17589" cy="848966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68638652" name="Line 40">
                            <a:extLst>
                              <a:ext uri="{FF2B5EF4-FFF2-40B4-BE49-F238E27FC236}">
                                <a16:creationId xmlns:a16="http://schemas.microsoft.com/office/drawing/2014/main" id="{3D455C25-3FC9-9B9B-2C5D-4795DC6DC507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1061612" y="2624600"/>
                              <a:ext cx="7995" cy="852194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47810706" name="Freeform 41">
                            <a:extLst>
                              <a:ext uri="{FF2B5EF4-FFF2-40B4-BE49-F238E27FC236}">
                                <a16:creationId xmlns:a16="http://schemas.microsoft.com/office/drawing/2014/main" id="{CD4B3B3D-D48E-A6CB-EA83-B83CF4D62C6D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96055" y="3457426"/>
                              <a:ext cx="97536" cy="19368"/>
                            </a:xfrm>
                            <a:custGeom>
                              <a:avLst/>
                              <a:gdLst>
                                <a:gd name="T0" fmla="*/ 61 w 61"/>
                                <a:gd name="T1" fmla="*/ 1 h 12"/>
                                <a:gd name="T2" fmla="*/ 46 w 61"/>
                                <a:gd name="T3" fmla="*/ 12 h 12"/>
                                <a:gd name="T4" fmla="*/ 15 w 61"/>
                                <a:gd name="T5" fmla="*/ 12 h 12"/>
                                <a:gd name="T6" fmla="*/ 0 w 61"/>
                                <a:gd name="T7" fmla="*/ 0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1" h="12">
                                  <a:moveTo>
                                    <a:pt x="61" y="1"/>
                                  </a:moveTo>
                                  <a:lnTo>
                                    <a:pt x="46" y="12"/>
                                  </a:lnTo>
                                  <a:lnTo>
                                    <a:pt x="15" y="12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55365105" name="Freeform 42">
                            <a:extLst>
                              <a:ext uri="{FF2B5EF4-FFF2-40B4-BE49-F238E27FC236}">
                                <a16:creationId xmlns:a16="http://schemas.microsoft.com/office/drawing/2014/main" id="{4C5B0739-24C8-0599-7C30-66224530FBC5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178336" y="2459972"/>
                              <a:ext cx="12792" cy="229189"/>
                            </a:xfrm>
                            <a:custGeom>
                              <a:avLst/>
                              <a:gdLst>
                                <a:gd name="T0" fmla="*/ 0 w 17"/>
                                <a:gd name="T1" fmla="*/ 310 h 310"/>
                                <a:gd name="T2" fmla="*/ 1 w 17"/>
                                <a:gd name="T3" fmla="*/ 45 h 310"/>
                                <a:gd name="T4" fmla="*/ 17 w 17"/>
                                <a:gd name="T5" fmla="*/ 0 h 310"/>
                                <a:gd name="T6" fmla="*/ 17 w 17"/>
                                <a:gd name="T7" fmla="*/ 266 h 310"/>
                                <a:gd name="T8" fmla="*/ 0 w 17"/>
                                <a:gd name="T9" fmla="*/ 310 h 3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" h="310">
                                  <a:moveTo>
                                    <a:pt x="0" y="310"/>
                                  </a:moveTo>
                                  <a:lnTo>
                                    <a:pt x="1" y="45"/>
                                  </a:lnTo>
                                  <a:cubicBezTo>
                                    <a:pt x="9" y="44"/>
                                    <a:pt x="16" y="26"/>
                                    <a:pt x="17" y="0"/>
                                  </a:cubicBezTo>
                                  <a:lnTo>
                                    <a:pt x="17" y="266"/>
                                  </a:lnTo>
                                  <a:cubicBezTo>
                                    <a:pt x="17" y="290"/>
                                    <a:pt x="9" y="310"/>
                                    <a:pt x="0" y="3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22161580" name="Freeform 43">
                            <a:extLst>
                              <a:ext uri="{FF2B5EF4-FFF2-40B4-BE49-F238E27FC236}">
                                <a16:creationId xmlns:a16="http://schemas.microsoft.com/office/drawing/2014/main" id="{628355BE-C706-2B63-A543-E44EC3EF3C02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178336" y="2459972"/>
                              <a:ext cx="12792" cy="229189"/>
                            </a:xfrm>
                            <a:custGeom>
                              <a:avLst/>
                              <a:gdLst>
                                <a:gd name="T0" fmla="*/ 0 w 17"/>
                                <a:gd name="T1" fmla="*/ 310 h 310"/>
                                <a:gd name="T2" fmla="*/ 1 w 17"/>
                                <a:gd name="T3" fmla="*/ 45 h 310"/>
                                <a:gd name="T4" fmla="*/ 17 w 17"/>
                                <a:gd name="T5" fmla="*/ 0 h 310"/>
                                <a:gd name="T6" fmla="*/ 17 w 17"/>
                                <a:gd name="T7" fmla="*/ 266 h 310"/>
                                <a:gd name="T8" fmla="*/ 0 w 17"/>
                                <a:gd name="T9" fmla="*/ 310 h 3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" h="310">
                                  <a:moveTo>
                                    <a:pt x="0" y="310"/>
                                  </a:moveTo>
                                  <a:lnTo>
                                    <a:pt x="1" y="45"/>
                                  </a:lnTo>
                                  <a:cubicBezTo>
                                    <a:pt x="9" y="44"/>
                                    <a:pt x="16" y="26"/>
                                    <a:pt x="17" y="0"/>
                                  </a:cubicBezTo>
                                  <a:lnTo>
                                    <a:pt x="17" y="266"/>
                                  </a:lnTo>
                                  <a:cubicBezTo>
                                    <a:pt x="17" y="290"/>
                                    <a:pt x="9" y="310"/>
                                    <a:pt x="0" y="310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63519531" name="Freeform 44">
                            <a:extLst>
                              <a:ext uri="{FF2B5EF4-FFF2-40B4-BE49-F238E27FC236}">
                                <a16:creationId xmlns:a16="http://schemas.microsoft.com/office/drawing/2014/main" id="{2032A7FC-17B2-DFBE-6DBC-A7F85A2B0E38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175138" y="2456744"/>
                              <a:ext cx="14391" cy="232417"/>
                            </a:xfrm>
                            <a:custGeom>
                              <a:avLst/>
                              <a:gdLst>
                                <a:gd name="T0" fmla="*/ 9 w 9"/>
                                <a:gd name="T1" fmla="*/ 0 h 144"/>
                                <a:gd name="T2" fmla="*/ 0 w 9"/>
                                <a:gd name="T3" fmla="*/ 19 h 144"/>
                                <a:gd name="T4" fmla="*/ 0 w 9"/>
                                <a:gd name="T5" fmla="*/ 140 h 144"/>
                                <a:gd name="T6" fmla="*/ 2 w 9"/>
                                <a:gd name="T7" fmla="*/ 144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" h="144">
                                  <a:moveTo>
                                    <a:pt x="9" y="0"/>
                                  </a:moveTo>
                                  <a:lnTo>
                                    <a:pt x="0" y="19"/>
                                  </a:lnTo>
                                  <a:lnTo>
                                    <a:pt x="0" y="140"/>
                                  </a:lnTo>
                                  <a:lnTo>
                                    <a:pt x="2" y="144"/>
                                  </a:lnTo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90010638" name="Line 45">
                            <a:extLst>
                              <a:ext uri="{FF2B5EF4-FFF2-40B4-BE49-F238E27FC236}">
                                <a16:creationId xmlns:a16="http://schemas.microsoft.com/office/drawing/2014/main" id="{E4BE5725-D2EE-3694-C231-0839405A33C9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1189529" y="2456744"/>
                              <a:ext cx="1599" cy="3228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7592770" name="Line 46">
                            <a:extLst>
                              <a:ext uri="{FF2B5EF4-FFF2-40B4-BE49-F238E27FC236}">
                                <a16:creationId xmlns:a16="http://schemas.microsoft.com/office/drawing/2014/main" id="{8FA31863-02D5-1C79-1BF7-34334AC6B057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 flipV="1">
                              <a:off x="866540" y="2498708"/>
                              <a:ext cx="39974" cy="9684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97188113" name="Line 47">
                            <a:extLst>
                              <a:ext uri="{FF2B5EF4-FFF2-40B4-BE49-F238E27FC236}">
                                <a16:creationId xmlns:a16="http://schemas.microsoft.com/office/drawing/2014/main" id="{32EDF5BE-1E3D-4BB0-7E7C-F56E5FD0BF8C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>
                              <a:off x="856946" y="2498708"/>
                              <a:ext cx="9594" cy="3228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32143909" name="Line 48">
                            <a:extLst>
                              <a:ext uri="{FF2B5EF4-FFF2-40B4-BE49-F238E27FC236}">
                                <a16:creationId xmlns:a16="http://schemas.microsoft.com/office/drawing/2014/main" id="{417A7F29-8122-F5D5-4186-28C29F049FCE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 flipV="1">
                              <a:off x="957680" y="2521304"/>
                              <a:ext cx="39974" cy="9684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758863290" name="Line 49">
                            <a:extLst>
                              <a:ext uri="{FF2B5EF4-FFF2-40B4-BE49-F238E27FC236}">
                                <a16:creationId xmlns:a16="http://schemas.microsoft.com/office/drawing/2014/main" id="{C34C3CBA-3DFC-D2E8-CEF5-E0AF195095A1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>
                              <a:off x="948086" y="2521304"/>
                              <a:ext cx="9594" cy="3228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73033408" name="Line 50">
                            <a:extLst>
                              <a:ext uri="{FF2B5EF4-FFF2-40B4-BE49-F238E27FC236}">
                                <a16:creationId xmlns:a16="http://schemas.microsoft.com/office/drawing/2014/main" id="{188FEBA5-5696-B290-9255-7E782160DBD5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 flipV="1">
                              <a:off x="1052019" y="2547128"/>
                              <a:ext cx="38375" cy="9684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97115589" name="Line 51">
                            <a:extLst>
                              <a:ext uri="{FF2B5EF4-FFF2-40B4-BE49-F238E27FC236}">
                                <a16:creationId xmlns:a16="http://schemas.microsoft.com/office/drawing/2014/main" id="{9AF2C21B-1E48-2E2E-128F-6FFD4CE509EE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>
                              <a:off x="1040826" y="2547128"/>
                              <a:ext cx="11193" cy="3228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32111870" name="Line 52">
                            <a:extLst>
                              <a:ext uri="{FF2B5EF4-FFF2-40B4-BE49-F238E27FC236}">
                                <a16:creationId xmlns:a16="http://schemas.microsoft.com/office/drawing/2014/main" id="{5BD4AB21-091A-54E5-88CF-54E5DB3A7ABE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1144758" y="2539058"/>
                              <a:ext cx="1599" cy="4842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91044148" name="Line 53">
                            <a:extLst>
                              <a:ext uri="{FF2B5EF4-FFF2-40B4-BE49-F238E27FC236}">
                                <a16:creationId xmlns:a16="http://schemas.microsoft.com/office/drawing/2014/main" id="{F1E913DD-3B40-150B-977D-E47854FF4914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1131966" y="2571338"/>
                              <a:ext cx="1599" cy="4842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95887012" name="Freeform 54">
                            <a:extLst>
                              <a:ext uri="{FF2B5EF4-FFF2-40B4-BE49-F238E27FC236}">
                                <a16:creationId xmlns:a16="http://schemas.microsoft.com/office/drawing/2014/main" id="{353FFD61-044D-A00F-2FED-B1AC031B6334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152753" y="2498708"/>
                              <a:ext cx="14391" cy="232417"/>
                            </a:xfrm>
                            <a:custGeom>
                              <a:avLst/>
                              <a:gdLst>
                                <a:gd name="T0" fmla="*/ 9 w 9"/>
                                <a:gd name="T1" fmla="*/ 0 h 144"/>
                                <a:gd name="T2" fmla="*/ 1 w 9"/>
                                <a:gd name="T3" fmla="*/ 19 h 144"/>
                                <a:gd name="T4" fmla="*/ 0 w 9"/>
                                <a:gd name="T5" fmla="*/ 139 h 144"/>
                                <a:gd name="T6" fmla="*/ 2 w 9"/>
                                <a:gd name="T7" fmla="*/ 144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" h="144">
                                  <a:moveTo>
                                    <a:pt x="9" y="0"/>
                                  </a:moveTo>
                                  <a:lnTo>
                                    <a:pt x="1" y="19"/>
                                  </a:lnTo>
                                  <a:lnTo>
                                    <a:pt x="0" y="139"/>
                                  </a:lnTo>
                                  <a:lnTo>
                                    <a:pt x="2" y="144"/>
                                  </a:lnTo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08093099" name="Line 55">
                            <a:extLst>
                              <a:ext uri="{FF2B5EF4-FFF2-40B4-BE49-F238E27FC236}">
                                <a16:creationId xmlns:a16="http://schemas.microsoft.com/office/drawing/2014/main" id="{F894138E-7462-F0B8-D39B-87E46E3A4D2F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1167144" y="2498708"/>
                              <a:ext cx="1599" cy="3228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42330713" name="Line 56">
                            <a:extLst>
                              <a:ext uri="{FF2B5EF4-FFF2-40B4-BE49-F238E27FC236}">
                                <a16:creationId xmlns:a16="http://schemas.microsoft.com/office/drawing/2014/main" id="{98D1DED9-D3A7-906D-A2DD-136C849EBFDE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1154352" y="2529374"/>
                              <a:ext cx="1599" cy="4842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52882748" name="Line 57">
                            <a:extLst>
                              <a:ext uri="{FF2B5EF4-FFF2-40B4-BE49-F238E27FC236}">
                                <a16:creationId xmlns:a16="http://schemas.microsoft.com/office/drawing/2014/main" id="{7D119DB2-B793-8C29-1577-32016E9B8C4E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1175138" y="2487410"/>
                              <a:ext cx="3198" cy="6456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26929848" name="Freeform 58">
                            <a:extLst>
                              <a:ext uri="{FF2B5EF4-FFF2-40B4-BE49-F238E27FC236}">
                                <a16:creationId xmlns:a16="http://schemas.microsoft.com/office/drawing/2014/main" id="{0D80A7A6-C148-6D09-9668-BD5715FCC231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175138" y="2487410"/>
                              <a:ext cx="3198" cy="201750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25"/>
                                <a:gd name="T2" fmla="*/ 2 w 2"/>
                                <a:gd name="T3" fmla="*/ 4 h 125"/>
                                <a:gd name="T4" fmla="*/ 2 w 2"/>
                                <a:gd name="T5" fmla="*/ 125 h 125"/>
                                <a:gd name="T6" fmla="*/ 0 w 2"/>
                                <a:gd name="T7" fmla="*/ 121 h 125"/>
                                <a:gd name="T8" fmla="*/ 0 w 2"/>
                                <a:gd name="T9" fmla="*/ 0 h 1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" h="125">
                                  <a:moveTo>
                                    <a:pt x="0" y="0"/>
                                  </a:moveTo>
                                  <a:lnTo>
                                    <a:pt x="2" y="4"/>
                                  </a:lnTo>
                                  <a:lnTo>
                                    <a:pt x="2" y="125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45401785" name="Freeform 59">
                            <a:extLst>
                              <a:ext uri="{FF2B5EF4-FFF2-40B4-BE49-F238E27FC236}">
                                <a16:creationId xmlns:a16="http://schemas.microsoft.com/office/drawing/2014/main" id="{49E1EB32-35AD-E67C-C4EF-05001E3052DA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175138" y="2487410"/>
                              <a:ext cx="3198" cy="201750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25"/>
                                <a:gd name="T2" fmla="*/ 2 w 2"/>
                                <a:gd name="T3" fmla="*/ 4 h 125"/>
                                <a:gd name="T4" fmla="*/ 2 w 2"/>
                                <a:gd name="T5" fmla="*/ 125 h 125"/>
                                <a:gd name="T6" fmla="*/ 0 w 2"/>
                                <a:gd name="T7" fmla="*/ 121 h 125"/>
                                <a:gd name="T8" fmla="*/ 0 w 2"/>
                                <a:gd name="T9" fmla="*/ 0 h 1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" h="125">
                                  <a:moveTo>
                                    <a:pt x="0" y="0"/>
                                  </a:moveTo>
                                  <a:lnTo>
                                    <a:pt x="2" y="4"/>
                                  </a:lnTo>
                                  <a:lnTo>
                                    <a:pt x="2" y="125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4964158" name="Line 60">
                            <a:extLst>
                              <a:ext uri="{FF2B5EF4-FFF2-40B4-BE49-F238E27FC236}">
                                <a16:creationId xmlns:a16="http://schemas.microsoft.com/office/drawing/2014/main" id="{2A507E22-F7DF-BDF1-EDA7-87EBE4BBA00C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 flipV="1">
                              <a:off x="1037628" y="2564882"/>
                              <a:ext cx="3198" cy="29052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76295973" name="Line 61">
                            <a:extLst>
                              <a:ext uri="{FF2B5EF4-FFF2-40B4-BE49-F238E27FC236}">
                                <a16:creationId xmlns:a16="http://schemas.microsoft.com/office/drawing/2014/main" id="{33358973-67A4-0080-DF25-1432587FFE70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1076003" y="2614916"/>
                              <a:ext cx="84745" cy="4842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76654892" name="Freeform 62">
                            <a:extLst>
                              <a:ext uri="{FF2B5EF4-FFF2-40B4-BE49-F238E27FC236}">
                                <a16:creationId xmlns:a16="http://schemas.microsoft.com/office/drawing/2014/main" id="{7AF1ADDB-1448-0432-B01A-BAF581B6E664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016842" y="2610074"/>
                              <a:ext cx="17589" cy="8392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5 h 115"/>
                                <a:gd name="T2" fmla="*/ 20 w 24"/>
                                <a:gd name="T3" fmla="*/ 111 h 115"/>
                                <a:gd name="T4" fmla="*/ 24 w 24"/>
                                <a:gd name="T5" fmla="*/ 20 h 115"/>
                                <a:gd name="T6" fmla="*/ 4 w 24"/>
                                <a:gd name="T7" fmla="*/ 8 h 115"/>
                                <a:gd name="T8" fmla="*/ 4 w 24"/>
                                <a:gd name="T9" fmla="*/ 0 h 115"/>
                                <a:gd name="T10" fmla="*/ 0 w 24"/>
                                <a:gd name="T11" fmla="*/ 115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" h="115">
                                  <a:moveTo>
                                    <a:pt x="0" y="115"/>
                                  </a:moveTo>
                                  <a:lnTo>
                                    <a:pt x="20" y="111"/>
                                  </a:lnTo>
                                  <a:lnTo>
                                    <a:pt x="24" y="20"/>
                                  </a:lnTo>
                                  <a:cubicBezTo>
                                    <a:pt x="15" y="23"/>
                                    <a:pt x="6" y="17"/>
                                    <a:pt x="4" y="8"/>
                                  </a:cubicBezTo>
                                  <a:cubicBezTo>
                                    <a:pt x="3" y="6"/>
                                    <a:pt x="3" y="3"/>
                                    <a:pt x="4" y="0"/>
                                  </a:cubicBezTo>
                                  <a:lnTo>
                                    <a:pt x="0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21932800" name="Freeform 63">
                            <a:extLst>
                              <a:ext uri="{FF2B5EF4-FFF2-40B4-BE49-F238E27FC236}">
                                <a16:creationId xmlns:a16="http://schemas.microsoft.com/office/drawing/2014/main" id="{E2A19EF3-C8A6-1DC8-4C35-8F0355525F40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016842" y="2610074"/>
                              <a:ext cx="17589" cy="8392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5 h 115"/>
                                <a:gd name="T2" fmla="*/ 20 w 24"/>
                                <a:gd name="T3" fmla="*/ 111 h 115"/>
                                <a:gd name="T4" fmla="*/ 24 w 24"/>
                                <a:gd name="T5" fmla="*/ 20 h 115"/>
                                <a:gd name="T6" fmla="*/ 4 w 24"/>
                                <a:gd name="T7" fmla="*/ 8 h 115"/>
                                <a:gd name="T8" fmla="*/ 4 w 24"/>
                                <a:gd name="T9" fmla="*/ 0 h 115"/>
                                <a:gd name="T10" fmla="*/ 0 w 24"/>
                                <a:gd name="T11" fmla="*/ 115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" h="115">
                                  <a:moveTo>
                                    <a:pt x="0" y="115"/>
                                  </a:moveTo>
                                  <a:lnTo>
                                    <a:pt x="20" y="111"/>
                                  </a:lnTo>
                                  <a:lnTo>
                                    <a:pt x="24" y="20"/>
                                  </a:lnTo>
                                  <a:cubicBezTo>
                                    <a:pt x="15" y="23"/>
                                    <a:pt x="6" y="17"/>
                                    <a:pt x="4" y="8"/>
                                  </a:cubicBezTo>
                                  <a:cubicBezTo>
                                    <a:pt x="3" y="6"/>
                                    <a:pt x="3" y="3"/>
                                    <a:pt x="4" y="0"/>
                                  </a:cubicBezTo>
                                  <a:lnTo>
                                    <a:pt x="0" y="11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01607130" name="Line 64">
                            <a:extLst>
                              <a:ext uri="{FF2B5EF4-FFF2-40B4-BE49-F238E27FC236}">
                                <a16:creationId xmlns:a16="http://schemas.microsoft.com/office/drawing/2014/main" id="{EAEEA7A9-5E68-C2C3-B25B-A2361A79E55A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>
                              <a:off x="996055" y="2610074"/>
                              <a:ext cx="22385" cy="847352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757756587" name="Freeform 65">
                            <a:extLst>
                              <a:ext uri="{FF2B5EF4-FFF2-40B4-BE49-F238E27FC236}">
                                <a16:creationId xmlns:a16="http://schemas.microsoft.com/office/drawing/2014/main" id="{CB50DF67-04B3-7324-4AE6-8A31AC62EE1F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018441" y="2593934"/>
                              <a:ext cx="57562" cy="30666"/>
                            </a:xfrm>
                            <a:custGeom>
                              <a:avLst/>
                              <a:gdLst>
                                <a:gd name="T0" fmla="*/ 9 w 36"/>
                                <a:gd name="T1" fmla="*/ 19 h 19"/>
                                <a:gd name="T2" fmla="*/ 27 w 36"/>
                                <a:gd name="T3" fmla="*/ 19 h 19"/>
                                <a:gd name="T4" fmla="*/ 36 w 36"/>
                                <a:gd name="T5" fmla="*/ 10 h 19"/>
                                <a:gd name="T6" fmla="*/ 27 w 36"/>
                                <a:gd name="T7" fmla="*/ 0 h 19"/>
                                <a:gd name="T8" fmla="*/ 9 w 36"/>
                                <a:gd name="T9" fmla="*/ 0 h 19"/>
                                <a:gd name="T10" fmla="*/ 0 w 36"/>
                                <a:gd name="T11" fmla="*/ 10 h 19"/>
                                <a:gd name="T12" fmla="*/ 9 w 36"/>
                                <a:gd name="T13" fmla="*/ 19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" h="19">
                                  <a:moveTo>
                                    <a:pt x="9" y="19"/>
                                  </a:moveTo>
                                  <a:lnTo>
                                    <a:pt x="27" y="19"/>
                                  </a:lnTo>
                                  <a:lnTo>
                                    <a:pt x="36" y="10"/>
                                  </a:lnTo>
                                  <a:lnTo>
                                    <a:pt x="27" y="0"/>
                                  </a:lnTo>
                                  <a:lnTo>
                                    <a:pt x="9" y="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9" y="1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79508828" name="Line 66">
                            <a:extLst>
                              <a:ext uri="{FF2B5EF4-FFF2-40B4-BE49-F238E27FC236}">
                                <a16:creationId xmlns:a16="http://schemas.microsoft.com/office/drawing/2014/main" id="{922D413C-ECEC-524B-0928-F4CC687FCC9C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>
                              <a:off x="1020040" y="2624600"/>
                              <a:ext cx="12792" cy="852194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41140879" name="Line 67">
                            <a:extLst>
                              <a:ext uri="{FF2B5EF4-FFF2-40B4-BE49-F238E27FC236}">
                                <a16:creationId xmlns:a16="http://schemas.microsoft.com/office/drawing/2014/main" id="{B24A6CFB-2AED-B1AD-86D2-25127807842C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>
                              <a:off x="975269" y="2618144"/>
                              <a:ext cx="51167" cy="9684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36894516" name="Freeform 68">
                            <a:extLst>
                              <a:ext uri="{FF2B5EF4-FFF2-40B4-BE49-F238E27FC236}">
                                <a16:creationId xmlns:a16="http://schemas.microsoft.com/office/drawing/2014/main" id="{FB561A48-C708-F751-D2B5-350468C6B74B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91258" y="2530988"/>
                              <a:ext cx="6396" cy="198522"/>
                            </a:xfrm>
                            <a:custGeom>
                              <a:avLst/>
                              <a:gdLst>
                                <a:gd name="T0" fmla="*/ 4 w 4"/>
                                <a:gd name="T1" fmla="*/ 0 h 123"/>
                                <a:gd name="T2" fmla="*/ 1 w 4"/>
                                <a:gd name="T3" fmla="*/ 2 h 123"/>
                                <a:gd name="T4" fmla="*/ 0 w 4"/>
                                <a:gd name="T5" fmla="*/ 123 h 123"/>
                                <a:gd name="T6" fmla="*/ 4 w 4"/>
                                <a:gd name="T7" fmla="*/ 120 h 123"/>
                                <a:gd name="T8" fmla="*/ 4 w 4"/>
                                <a:gd name="T9" fmla="*/ 0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" h="123">
                                  <a:moveTo>
                                    <a:pt x="4" y="0"/>
                                  </a:moveTo>
                                  <a:lnTo>
                                    <a:pt x="1" y="2"/>
                                  </a:lnTo>
                                  <a:lnTo>
                                    <a:pt x="0" y="123"/>
                                  </a:lnTo>
                                  <a:lnTo>
                                    <a:pt x="4" y="120"/>
                                  </a:lnTo>
                                  <a:lnTo>
                                    <a:pt x="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83132381" name="Freeform 69">
                            <a:extLst>
                              <a:ext uri="{FF2B5EF4-FFF2-40B4-BE49-F238E27FC236}">
                                <a16:creationId xmlns:a16="http://schemas.microsoft.com/office/drawing/2014/main" id="{1C8A0FA1-B8DC-7EB8-A322-7113CA5194A1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91258" y="2530988"/>
                              <a:ext cx="6396" cy="198522"/>
                            </a:xfrm>
                            <a:custGeom>
                              <a:avLst/>
                              <a:gdLst>
                                <a:gd name="T0" fmla="*/ 4 w 4"/>
                                <a:gd name="T1" fmla="*/ 0 h 123"/>
                                <a:gd name="T2" fmla="*/ 1 w 4"/>
                                <a:gd name="T3" fmla="*/ 2 h 123"/>
                                <a:gd name="T4" fmla="*/ 0 w 4"/>
                                <a:gd name="T5" fmla="*/ 123 h 123"/>
                                <a:gd name="T6" fmla="*/ 4 w 4"/>
                                <a:gd name="T7" fmla="*/ 120 h 123"/>
                                <a:gd name="T8" fmla="*/ 4 w 4"/>
                                <a:gd name="T9" fmla="*/ 0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" h="123">
                                  <a:moveTo>
                                    <a:pt x="4" y="0"/>
                                  </a:moveTo>
                                  <a:lnTo>
                                    <a:pt x="1" y="2"/>
                                  </a:lnTo>
                                  <a:lnTo>
                                    <a:pt x="0" y="123"/>
                                  </a:lnTo>
                                  <a:lnTo>
                                    <a:pt x="4" y="120"/>
                                  </a:lnTo>
                                  <a:lnTo>
                                    <a:pt x="4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33530505" name="Line 70">
                            <a:extLst>
                              <a:ext uri="{FF2B5EF4-FFF2-40B4-BE49-F238E27FC236}">
                                <a16:creationId xmlns:a16="http://schemas.microsoft.com/office/drawing/2014/main" id="{0D8542C3-378A-5132-9D2F-0491AAAF6C27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 flipV="1">
                              <a:off x="858545" y="2597162"/>
                              <a:ext cx="228651" cy="59718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46087299" name="Freeform 71">
                            <a:extLst>
                              <a:ext uri="{FF2B5EF4-FFF2-40B4-BE49-F238E27FC236}">
                                <a16:creationId xmlns:a16="http://schemas.microsoft.com/office/drawing/2014/main" id="{39E42492-12EC-0E6B-B796-8EAA183326D2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46488" y="2524532"/>
                              <a:ext cx="46370" cy="206592"/>
                            </a:xfrm>
                            <a:custGeom>
                              <a:avLst/>
                              <a:gdLst>
                                <a:gd name="T0" fmla="*/ 61 w 62"/>
                                <a:gd name="T1" fmla="*/ 277 h 279"/>
                                <a:gd name="T2" fmla="*/ 62 w 62"/>
                                <a:gd name="T3" fmla="*/ 12 h 279"/>
                                <a:gd name="T4" fmla="*/ 1 w 62"/>
                                <a:gd name="T5" fmla="*/ 0 h 279"/>
                                <a:gd name="T6" fmla="*/ 0 w 62"/>
                                <a:gd name="T7" fmla="*/ 262 h 279"/>
                                <a:gd name="T8" fmla="*/ 61 w 62"/>
                                <a:gd name="T9" fmla="*/ 277 h 2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279">
                                  <a:moveTo>
                                    <a:pt x="61" y="277"/>
                                  </a:moveTo>
                                  <a:lnTo>
                                    <a:pt x="62" y="12"/>
                                  </a:lnTo>
                                  <a:cubicBezTo>
                                    <a:pt x="42" y="15"/>
                                    <a:pt x="20" y="11"/>
                                    <a:pt x="1" y="0"/>
                                  </a:cubicBezTo>
                                  <a:lnTo>
                                    <a:pt x="0" y="262"/>
                                  </a:lnTo>
                                  <a:cubicBezTo>
                                    <a:pt x="18" y="274"/>
                                    <a:pt x="40" y="279"/>
                                    <a:pt x="61" y="27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115808282" name="Freeform 72">
                            <a:extLst>
                              <a:ext uri="{FF2B5EF4-FFF2-40B4-BE49-F238E27FC236}">
                                <a16:creationId xmlns:a16="http://schemas.microsoft.com/office/drawing/2014/main" id="{C63F9547-1D03-0EB1-198F-0EC2FBCECC36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46488" y="2524532"/>
                              <a:ext cx="46370" cy="206592"/>
                            </a:xfrm>
                            <a:custGeom>
                              <a:avLst/>
                              <a:gdLst>
                                <a:gd name="T0" fmla="*/ 61 w 62"/>
                                <a:gd name="T1" fmla="*/ 277 h 279"/>
                                <a:gd name="T2" fmla="*/ 62 w 62"/>
                                <a:gd name="T3" fmla="*/ 12 h 279"/>
                                <a:gd name="T4" fmla="*/ 1 w 62"/>
                                <a:gd name="T5" fmla="*/ 0 h 279"/>
                                <a:gd name="T6" fmla="*/ 0 w 62"/>
                                <a:gd name="T7" fmla="*/ 262 h 279"/>
                                <a:gd name="T8" fmla="*/ 61 w 62"/>
                                <a:gd name="T9" fmla="*/ 277 h 2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279">
                                  <a:moveTo>
                                    <a:pt x="61" y="277"/>
                                  </a:moveTo>
                                  <a:lnTo>
                                    <a:pt x="62" y="12"/>
                                  </a:lnTo>
                                  <a:cubicBezTo>
                                    <a:pt x="42" y="15"/>
                                    <a:pt x="20" y="11"/>
                                    <a:pt x="1" y="0"/>
                                  </a:cubicBezTo>
                                  <a:lnTo>
                                    <a:pt x="0" y="262"/>
                                  </a:lnTo>
                                  <a:cubicBezTo>
                                    <a:pt x="18" y="274"/>
                                    <a:pt x="40" y="279"/>
                                    <a:pt x="61" y="277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75984772" name="Freeform 73">
                            <a:extLst>
                              <a:ext uri="{FF2B5EF4-FFF2-40B4-BE49-F238E27FC236}">
                                <a16:creationId xmlns:a16="http://schemas.microsoft.com/office/drawing/2014/main" id="{FE098364-96C4-FEBB-2773-0492B6662F73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00118" y="2508392"/>
                              <a:ext cx="6396" cy="198522"/>
                            </a:xfrm>
                            <a:custGeom>
                              <a:avLst/>
                              <a:gdLst>
                                <a:gd name="T0" fmla="*/ 4 w 4"/>
                                <a:gd name="T1" fmla="*/ 0 h 123"/>
                                <a:gd name="T2" fmla="*/ 1 w 4"/>
                                <a:gd name="T3" fmla="*/ 2 h 123"/>
                                <a:gd name="T4" fmla="*/ 0 w 4"/>
                                <a:gd name="T5" fmla="*/ 123 h 123"/>
                                <a:gd name="T6" fmla="*/ 3 w 4"/>
                                <a:gd name="T7" fmla="*/ 120 h 123"/>
                                <a:gd name="T8" fmla="*/ 4 w 4"/>
                                <a:gd name="T9" fmla="*/ 0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" h="123">
                                  <a:moveTo>
                                    <a:pt x="4" y="0"/>
                                  </a:moveTo>
                                  <a:lnTo>
                                    <a:pt x="1" y="2"/>
                                  </a:lnTo>
                                  <a:lnTo>
                                    <a:pt x="0" y="123"/>
                                  </a:lnTo>
                                  <a:lnTo>
                                    <a:pt x="3" y="120"/>
                                  </a:lnTo>
                                  <a:lnTo>
                                    <a:pt x="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13687197" name="Freeform 74">
                            <a:extLst>
                              <a:ext uri="{FF2B5EF4-FFF2-40B4-BE49-F238E27FC236}">
                                <a16:creationId xmlns:a16="http://schemas.microsoft.com/office/drawing/2014/main" id="{7BDBD132-CCB8-C71D-FDAE-FE925FEA3517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00118" y="2508392"/>
                              <a:ext cx="6396" cy="198522"/>
                            </a:xfrm>
                            <a:custGeom>
                              <a:avLst/>
                              <a:gdLst>
                                <a:gd name="T0" fmla="*/ 4 w 4"/>
                                <a:gd name="T1" fmla="*/ 0 h 123"/>
                                <a:gd name="T2" fmla="*/ 1 w 4"/>
                                <a:gd name="T3" fmla="*/ 2 h 123"/>
                                <a:gd name="T4" fmla="*/ 0 w 4"/>
                                <a:gd name="T5" fmla="*/ 123 h 123"/>
                                <a:gd name="T6" fmla="*/ 3 w 4"/>
                                <a:gd name="T7" fmla="*/ 120 h 123"/>
                                <a:gd name="T8" fmla="*/ 4 w 4"/>
                                <a:gd name="T9" fmla="*/ 0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" h="123">
                                  <a:moveTo>
                                    <a:pt x="4" y="0"/>
                                  </a:moveTo>
                                  <a:lnTo>
                                    <a:pt x="1" y="2"/>
                                  </a:lnTo>
                                  <a:lnTo>
                                    <a:pt x="0" y="123"/>
                                  </a:lnTo>
                                  <a:lnTo>
                                    <a:pt x="3" y="120"/>
                                  </a:lnTo>
                                  <a:lnTo>
                                    <a:pt x="4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09480542" name="Freeform 75">
                            <a:extLst>
                              <a:ext uri="{FF2B5EF4-FFF2-40B4-BE49-F238E27FC236}">
                                <a16:creationId xmlns:a16="http://schemas.microsoft.com/office/drawing/2014/main" id="{DBED16AE-AFB8-273F-3F28-0B18AA923A0E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55347" y="2501936"/>
                              <a:ext cx="46370" cy="206592"/>
                            </a:xfrm>
                            <a:custGeom>
                              <a:avLst/>
                              <a:gdLst>
                                <a:gd name="T0" fmla="*/ 61 w 62"/>
                                <a:gd name="T1" fmla="*/ 277 h 279"/>
                                <a:gd name="T2" fmla="*/ 62 w 62"/>
                                <a:gd name="T3" fmla="*/ 12 h 279"/>
                                <a:gd name="T4" fmla="*/ 1 w 62"/>
                                <a:gd name="T5" fmla="*/ 0 h 279"/>
                                <a:gd name="T6" fmla="*/ 0 w 62"/>
                                <a:gd name="T7" fmla="*/ 262 h 279"/>
                                <a:gd name="T8" fmla="*/ 61 w 62"/>
                                <a:gd name="T9" fmla="*/ 277 h 2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279">
                                  <a:moveTo>
                                    <a:pt x="61" y="277"/>
                                  </a:moveTo>
                                  <a:lnTo>
                                    <a:pt x="62" y="12"/>
                                  </a:lnTo>
                                  <a:cubicBezTo>
                                    <a:pt x="42" y="15"/>
                                    <a:pt x="20" y="11"/>
                                    <a:pt x="1" y="0"/>
                                  </a:cubicBezTo>
                                  <a:lnTo>
                                    <a:pt x="0" y="262"/>
                                  </a:lnTo>
                                  <a:cubicBezTo>
                                    <a:pt x="18" y="274"/>
                                    <a:pt x="40" y="279"/>
                                    <a:pt x="61" y="27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08858746" name="Freeform 76">
                            <a:extLst>
                              <a:ext uri="{FF2B5EF4-FFF2-40B4-BE49-F238E27FC236}">
                                <a16:creationId xmlns:a16="http://schemas.microsoft.com/office/drawing/2014/main" id="{FD00203A-70C2-E3AB-F551-6A63B5AA582C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55347" y="2501936"/>
                              <a:ext cx="46370" cy="206592"/>
                            </a:xfrm>
                            <a:custGeom>
                              <a:avLst/>
                              <a:gdLst>
                                <a:gd name="T0" fmla="*/ 61 w 62"/>
                                <a:gd name="T1" fmla="*/ 277 h 279"/>
                                <a:gd name="T2" fmla="*/ 62 w 62"/>
                                <a:gd name="T3" fmla="*/ 12 h 279"/>
                                <a:gd name="T4" fmla="*/ 1 w 62"/>
                                <a:gd name="T5" fmla="*/ 0 h 279"/>
                                <a:gd name="T6" fmla="*/ 0 w 62"/>
                                <a:gd name="T7" fmla="*/ 262 h 279"/>
                                <a:gd name="T8" fmla="*/ 61 w 62"/>
                                <a:gd name="T9" fmla="*/ 277 h 2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279">
                                  <a:moveTo>
                                    <a:pt x="61" y="277"/>
                                  </a:moveTo>
                                  <a:lnTo>
                                    <a:pt x="62" y="12"/>
                                  </a:lnTo>
                                  <a:cubicBezTo>
                                    <a:pt x="42" y="15"/>
                                    <a:pt x="20" y="11"/>
                                    <a:pt x="1" y="0"/>
                                  </a:cubicBezTo>
                                  <a:lnTo>
                                    <a:pt x="0" y="262"/>
                                  </a:lnTo>
                                  <a:cubicBezTo>
                                    <a:pt x="18" y="274"/>
                                    <a:pt x="40" y="279"/>
                                    <a:pt x="61" y="277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767732526" name="Freeform 77">
                            <a:extLst>
                              <a:ext uri="{FF2B5EF4-FFF2-40B4-BE49-F238E27FC236}">
                                <a16:creationId xmlns:a16="http://schemas.microsoft.com/office/drawing/2014/main" id="{25CA2193-558D-8797-C778-74CE50880DAD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040826" y="2550356"/>
                              <a:ext cx="44771" cy="206592"/>
                            </a:xfrm>
                            <a:custGeom>
                              <a:avLst/>
                              <a:gdLst>
                                <a:gd name="T0" fmla="*/ 61 w 61"/>
                                <a:gd name="T1" fmla="*/ 277 h 279"/>
                                <a:gd name="T2" fmla="*/ 61 w 61"/>
                                <a:gd name="T3" fmla="*/ 11 h 279"/>
                                <a:gd name="T4" fmla="*/ 0 w 61"/>
                                <a:gd name="T5" fmla="*/ 0 h 279"/>
                                <a:gd name="T6" fmla="*/ 0 w 61"/>
                                <a:gd name="T7" fmla="*/ 262 h 279"/>
                                <a:gd name="T8" fmla="*/ 61 w 61"/>
                                <a:gd name="T9" fmla="*/ 277 h 2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279">
                                  <a:moveTo>
                                    <a:pt x="61" y="277"/>
                                  </a:moveTo>
                                  <a:lnTo>
                                    <a:pt x="61" y="11"/>
                                  </a:lnTo>
                                  <a:cubicBezTo>
                                    <a:pt x="42" y="15"/>
                                    <a:pt x="20" y="10"/>
                                    <a:pt x="0" y="0"/>
                                  </a:cubicBezTo>
                                  <a:lnTo>
                                    <a:pt x="0" y="262"/>
                                  </a:lnTo>
                                  <a:cubicBezTo>
                                    <a:pt x="18" y="274"/>
                                    <a:pt x="39" y="279"/>
                                    <a:pt x="61" y="27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66287579" name="Freeform 78">
                            <a:extLst>
                              <a:ext uri="{FF2B5EF4-FFF2-40B4-BE49-F238E27FC236}">
                                <a16:creationId xmlns:a16="http://schemas.microsoft.com/office/drawing/2014/main" id="{E6CA3A65-F6D7-759C-731F-3663EA23A273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040826" y="2550356"/>
                              <a:ext cx="44771" cy="206592"/>
                            </a:xfrm>
                            <a:custGeom>
                              <a:avLst/>
                              <a:gdLst>
                                <a:gd name="T0" fmla="*/ 61 w 61"/>
                                <a:gd name="T1" fmla="*/ 277 h 279"/>
                                <a:gd name="T2" fmla="*/ 61 w 61"/>
                                <a:gd name="T3" fmla="*/ 11 h 279"/>
                                <a:gd name="T4" fmla="*/ 0 w 61"/>
                                <a:gd name="T5" fmla="*/ 0 h 279"/>
                                <a:gd name="T6" fmla="*/ 0 w 61"/>
                                <a:gd name="T7" fmla="*/ 262 h 279"/>
                                <a:gd name="T8" fmla="*/ 61 w 61"/>
                                <a:gd name="T9" fmla="*/ 277 h 2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279">
                                  <a:moveTo>
                                    <a:pt x="61" y="277"/>
                                  </a:moveTo>
                                  <a:lnTo>
                                    <a:pt x="61" y="11"/>
                                  </a:lnTo>
                                  <a:cubicBezTo>
                                    <a:pt x="42" y="15"/>
                                    <a:pt x="20" y="10"/>
                                    <a:pt x="0" y="0"/>
                                  </a:cubicBezTo>
                                  <a:lnTo>
                                    <a:pt x="0" y="262"/>
                                  </a:lnTo>
                                  <a:cubicBezTo>
                                    <a:pt x="18" y="274"/>
                                    <a:pt x="39" y="279"/>
                                    <a:pt x="61" y="277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68890596" name="Freeform 79">
                            <a:extLst>
                              <a:ext uri="{FF2B5EF4-FFF2-40B4-BE49-F238E27FC236}">
                                <a16:creationId xmlns:a16="http://schemas.microsoft.com/office/drawing/2014/main" id="{7683D0BD-7751-9968-9944-55EC5BBF9B6D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085597" y="2556812"/>
                              <a:ext cx="4797" cy="198522"/>
                            </a:xfrm>
                            <a:custGeom>
                              <a:avLst/>
                              <a:gdLst>
                                <a:gd name="T0" fmla="*/ 3 w 3"/>
                                <a:gd name="T1" fmla="*/ 0 h 123"/>
                                <a:gd name="T2" fmla="*/ 0 w 3"/>
                                <a:gd name="T3" fmla="*/ 1 h 123"/>
                                <a:gd name="T4" fmla="*/ 0 w 3"/>
                                <a:gd name="T5" fmla="*/ 123 h 123"/>
                                <a:gd name="T6" fmla="*/ 3 w 3"/>
                                <a:gd name="T7" fmla="*/ 120 h 123"/>
                                <a:gd name="T8" fmla="*/ 3 w 3"/>
                                <a:gd name="T9" fmla="*/ 0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" h="123">
                                  <a:moveTo>
                                    <a:pt x="3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0" y="123"/>
                                  </a:lnTo>
                                  <a:lnTo>
                                    <a:pt x="3" y="120"/>
                                  </a:lnTo>
                                  <a:lnTo>
                                    <a:pt x="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97828228" name="Freeform 80">
                            <a:extLst>
                              <a:ext uri="{FF2B5EF4-FFF2-40B4-BE49-F238E27FC236}">
                                <a16:creationId xmlns:a16="http://schemas.microsoft.com/office/drawing/2014/main" id="{D55EBC2A-694D-679F-AA32-CC9B12951BA5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085597" y="2556812"/>
                              <a:ext cx="4797" cy="198522"/>
                            </a:xfrm>
                            <a:custGeom>
                              <a:avLst/>
                              <a:gdLst>
                                <a:gd name="T0" fmla="*/ 3 w 3"/>
                                <a:gd name="T1" fmla="*/ 0 h 123"/>
                                <a:gd name="T2" fmla="*/ 0 w 3"/>
                                <a:gd name="T3" fmla="*/ 1 h 123"/>
                                <a:gd name="T4" fmla="*/ 0 w 3"/>
                                <a:gd name="T5" fmla="*/ 123 h 123"/>
                                <a:gd name="T6" fmla="*/ 3 w 3"/>
                                <a:gd name="T7" fmla="*/ 120 h 123"/>
                                <a:gd name="T8" fmla="*/ 3 w 3"/>
                                <a:gd name="T9" fmla="*/ 0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" h="123">
                                  <a:moveTo>
                                    <a:pt x="3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0" y="123"/>
                                  </a:lnTo>
                                  <a:lnTo>
                                    <a:pt x="3" y="120"/>
                                  </a:lnTo>
                                  <a:lnTo>
                                    <a:pt x="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8720323" name="Freeform 81">
                            <a:extLst>
                              <a:ext uri="{FF2B5EF4-FFF2-40B4-BE49-F238E27FC236}">
                                <a16:creationId xmlns:a16="http://schemas.microsoft.com/office/drawing/2014/main" id="{7A4FDFEE-6893-AF7D-ADA2-840C7F074909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131966" y="2571338"/>
                              <a:ext cx="1599" cy="201750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25"/>
                                <a:gd name="T2" fmla="*/ 1 w 1"/>
                                <a:gd name="T3" fmla="*/ 3 h 125"/>
                                <a:gd name="T4" fmla="*/ 1 w 1"/>
                                <a:gd name="T5" fmla="*/ 125 h 125"/>
                                <a:gd name="T6" fmla="*/ 0 w 1"/>
                                <a:gd name="T7" fmla="*/ 120 h 125"/>
                                <a:gd name="T8" fmla="*/ 0 w 1"/>
                                <a:gd name="T9" fmla="*/ 0 h 1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" h="125">
                                  <a:moveTo>
                                    <a:pt x="0" y="0"/>
                                  </a:moveTo>
                                  <a:lnTo>
                                    <a:pt x="1" y="3"/>
                                  </a:lnTo>
                                  <a:lnTo>
                                    <a:pt x="1" y="125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39902703" name="Freeform 82">
                            <a:extLst>
                              <a:ext uri="{FF2B5EF4-FFF2-40B4-BE49-F238E27FC236}">
                                <a16:creationId xmlns:a16="http://schemas.microsoft.com/office/drawing/2014/main" id="{0CAE95F1-8631-8145-8723-9673DE265F37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131966" y="2571338"/>
                              <a:ext cx="1599" cy="201750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25"/>
                                <a:gd name="T2" fmla="*/ 1 w 1"/>
                                <a:gd name="T3" fmla="*/ 3 h 125"/>
                                <a:gd name="T4" fmla="*/ 1 w 1"/>
                                <a:gd name="T5" fmla="*/ 125 h 125"/>
                                <a:gd name="T6" fmla="*/ 0 w 1"/>
                                <a:gd name="T7" fmla="*/ 120 h 125"/>
                                <a:gd name="T8" fmla="*/ 0 w 1"/>
                                <a:gd name="T9" fmla="*/ 0 h 1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" h="125">
                                  <a:moveTo>
                                    <a:pt x="0" y="0"/>
                                  </a:moveTo>
                                  <a:lnTo>
                                    <a:pt x="1" y="3"/>
                                  </a:lnTo>
                                  <a:lnTo>
                                    <a:pt x="1" y="125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703515210" name="Freeform 83">
                            <a:extLst>
                              <a:ext uri="{FF2B5EF4-FFF2-40B4-BE49-F238E27FC236}">
                                <a16:creationId xmlns:a16="http://schemas.microsoft.com/office/drawing/2014/main" id="{887F9F81-C275-20E6-6560-B9554608C973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133565" y="2543900"/>
                              <a:ext cx="12792" cy="229189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310 h 310"/>
                                <a:gd name="T2" fmla="*/ 0 w 16"/>
                                <a:gd name="T3" fmla="*/ 44 h 310"/>
                                <a:gd name="T4" fmla="*/ 16 w 16"/>
                                <a:gd name="T5" fmla="*/ 0 h 310"/>
                                <a:gd name="T6" fmla="*/ 16 w 16"/>
                                <a:gd name="T7" fmla="*/ 265 h 310"/>
                                <a:gd name="T8" fmla="*/ 0 w 16"/>
                                <a:gd name="T9" fmla="*/ 310 h 3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310">
                                  <a:moveTo>
                                    <a:pt x="0" y="310"/>
                                  </a:moveTo>
                                  <a:lnTo>
                                    <a:pt x="0" y="44"/>
                                  </a:lnTo>
                                  <a:cubicBezTo>
                                    <a:pt x="8" y="44"/>
                                    <a:pt x="15" y="26"/>
                                    <a:pt x="16" y="0"/>
                                  </a:cubicBezTo>
                                  <a:lnTo>
                                    <a:pt x="16" y="265"/>
                                  </a:lnTo>
                                  <a:cubicBezTo>
                                    <a:pt x="16" y="290"/>
                                    <a:pt x="9" y="310"/>
                                    <a:pt x="0" y="3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05120334" name="Freeform 84">
                            <a:extLst>
                              <a:ext uri="{FF2B5EF4-FFF2-40B4-BE49-F238E27FC236}">
                                <a16:creationId xmlns:a16="http://schemas.microsoft.com/office/drawing/2014/main" id="{F12A0D28-8028-E39D-FD57-9EADD2F82325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133565" y="2543900"/>
                              <a:ext cx="12792" cy="229189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310 h 310"/>
                                <a:gd name="T2" fmla="*/ 0 w 16"/>
                                <a:gd name="T3" fmla="*/ 44 h 310"/>
                                <a:gd name="T4" fmla="*/ 16 w 16"/>
                                <a:gd name="T5" fmla="*/ 0 h 310"/>
                                <a:gd name="T6" fmla="*/ 16 w 16"/>
                                <a:gd name="T7" fmla="*/ 265 h 310"/>
                                <a:gd name="T8" fmla="*/ 0 w 16"/>
                                <a:gd name="T9" fmla="*/ 310 h 3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310">
                                  <a:moveTo>
                                    <a:pt x="0" y="310"/>
                                  </a:moveTo>
                                  <a:lnTo>
                                    <a:pt x="0" y="44"/>
                                  </a:lnTo>
                                  <a:cubicBezTo>
                                    <a:pt x="8" y="44"/>
                                    <a:pt x="15" y="26"/>
                                    <a:pt x="16" y="0"/>
                                  </a:cubicBezTo>
                                  <a:lnTo>
                                    <a:pt x="16" y="265"/>
                                  </a:lnTo>
                                  <a:cubicBezTo>
                                    <a:pt x="16" y="290"/>
                                    <a:pt x="9" y="310"/>
                                    <a:pt x="0" y="310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50739067" name="Freeform 85">
                            <a:extLst>
                              <a:ext uri="{FF2B5EF4-FFF2-40B4-BE49-F238E27FC236}">
                                <a16:creationId xmlns:a16="http://schemas.microsoft.com/office/drawing/2014/main" id="{FE66661B-5459-28DA-424F-868D4EDB3F68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152753" y="2529374"/>
                              <a:ext cx="3198" cy="201750"/>
                            </a:xfrm>
                            <a:custGeom>
                              <a:avLst/>
                              <a:gdLst>
                                <a:gd name="T0" fmla="*/ 1 w 2"/>
                                <a:gd name="T1" fmla="*/ 0 h 125"/>
                                <a:gd name="T2" fmla="*/ 2 w 2"/>
                                <a:gd name="T3" fmla="*/ 3 h 125"/>
                                <a:gd name="T4" fmla="*/ 2 w 2"/>
                                <a:gd name="T5" fmla="*/ 125 h 125"/>
                                <a:gd name="T6" fmla="*/ 0 w 2"/>
                                <a:gd name="T7" fmla="*/ 120 h 125"/>
                                <a:gd name="T8" fmla="*/ 1 w 2"/>
                                <a:gd name="T9" fmla="*/ 0 h 1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" h="125">
                                  <a:moveTo>
                                    <a:pt x="1" y="0"/>
                                  </a:moveTo>
                                  <a:lnTo>
                                    <a:pt x="2" y="3"/>
                                  </a:lnTo>
                                  <a:lnTo>
                                    <a:pt x="2" y="125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13789" name="Freeform 86">
                            <a:extLst>
                              <a:ext uri="{FF2B5EF4-FFF2-40B4-BE49-F238E27FC236}">
                                <a16:creationId xmlns:a16="http://schemas.microsoft.com/office/drawing/2014/main" id="{4F1F09C9-1AFA-26B8-A368-6373465BB2AE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152753" y="2529374"/>
                              <a:ext cx="3198" cy="201750"/>
                            </a:xfrm>
                            <a:custGeom>
                              <a:avLst/>
                              <a:gdLst>
                                <a:gd name="T0" fmla="*/ 1 w 2"/>
                                <a:gd name="T1" fmla="*/ 0 h 125"/>
                                <a:gd name="T2" fmla="*/ 2 w 2"/>
                                <a:gd name="T3" fmla="*/ 3 h 125"/>
                                <a:gd name="T4" fmla="*/ 2 w 2"/>
                                <a:gd name="T5" fmla="*/ 125 h 125"/>
                                <a:gd name="T6" fmla="*/ 0 w 2"/>
                                <a:gd name="T7" fmla="*/ 120 h 125"/>
                                <a:gd name="T8" fmla="*/ 1 w 2"/>
                                <a:gd name="T9" fmla="*/ 0 h 1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" h="125">
                                  <a:moveTo>
                                    <a:pt x="1" y="0"/>
                                  </a:moveTo>
                                  <a:lnTo>
                                    <a:pt x="2" y="3"/>
                                  </a:lnTo>
                                  <a:lnTo>
                                    <a:pt x="2" y="125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1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40012643" name="Freeform 87">
                            <a:extLst>
                              <a:ext uri="{FF2B5EF4-FFF2-40B4-BE49-F238E27FC236}">
                                <a16:creationId xmlns:a16="http://schemas.microsoft.com/office/drawing/2014/main" id="{E6FE596D-1391-994C-AD6B-6EF32B203E65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155951" y="2501936"/>
                              <a:ext cx="12792" cy="229189"/>
                            </a:xfrm>
                            <a:custGeom>
                              <a:avLst/>
                              <a:gdLst>
                                <a:gd name="T0" fmla="*/ 0 w 17"/>
                                <a:gd name="T1" fmla="*/ 309 h 309"/>
                                <a:gd name="T2" fmla="*/ 0 w 17"/>
                                <a:gd name="T3" fmla="*/ 44 h 309"/>
                                <a:gd name="T4" fmla="*/ 17 w 17"/>
                                <a:gd name="T5" fmla="*/ 0 h 309"/>
                                <a:gd name="T6" fmla="*/ 16 w 17"/>
                                <a:gd name="T7" fmla="*/ 265 h 309"/>
                                <a:gd name="T8" fmla="*/ 0 w 17"/>
                                <a:gd name="T9" fmla="*/ 309 h 3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" h="309">
                                  <a:moveTo>
                                    <a:pt x="0" y="309"/>
                                  </a:moveTo>
                                  <a:lnTo>
                                    <a:pt x="0" y="44"/>
                                  </a:lnTo>
                                  <a:cubicBezTo>
                                    <a:pt x="8" y="44"/>
                                    <a:pt x="15" y="25"/>
                                    <a:pt x="17" y="0"/>
                                  </a:cubicBezTo>
                                  <a:lnTo>
                                    <a:pt x="16" y="265"/>
                                  </a:lnTo>
                                  <a:cubicBezTo>
                                    <a:pt x="16" y="289"/>
                                    <a:pt x="9" y="309"/>
                                    <a:pt x="0" y="30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04603844" name="Freeform 88">
                            <a:extLst>
                              <a:ext uri="{FF2B5EF4-FFF2-40B4-BE49-F238E27FC236}">
                                <a16:creationId xmlns:a16="http://schemas.microsoft.com/office/drawing/2014/main" id="{BB05D87B-EDA6-F919-11F7-47ED9560EE45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155951" y="2501936"/>
                              <a:ext cx="12792" cy="229189"/>
                            </a:xfrm>
                            <a:custGeom>
                              <a:avLst/>
                              <a:gdLst>
                                <a:gd name="T0" fmla="*/ 0 w 17"/>
                                <a:gd name="T1" fmla="*/ 309 h 309"/>
                                <a:gd name="T2" fmla="*/ 0 w 17"/>
                                <a:gd name="T3" fmla="*/ 44 h 309"/>
                                <a:gd name="T4" fmla="*/ 17 w 17"/>
                                <a:gd name="T5" fmla="*/ 0 h 309"/>
                                <a:gd name="T6" fmla="*/ 16 w 17"/>
                                <a:gd name="T7" fmla="*/ 265 h 309"/>
                                <a:gd name="T8" fmla="*/ 0 w 17"/>
                                <a:gd name="T9" fmla="*/ 309 h 3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" h="309">
                                  <a:moveTo>
                                    <a:pt x="0" y="309"/>
                                  </a:moveTo>
                                  <a:lnTo>
                                    <a:pt x="0" y="44"/>
                                  </a:lnTo>
                                  <a:cubicBezTo>
                                    <a:pt x="8" y="44"/>
                                    <a:pt x="15" y="25"/>
                                    <a:pt x="17" y="0"/>
                                  </a:cubicBezTo>
                                  <a:lnTo>
                                    <a:pt x="16" y="265"/>
                                  </a:lnTo>
                                  <a:cubicBezTo>
                                    <a:pt x="16" y="289"/>
                                    <a:pt x="9" y="309"/>
                                    <a:pt x="0" y="309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711952292" name="Freeform 89">
                            <a:extLst>
                              <a:ext uri="{FF2B5EF4-FFF2-40B4-BE49-F238E27FC236}">
                                <a16:creationId xmlns:a16="http://schemas.microsoft.com/office/drawing/2014/main" id="{438A07BC-455E-700A-328E-7D805D232FC2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131966" y="2539058"/>
                              <a:ext cx="12792" cy="234031"/>
                            </a:xfrm>
                            <a:custGeom>
                              <a:avLst/>
                              <a:gdLst>
                                <a:gd name="T0" fmla="*/ 8 w 8"/>
                                <a:gd name="T1" fmla="*/ 0 h 145"/>
                                <a:gd name="T2" fmla="*/ 0 w 8"/>
                                <a:gd name="T3" fmla="*/ 20 h 145"/>
                                <a:gd name="T4" fmla="*/ 0 w 8"/>
                                <a:gd name="T5" fmla="*/ 140 h 145"/>
                                <a:gd name="T6" fmla="*/ 1 w 8"/>
                                <a:gd name="T7" fmla="*/ 145 h 1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" h="145">
                                  <a:moveTo>
                                    <a:pt x="8" y="0"/>
                                  </a:moveTo>
                                  <a:lnTo>
                                    <a:pt x="0" y="20"/>
                                  </a:lnTo>
                                  <a:lnTo>
                                    <a:pt x="0" y="140"/>
                                  </a:lnTo>
                                  <a:lnTo>
                                    <a:pt x="1" y="145"/>
                                  </a:lnTo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1872236820" name="TextBox 79">
                          <a:extLst>
                            <a:ext uri="{FF2B5EF4-FFF2-40B4-BE49-F238E27FC236}">
                              <a16:creationId xmlns:a16="http://schemas.microsoft.com/office/drawing/2014/main" id="{595A8979-55BE-1E36-E160-F16E87124E51}"/>
                            </a:ext>
                          </a:extLst>
                        </wps:cNvPr>
                        <wps:cNvSpPr txBox="1"/>
                        <wps:spPr>
                          <a:xfrm>
                            <a:off x="5376857" y="430511"/>
                            <a:ext cx="1542973" cy="6190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6D7E06" w14:textId="77777777" w:rsidR="005A68D0" w:rsidRDefault="005A68D0" w:rsidP="005A68D0">
                              <w:pPr>
                                <w:jc w:val="center"/>
                                <w:textAlignment w:val="baseline"/>
                                <w:rPr>
                                  <w:rFonts w:ascii="Microsoft Sans Serif" w:hAnsi="Microsoft Sans Serif" w:cstheme="minorBidi"/>
                                  <w:color w:val="13161E"/>
                                  <w:kern w:val="24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color w:val="13161E"/>
                                  <w:kern w:val="24"/>
                                  <w:sz w:val="36"/>
                                  <w:szCs w:val="36"/>
                                </w:rPr>
                                <w:t>T</w:t>
                              </w:r>
                              <w:r>
                                <w:rPr>
                                  <w:rFonts w:ascii="Microsoft Sans Serif" w:hAnsi="Microsoft Sans Serif" w:cstheme="minorBidi"/>
                                  <w:color w:val="13161E"/>
                                  <w:kern w:val="24"/>
                                  <w:sz w:val="36"/>
                                  <w:szCs w:val="36"/>
                                </w:rPr>
                                <w:t>arget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816917501" name="Left Brace 816917501">
                          <a:extLst>
                            <a:ext uri="{FF2B5EF4-FFF2-40B4-BE49-F238E27FC236}">
                              <a16:creationId xmlns:a16="http://schemas.microsoft.com/office/drawing/2014/main" id="{7C96DA46-8473-DAF5-545A-B12BB4B918EA}"/>
                            </a:ext>
                          </a:extLst>
                        </wps:cNvPr>
                        <wps:cNvSpPr/>
                        <wps:spPr>
                          <a:xfrm rot="872199">
                            <a:off x="4397315" y="4129319"/>
                            <a:ext cx="96308" cy="281640"/>
                          </a:xfrm>
                          <a:prstGeom prst="leftBrace">
                            <a:avLst>
                              <a:gd name="adj1" fmla="val 31401"/>
                              <a:gd name="adj2" fmla="val 50000"/>
                            </a:avLst>
                          </a:prstGeom>
                          <a:ln w="1270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200084512" name="Straight Arrow Connector 200084512">
                          <a:extLst>
                            <a:ext uri="{FF2B5EF4-FFF2-40B4-BE49-F238E27FC236}">
                              <a16:creationId xmlns:a16="http://schemas.microsoft.com/office/drawing/2014/main" id="{DABE4C5C-0049-2868-9C51-8AEF997E6D74}"/>
                            </a:ext>
                          </a:extLst>
                        </wps:cNvPr>
                        <wps:cNvCnPr>
                          <a:cxnSpLocks/>
                          <a:stCxn id="1122161580" idx="1"/>
                        </wps:cNvCnPr>
                        <wps:spPr>
                          <a:xfrm flipV="1">
                            <a:off x="1354831" y="1660029"/>
                            <a:ext cx="2120202" cy="855654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tailEnd type="arrow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7274574" name="Straight Arrow Connector 577274574">
                          <a:extLst>
                            <a:ext uri="{FF2B5EF4-FFF2-40B4-BE49-F238E27FC236}">
                              <a16:creationId xmlns:a16="http://schemas.microsoft.com/office/drawing/2014/main" id="{1EF4EEB6-793E-D9EB-FDFB-51DBF3BE73BC}"/>
                            </a:ext>
                          </a:extLst>
                        </wps:cNvPr>
                        <wps:cNvCnPr>
                          <a:cxnSpLocks/>
                          <a:stCxn id="1186428161" idx="74"/>
                        </wps:cNvCnPr>
                        <wps:spPr>
                          <a:xfrm flipV="1">
                            <a:off x="4560869" y="1546699"/>
                            <a:ext cx="1594917" cy="1007692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2">
                                <a:lumMod val="75000"/>
                              </a:schemeClr>
                            </a:solidFill>
                            <a:tailEnd type="arrow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8852497" name="Straight Arrow Connector 1328852497">
                          <a:extLst>
                            <a:ext uri="{FF2B5EF4-FFF2-40B4-BE49-F238E27FC236}">
                              <a16:creationId xmlns:a16="http://schemas.microsoft.com/office/drawing/2014/main" id="{F99FFDD6-F3E5-EE6F-D854-0D325E46A526}"/>
                            </a:ext>
                          </a:extLst>
                        </wps:cNvPr>
                        <wps:cNvCnPr>
                          <a:cxnSpLocks/>
                          <a:stCxn id="913789" idx="2"/>
                        </wps:cNvCnPr>
                        <wps:spPr>
                          <a:xfrm>
                            <a:off x="1319134" y="2882700"/>
                            <a:ext cx="4145483" cy="1325817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tailEnd type="arrow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9623453" name="Straight Arrow Connector 1879623453">
                          <a:extLst>
                            <a:ext uri="{FF2B5EF4-FFF2-40B4-BE49-F238E27FC236}">
                              <a16:creationId xmlns:a16="http://schemas.microsoft.com/office/drawing/2014/main" id="{C1CC66A6-3A5C-321F-4050-D7FCA3424222}"/>
                            </a:ext>
                          </a:extLst>
                        </wps:cNvPr>
                        <wps:cNvCnPr>
                          <a:cxnSpLocks/>
                          <a:endCxn id="8820624" idx="1"/>
                        </wps:cNvCnPr>
                        <wps:spPr>
                          <a:xfrm flipV="1">
                            <a:off x="6110449" y="1244157"/>
                            <a:ext cx="2206833" cy="243773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tailEnd type="arrow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0937117" name="TextBox 88">
                          <a:extLst>
                            <a:ext uri="{FF2B5EF4-FFF2-40B4-BE49-F238E27FC236}">
                              <a16:creationId xmlns:a16="http://schemas.microsoft.com/office/drawing/2014/main" id="{82513219-F0A9-BCB9-A54B-F26F48054E22}"/>
                            </a:ext>
                          </a:extLst>
                        </wps:cNvPr>
                        <wps:cNvSpPr txBox="1"/>
                        <wps:spPr>
                          <a:xfrm>
                            <a:off x="3104430" y="2863314"/>
                            <a:ext cx="2770700" cy="7608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B8886D7" w14:textId="77777777" w:rsidR="005A68D0" w:rsidRPr="00A04FB3" w:rsidRDefault="005A68D0" w:rsidP="005A68D0">
                              <w:pPr>
                                <w:jc w:val="center"/>
                                <w:rPr>
                                  <w:rFonts w:ascii="Microsoft Sans Serif" w:hAnsi="Microsoft Sans Serif" w:cstheme="minorBidi"/>
                                  <w:color w:val="00B050"/>
                                  <w:kern w:val="24"/>
                                  <w:sz w:val="32"/>
                                  <w:szCs w:val="32"/>
                                </w:rPr>
                              </w:pPr>
                              <w:r w:rsidRPr="00A04FB3">
                                <w:rPr>
                                  <w:rFonts w:ascii="Microsoft Sans Serif" w:hAnsi="Microsoft Sans Serif" w:cstheme="minorBidi"/>
                                  <w:color w:val="00B050"/>
                                  <w:kern w:val="24"/>
                                  <w:sz w:val="32"/>
                                  <w:szCs w:val="32"/>
                                </w:rPr>
                                <w:t>UE sensing relay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530501352" name="TextBox 89">
                          <a:extLst>
                            <a:ext uri="{FF2B5EF4-FFF2-40B4-BE49-F238E27FC236}">
                              <a16:creationId xmlns:a16="http://schemas.microsoft.com/office/drawing/2014/main" id="{7DD0CDCF-66EE-F110-12B0-1B39B04AF157}"/>
                            </a:ext>
                          </a:extLst>
                        </wps:cNvPr>
                        <wps:cNvSpPr txBox="1"/>
                        <wps:spPr>
                          <a:xfrm>
                            <a:off x="4630816" y="5007741"/>
                            <a:ext cx="3243473" cy="82992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A9DE11" w14:textId="77777777" w:rsidR="005A68D0" w:rsidRDefault="005A68D0" w:rsidP="005A68D0">
                              <w:pPr>
                                <w:jc w:val="center"/>
                                <w:rPr>
                                  <w:rFonts w:ascii="Microsoft Sans Serif" w:hAnsi="Microsoft Sans Serif" w:cstheme="minorBidi"/>
                                  <w:color w:val="00B050"/>
                                  <w:kern w:val="24"/>
                                  <w:sz w:val="36"/>
                                  <w:szCs w:val="36"/>
                                </w:rPr>
                              </w:pPr>
                              <w:r w:rsidRPr="00A04FB3">
                                <w:rPr>
                                  <w:rFonts w:ascii="Microsoft Sans Serif" w:hAnsi="Microsoft Sans Serif" w:cstheme="minorBidi"/>
                                  <w:color w:val="00B050"/>
                                  <w:kern w:val="24"/>
                                  <w:sz w:val="32"/>
                                  <w:szCs w:val="32"/>
                                </w:rPr>
                                <w:t>RAN sensing</w:t>
                              </w:r>
                              <w:r>
                                <w:rPr>
                                  <w:rFonts w:ascii="Microsoft Sans Serif" w:hAnsi="Microsoft Sans Serif" w:cstheme="minorBidi"/>
                                  <w:color w:val="00B050"/>
                                  <w:kern w:val="24"/>
                                  <w:sz w:val="36"/>
                                  <w:szCs w:val="36"/>
                                </w:rPr>
                                <w:t xml:space="preserve"> relay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726034954" name="TextBox 90">
                          <a:extLst>
                            <a:ext uri="{FF2B5EF4-FFF2-40B4-BE49-F238E27FC236}">
                              <a16:creationId xmlns:a16="http://schemas.microsoft.com/office/drawing/2014/main" id="{039E1DA9-03F5-AAFB-567A-BB803DACF8C3}"/>
                            </a:ext>
                          </a:extLst>
                        </wps:cNvPr>
                        <wps:cNvSpPr txBox="1"/>
                        <wps:spPr>
                          <a:xfrm>
                            <a:off x="7078906" y="2876026"/>
                            <a:ext cx="2972080" cy="142617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2B904AB" w14:textId="77777777" w:rsidR="005A68D0" w:rsidRPr="00A04FB3" w:rsidRDefault="005A68D0" w:rsidP="005A68D0">
                              <w:pPr>
                                <w:jc w:val="center"/>
                                <w:textAlignment w:val="baseline"/>
                                <w:rPr>
                                  <w:rFonts w:ascii="Microsoft Sans Serif" w:hAnsi="Microsoft Sans Serif" w:cstheme="minorBidi"/>
                                  <w:color w:val="13161E"/>
                                  <w:kern w:val="24"/>
                                  <w:sz w:val="32"/>
                                  <w:szCs w:val="32"/>
                                </w:rPr>
                              </w:pPr>
                              <w:r w:rsidRPr="00A04FB3">
                                <w:rPr>
                                  <w:rFonts w:ascii="Microsoft Sans Serif" w:hAnsi="Microsoft Sans Serif" w:cstheme="minorBidi"/>
                                  <w:color w:val="13161E"/>
                                  <w:kern w:val="24"/>
                                  <w:sz w:val="32"/>
                                  <w:szCs w:val="32"/>
                                </w:rPr>
                                <w:t>RAN</w:t>
                              </w:r>
                              <w:r>
                                <w:rPr>
                                  <w:rFonts w:ascii="Microsoft Sans Serif" w:hAnsi="Microsoft Sans Serif"/>
                                  <w:color w:val="13161E"/>
                                  <w:kern w:val="24"/>
                                  <w:sz w:val="32"/>
                                  <w:szCs w:val="32"/>
                                </w:rPr>
                                <w:t xml:space="preserve">               </w:t>
                              </w:r>
                              <w:r w:rsidRPr="00A04FB3">
                                <w:rPr>
                                  <w:rFonts w:ascii="Microsoft Sans Serif" w:hAnsi="Microsoft Sans Serif" w:cstheme="minorBidi"/>
                                  <w:color w:val="13161E"/>
                                  <w:kern w:val="24"/>
                                  <w:sz w:val="32"/>
                                  <w:szCs w:val="32"/>
                                </w:rPr>
                                <w:t>(sensing receiver)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46502168" name="Picture 846502168" descr="A close up of a car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467D56AC-0E2C-A0F1-6227-66E8507C3E9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420209" y="1049648"/>
                            <a:ext cx="1340330" cy="725161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1387050238" name="Group 1387050238">
                          <a:extLst>
                            <a:ext uri="{FF2B5EF4-FFF2-40B4-BE49-F238E27FC236}">
                              <a16:creationId xmlns:a16="http://schemas.microsoft.com/office/drawing/2014/main" id="{84C4100B-FE4E-76E7-6CD9-0F98A3BE9F79}"/>
                            </a:ext>
                          </a:extLst>
                        </wpg:cNvPr>
                        <wpg:cNvGrpSpPr/>
                        <wpg:grpSpPr>
                          <a:xfrm>
                            <a:off x="8245725" y="1153252"/>
                            <a:ext cx="779556" cy="1583746"/>
                            <a:chOff x="8245740" y="1153253"/>
                            <a:chExt cx="505271" cy="1026507"/>
                          </a:xfrm>
                        </wpg:grpSpPr>
                        <wps:wsp>
                          <wps:cNvPr id="717103861" name="Freeform 14">
                            <a:extLst>
                              <a:ext uri="{FF2B5EF4-FFF2-40B4-BE49-F238E27FC236}">
                                <a16:creationId xmlns:a16="http://schemas.microsoft.com/office/drawing/2014/main" id="{4EFD4CC8-6299-FA01-FB18-61F12B22BD87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388047" y="1392126"/>
                              <a:ext cx="95937" cy="787634"/>
                            </a:xfrm>
                            <a:custGeom>
                              <a:avLst/>
                              <a:gdLst>
                                <a:gd name="T0" fmla="*/ 14 w 60"/>
                                <a:gd name="T1" fmla="*/ 0 h 488"/>
                                <a:gd name="T2" fmla="*/ 51 w 60"/>
                                <a:gd name="T3" fmla="*/ 0 h 488"/>
                                <a:gd name="T4" fmla="*/ 60 w 60"/>
                                <a:gd name="T5" fmla="*/ 475 h 488"/>
                                <a:gd name="T6" fmla="*/ 43 w 60"/>
                                <a:gd name="T7" fmla="*/ 488 h 488"/>
                                <a:gd name="T8" fmla="*/ 17 w 60"/>
                                <a:gd name="T9" fmla="*/ 488 h 488"/>
                                <a:gd name="T10" fmla="*/ 0 w 60"/>
                                <a:gd name="T11" fmla="*/ 475 h 488"/>
                                <a:gd name="T12" fmla="*/ 14 w 60"/>
                                <a:gd name="T13" fmla="*/ 0 h 4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0" h="488">
                                  <a:moveTo>
                                    <a:pt x="14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60" y="475"/>
                                  </a:lnTo>
                                  <a:lnTo>
                                    <a:pt x="43" y="488"/>
                                  </a:lnTo>
                                  <a:lnTo>
                                    <a:pt x="17" y="488"/>
                                  </a:lnTo>
                                  <a:lnTo>
                                    <a:pt x="0" y="475"/>
                                  </a:lnTo>
                                  <a:lnTo>
                                    <a:pt x="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29252035" name="Freeform 15">
                            <a:extLst>
                              <a:ext uri="{FF2B5EF4-FFF2-40B4-BE49-F238E27FC236}">
                                <a16:creationId xmlns:a16="http://schemas.microsoft.com/office/drawing/2014/main" id="{5037BA93-C74F-0489-9809-7CE8942FB312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388047" y="1392126"/>
                              <a:ext cx="95937" cy="787634"/>
                            </a:xfrm>
                            <a:custGeom>
                              <a:avLst/>
                              <a:gdLst>
                                <a:gd name="T0" fmla="*/ 14 w 60"/>
                                <a:gd name="T1" fmla="*/ 0 h 488"/>
                                <a:gd name="T2" fmla="*/ 51 w 60"/>
                                <a:gd name="T3" fmla="*/ 0 h 488"/>
                                <a:gd name="T4" fmla="*/ 60 w 60"/>
                                <a:gd name="T5" fmla="*/ 475 h 488"/>
                                <a:gd name="T6" fmla="*/ 43 w 60"/>
                                <a:gd name="T7" fmla="*/ 488 h 488"/>
                                <a:gd name="T8" fmla="*/ 17 w 60"/>
                                <a:gd name="T9" fmla="*/ 488 h 488"/>
                                <a:gd name="T10" fmla="*/ 0 w 60"/>
                                <a:gd name="T11" fmla="*/ 475 h 488"/>
                                <a:gd name="T12" fmla="*/ 14 w 60"/>
                                <a:gd name="T13" fmla="*/ 0 h 4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0" h="488">
                                  <a:moveTo>
                                    <a:pt x="14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60" y="475"/>
                                  </a:lnTo>
                                  <a:lnTo>
                                    <a:pt x="43" y="488"/>
                                  </a:lnTo>
                                  <a:lnTo>
                                    <a:pt x="17" y="488"/>
                                  </a:lnTo>
                                  <a:lnTo>
                                    <a:pt x="0" y="475"/>
                                  </a:lnTo>
                                  <a:lnTo>
                                    <a:pt x="14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72453395" name="Freeform 16">
                            <a:extLst>
                              <a:ext uri="{FF2B5EF4-FFF2-40B4-BE49-F238E27FC236}">
                                <a16:creationId xmlns:a16="http://schemas.microsoft.com/office/drawing/2014/main" id="{0C53A545-BCC3-9D3F-96DC-4A268D129F93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493578" y="1957027"/>
                              <a:ext cx="214260" cy="216276"/>
                            </a:xfrm>
                            <a:custGeom>
                              <a:avLst/>
                              <a:gdLst>
                                <a:gd name="T0" fmla="*/ 0 w 134"/>
                                <a:gd name="T1" fmla="*/ 134 h 134"/>
                                <a:gd name="T2" fmla="*/ 133 w 134"/>
                                <a:gd name="T3" fmla="*/ 134 h 134"/>
                                <a:gd name="T4" fmla="*/ 134 w 134"/>
                                <a:gd name="T5" fmla="*/ 0 h 134"/>
                                <a:gd name="T6" fmla="*/ 0 w 134"/>
                                <a:gd name="T7" fmla="*/ 0 h 134"/>
                                <a:gd name="T8" fmla="*/ 0 w 134"/>
                                <a:gd name="T9" fmla="*/ 134 h 1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4" h="134">
                                  <a:moveTo>
                                    <a:pt x="0" y="134"/>
                                  </a:moveTo>
                                  <a:lnTo>
                                    <a:pt x="133" y="134"/>
                                  </a:lnTo>
                                  <a:lnTo>
                                    <a:pt x="13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38110626" name="Freeform 17">
                            <a:extLst>
                              <a:ext uri="{FF2B5EF4-FFF2-40B4-BE49-F238E27FC236}">
                                <a16:creationId xmlns:a16="http://schemas.microsoft.com/office/drawing/2014/main" id="{E594D4B1-20DE-EDFC-096E-68AA6F75E980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493578" y="1957027"/>
                              <a:ext cx="214260" cy="216276"/>
                            </a:xfrm>
                            <a:custGeom>
                              <a:avLst/>
                              <a:gdLst>
                                <a:gd name="T0" fmla="*/ 0 w 134"/>
                                <a:gd name="T1" fmla="*/ 134 h 134"/>
                                <a:gd name="T2" fmla="*/ 133 w 134"/>
                                <a:gd name="T3" fmla="*/ 134 h 134"/>
                                <a:gd name="T4" fmla="*/ 134 w 134"/>
                                <a:gd name="T5" fmla="*/ 0 h 134"/>
                                <a:gd name="T6" fmla="*/ 0 w 134"/>
                                <a:gd name="T7" fmla="*/ 0 h 134"/>
                                <a:gd name="T8" fmla="*/ 0 w 134"/>
                                <a:gd name="T9" fmla="*/ 134 h 1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4" h="134">
                                  <a:moveTo>
                                    <a:pt x="0" y="134"/>
                                  </a:moveTo>
                                  <a:lnTo>
                                    <a:pt x="133" y="134"/>
                                  </a:lnTo>
                                  <a:lnTo>
                                    <a:pt x="13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3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46984659" name="Freeform 18">
                            <a:extLst>
                              <a:ext uri="{FF2B5EF4-FFF2-40B4-BE49-F238E27FC236}">
                                <a16:creationId xmlns:a16="http://schemas.microsoft.com/office/drawing/2014/main" id="{6959A330-E59E-9F7C-3E02-67549736096B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493578" y="1913449"/>
                              <a:ext cx="257432" cy="43578"/>
                            </a:xfrm>
                            <a:custGeom>
                              <a:avLst/>
                              <a:gdLst>
                                <a:gd name="T0" fmla="*/ 0 w 161"/>
                                <a:gd name="T1" fmla="*/ 27 h 27"/>
                                <a:gd name="T2" fmla="*/ 134 w 161"/>
                                <a:gd name="T3" fmla="*/ 27 h 27"/>
                                <a:gd name="T4" fmla="*/ 161 w 161"/>
                                <a:gd name="T5" fmla="*/ 0 h 27"/>
                                <a:gd name="T6" fmla="*/ 27 w 161"/>
                                <a:gd name="T7" fmla="*/ 0 h 27"/>
                                <a:gd name="T8" fmla="*/ 0 w 161"/>
                                <a:gd name="T9" fmla="*/ 27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1" h="27">
                                  <a:moveTo>
                                    <a:pt x="0" y="27"/>
                                  </a:moveTo>
                                  <a:lnTo>
                                    <a:pt x="134" y="27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27" y="0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41591238" name="Freeform 19">
                            <a:extLst>
                              <a:ext uri="{FF2B5EF4-FFF2-40B4-BE49-F238E27FC236}">
                                <a16:creationId xmlns:a16="http://schemas.microsoft.com/office/drawing/2014/main" id="{0F83AEE1-A913-1FDA-FE80-5BAA90FDF99D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493578" y="1913449"/>
                              <a:ext cx="257432" cy="43578"/>
                            </a:xfrm>
                            <a:custGeom>
                              <a:avLst/>
                              <a:gdLst>
                                <a:gd name="T0" fmla="*/ 0 w 161"/>
                                <a:gd name="T1" fmla="*/ 27 h 27"/>
                                <a:gd name="T2" fmla="*/ 134 w 161"/>
                                <a:gd name="T3" fmla="*/ 27 h 27"/>
                                <a:gd name="T4" fmla="*/ 161 w 161"/>
                                <a:gd name="T5" fmla="*/ 0 h 27"/>
                                <a:gd name="T6" fmla="*/ 27 w 161"/>
                                <a:gd name="T7" fmla="*/ 0 h 27"/>
                                <a:gd name="T8" fmla="*/ 0 w 161"/>
                                <a:gd name="T9" fmla="*/ 27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1" h="27">
                                  <a:moveTo>
                                    <a:pt x="0" y="27"/>
                                  </a:moveTo>
                                  <a:lnTo>
                                    <a:pt x="134" y="27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27" y="0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13010411" name="Freeform 20">
                            <a:extLst>
                              <a:ext uri="{FF2B5EF4-FFF2-40B4-BE49-F238E27FC236}">
                                <a16:creationId xmlns:a16="http://schemas.microsoft.com/office/drawing/2014/main" id="{2734000B-4F7F-A87D-D5EA-2ED2464B76D7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706240" y="1913449"/>
                              <a:ext cx="44771" cy="259855"/>
                            </a:xfrm>
                            <a:custGeom>
                              <a:avLst/>
                              <a:gdLst>
                                <a:gd name="T0" fmla="*/ 1 w 28"/>
                                <a:gd name="T1" fmla="*/ 27 h 161"/>
                                <a:gd name="T2" fmla="*/ 0 w 28"/>
                                <a:gd name="T3" fmla="*/ 161 h 161"/>
                                <a:gd name="T4" fmla="*/ 28 w 28"/>
                                <a:gd name="T5" fmla="*/ 134 h 161"/>
                                <a:gd name="T6" fmla="*/ 28 w 28"/>
                                <a:gd name="T7" fmla="*/ 0 h 161"/>
                                <a:gd name="T8" fmla="*/ 1 w 28"/>
                                <a:gd name="T9" fmla="*/ 27 h 1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61">
                                  <a:moveTo>
                                    <a:pt x="1" y="27"/>
                                  </a:moveTo>
                                  <a:lnTo>
                                    <a:pt x="0" y="161"/>
                                  </a:lnTo>
                                  <a:lnTo>
                                    <a:pt x="28" y="134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1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17857002" name="Freeform 21">
                            <a:extLst>
                              <a:ext uri="{FF2B5EF4-FFF2-40B4-BE49-F238E27FC236}">
                                <a16:creationId xmlns:a16="http://schemas.microsoft.com/office/drawing/2014/main" id="{18F98C9A-1514-7421-70A9-BF61E8B8DEB2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706240" y="1913449"/>
                              <a:ext cx="44771" cy="259855"/>
                            </a:xfrm>
                            <a:custGeom>
                              <a:avLst/>
                              <a:gdLst>
                                <a:gd name="T0" fmla="*/ 1 w 28"/>
                                <a:gd name="T1" fmla="*/ 27 h 161"/>
                                <a:gd name="T2" fmla="*/ 0 w 28"/>
                                <a:gd name="T3" fmla="*/ 161 h 161"/>
                                <a:gd name="T4" fmla="*/ 28 w 28"/>
                                <a:gd name="T5" fmla="*/ 134 h 161"/>
                                <a:gd name="T6" fmla="*/ 28 w 28"/>
                                <a:gd name="T7" fmla="*/ 0 h 161"/>
                                <a:gd name="T8" fmla="*/ 1 w 28"/>
                                <a:gd name="T9" fmla="*/ 27 h 1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61">
                                  <a:moveTo>
                                    <a:pt x="1" y="27"/>
                                  </a:moveTo>
                                  <a:lnTo>
                                    <a:pt x="0" y="161"/>
                                  </a:lnTo>
                                  <a:lnTo>
                                    <a:pt x="28" y="134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1" y="27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1612779" name="Line 22">
                            <a:extLst>
                              <a:ext uri="{FF2B5EF4-FFF2-40B4-BE49-F238E27FC236}">
                                <a16:creationId xmlns:a16="http://schemas.microsoft.com/office/drawing/2014/main" id="{3F8CB257-3979-4FC4-DD24-E6D6304F0EF8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8514365" y="1978009"/>
                              <a:ext cx="0" cy="174312"/>
                            </a:xfrm>
                            <a:prstGeom prst="line">
                              <a:avLst/>
                            </a:prstGeom>
                            <a:noFill/>
                            <a:ln w="14288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87803704" name="Line 23">
                            <a:extLst>
                              <a:ext uri="{FF2B5EF4-FFF2-40B4-BE49-F238E27FC236}">
                                <a16:creationId xmlns:a16="http://schemas.microsoft.com/office/drawing/2014/main" id="{CDE455FA-15F1-83F3-81D7-697F1B24A457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8557537" y="1978009"/>
                              <a:ext cx="0" cy="174312"/>
                            </a:xfrm>
                            <a:prstGeom prst="line">
                              <a:avLst/>
                            </a:prstGeom>
                            <a:noFill/>
                            <a:ln w="14288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49193055" name="Line 24">
                            <a:extLst>
                              <a:ext uri="{FF2B5EF4-FFF2-40B4-BE49-F238E27FC236}">
                                <a16:creationId xmlns:a16="http://schemas.microsoft.com/office/drawing/2014/main" id="{9876B001-20B7-DA6B-30D5-16F93E1FAEF7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8600708" y="1978009"/>
                              <a:ext cx="0" cy="174312"/>
                            </a:xfrm>
                            <a:prstGeom prst="line">
                              <a:avLst/>
                            </a:prstGeom>
                            <a:noFill/>
                            <a:ln w="14288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48693346" name="Line 25">
                            <a:extLst>
                              <a:ext uri="{FF2B5EF4-FFF2-40B4-BE49-F238E27FC236}">
                                <a16:creationId xmlns:a16="http://schemas.microsoft.com/office/drawing/2014/main" id="{4F13CEEC-BFD6-38BD-747B-D02A0F4C32F1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8643880" y="1978009"/>
                              <a:ext cx="0" cy="174312"/>
                            </a:xfrm>
                            <a:prstGeom prst="line">
                              <a:avLst/>
                            </a:prstGeom>
                            <a:noFill/>
                            <a:ln w="14288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72527439" name="Line 26">
                            <a:extLst>
                              <a:ext uri="{FF2B5EF4-FFF2-40B4-BE49-F238E27FC236}">
                                <a16:creationId xmlns:a16="http://schemas.microsoft.com/office/drawing/2014/main" id="{4E27C975-3BAE-7A97-6384-B7B78167E496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>
                              <a:off x="8685453" y="1979623"/>
                              <a:ext cx="1599" cy="172698"/>
                            </a:xfrm>
                            <a:prstGeom prst="line">
                              <a:avLst/>
                            </a:prstGeom>
                            <a:noFill/>
                            <a:ln w="14288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72199276" name="Line 27">
                            <a:extLst>
                              <a:ext uri="{FF2B5EF4-FFF2-40B4-BE49-F238E27FC236}">
                                <a16:creationId xmlns:a16="http://schemas.microsoft.com/office/drawing/2014/main" id="{CAFC6EF4-718C-45B1-CBCD-25C16B563C1D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8514365" y="2065165"/>
                              <a:ext cx="171088" cy="0"/>
                            </a:xfrm>
                            <a:prstGeom prst="line">
                              <a:avLst/>
                            </a:prstGeom>
                            <a:noFill/>
                            <a:ln w="14288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88386909" name="Line 28">
                            <a:extLst>
                              <a:ext uri="{FF2B5EF4-FFF2-40B4-BE49-F238E27FC236}">
                                <a16:creationId xmlns:a16="http://schemas.microsoft.com/office/drawing/2014/main" id="{A6E069AD-F370-1D63-0E2B-CF399EFBFF12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8664667" y="1979623"/>
                              <a:ext cx="0" cy="64560"/>
                            </a:xfrm>
                            <a:prstGeom prst="line">
                              <a:avLst/>
                            </a:prstGeom>
                            <a:noFill/>
                            <a:ln w="14288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67780309" name="Line 29">
                            <a:extLst>
                              <a:ext uri="{FF2B5EF4-FFF2-40B4-BE49-F238E27FC236}">
                                <a16:creationId xmlns:a16="http://schemas.microsoft.com/office/drawing/2014/main" id="{19C971BC-A2D3-DC06-DB05-C62E383F0711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8664667" y="2095831"/>
                              <a:ext cx="0" cy="56490"/>
                            </a:xfrm>
                            <a:prstGeom prst="line">
                              <a:avLst/>
                            </a:prstGeom>
                            <a:noFill/>
                            <a:ln w="14288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23125504" name="Line 30">
                            <a:extLst>
                              <a:ext uri="{FF2B5EF4-FFF2-40B4-BE49-F238E27FC236}">
                                <a16:creationId xmlns:a16="http://schemas.microsoft.com/office/drawing/2014/main" id="{62BD721A-3660-75E1-6F5D-C364FF182321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8621495" y="1978009"/>
                              <a:ext cx="0" cy="66174"/>
                            </a:xfrm>
                            <a:prstGeom prst="line">
                              <a:avLst/>
                            </a:prstGeom>
                            <a:noFill/>
                            <a:ln w="14288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2748350" name="Freeform 31">
                            <a:extLst>
                              <a:ext uri="{FF2B5EF4-FFF2-40B4-BE49-F238E27FC236}">
                                <a16:creationId xmlns:a16="http://schemas.microsoft.com/office/drawing/2014/main" id="{56DC25F7-F34E-C3A1-CFCC-5E501DE0BE28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400839" y="1161323"/>
                              <a:ext cx="44771" cy="21304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2 h 132"/>
                                <a:gd name="T2" fmla="*/ 27 w 28"/>
                                <a:gd name="T3" fmla="*/ 131 h 132"/>
                                <a:gd name="T4" fmla="*/ 28 w 28"/>
                                <a:gd name="T5" fmla="*/ 0 h 132"/>
                                <a:gd name="T6" fmla="*/ 0 w 28"/>
                                <a:gd name="T7" fmla="*/ 3 h 132"/>
                                <a:gd name="T8" fmla="*/ 0 w 28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32">
                                  <a:moveTo>
                                    <a:pt x="0" y="132"/>
                                  </a:moveTo>
                                  <a:lnTo>
                                    <a:pt x="27" y="131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0" y="3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26053249" name="Freeform 32">
                            <a:extLst>
                              <a:ext uri="{FF2B5EF4-FFF2-40B4-BE49-F238E27FC236}">
                                <a16:creationId xmlns:a16="http://schemas.microsoft.com/office/drawing/2014/main" id="{A23D10B5-AE66-96BE-81B8-CC5F01806D98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400839" y="1161323"/>
                              <a:ext cx="44771" cy="21304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2 h 132"/>
                                <a:gd name="T2" fmla="*/ 27 w 28"/>
                                <a:gd name="T3" fmla="*/ 131 h 132"/>
                                <a:gd name="T4" fmla="*/ 28 w 28"/>
                                <a:gd name="T5" fmla="*/ 0 h 132"/>
                                <a:gd name="T6" fmla="*/ 0 w 28"/>
                                <a:gd name="T7" fmla="*/ 3 h 132"/>
                                <a:gd name="T8" fmla="*/ 0 w 28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32">
                                  <a:moveTo>
                                    <a:pt x="0" y="132"/>
                                  </a:moveTo>
                                  <a:lnTo>
                                    <a:pt x="27" y="131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0" y="3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29164415" name="Freeform 33">
                            <a:extLst>
                              <a:ext uri="{FF2B5EF4-FFF2-40B4-BE49-F238E27FC236}">
                                <a16:creationId xmlns:a16="http://schemas.microsoft.com/office/drawing/2014/main" id="{91D7C506-0C8A-BB80-9FEF-1CDF441539B5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491979" y="1153253"/>
                              <a:ext cx="44771" cy="21304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2 h 132"/>
                                <a:gd name="T2" fmla="*/ 28 w 28"/>
                                <a:gd name="T3" fmla="*/ 130 h 132"/>
                                <a:gd name="T4" fmla="*/ 28 w 28"/>
                                <a:gd name="T5" fmla="*/ 0 h 132"/>
                                <a:gd name="T6" fmla="*/ 0 w 28"/>
                                <a:gd name="T7" fmla="*/ 3 h 132"/>
                                <a:gd name="T8" fmla="*/ 0 w 28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32">
                                  <a:moveTo>
                                    <a:pt x="0" y="132"/>
                                  </a:moveTo>
                                  <a:lnTo>
                                    <a:pt x="28" y="13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0" y="3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54170751" name="Freeform 34">
                            <a:extLst>
                              <a:ext uri="{FF2B5EF4-FFF2-40B4-BE49-F238E27FC236}">
                                <a16:creationId xmlns:a16="http://schemas.microsoft.com/office/drawing/2014/main" id="{33CE20AB-DF64-4E2A-67ED-976061249B8D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491979" y="1153253"/>
                              <a:ext cx="44771" cy="21304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2 h 132"/>
                                <a:gd name="T2" fmla="*/ 28 w 28"/>
                                <a:gd name="T3" fmla="*/ 130 h 132"/>
                                <a:gd name="T4" fmla="*/ 28 w 28"/>
                                <a:gd name="T5" fmla="*/ 0 h 132"/>
                                <a:gd name="T6" fmla="*/ 0 w 28"/>
                                <a:gd name="T7" fmla="*/ 3 h 132"/>
                                <a:gd name="T8" fmla="*/ 0 w 28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32">
                                  <a:moveTo>
                                    <a:pt x="0" y="132"/>
                                  </a:moveTo>
                                  <a:lnTo>
                                    <a:pt x="28" y="13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0" y="3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99178277" name="Freeform 35">
                            <a:extLst>
                              <a:ext uri="{FF2B5EF4-FFF2-40B4-BE49-F238E27FC236}">
                                <a16:creationId xmlns:a16="http://schemas.microsoft.com/office/drawing/2014/main" id="{B624AABE-B019-F324-30B2-2F2502F9C912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308099" y="1172621"/>
                              <a:ext cx="44771" cy="21304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2 h 132"/>
                                <a:gd name="T2" fmla="*/ 27 w 28"/>
                                <a:gd name="T3" fmla="*/ 130 h 132"/>
                                <a:gd name="T4" fmla="*/ 28 w 28"/>
                                <a:gd name="T5" fmla="*/ 0 h 132"/>
                                <a:gd name="T6" fmla="*/ 0 w 28"/>
                                <a:gd name="T7" fmla="*/ 3 h 132"/>
                                <a:gd name="T8" fmla="*/ 0 w 28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32">
                                  <a:moveTo>
                                    <a:pt x="0" y="132"/>
                                  </a:moveTo>
                                  <a:lnTo>
                                    <a:pt x="27" y="13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0" y="3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9067672" name="Freeform 36">
                            <a:extLst>
                              <a:ext uri="{FF2B5EF4-FFF2-40B4-BE49-F238E27FC236}">
                                <a16:creationId xmlns:a16="http://schemas.microsoft.com/office/drawing/2014/main" id="{60371B21-658A-567C-9E05-B722CE931A18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308099" y="1172621"/>
                              <a:ext cx="44771" cy="21304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2 h 132"/>
                                <a:gd name="T2" fmla="*/ 27 w 28"/>
                                <a:gd name="T3" fmla="*/ 130 h 132"/>
                                <a:gd name="T4" fmla="*/ 28 w 28"/>
                                <a:gd name="T5" fmla="*/ 0 h 132"/>
                                <a:gd name="T6" fmla="*/ 0 w 28"/>
                                <a:gd name="T7" fmla="*/ 3 h 132"/>
                                <a:gd name="T8" fmla="*/ 0 w 28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32">
                                  <a:moveTo>
                                    <a:pt x="0" y="132"/>
                                  </a:moveTo>
                                  <a:lnTo>
                                    <a:pt x="27" y="13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0" y="3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21704767" name="Line 37">
                            <a:extLst>
                              <a:ext uri="{FF2B5EF4-FFF2-40B4-BE49-F238E27FC236}">
                                <a16:creationId xmlns:a16="http://schemas.microsoft.com/office/drawing/2014/main" id="{1F99CD09-A589-DCA8-0373-6E7E33658038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V="1">
                              <a:off x="8309698" y="1258163"/>
                              <a:ext cx="217458" cy="17754"/>
                            </a:xfrm>
                            <a:prstGeom prst="line">
                              <a:avLst/>
                            </a:prstGeom>
                            <a:noFill/>
                            <a:ln w="14288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720389525" name="Line 38">
                            <a:extLst>
                              <a:ext uri="{FF2B5EF4-FFF2-40B4-BE49-F238E27FC236}">
                                <a16:creationId xmlns:a16="http://schemas.microsoft.com/office/drawing/2014/main" id="{E8FC8C49-3916-7958-3274-1C7A58045B21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V="1">
                              <a:off x="8525557" y="1275917"/>
                              <a:ext cx="52766" cy="88770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73514857" name="Line 39">
                            <a:extLst>
                              <a:ext uri="{FF2B5EF4-FFF2-40B4-BE49-F238E27FC236}">
                                <a16:creationId xmlns:a16="http://schemas.microsoft.com/office/drawing/2014/main" id="{394C673C-8138-73D3-6B62-A97533AC0D53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8466396" y="1311425"/>
                              <a:ext cx="17589" cy="848966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35073841" name="Line 40">
                            <a:extLst>
                              <a:ext uri="{FF2B5EF4-FFF2-40B4-BE49-F238E27FC236}">
                                <a16:creationId xmlns:a16="http://schemas.microsoft.com/office/drawing/2014/main" id="{15A58321-5E74-0038-B1C4-B843031BD932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8452005" y="1325951"/>
                              <a:ext cx="7995" cy="852194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5766038" name="Freeform 41">
                            <a:extLst>
                              <a:ext uri="{FF2B5EF4-FFF2-40B4-BE49-F238E27FC236}">
                                <a16:creationId xmlns:a16="http://schemas.microsoft.com/office/drawing/2014/main" id="{D09B5316-4108-A509-694E-5E9FC7F69902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386448" y="2158777"/>
                              <a:ext cx="97536" cy="19368"/>
                            </a:xfrm>
                            <a:custGeom>
                              <a:avLst/>
                              <a:gdLst>
                                <a:gd name="T0" fmla="*/ 61 w 61"/>
                                <a:gd name="T1" fmla="*/ 1 h 12"/>
                                <a:gd name="T2" fmla="*/ 46 w 61"/>
                                <a:gd name="T3" fmla="*/ 12 h 12"/>
                                <a:gd name="T4" fmla="*/ 15 w 61"/>
                                <a:gd name="T5" fmla="*/ 12 h 12"/>
                                <a:gd name="T6" fmla="*/ 0 w 61"/>
                                <a:gd name="T7" fmla="*/ 0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1" h="12">
                                  <a:moveTo>
                                    <a:pt x="61" y="1"/>
                                  </a:moveTo>
                                  <a:lnTo>
                                    <a:pt x="46" y="12"/>
                                  </a:lnTo>
                                  <a:lnTo>
                                    <a:pt x="15" y="12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85278850" name="Freeform 42">
                            <a:extLst>
                              <a:ext uri="{FF2B5EF4-FFF2-40B4-BE49-F238E27FC236}">
                                <a16:creationId xmlns:a16="http://schemas.microsoft.com/office/drawing/2014/main" id="{0189E426-C676-A99F-1B38-BFF34B72F2B1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568729" y="1161323"/>
                              <a:ext cx="12792" cy="229189"/>
                            </a:xfrm>
                            <a:custGeom>
                              <a:avLst/>
                              <a:gdLst>
                                <a:gd name="T0" fmla="*/ 0 w 17"/>
                                <a:gd name="T1" fmla="*/ 310 h 310"/>
                                <a:gd name="T2" fmla="*/ 1 w 17"/>
                                <a:gd name="T3" fmla="*/ 45 h 310"/>
                                <a:gd name="T4" fmla="*/ 17 w 17"/>
                                <a:gd name="T5" fmla="*/ 0 h 310"/>
                                <a:gd name="T6" fmla="*/ 17 w 17"/>
                                <a:gd name="T7" fmla="*/ 266 h 310"/>
                                <a:gd name="T8" fmla="*/ 0 w 17"/>
                                <a:gd name="T9" fmla="*/ 310 h 3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" h="310">
                                  <a:moveTo>
                                    <a:pt x="0" y="310"/>
                                  </a:moveTo>
                                  <a:lnTo>
                                    <a:pt x="1" y="45"/>
                                  </a:lnTo>
                                  <a:cubicBezTo>
                                    <a:pt x="9" y="44"/>
                                    <a:pt x="16" y="26"/>
                                    <a:pt x="17" y="0"/>
                                  </a:cubicBezTo>
                                  <a:lnTo>
                                    <a:pt x="17" y="266"/>
                                  </a:lnTo>
                                  <a:cubicBezTo>
                                    <a:pt x="17" y="290"/>
                                    <a:pt x="9" y="310"/>
                                    <a:pt x="0" y="3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28713087" name="Freeform 43">
                            <a:extLst>
                              <a:ext uri="{FF2B5EF4-FFF2-40B4-BE49-F238E27FC236}">
                                <a16:creationId xmlns:a16="http://schemas.microsoft.com/office/drawing/2014/main" id="{AECCCC99-D48F-F0D9-FC36-297AD7236C45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568729" y="1161323"/>
                              <a:ext cx="12792" cy="229189"/>
                            </a:xfrm>
                            <a:custGeom>
                              <a:avLst/>
                              <a:gdLst>
                                <a:gd name="T0" fmla="*/ 0 w 17"/>
                                <a:gd name="T1" fmla="*/ 310 h 310"/>
                                <a:gd name="T2" fmla="*/ 1 w 17"/>
                                <a:gd name="T3" fmla="*/ 45 h 310"/>
                                <a:gd name="T4" fmla="*/ 17 w 17"/>
                                <a:gd name="T5" fmla="*/ 0 h 310"/>
                                <a:gd name="T6" fmla="*/ 17 w 17"/>
                                <a:gd name="T7" fmla="*/ 266 h 310"/>
                                <a:gd name="T8" fmla="*/ 0 w 17"/>
                                <a:gd name="T9" fmla="*/ 310 h 3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" h="310">
                                  <a:moveTo>
                                    <a:pt x="0" y="310"/>
                                  </a:moveTo>
                                  <a:lnTo>
                                    <a:pt x="1" y="45"/>
                                  </a:lnTo>
                                  <a:cubicBezTo>
                                    <a:pt x="9" y="44"/>
                                    <a:pt x="16" y="26"/>
                                    <a:pt x="17" y="0"/>
                                  </a:cubicBezTo>
                                  <a:lnTo>
                                    <a:pt x="17" y="266"/>
                                  </a:lnTo>
                                  <a:cubicBezTo>
                                    <a:pt x="17" y="290"/>
                                    <a:pt x="9" y="310"/>
                                    <a:pt x="0" y="310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14597384" name="Freeform 44">
                            <a:extLst>
                              <a:ext uri="{FF2B5EF4-FFF2-40B4-BE49-F238E27FC236}">
                                <a16:creationId xmlns:a16="http://schemas.microsoft.com/office/drawing/2014/main" id="{0552A8DA-6B26-7D41-6D9C-0E73BFC33E47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565531" y="1158095"/>
                              <a:ext cx="14391" cy="232417"/>
                            </a:xfrm>
                            <a:custGeom>
                              <a:avLst/>
                              <a:gdLst>
                                <a:gd name="T0" fmla="*/ 9 w 9"/>
                                <a:gd name="T1" fmla="*/ 0 h 144"/>
                                <a:gd name="T2" fmla="*/ 0 w 9"/>
                                <a:gd name="T3" fmla="*/ 19 h 144"/>
                                <a:gd name="T4" fmla="*/ 0 w 9"/>
                                <a:gd name="T5" fmla="*/ 140 h 144"/>
                                <a:gd name="T6" fmla="*/ 2 w 9"/>
                                <a:gd name="T7" fmla="*/ 144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" h="144">
                                  <a:moveTo>
                                    <a:pt x="9" y="0"/>
                                  </a:moveTo>
                                  <a:lnTo>
                                    <a:pt x="0" y="19"/>
                                  </a:lnTo>
                                  <a:lnTo>
                                    <a:pt x="0" y="140"/>
                                  </a:lnTo>
                                  <a:lnTo>
                                    <a:pt x="2" y="144"/>
                                  </a:lnTo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08092827" name="Line 45">
                            <a:extLst>
                              <a:ext uri="{FF2B5EF4-FFF2-40B4-BE49-F238E27FC236}">
                                <a16:creationId xmlns:a16="http://schemas.microsoft.com/office/drawing/2014/main" id="{DFA5EFF9-7A1F-AFD6-A4F1-518D1365E28B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8579922" y="1158095"/>
                              <a:ext cx="1599" cy="3228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32621790" name="Line 46">
                            <a:extLst>
                              <a:ext uri="{FF2B5EF4-FFF2-40B4-BE49-F238E27FC236}">
                                <a16:creationId xmlns:a16="http://schemas.microsoft.com/office/drawing/2014/main" id="{FBFA4E1A-CF0C-F29E-00D6-B58480FC90EA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 flipV="1">
                              <a:off x="8256933" y="1200059"/>
                              <a:ext cx="39974" cy="9684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28920552" name="Line 47">
                            <a:extLst>
                              <a:ext uri="{FF2B5EF4-FFF2-40B4-BE49-F238E27FC236}">
                                <a16:creationId xmlns:a16="http://schemas.microsoft.com/office/drawing/2014/main" id="{B3F16887-E4FE-350B-E97B-0DA529BCB2B1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>
                              <a:off x="8247339" y="1200059"/>
                              <a:ext cx="9594" cy="3228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06203871" name="Line 48">
                            <a:extLst>
                              <a:ext uri="{FF2B5EF4-FFF2-40B4-BE49-F238E27FC236}">
                                <a16:creationId xmlns:a16="http://schemas.microsoft.com/office/drawing/2014/main" id="{D4FA87C1-8EE1-E34C-EFF0-FF70D68161EA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 flipV="1">
                              <a:off x="8348073" y="1222655"/>
                              <a:ext cx="39974" cy="9684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85854512" name="Line 49">
                            <a:extLst>
                              <a:ext uri="{FF2B5EF4-FFF2-40B4-BE49-F238E27FC236}">
                                <a16:creationId xmlns:a16="http://schemas.microsoft.com/office/drawing/2014/main" id="{09EC3958-5764-3416-D51F-12CA349637AB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>
                              <a:off x="8338479" y="1222655"/>
                              <a:ext cx="9594" cy="3228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26201024" name="Line 50">
                            <a:extLst>
                              <a:ext uri="{FF2B5EF4-FFF2-40B4-BE49-F238E27FC236}">
                                <a16:creationId xmlns:a16="http://schemas.microsoft.com/office/drawing/2014/main" id="{965318AF-E512-80EB-90F9-3E5D5EC46F66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 flipV="1">
                              <a:off x="8442412" y="1248479"/>
                              <a:ext cx="38375" cy="9684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22530219" name="Line 51">
                            <a:extLst>
                              <a:ext uri="{FF2B5EF4-FFF2-40B4-BE49-F238E27FC236}">
                                <a16:creationId xmlns:a16="http://schemas.microsoft.com/office/drawing/2014/main" id="{207C5EC7-9153-B293-E88C-FE99E1DB5B81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>
                              <a:off x="8431219" y="1248479"/>
                              <a:ext cx="11193" cy="3228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26090406" name="Line 52">
                            <a:extLst>
                              <a:ext uri="{FF2B5EF4-FFF2-40B4-BE49-F238E27FC236}">
                                <a16:creationId xmlns:a16="http://schemas.microsoft.com/office/drawing/2014/main" id="{38F5EBD3-6D6A-249B-F0D8-24C87B70322F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8535151" y="1240409"/>
                              <a:ext cx="1599" cy="4842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90325723" name="Line 53">
                            <a:extLst>
                              <a:ext uri="{FF2B5EF4-FFF2-40B4-BE49-F238E27FC236}">
                                <a16:creationId xmlns:a16="http://schemas.microsoft.com/office/drawing/2014/main" id="{2C3F4900-8B2B-065F-27C6-B206FBBBD0F2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8522359" y="1272689"/>
                              <a:ext cx="1599" cy="4842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760785427" name="Freeform 54">
                            <a:extLst>
                              <a:ext uri="{FF2B5EF4-FFF2-40B4-BE49-F238E27FC236}">
                                <a16:creationId xmlns:a16="http://schemas.microsoft.com/office/drawing/2014/main" id="{E1C372CB-AD6D-0C39-AEF7-6FD0C2F5E2FC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543146" y="1200059"/>
                              <a:ext cx="14391" cy="232417"/>
                            </a:xfrm>
                            <a:custGeom>
                              <a:avLst/>
                              <a:gdLst>
                                <a:gd name="T0" fmla="*/ 9 w 9"/>
                                <a:gd name="T1" fmla="*/ 0 h 144"/>
                                <a:gd name="T2" fmla="*/ 1 w 9"/>
                                <a:gd name="T3" fmla="*/ 19 h 144"/>
                                <a:gd name="T4" fmla="*/ 0 w 9"/>
                                <a:gd name="T5" fmla="*/ 139 h 144"/>
                                <a:gd name="T6" fmla="*/ 2 w 9"/>
                                <a:gd name="T7" fmla="*/ 144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" h="144">
                                  <a:moveTo>
                                    <a:pt x="9" y="0"/>
                                  </a:moveTo>
                                  <a:lnTo>
                                    <a:pt x="1" y="19"/>
                                  </a:lnTo>
                                  <a:lnTo>
                                    <a:pt x="0" y="139"/>
                                  </a:lnTo>
                                  <a:lnTo>
                                    <a:pt x="2" y="144"/>
                                  </a:lnTo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24466226" name="Line 55">
                            <a:extLst>
                              <a:ext uri="{FF2B5EF4-FFF2-40B4-BE49-F238E27FC236}">
                                <a16:creationId xmlns:a16="http://schemas.microsoft.com/office/drawing/2014/main" id="{2D3966B7-F8C6-594B-51E5-8C2709F02246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8557537" y="1200059"/>
                              <a:ext cx="1599" cy="3228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62687920" name="Line 56">
                            <a:extLst>
                              <a:ext uri="{FF2B5EF4-FFF2-40B4-BE49-F238E27FC236}">
                                <a16:creationId xmlns:a16="http://schemas.microsoft.com/office/drawing/2014/main" id="{4E592D6F-A0F2-40B0-9408-5659796B3C7D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8544745" y="1230725"/>
                              <a:ext cx="1599" cy="4842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56273688" name="Line 57">
                            <a:extLst>
                              <a:ext uri="{FF2B5EF4-FFF2-40B4-BE49-F238E27FC236}">
                                <a16:creationId xmlns:a16="http://schemas.microsoft.com/office/drawing/2014/main" id="{C74F9EBB-BD38-33D7-1383-5236BDB12C98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8565531" y="1188761"/>
                              <a:ext cx="3198" cy="6456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13560814" name="Freeform 58">
                            <a:extLst>
                              <a:ext uri="{FF2B5EF4-FFF2-40B4-BE49-F238E27FC236}">
                                <a16:creationId xmlns:a16="http://schemas.microsoft.com/office/drawing/2014/main" id="{EBA321F5-DB41-5B8B-29C9-3267B699EA84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565531" y="1188761"/>
                              <a:ext cx="3198" cy="201750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25"/>
                                <a:gd name="T2" fmla="*/ 2 w 2"/>
                                <a:gd name="T3" fmla="*/ 4 h 125"/>
                                <a:gd name="T4" fmla="*/ 2 w 2"/>
                                <a:gd name="T5" fmla="*/ 125 h 125"/>
                                <a:gd name="T6" fmla="*/ 0 w 2"/>
                                <a:gd name="T7" fmla="*/ 121 h 125"/>
                                <a:gd name="T8" fmla="*/ 0 w 2"/>
                                <a:gd name="T9" fmla="*/ 0 h 1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" h="125">
                                  <a:moveTo>
                                    <a:pt x="0" y="0"/>
                                  </a:moveTo>
                                  <a:lnTo>
                                    <a:pt x="2" y="4"/>
                                  </a:lnTo>
                                  <a:lnTo>
                                    <a:pt x="2" y="125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97889450" name="Freeform 59">
                            <a:extLst>
                              <a:ext uri="{FF2B5EF4-FFF2-40B4-BE49-F238E27FC236}">
                                <a16:creationId xmlns:a16="http://schemas.microsoft.com/office/drawing/2014/main" id="{149010E1-594A-7A12-6E61-4168309BFB09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565531" y="1188761"/>
                              <a:ext cx="3198" cy="201750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25"/>
                                <a:gd name="T2" fmla="*/ 2 w 2"/>
                                <a:gd name="T3" fmla="*/ 4 h 125"/>
                                <a:gd name="T4" fmla="*/ 2 w 2"/>
                                <a:gd name="T5" fmla="*/ 125 h 125"/>
                                <a:gd name="T6" fmla="*/ 0 w 2"/>
                                <a:gd name="T7" fmla="*/ 121 h 125"/>
                                <a:gd name="T8" fmla="*/ 0 w 2"/>
                                <a:gd name="T9" fmla="*/ 0 h 1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" h="125">
                                  <a:moveTo>
                                    <a:pt x="0" y="0"/>
                                  </a:moveTo>
                                  <a:lnTo>
                                    <a:pt x="2" y="4"/>
                                  </a:lnTo>
                                  <a:lnTo>
                                    <a:pt x="2" y="125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02433151" name="Line 60">
                            <a:extLst>
                              <a:ext uri="{FF2B5EF4-FFF2-40B4-BE49-F238E27FC236}">
                                <a16:creationId xmlns:a16="http://schemas.microsoft.com/office/drawing/2014/main" id="{0D55E3C5-277F-17B4-5545-33B90A6915D1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 flipV="1">
                              <a:off x="8428021" y="1266233"/>
                              <a:ext cx="3198" cy="29052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19130186" name="Line 61">
                            <a:extLst>
                              <a:ext uri="{FF2B5EF4-FFF2-40B4-BE49-F238E27FC236}">
                                <a16:creationId xmlns:a16="http://schemas.microsoft.com/office/drawing/2014/main" id="{C7FAC868-BE30-D708-774F-4C8458FDE40C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>
                              <a:off x="8466396" y="1316267"/>
                              <a:ext cx="84745" cy="4842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67615920" name="Freeform 62">
                            <a:extLst>
                              <a:ext uri="{FF2B5EF4-FFF2-40B4-BE49-F238E27FC236}">
                                <a16:creationId xmlns:a16="http://schemas.microsoft.com/office/drawing/2014/main" id="{0CF5004B-B323-6820-0D6F-ACB95235F7B2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407235" y="1311425"/>
                              <a:ext cx="17589" cy="8392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5 h 115"/>
                                <a:gd name="T2" fmla="*/ 20 w 24"/>
                                <a:gd name="T3" fmla="*/ 111 h 115"/>
                                <a:gd name="T4" fmla="*/ 24 w 24"/>
                                <a:gd name="T5" fmla="*/ 20 h 115"/>
                                <a:gd name="T6" fmla="*/ 4 w 24"/>
                                <a:gd name="T7" fmla="*/ 8 h 115"/>
                                <a:gd name="T8" fmla="*/ 4 w 24"/>
                                <a:gd name="T9" fmla="*/ 0 h 115"/>
                                <a:gd name="T10" fmla="*/ 0 w 24"/>
                                <a:gd name="T11" fmla="*/ 115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" h="115">
                                  <a:moveTo>
                                    <a:pt x="0" y="115"/>
                                  </a:moveTo>
                                  <a:lnTo>
                                    <a:pt x="20" y="111"/>
                                  </a:lnTo>
                                  <a:lnTo>
                                    <a:pt x="24" y="20"/>
                                  </a:lnTo>
                                  <a:cubicBezTo>
                                    <a:pt x="15" y="23"/>
                                    <a:pt x="6" y="17"/>
                                    <a:pt x="4" y="8"/>
                                  </a:cubicBezTo>
                                  <a:cubicBezTo>
                                    <a:pt x="3" y="6"/>
                                    <a:pt x="3" y="3"/>
                                    <a:pt x="4" y="0"/>
                                  </a:cubicBezTo>
                                  <a:lnTo>
                                    <a:pt x="0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27965017" name="Freeform 63">
                            <a:extLst>
                              <a:ext uri="{FF2B5EF4-FFF2-40B4-BE49-F238E27FC236}">
                                <a16:creationId xmlns:a16="http://schemas.microsoft.com/office/drawing/2014/main" id="{29B00A17-0003-446B-59ED-99CA71D80566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407235" y="1311425"/>
                              <a:ext cx="17589" cy="8392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5 h 115"/>
                                <a:gd name="T2" fmla="*/ 20 w 24"/>
                                <a:gd name="T3" fmla="*/ 111 h 115"/>
                                <a:gd name="T4" fmla="*/ 24 w 24"/>
                                <a:gd name="T5" fmla="*/ 20 h 115"/>
                                <a:gd name="T6" fmla="*/ 4 w 24"/>
                                <a:gd name="T7" fmla="*/ 8 h 115"/>
                                <a:gd name="T8" fmla="*/ 4 w 24"/>
                                <a:gd name="T9" fmla="*/ 0 h 115"/>
                                <a:gd name="T10" fmla="*/ 0 w 24"/>
                                <a:gd name="T11" fmla="*/ 115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" h="115">
                                  <a:moveTo>
                                    <a:pt x="0" y="115"/>
                                  </a:moveTo>
                                  <a:lnTo>
                                    <a:pt x="20" y="111"/>
                                  </a:lnTo>
                                  <a:lnTo>
                                    <a:pt x="24" y="20"/>
                                  </a:lnTo>
                                  <a:cubicBezTo>
                                    <a:pt x="15" y="23"/>
                                    <a:pt x="6" y="17"/>
                                    <a:pt x="4" y="8"/>
                                  </a:cubicBezTo>
                                  <a:cubicBezTo>
                                    <a:pt x="3" y="6"/>
                                    <a:pt x="3" y="3"/>
                                    <a:pt x="4" y="0"/>
                                  </a:cubicBezTo>
                                  <a:lnTo>
                                    <a:pt x="0" y="11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78623607" name="Line 64">
                            <a:extLst>
                              <a:ext uri="{FF2B5EF4-FFF2-40B4-BE49-F238E27FC236}">
                                <a16:creationId xmlns:a16="http://schemas.microsoft.com/office/drawing/2014/main" id="{5AC1DAEE-F50D-A5BF-8C18-92AF0F201026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>
                              <a:off x="8386448" y="1311425"/>
                              <a:ext cx="22385" cy="847352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52456417" name="Freeform 65">
                            <a:extLst>
                              <a:ext uri="{FF2B5EF4-FFF2-40B4-BE49-F238E27FC236}">
                                <a16:creationId xmlns:a16="http://schemas.microsoft.com/office/drawing/2014/main" id="{25ED9C42-D64F-44C2-D301-9747ED5A1FB0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408834" y="1295285"/>
                              <a:ext cx="57562" cy="30666"/>
                            </a:xfrm>
                            <a:custGeom>
                              <a:avLst/>
                              <a:gdLst>
                                <a:gd name="T0" fmla="*/ 9 w 36"/>
                                <a:gd name="T1" fmla="*/ 19 h 19"/>
                                <a:gd name="T2" fmla="*/ 27 w 36"/>
                                <a:gd name="T3" fmla="*/ 19 h 19"/>
                                <a:gd name="T4" fmla="*/ 36 w 36"/>
                                <a:gd name="T5" fmla="*/ 10 h 19"/>
                                <a:gd name="T6" fmla="*/ 27 w 36"/>
                                <a:gd name="T7" fmla="*/ 0 h 19"/>
                                <a:gd name="T8" fmla="*/ 9 w 36"/>
                                <a:gd name="T9" fmla="*/ 0 h 19"/>
                                <a:gd name="T10" fmla="*/ 0 w 36"/>
                                <a:gd name="T11" fmla="*/ 10 h 19"/>
                                <a:gd name="T12" fmla="*/ 9 w 36"/>
                                <a:gd name="T13" fmla="*/ 19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" h="19">
                                  <a:moveTo>
                                    <a:pt x="9" y="19"/>
                                  </a:moveTo>
                                  <a:lnTo>
                                    <a:pt x="27" y="19"/>
                                  </a:lnTo>
                                  <a:lnTo>
                                    <a:pt x="36" y="10"/>
                                  </a:lnTo>
                                  <a:lnTo>
                                    <a:pt x="27" y="0"/>
                                  </a:lnTo>
                                  <a:lnTo>
                                    <a:pt x="9" y="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9" y="1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718059385" name="Line 66">
                            <a:extLst>
                              <a:ext uri="{FF2B5EF4-FFF2-40B4-BE49-F238E27FC236}">
                                <a16:creationId xmlns:a16="http://schemas.microsoft.com/office/drawing/2014/main" id="{BEA4DC7C-CA5C-AADC-389A-DEFFBEEB168F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>
                              <a:off x="8410433" y="1325951"/>
                              <a:ext cx="12792" cy="852194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83841295" name="Line 67">
                            <a:extLst>
                              <a:ext uri="{FF2B5EF4-FFF2-40B4-BE49-F238E27FC236}">
                                <a16:creationId xmlns:a16="http://schemas.microsoft.com/office/drawing/2014/main" id="{F4A483C1-4BCD-79A4-763E-3A3784923F24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>
                              <a:off x="8365662" y="1319495"/>
                              <a:ext cx="51167" cy="9684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54189243" name="Freeform 68">
                            <a:extLst>
                              <a:ext uri="{FF2B5EF4-FFF2-40B4-BE49-F238E27FC236}">
                                <a16:creationId xmlns:a16="http://schemas.microsoft.com/office/drawing/2014/main" id="{D8978AED-3CE3-40D2-3C0F-34F59657DA28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381651" y="1232339"/>
                              <a:ext cx="6396" cy="198522"/>
                            </a:xfrm>
                            <a:custGeom>
                              <a:avLst/>
                              <a:gdLst>
                                <a:gd name="T0" fmla="*/ 4 w 4"/>
                                <a:gd name="T1" fmla="*/ 0 h 123"/>
                                <a:gd name="T2" fmla="*/ 1 w 4"/>
                                <a:gd name="T3" fmla="*/ 2 h 123"/>
                                <a:gd name="T4" fmla="*/ 0 w 4"/>
                                <a:gd name="T5" fmla="*/ 123 h 123"/>
                                <a:gd name="T6" fmla="*/ 4 w 4"/>
                                <a:gd name="T7" fmla="*/ 120 h 123"/>
                                <a:gd name="T8" fmla="*/ 4 w 4"/>
                                <a:gd name="T9" fmla="*/ 0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" h="123">
                                  <a:moveTo>
                                    <a:pt x="4" y="0"/>
                                  </a:moveTo>
                                  <a:lnTo>
                                    <a:pt x="1" y="2"/>
                                  </a:lnTo>
                                  <a:lnTo>
                                    <a:pt x="0" y="123"/>
                                  </a:lnTo>
                                  <a:lnTo>
                                    <a:pt x="4" y="120"/>
                                  </a:lnTo>
                                  <a:lnTo>
                                    <a:pt x="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00747836" name="Freeform 69">
                            <a:extLst>
                              <a:ext uri="{FF2B5EF4-FFF2-40B4-BE49-F238E27FC236}">
                                <a16:creationId xmlns:a16="http://schemas.microsoft.com/office/drawing/2014/main" id="{D669C990-A63E-6439-6BF3-18BDFAC08CD0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381651" y="1232339"/>
                              <a:ext cx="6396" cy="198522"/>
                            </a:xfrm>
                            <a:custGeom>
                              <a:avLst/>
                              <a:gdLst>
                                <a:gd name="T0" fmla="*/ 4 w 4"/>
                                <a:gd name="T1" fmla="*/ 0 h 123"/>
                                <a:gd name="T2" fmla="*/ 1 w 4"/>
                                <a:gd name="T3" fmla="*/ 2 h 123"/>
                                <a:gd name="T4" fmla="*/ 0 w 4"/>
                                <a:gd name="T5" fmla="*/ 123 h 123"/>
                                <a:gd name="T6" fmla="*/ 4 w 4"/>
                                <a:gd name="T7" fmla="*/ 120 h 123"/>
                                <a:gd name="T8" fmla="*/ 4 w 4"/>
                                <a:gd name="T9" fmla="*/ 0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" h="123">
                                  <a:moveTo>
                                    <a:pt x="4" y="0"/>
                                  </a:moveTo>
                                  <a:lnTo>
                                    <a:pt x="1" y="2"/>
                                  </a:lnTo>
                                  <a:lnTo>
                                    <a:pt x="0" y="123"/>
                                  </a:lnTo>
                                  <a:lnTo>
                                    <a:pt x="4" y="120"/>
                                  </a:lnTo>
                                  <a:lnTo>
                                    <a:pt x="4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98374504" name="Line 70">
                            <a:extLst>
                              <a:ext uri="{FF2B5EF4-FFF2-40B4-BE49-F238E27FC236}">
                                <a16:creationId xmlns:a16="http://schemas.microsoft.com/office/drawing/2014/main" id="{548C7ABF-EF10-9FD7-0F9D-AC367528080A}"/>
                              </a:ext>
                            </a:extLst>
                          </wps:cNvPr>
                          <wps:cNvSpPr>
                            <a:spLocks noChangeShapeType="1"/>
                          </wps:cNvSpPr>
                          <wps:spPr bwMode="auto">
                            <a:xfrm flipH="1" flipV="1">
                              <a:off x="8248938" y="1298513"/>
                              <a:ext cx="228651" cy="59718"/>
                            </a:xfrm>
                            <a:prstGeom prst="line">
                              <a:avLst/>
                            </a:prstGeom>
                            <a:noFill/>
                            <a:ln w="14288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4209201" name="Freeform 71">
                            <a:extLst>
                              <a:ext uri="{FF2B5EF4-FFF2-40B4-BE49-F238E27FC236}">
                                <a16:creationId xmlns:a16="http://schemas.microsoft.com/office/drawing/2014/main" id="{778B3BDD-6444-347F-82D8-E84B465C3BEA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336881" y="1225883"/>
                              <a:ext cx="46370" cy="206592"/>
                            </a:xfrm>
                            <a:custGeom>
                              <a:avLst/>
                              <a:gdLst>
                                <a:gd name="T0" fmla="*/ 61 w 62"/>
                                <a:gd name="T1" fmla="*/ 277 h 279"/>
                                <a:gd name="T2" fmla="*/ 62 w 62"/>
                                <a:gd name="T3" fmla="*/ 12 h 279"/>
                                <a:gd name="T4" fmla="*/ 1 w 62"/>
                                <a:gd name="T5" fmla="*/ 0 h 279"/>
                                <a:gd name="T6" fmla="*/ 0 w 62"/>
                                <a:gd name="T7" fmla="*/ 262 h 279"/>
                                <a:gd name="T8" fmla="*/ 61 w 62"/>
                                <a:gd name="T9" fmla="*/ 277 h 2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279">
                                  <a:moveTo>
                                    <a:pt x="61" y="277"/>
                                  </a:moveTo>
                                  <a:lnTo>
                                    <a:pt x="62" y="12"/>
                                  </a:lnTo>
                                  <a:cubicBezTo>
                                    <a:pt x="42" y="15"/>
                                    <a:pt x="20" y="11"/>
                                    <a:pt x="1" y="0"/>
                                  </a:cubicBezTo>
                                  <a:lnTo>
                                    <a:pt x="0" y="262"/>
                                  </a:lnTo>
                                  <a:cubicBezTo>
                                    <a:pt x="18" y="274"/>
                                    <a:pt x="40" y="279"/>
                                    <a:pt x="61" y="27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9132966" name="Freeform 72">
                            <a:extLst>
                              <a:ext uri="{FF2B5EF4-FFF2-40B4-BE49-F238E27FC236}">
                                <a16:creationId xmlns:a16="http://schemas.microsoft.com/office/drawing/2014/main" id="{9EB8ED6E-4A9F-66E9-0C4D-8DFE0D0508F7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336881" y="1225883"/>
                              <a:ext cx="46370" cy="206592"/>
                            </a:xfrm>
                            <a:custGeom>
                              <a:avLst/>
                              <a:gdLst>
                                <a:gd name="T0" fmla="*/ 61 w 62"/>
                                <a:gd name="T1" fmla="*/ 277 h 279"/>
                                <a:gd name="T2" fmla="*/ 62 w 62"/>
                                <a:gd name="T3" fmla="*/ 12 h 279"/>
                                <a:gd name="T4" fmla="*/ 1 w 62"/>
                                <a:gd name="T5" fmla="*/ 0 h 279"/>
                                <a:gd name="T6" fmla="*/ 0 w 62"/>
                                <a:gd name="T7" fmla="*/ 262 h 279"/>
                                <a:gd name="T8" fmla="*/ 61 w 62"/>
                                <a:gd name="T9" fmla="*/ 277 h 2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279">
                                  <a:moveTo>
                                    <a:pt x="61" y="277"/>
                                  </a:moveTo>
                                  <a:lnTo>
                                    <a:pt x="62" y="12"/>
                                  </a:lnTo>
                                  <a:cubicBezTo>
                                    <a:pt x="42" y="15"/>
                                    <a:pt x="20" y="11"/>
                                    <a:pt x="1" y="0"/>
                                  </a:cubicBezTo>
                                  <a:lnTo>
                                    <a:pt x="0" y="262"/>
                                  </a:lnTo>
                                  <a:cubicBezTo>
                                    <a:pt x="18" y="274"/>
                                    <a:pt x="40" y="279"/>
                                    <a:pt x="61" y="277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30118001" name="Freeform 73">
                            <a:extLst>
                              <a:ext uri="{FF2B5EF4-FFF2-40B4-BE49-F238E27FC236}">
                                <a16:creationId xmlns:a16="http://schemas.microsoft.com/office/drawing/2014/main" id="{D85669A3-9AF8-CED6-1FCA-6FEB6F5B89F2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290511" y="1209743"/>
                              <a:ext cx="6396" cy="198522"/>
                            </a:xfrm>
                            <a:custGeom>
                              <a:avLst/>
                              <a:gdLst>
                                <a:gd name="T0" fmla="*/ 4 w 4"/>
                                <a:gd name="T1" fmla="*/ 0 h 123"/>
                                <a:gd name="T2" fmla="*/ 1 w 4"/>
                                <a:gd name="T3" fmla="*/ 2 h 123"/>
                                <a:gd name="T4" fmla="*/ 0 w 4"/>
                                <a:gd name="T5" fmla="*/ 123 h 123"/>
                                <a:gd name="T6" fmla="*/ 3 w 4"/>
                                <a:gd name="T7" fmla="*/ 120 h 123"/>
                                <a:gd name="T8" fmla="*/ 4 w 4"/>
                                <a:gd name="T9" fmla="*/ 0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" h="123">
                                  <a:moveTo>
                                    <a:pt x="4" y="0"/>
                                  </a:moveTo>
                                  <a:lnTo>
                                    <a:pt x="1" y="2"/>
                                  </a:lnTo>
                                  <a:lnTo>
                                    <a:pt x="0" y="123"/>
                                  </a:lnTo>
                                  <a:lnTo>
                                    <a:pt x="3" y="120"/>
                                  </a:lnTo>
                                  <a:lnTo>
                                    <a:pt x="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46726968" name="Freeform 74">
                            <a:extLst>
                              <a:ext uri="{FF2B5EF4-FFF2-40B4-BE49-F238E27FC236}">
                                <a16:creationId xmlns:a16="http://schemas.microsoft.com/office/drawing/2014/main" id="{B7D898E4-EC50-B709-B470-D18A5B076568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290511" y="1209743"/>
                              <a:ext cx="6396" cy="198522"/>
                            </a:xfrm>
                            <a:custGeom>
                              <a:avLst/>
                              <a:gdLst>
                                <a:gd name="T0" fmla="*/ 4 w 4"/>
                                <a:gd name="T1" fmla="*/ 0 h 123"/>
                                <a:gd name="T2" fmla="*/ 1 w 4"/>
                                <a:gd name="T3" fmla="*/ 2 h 123"/>
                                <a:gd name="T4" fmla="*/ 0 w 4"/>
                                <a:gd name="T5" fmla="*/ 123 h 123"/>
                                <a:gd name="T6" fmla="*/ 3 w 4"/>
                                <a:gd name="T7" fmla="*/ 120 h 123"/>
                                <a:gd name="T8" fmla="*/ 4 w 4"/>
                                <a:gd name="T9" fmla="*/ 0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" h="123">
                                  <a:moveTo>
                                    <a:pt x="4" y="0"/>
                                  </a:moveTo>
                                  <a:lnTo>
                                    <a:pt x="1" y="2"/>
                                  </a:lnTo>
                                  <a:lnTo>
                                    <a:pt x="0" y="123"/>
                                  </a:lnTo>
                                  <a:lnTo>
                                    <a:pt x="3" y="120"/>
                                  </a:lnTo>
                                  <a:lnTo>
                                    <a:pt x="4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00319781" name="Freeform 75">
                            <a:extLst>
                              <a:ext uri="{FF2B5EF4-FFF2-40B4-BE49-F238E27FC236}">
                                <a16:creationId xmlns:a16="http://schemas.microsoft.com/office/drawing/2014/main" id="{B95D7084-6C30-30C1-58D5-2C76D344D42E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245740" y="1203287"/>
                              <a:ext cx="46370" cy="206592"/>
                            </a:xfrm>
                            <a:custGeom>
                              <a:avLst/>
                              <a:gdLst>
                                <a:gd name="T0" fmla="*/ 61 w 62"/>
                                <a:gd name="T1" fmla="*/ 277 h 279"/>
                                <a:gd name="T2" fmla="*/ 62 w 62"/>
                                <a:gd name="T3" fmla="*/ 12 h 279"/>
                                <a:gd name="T4" fmla="*/ 1 w 62"/>
                                <a:gd name="T5" fmla="*/ 0 h 279"/>
                                <a:gd name="T6" fmla="*/ 0 w 62"/>
                                <a:gd name="T7" fmla="*/ 262 h 279"/>
                                <a:gd name="T8" fmla="*/ 61 w 62"/>
                                <a:gd name="T9" fmla="*/ 277 h 2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279">
                                  <a:moveTo>
                                    <a:pt x="61" y="277"/>
                                  </a:moveTo>
                                  <a:lnTo>
                                    <a:pt x="62" y="12"/>
                                  </a:lnTo>
                                  <a:cubicBezTo>
                                    <a:pt x="42" y="15"/>
                                    <a:pt x="20" y="11"/>
                                    <a:pt x="1" y="0"/>
                                  </a:cubicBezTo>
                                  <a:lnTo>
                                    <a:pt x="0" y="262"/>
                                  </a:lnTo>
                                  <a:cubicBezTo>
                                    <a:pt x="18" y="274"/>
                                    <a:pt x="40" y="279"/>
                                    <a:pt x="61" y="27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820624" name="Freeform 76">
                            <a:extLst>
                              <a:ext uri="{FF2B5EF4-FFF2-40B4-BE49-F238E27FC236}">
                                <a16:creationId xmlns:a16="http://schemas.microsoft.com/office/drawing/2014/main" id="{E723D314-1826-1B0C-F841-F0DE5FCC0E57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245740" y="1203287"/>
                              <a:ext cx="46370" cy="206592"/>
                            </a:xfrm>
                            <a:custGeom>
                              <a:avLst/>
                              <a:gdLst>
                                <a:gd name="T0" fmla="*/ 61 w 62"/>
                                <a:gd name="T1" fmla="*/ 277 h 279"/>
                                <a:gd name="T2" fmla="*/ 62 w 62"/>
                                <a:gd name="T3" fmla="*/ 12 h 279"/>
                                <a:gd name="T4" fmla="*/ 1 w 62"/>
                                <a:gd name="T5" fmla="*/ 0 h 279"/>
                                <a:gd name="T6" fmla="*/ 0 w 62"/>
                                <a:gd name="T7" fmla="*/ 262 h 279"/>
                                <a:gd name="T8" fmla="*/ 61 w 62"/>
                                <a:gd name="T9" fmla="*/ 277 h 2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279">
                                  <a:moveTo>
                                    <a:pt x="61" y="277"/>
                                  </a:moveTo>
                                  <a:lnTo>
                                    <a:pt x="62" y="12"/>
                                  </a:lnTo>
                                  <a:cubicBezTo>
                                    <a:pt x="42" y="15"/>
                                    <a:pt x="20" y="11"/>
                                    <a:pt x="1" y="0"/>
                                  </a:cubicBezTo>
                                  <a:lnTo>
                                    <a:pt x="0" y="262"/>
                                  </a:lnTo>
                                  <a:cubicBezTo>
                                    <a:pt x="18" y="274"/>
                                    <a:pt x="40" y="279"/>
                                    <a:pt x="61" y="277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33243239" name="Freeform 77">
                            <a:extLst>
                              <a:ext uri="{FF2B5EF4-FFF2-40B4-BE49-F238E27FC236}">
                                <a16:creationId xmlns:a16="http://schemas.microsoft.com/office/drawing/2014/main" id="{C31293B3-2709-25F9-C4E0-E575D6716925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431219" y="1251707"/>
                              <a:ext cx="44771" cy="206592"/>
                            </a:xfrm>
                            <a:custGeom>
                              <a:avLst/>
                              <a:gdLst>
                                <a:gd name="T0" fmla="*/ 61 w 61"/>
                                <a:gd name="T1" fmla="*/ 277 h 279"/>
                                <a:gd name="T2" fmla="*/ 61 w 61"/>
                                <a:gd name="T3" fmla="*/ 11 h 279"/>
                                <a:gd name="T4" fmla="*/ 0 w 61"/>
                                <a:gd name="T5" fmla="*/ 0 h 279"/>
                                <a:gd name="T6" fmla="*/ 0 w 61"/>
                                <a:gd name="T7" fmla="*/ 262 h 279"/>
                                <a:gd name="T8" fmla="*/ 61 w 61"/>
                                <a:gd name="T9" fmla="*/ 277 h 2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279">
                                  <a:moveTo>
                                    <a:pt x="61" y="277"/>
                                  </a:moveTo>
                                  <a:lnTo>
                                    <a:pt x="61" y="11"/>
                                  </a:lnTo>
                                  <a:cubicBezTo>
                                    <a:pt x="42" y="15"/>
                                    <a:pt x="20" y="10"/>
                                    <a:pt x="0" y="0"/>
                                  </a:cubicBezTo>
                                  <a:lnTo>
                                    <a:pt x="0" y="262"/>
                                  </a:lnTo>
                                  <a:cubicBezTo>
                                    <a:pt x="18" y="274"/>
                                    <a:pt x="39" y="279"/>
                                    <a:pt x="61" y="27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17549710" name="Freeform 78">
                            <a:extLst>
                              <a:ext uri="{FF2B5EF4-FFF2-40B4-BE49-F238E27FC236}">
                                <a16:creationId xmlns:a16="http://schemas.microsoft.com/office/drawing/2014/main" id="{2719D40A-67C0-55BB-7F87-86C373B2923D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431219" y="1251707"/>
                              <a:ext cx="44771" cy="206592"/>
                            </a:xfrm>
                            <a:custGeom>
                              <a:avLst/>
                              <a:gdLst>
                                <a:gd name="T0" fmla="*/ 61 w 61"/>
                                <a:gd name="T1" fmla="*/ 277 h 279"/>
                                <a:gd name="T2" fmla="*/ 61 w 61"/>
                                <a:gd name="T3" fmla="*/ 11 h 279"/>
                                <a:gd name="T4" fmla="*/ 0 w 61"/>
                                <a:gd name="T5" fmla="*/ 0 h 279"/>
                                <a:gd name="T6" fmla="*/ 0 w 61"/>
                                <a:gd name="T7" fmla="*/ 262 h 279"/>
                                <a:gd name="T8" fmla="*/ 61 w 61"/>
                                <a:gd name="T9" fmla="*/ 277 h 2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279">
                                  <a:moveTo>
                                    <a:pt x="61" y="277"/>
                                  </a:moveTo>
                                  <a:lnTo>
                                    <a:pt x="61" y="11"/>
                                  </a:lnTo>
                                  <a:cubicBezTo>
                                    <a:pt x="42" y="15"/>
                                    <a:pt x="20" y="10"/>
                                    <a:pt x="0" y="0"/>
                                  </a:cubicBezTo>
                                  <a:lnTo>
                                    <a:pt x="0" y="262"/>
                                  </a:lnTo>
                                  <a:cubicBezTo>
                                    <a:pt x="18" y="274"/>
                                    <a:pt x="39" y="279"/>
                                    <a:pt x="61" y="277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9921673" name="Freeform 79">
                            <a:extLst>
                              <a:ext uri="{FF2B5EF4-FFF2-40B4-BE49-F238E27FC236}">
                                <a16:creationId xmlns:a16="http://schemas.microsoft.com/office/drawing/2014/main" id="{C762D4D0-9F21-3E76-2EB7-CEFDA0B0688E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475990" y="1258163"/>
                              <a:ext cx="4797" cy="198522"/>
                            </a:xfrm>
                            <a:custGeom>
                              <a:avLst/>
                              <a:gdLst>
                                <a:gd name="T0" fmla="*/ 3 w 3"/>
                                <a:gd name="T1" fmla="*/ 0 h 123"/>
                                <a:gd name="T2" fmla="*/ 0 w 3"/>
                                <a:gd name="T3" fmla="*/ 1 h 123"/>
                                <a:gd name="T4" fmla="*/ 0 w 3"/>
                                <a:gd name="T5" fmla="*/ 123 h 123"/>
                                <a:gd name="T6" fmla="*/ 3 w 3"/>
                                <a:gd name="T7" fmla="*/ 120 h 123"/>
                                <a:gd name="T8" fmla="*/ 3 w 3"/>
                                <a:gd name="T9" fmla="*/ 0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" h="123">
                                  <a:moveTo>
                                    <a:pt x="3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0" y="123"/>
                                  </a:lnTo>
                                  <a:lnTo>
                                    <a:pt x="3" y="120"/>
                                  </a:lnTo>
                                  <a:lnTo>
                                    <a:pt x="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50228479" name="Freeform 80">
                            <a:extLst>
                              <a:ext uri="{FF2B5EF4-FFF2-40B4-BE49-F238E27FC236}">
                                <a16:creationId xmlns:a16="http://schemas.microsoft.com/office/drawing/2014/main" id="{86E6B4F6-7F12-EF14-F38E-C467299E43F1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475990" y="1258163"/>
                              <a:ext cx="4797" cy="198522"/>
                            </a:xfrm>
                            <a:custGeom>
                              <a:avLst/>
                              <a:gdLst>
                                <a:gd name="T0" fmla="*/ 3 w 3"/>
                                <a:gd name="T1" fmla="*/ 0 h 123"/>
                                <a:gd name="T2" fmla="*/ 0 w 3"/>
                                <a:gd name="T3" fmla="*/ 1 h 123"/>
                                <a:gd name="T4" fmla="*/ 0 w 3"/>
                                <a:gd name="T5" fmla="*/ 123 h 123"/>
                                <a:gd name="T6" fmla="*/ 3 w 3"/>
                                <a:gd name="T7" fmla="*/ 120 h 123"/>
                                <a:gd name="T8" fmla="*/ 3 w 3"/>
                                <a:gd name="T9" fmla="*/ 0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" h="123">
                                  <a:moveTo>
                                    <a:pt x="3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0" y="123"/>
                                  </a:lnTo>
                                  <a:lnTo>
                                    <a:pt x="3" y="120"/>
                                  </a:lnTo>
                                  <a:lnTo>
                                    <a:pt x="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02006153" name="Freeform 81">
                            <a:extLst>
                              <a:ext uri="{FF2B5EF4-FFF2-40B4-BE49-F238E27FC236}">
                                <a16:creationId xmlns:a16="http://schemas.microsoft.com/office/drawing/2014/main" id="{6104FC99-72B8-ED24-B4DC-3D4D688C6C81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522359" y="1272689"/>
                              <a:ext cx="1599" cy="201750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25"/>
                                <a:gd name="T2" fmla="*/ 1 w 1"/>
                                <a:gd name="T3" fmla="*/ 3 h 125"/>
                                <a:gd name="T4" fmla="*/ 1 w 1"/>
                                <a:gd name="T5" fmla="*/ 125 h 125"/>
                                <a:gd name="T6" fmla="*/ 0 w 1"/>
                                <a:gd name="T7" fmla="*/ 120 h 125"/>
                                <a:gd name="T8" fmla="*/ 0 w 1"/>
                                <a:gd name="T9" fmla="*/ 0 h 1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" h="125">
                                  <a:moveTo>
                                    <a:pt x="0" y="0"/>
                                  </a:moveTo>
                                  <a:lnTo>
                                    <a:pt x="1" y="3"/>
                                  </a:lnTo>
                                  <a:lnTo>
                                    <a:pt x="1" y="125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1276189" name="Freeform 82">
                            <a:extLst>
                              <a:ext uri="{FF2B5EF4-FFF2-40B4-BE49-F238E27FC236}">
                                <a16:creationId xmlns:a16="http://schemas.microsoft.com/office/drawing/2014/main" id="{A1925D72-73EB-9CD8-498D-29143F3FAE31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522359" y="1272689"/>
                              <a:ext cx="1599" cy="201750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25"/>
                                <a:gd name="T2" fmla="*/ 1 w 1"/>
                                <a:gd name="T3" fmla="*/ 3 h 125"/>
                                <a:gd name="T4" fmla="*/ 1 w 1"/>
                                <a:gd name="T5" fmla="*/ 125 h 125"/>
                                <a:gd name="T6" fmla="*/ 0 w 1"/>
                                <a:gd name="T7" fmla="*/ 120 h 125"/>
                                <a:gd name="T8" fmla="*/ 0 w 1"/>
                                <a:gd name="T9" fmla="*/ 0 h 1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" h="125">
                                  <a:moveTo>
                                    <a:pt x="0" y="0"/>
                                  </a:moveTo>
                                  <a:lnTo>
                                    <a:pt x="1" y="3"/>
                                  </a:lnTo>
                                  <a:lnTo>
                                    <a:pt x="1" y="125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56886393" name="Freeform 83">
                            <a:extLst>
                              <a:ext uri="{FF2B5EF4-FFF2-40B4-BE49-F238E27FC236}">
                                <a16:creationId xmlns:a16="http://schemas.microsoft.com/office/drawing/2014/main" id="{007ECEC2-C4C9-B4DA-05D6-893120310CFA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523958" y="1245251"/>
                              <a:ext cx="12792" cy="229189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310 h 310"/>
                                <a:gd name="T2" fmla="*/ 0 w 16"/>
                                <a:gd name="T3" fmla="*/ 44 h 310"/>
                                <a:gd name="T4" fmla="*/ 16 w 16"/>
                                <a:gd name="T5" fmla="*/ 0 h 310"/>
                                <a:gd name="T6" fmla="*/ 16 w 16"/>
                                <a:gd name="T7" fmla="*/ 265 h 310"/>
                                <a:gd name="T8" fmla="*/ 0 w 16"/>
                                <a:gd name="T9" fmla="*/ 310 h 3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310">
                                  <a:moveTo>
                                    <a:pt x="0" y="310"/>
                                  </a:moveTo>
                                  <a:lnTo>
                                    <a:pt x="0" y="44"/>
                                  </a:lnTo>
                                  <a:cubicBezTo>
                                    <a:pt x="8" y="44"/>
                                    <a:pt x="15" y="26"/>
                                    <a:pt x="16" y="0"/>
                                  </a:cubicBezTo>
                                  <a:lnTo>
                                    <a:pt x="16" y="265"/>
                                  </a:lnTo>
                                  <a:cubicBezTo>
                                    <a:pt x="16" y="290"/>
                                    <a:pt x="9" y="310"/>
                                    <a:pt x="0" y="3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64416650" name="Freeform 84">
                            <a:extLst>
                              <a:ext uri="{FF2B5EF4-FFF2-40B4-BE49-F238E27FC236}">
                                <a16:creationId xmlns:a16="http://schemas.microsoft.com/office/drawing/2014/main" id="{E6EC9457-7D19-E75A-1798-7D96DA333A83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523958" y="1245251"/>
                              <a:ext cx="12792" cy="229189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310 h 310"/>
                                <a:gd name="T2" fmla="*/ 0 w 16"/>
                                <a:gd name="T3" fmla="*/ 44 h 310"/>
                                <a:gd name="T4" fmla="*/ 16 w 16"/>
                                <a:gd name="T5" fmla="*/ 0 h 310"/>
                                <a:gd name="T6" fmla="*/ 16 w 16"/>
                                <a:gd name="T7" fmla="*/ 265 h 310"/>
                                <a:gd name="T8" fmla="*/ 0 w 16"/>
                                <a:gd name="T9" fmla="*/ 310 h 3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310">
                                  <a:moveTo>
                                    <a:pt x="0" y="310"/>
                                  </a:moveTo>
                                  <a:lnTo>
                                    <a:pt x="0" y="44"/>
                                  </a:lnTo>
                                  <a:cubicBezTo>
                                    <a:pt x="8" y="44"/>
                                    <a:pt x="15" y="26"/>
                                    <a:pt x="16" y="0"/>
                                  </a:cubicBezTo>
                                  <a:lnTo>
                                    <a:pt x="16" y="265"/>
                                  </a:lnTo>
                                  <a:cubicBezTo>
                                    <a:pt x="16" y="290"/>
                                    <a:pt x="9" y="310"/>
                                    <a:pt x="0" y="310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52808008" name="Freeform 85">
                            <a:extLst>
                              <a:ext uri="{FF2B5EF4-FFF2-40B4-BE49-F238E27FC236}">
                                <a16:creationId xmlns:a16="http://schemas.microsoft.com/office/drawing/2014/main" id="{F4E5DA1D-B630-5866-2681-F64B739112DB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543146" y="1230725"/>
                              <a:ext cx="3198" cy="201750"/>
                            </a:xfrm>
                            <a:custGeom>
                              <a:avLst/>
                              <a:gdLst>
                                <a:gd name="T0" fmla="*/ 1 w 2"/>
                                <a:gd name="T1" fmla="*/ 0 h 125"/>
                                <a:gd name="T2" fmla="*/ 2 w 2"/>
                                <a:gd name="T3" fmla="*/ 3 h 125"/>
                                <a:gd name="T4" fmla="*/ 2 w 2"/>
                                <a:gd name="T5" fmla="*/ 125 h 125"/>
                                <a:gd name="T6" fmla="*/ 0 w 2"/>
                                <a:gd name="T7" fmla="*/ 120 h 125"/>
                                <a:gd name="T8" fmla="*/ 1 w 2"/>
                                <a:gd name="T9" fmla="*/ 0 h 1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" h="125">
                                  <a:moveTo>
                                    <a:pt x="1" y="0"/>
                                  </a:moveTo>
                                  <a:lnTo>
                                    <a:pt x="2" y="3"/>
                                  </a:lnTo>
                                  <a:lnTo>
                                    <a:pt x="2" y="125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737632839" name="Freeform 86">
                            <a:extLst>
                              <a:ext uri="{FF2B5EF4-FFF2-40B4-BE49-F238E27FC236}">
                                <a16:creationId xmlns:a16="http://schemas.microsoft.com/office/drawing/2014/main" id="{8F34CE68-8382-A848-173C-2634EF13E8A1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543146" y="1230725"/>
                              <a:ext cx="3198" cy="201750"/>
                            </a:xfrm>
                            <a:custGeom>
                              <a:avLst/>
                              <a:gdLst>
                                <a:gd name="T0" fmla="*/ 1 w 2"/>
                                <a:gd name="T1" fmla="*/ 0 h 125"/>
                                <a:gd name="T2" fmla="*/ 2 w 2"/>
                                <a:gd name="T3" fmla="*/ 3 h 125"/>
                                <a:gd name="T4" fmla="*/ 2 w 2"/>
                                <a:gd name="T5" fmla="*/ 125 h 125"/>
                                <a:gd name="T6" fmla="*/ 0 w 2"/>
                                <a:gd name="T7" fmla="*/ 120 h 125"/>
                                <a:gd name="T8" fmla="*/ 1 w 2"/>
                                <a:gd name="T9" fmla="*/ 0 h 1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" h="125">
                                  <a:moveTo>
                                    <a:pt x="1" y="0"/>
                                  </a:moveTo>
                                  <a:lnTo>
                                    <a:pt x="2" y="3"/>
                                  </a:lnTo>
                                  <a:lnTo>
                                    <a:pt x="2" y="125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1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70110387" name="Freeform 87">
                            <a:extLst>
                              <a:ext uri="{FF2B5EF4-FFF2-40B4-BE49-F238E27FC236}">
                                <a16:creationId xmlns:a16="http://schemas.microsoft.com/office/drawing/2014/main" id="{8B680B8A-AE8E-A404-EE5B-9FD02048D189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546344" y="1203287"/>
                              <a:ext cx="12792" cy="229189"/>
                            </a:xfrm>
                            <a:custGeom>
                              <a:avLst/>
                              <a:gdLst>
                                <a:gd name="T0" fmla="*/ 0 w 17"/>
                                <a:gd name="T1" fmla="*/ 309 h 309"/>
                                <a:gd name="T2" fmla="*/ 0 w 17"/>
                                <a:gd name="T3" fmla="*/ 44 h 309"/>
                                <a:gd name="T4" fmla="*/ 17 w 17"/>
                                <a:gd name="T5" fmla="*/ 0 h 309"/>
                                <a:gd name="T6" fmla="*/ 16 w 17"/>
                                <a:gd name="T7" fmla="*/ 265 h 309"/>
                                <a:gd name="T8" fmla="*/ 0 w 17"/>
                                <a:gd name="T9" fmla="*/ 309 h 3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" h="309">
                                  <a:moveTo>
                                    <a:pt x="0" y="309"/>
                                  </a:moveTo>
                                  <a:lnTo>
                                    <a:pt x="0" y="44"/>
                                  </a:lnTo>
                                  <a:cubicBezTo>
                                    <a:pt x="8" y="44"/>
                                    <a:pt x="15" y="25"/>
                                    <a:pt x="17" y="0"/>
                                  </a:cubicBezTo>
                                  <a:lnTo>
                                    <a:pt x="16" y="265"/>
                                  </a:lnTo>
                                  <a:cubicBezTo>
                                    <a:pt x="16" y="289"/>
                                    <a:pt x="9" y="309"/>
                                    <a:pt x="0" y="30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708196016" name="Freeform 88">
                            <a:extLst>
                              <a:ext uri="{FF2B5EF4-FFF2-40B4-BE49-F238E27FC236}">
                                <a16:creationId xmlns:a16="http://schemas.microsoft.com/office/drawing/2014/main" id="{46814DCE-28F0-A7C7-D2D9-F7B34B7102CB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546344" y="1203287"/>
                              <a:ext cx="12792" cy="229189"/>
                            </a:xfrm>
                            <a:custGeom>
                              <a:avLst/>
                              <a:gdLst>
                                <a:gd name="T0" fmla="*/ 0 w 17"/>
                                <a:gd name="T1" fmla="*/ 309 h 309"/>
                                <a:gd name="T2" fmla="*/ 0 w 17"/>
                                <a:gd name="T3" fmla="*/ 44 h 309"/>
                                <a:gd name="T4" fmla="*/ 17 w 17"/>
                                <a:gd name="T5" fmla="*/ 0 h 309"/>
                                <a:gd name="T6" fmla="*/ 16 w 17"/>
                                <a:gd name="T7" fmla="*/ 265 h 309"/>
                                <a:gd name="T8" fmla="*/ 0 w 17"/>
                                <a:gd name="T9" fmla="*/ 309 h 3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" h="309">
                                  <a:moveTo>
                                    <a:pt x="0" y="309"/>
                                  </a:moveTo>
                                  <a:lnTo>
                                    <a:pt x="0" y="44"/>
                                  </a:lnTo>
                                  <a:cubicBezTo>
                                    <a:pt x="8" y="44"/>
                                    <a:pt x="15" y="25"/>
                                    <a:pt x="17" y="0"/>
                                  </a:cubicBezTo>
                                  <a:lnTo>
                                    <a:pt x="16" y="265"/>
                                  </a:lnTo>
                                  <a:cubicBezTo>
                                    <a:pt x="16" y="289"/>
                                    <a:pt x="9" y="309"/>
                                    <a:pt x="0" y="309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86862917" name="Freeform 89">
                            <a:extLst>
                              <a:ext uri="{FF2B5EF4-FFF2-40B4-BE49-F238E27FC236}">
                                <a16:creationId xmlns:a16="http://schemas.microsoft.com/office/drawing/2014/main" id="{E390E1C0-AFF6-427A-EA7C-0C3FCECA70C0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8522359" y="1240409"/>
                              <a:ext cx="12792" cy="234031"/>
                            </a:xfrm>
                            <a:custGeom>
                              <a:avLst/>
                              <a:gdLst>
                                <a:gd name="T0" fmla="*/ 8 w 8"/>
                                <a:gd name="T1" fmla="*/ 0 h 145"/>
                                <a:gd name="T2" fmla="*/ 0 w 8"/>
                                <a:gd name="T3" fmla="*/ 20 h 145"/>
                                <a:gd name="T4" fmla="*/ 0 w 8"/>
                                <a:gd name="T5" fmla="*/ 140 h 145"/>
                                <a:gd name="T6" fmla="*/ 1 w 8"/>
                                <a:gd name="T7" fmla="*/ 145 h 1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" h="145">
                                  <a:moveTo>
                                    <a:pt x="8" y="0"/>
                                  </a:moveTo>
                                  <a:lnTo>
                                    <a:pt x="0" y="20"/>
                                  </a:lnTo>
                                  <a:lnTo>
                                    <a:pt x="0" y="140"/>
                                  </a:lnTo>
                                  <a:lnTo>
                                    <a:pt x="1" y="145"/>
                                  </a:lnTo>
                                </a:path>
                              </a:pathLst>
                            </a:custGeom>
                            <a:noFill/>
                            <a:ln w="3175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9432959" name="Graphic 169" descr="Building outline">
                            <a:extLst>
                              <a:ext uri="{FF2B5EF4-FFF2-40B4-BE49-F238E27FC236}">
                                <a16:creationId xmlns:a16="http://schemas.microsoft.com/office/drawing/2014/main" id="{9684BE6F-4BCA-5043-7EB9-6D60773181B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26971" y="3719959"/>
                            <a:ext cx="2534470" cy="25344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69371605" name="Straight Arrow Connector 1769371605">
                          <a:extLst>
                            <a:ext uri="{FF2B5EF4-FFF2-40B4-BE49-F238E27FC236}">
                              <a16:creationId xmlns:a16="http://schemas.microsoft.com/office/drawing/2014/main" id="{74A47305-3B30-FF4D-50A2-95402EF7D4C1}"/>
                            </a:ext>
                          </a:extLst>
                        </wps:cNvPr>
                        <wps:cNvCnPr>
                          <a:cxnSpLocks/>
                          <a:stCxn id="1363519531" idx="1"/>
                        </wps:cNvCnPr>
                        <wps:spPr>
                          <a:xfrm>
                            <a:off x="1348736" y="2506685"/>
                            <a:ext cx="2899909" cy="139449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tailEnd type="arrow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5886036" name="Straight Arrow Connector 1985886036">
                          <a:extLst>
                            <a:ext uri="{FF2B5EF4-FFF2-40B4-BE49-F238E27FC236}">
                              <a16:creationId xmlns:a16="http://schemas.microsoft.com/office/drawing/2014/main" id="{7307155B-2566-4270-487E-C0E647E8827B}"/>
                            </a:ext>
                          </a:extLst>
                        </wps:cNvPr>
                        <wps:cNvCnPr>
                          <a:cxnSpLocks/>
                          <a:stCxn id="1473329313" idx="3"/>
                        </wps:cNvCnPr>
                        <wps:spPr>
                          <a:xfrm flipV="1">
                            <a:off x="5875130" y="1524092"/>
                            <a:ext cx="443102" cy="2226094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tailEnd type="arrow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892869002" name="Graphic 184" descr="Building outline">
                            <a:extLst>
                              <a:ext uri="{FF2B5EF4-FFF2-40B4-BE49-F238E27FC236}">
                                <a16:creationId xmlns:a16="http://schemas.microsoft.com/office/drawing/2014/main" id="{6B5F7D25-DD04-2641-A4CB-56530A5CC1D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99042" y="0"/>
                            <a:ext cx="2534470" cy="25344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39640650" name="Straight Arrow Connector 2139640650">
                          <a:extLst>
                            <a:ext uri="{FF2B5EF4-FFF2-40B4-BE49-F238E27FC236}">
                              <a16:creationId xmlns:a16="http://schemas.microsoft.com/office/drawing/2014/main" id="{1C37E988-03AF-F2A5-CBCC-00379CEC3B30}"/>
                            </a:ext>
                          </a:extLst>
                        </wps:cNvPr>
                        <wps:cNvCnPr>
                          <a:cxnSpLocks/>
                          <a:stCxn id="2004603844" idx="3"/>
                        </wps:cNvCnPr>
                        <wps:spPr>
                          <a:xfrm>
                            <a:off x="1337709" y="2832350"/>
                            <a:ext cx="1540897" cy="1586188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tailEnd type="arrow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2207199" name="Straight Arrow Connector 422207199">
                          <a:extLst>
                            <a:ext uri="{FF2B5EF4-FFF2-40B4-BE49-F238E27FC236}">
                              <a16:creationId xmlns:a16="http://schemas.microsoft.com/office/drawing/2014/main" id="{E772A2BB-611B-2FD4-FCE8-915E8C7AFF26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6385211" y="1412228"/>
                            <a:ext cx="1839866" cy="169333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tailEnd type="arrow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146323876" name="Group 1146323876">
                          <a:extLst>
                            <a:ext uri="{FF2B5EF4-FFF2-40B4-BE49-F238E27FC236}">
                              <a16:creationId xmlns:a16="http://schemas.microsoft.com/office/drawing/2014/main" id="{182F8251-3E8E-1B00-76D9-3BC060190BD2}"/>
                            </a:ext>
                          </a:extLst>
                        </wpg:cNvPr>
                        <wpg:cNvGrpSpPr/>
                        <wpg:grpSpPr>
                          <a:xfrm>
                            <a:off x="5450703" y="3750190"/>
                            <a:ext cx="848865" cy="1146648"/>
                            <a:chOff x="5450703" y="3750186"/>
                            <a:chExt cx="1601119" cy="2060656"/>
                          </a:xfrm>
                          <a:solidFill>
                            <a:schemeClr val="accent1"/>
                          </a:solidFill>
                        </wpg:grpSpPr>
                        <wps:wsp>
                          <wps:cNvPr id="862710436" name="Freeform 4">
                            <a:extLst>
                              <a:ext uri="{FF2B5EF4-FFF2-40B4-BE49-F238E27FC236}">
                                <a16:creationId xmlns:a16="http://schemas.microsoft.com/office/drawing/2014/main" id="{E6E410CD-5D5B-353D-6E60-1C0C35AD5009}"/>
                              </a:ext>
                            </a:extLst>
                          </wps:cNvPr>
                          <wps:cNvSpPr/>
                          <wps:spPr>
                            <a:xfrm>
                              <a:off x="6108746" y="4401881"/>
                              <a:ext cx="268116" cy="268275"/>
                            </a:xfrm>
                            <a:custGeom>
                              <a:avLst/>
                              <a:gdLst>
                                <a:gd name="connsiteX0" fmla="*/ 185354 w 268116"/>
                                <a:gd name="connsiteY0" fmla="*/ 258089 h 268275"/>
                                <a:gd name="connsiteX1" fmla="*/ 228852 w 268116"/>
                                <a:gd name="connsiteY1" fmla="*/ 228988 h 268275"/>
                                <a:gd name="connsiteX2" fmla="*/ 257936 w 268116"/>
                                <a:gd name="connsiteY2" fmla="*/ 185464 h 268275"/>
                                <a:gd name="connsiteX3" fmla="*/ 268117 w 268116"/>
                                <a:gd name="connsiteY3" fmla="*/ 134138 h 268275"/>
                                <a:gd name="connsiteX4" fmla="*/ 257936 w 268116"/>
                                <a:gd name="connsiteY4" fmla="*/ 82812 h 268275"/>
                                <a:gd name="connsiteX5" fmla="*/ 228852 w 268116"/>
                                <a:gd name="connsiteY5" fmla="*/ 39288 h 268275"/>
                                <a:gd name="connsiteX6" fmla="*/ 185354 w 268116"/>
                                <a:gd name="connsiteY6" fmla="*/ 10186 h 268275"/>
                                <a:gd name="connsiteX7" fmla="*/ 134058 w 268116"/>
                                <a:gd name="connsiteY7" fmla="*/ 0 h 268275"/>
                                <a:gd name="connsiteX8" fmla="*/ 82763 w 268116"/>
                                <a:gd name="connsiteY8" fmla="*/ 10186 h 268275"/>
                                <a:gd name="connsiteX9" fmla="*/ 39264 w 268116"/>
                                <a:gd name="connsiteY9" fmla="*/ 39288 h 268275"/>
                                <a:gd name="connsiteX10" fmla="*/ 10180 w 268116"/>
                                <a:gd name="connsiteY10" fmla="*/ 82812 h 268275"/>
                                <a:gd name="connsiteX11" fmla="*/ 0 w 268116"/>
                                <a:gd name="connsiteY11" fmla="*/ 134138 h 268275"/>
                                <a:gd name="connsiteX12" fmla="*/ 10180 w 268116"/>
                                <a:gd name="connsiteY12" fmla="*/ 185464 h 268275"/>
                                <a:gd name="connsiteX13" fmla="*/ 39264 w 268116"/>
                                <a:gd name="connsiteY13" fmla="*/ 228988 h 268275"/>
                                <a:gd name="connsiteX14" fmla="*/ 82763 w 268116"/>
                                <a:gd name="connsiteY14" fmla="*/ 258089 h 268275"/>
                                <a:gd name="connsiteX15" fmla="*/ 134058 w 268116"/>
                                <a:gd name="connsiteY15" fmla="*/ 268276 h 268275"/>
                                <a:gd name="connsiteX16" fmla="*/ 185354 w 268116"/>
                                <a:gd name="connsiteY16" fmla="*/ 258089 h 268275"/>
                                <a:gd name="connsiteX17" fmla="*/ 96881 w 268116"/>
                                <a:gd name="connsiteY17" fmla="*/ 223984 h 268275"/>
                                <a:gd name="connsiteX18" fmla="*/ 65355 w 268116"/>
                                <a:gd name="connsiteY18" fmla="*/ 202882 h 268275"/>
                                <a:gd name="connsiteX19" fmla="*/ 44266 w 268116"/>
                                <a:gd name="connsiteY19" fmla="*/ 171337 h 268275"/>
                                <a:gd name="connsiteX20" fmla="*/ 36902 w 268116"/>
                                <a:gd name="connsiteY20" fmla="*/ 134158 h 268275"/>
                                <a:gd name="connsiteX21" fmla="*/ 44266 w 268116"/>
                                <a:gd name="connsiteY21" fmla="*/ 96978 h 268275"/>
                                <a:gd name="connsiteX22" fmla="*/ 65355 w 268116"/>
                                <a:gd name="connsiteY22" fmla="*/ 65434 h 268275"/>
                                <a:gd name="connsiteX23" fmla="*/ 96881 w 268116"/>
                                <a:gd name="connsiteY23" fmla="*/ 44332 h 268275"/>
                                <a:gd name="connsiteX24" fmla="*/ 134039 w 268116"/>
                                <a:gd name="connsiteY24" fmla="*/ 36963 h 268275"/>
                                <a:gd name="connsiteX25" fmla="*/ 171196 w 268116"/>
                                <a:gd name="connsiteY25" fmla="*/ 44332 h 268275"/>
                                <a:gd name="connsiteX26" fmla="*/ 202722 w 268116"/>
                                <a:gd name="connsiteY26" fmla="*/ 65434 h 268275"/>
                                <a:gd name="connsiteX27" fmla="*/ 223811 w 268116"/>
                                <a:gd name="connsiteY27" fmla="*/ 96978 h 268275"/>
                                <a:gd name="connsiteX28" fmla="*/ 231176 w 268116"/>
                                <a:gd name="connsiteY28" fmla="*/ 134158 h 268275"/>
                                <a:gd name="connsiteX29" fmla="*/ 223811 w 268116"/>
                                <a:gd name="connsiteY29" fmla="*/ 171337 h 268275"/>
                                <a:gd name="connsiteX30" fmla="*/ 202722 w 268116"/>
                                <a:gd name="connsiteY30" fmla="*/ 202882 h 268275"/>
                                <a:gd name="connsiteX31" fmla="*/ 171196 w 268116"/>
                                <a:gd name="connsiteY31" fmla="*/ 223984 h 268275"/>
                                <a:gd name="connsiteX32" fmla="*/ 134039 w 268116"/>
                                <a:gd name="connsiteY32" fmla="*/ 231352 h 268275"/>
                                <a:gd name="connsiteX33" fmla="*/ 96881 w 268116"/>
                                <a:gd name="connsiteY33" fmla="*/ 223984 h 2682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</a:cxnLst>
                              <a:rect l="l" t="t" r="r" b="b"/>
                              <a:pathLst>
                                <a:path w="268116" h="268275">
                                  <a:moveTo>
                                    <a:pt x="185354" y="258089"/>
                                  </a:moveTo>
                                  <a:cubicBezTo>
                                    <a:pt x="201560" y="251390"/>
                                    <a:pt x="216427" y="241421"/>
                                    <a:pt x="228852" y="228988"/>
                                  </a:cubicBezTo>
                                  <a:cubicBezTo>
                                    <a:pt x="241278" y="216555"/>
                                    <a:pt x="251222" y="201680"/>
                                    <a:pt x="257936" y="185464"/>
                                  </a:cubicBezTo>
                                  <a:cubicBezTo>
                                    <a:pt x="264671" y="169249"/>
                                    <a:pt x="268117" y="151733"/>
                                    <a:pt x="268117" y="134138"/>
                                  </a:cubicBezTo>
                                  <a:cubicBezTo>
                                    <a:pt x="268117" y="116523"/>
                                    <a:pt x="264651" y="99007"/>
                                    <a:pt x="257936" y="82812"/>
                                  </a:cubicBezTo>
                                  <a:cubicBezTo>
                                    <a:pt x="251241" y="66596"/>
                                    <a:pt x="241278" y="51720"/>
                                    <a:pt x="228852" y="39288"/>
                                  </a:cubicBezTo>
                                  <a:cubicBezTo>
                                    <a:pt x="216427" y="26855"/>
                                    <a:pt x="201560" y="16905"/>
                                    <a:pt x="185354" y="10186"/>
                                  </a:cubicBezTo>
                                  <a:cubicBezTo>
                                    <a:pt x="169148" y="3448"/>
                                    <a:pt x="151643" y="0"/>
                                    <a:pt x="134058" y="0"/>
                                  </a:cubicBezTo>
                                  <a:cubicBezTo>
                                    <a:pt x="116454" y="0"/>
                                    <a:pt x="98949" y="3468"/>
                                    <a:pt x="82763" y="10186"/>
                                  </a:cubicBezTo>
                                  <a:cubicBezTo>
                                    <a:pt x="66557" y="16885"/>
                                    <a:pt x="51690" y="26855"/>
                                    <a:pt x="39264" y="39288"/>
                                  </a:cubicBezTo>
                                  <a:cubicBezTo>
                                    <a:pt x="26839" y="51720"/>
                                    <a:pt x="16895" y="66596"/>
                                    <a:pt x="10180" y="82812"/>
                                  </a:cubicBezTo>
                                  <a:cubicBezTo>
                                    <a:pt x="3446" y="99027"/>
                                    <a:pt x="0" y="116543"/>
                                    <a:pt x="0" y="134138"/>
                                  </a:cubicBezTo>
                                  <a:cubicBezTo>
                                    <a:pt x="0" y="151752"/>
                                    <a:pt x="3466" y="169268"/>
                                    <a:pt x="10180" y="185464"/>
                                  </a:cubicBezTo>
                                  <a:cubicBezTo>
                                    <a:pt x="16875" y="201680"/>
                                    <a:pt x="26839" y="216555"/>
                                    <a:pt x="39264" y="228988"/>
                                  </a:cubicBezTo>
                                  <a:cubicBezTo>
                                    <a:pt x="51690" y="241421"/>
                                    <a:pt x="66557" y="251371"/>
                                    <a:pt x="82763" y="258089"/>
                                  </a:cubicBezTo>
                                  <a:cubicBezTo>
                                    <a:pt x="98969" y="264828"/>
                                    <a:pt x="116474" y="268276"/>
                                    <a:pt x="134058" y="268276"/>
                                  </a:cubicBezTo>
                                  <a:cubicBezTo>
                                    <a:pt x="151662" y="268276"/>
                                    <a:pt x="169168" y="264808"/>
                                    <a:pt x="185354" y="258089"/>
                                  </a:cubicBezTo>
                                  <a:close/>
                                  <a:moveTo>
                                    <a:pt x="96881" y="223984"/>
                                  </a:moveTo>
                                  <a:cubicBezTo>
                                    <a:pt x="85185" y="219137"/>
                                    <a:pt x="74374" y="211925"/>
                                    <a:pt x="65355" y="202882"/>
                                  </a:cubicBezTo>
                                  <a:cubicBezTo>
                                    <a:pt x="56337" y="193838"/>
                                    <a:pt x="49110" y="183041"/>
                                    <a:pt x="44266" y="171337"/>
                                  </a:cubicBezTo>
                                  <a:cubicBezTo>
                                    <a:pt x="39402" y="159614"/>
                                    <a:pt x="36921" y="147024"/>
                                    <a:pt x="36902" y="134158"/>
                                  </a:cubicBezTo>
                                  <a:cubicBezTo>
                                    <a:pt x="36921" y="121292"/>
                                    <a:pt x="39422" y="108682"/>
                                    <a:pt x="44266" y="96978"/>
                                  </a:cubicBezTo>
                                  <a:cubicBezTo>
                                    <a:pt x="49110" y="85275"/>
                                    <a:pt x="56317" y="74458"/>
                                    <a:pt x="65355" y="65434"/>
                                  </a:cubicBezTo>
                                  <a:cubicBezTo>
                                    <a:pt x="74394" y="56410"/>
                                    <a:pt x="85185" y="49179"/>
                                    <a:pt x="96881" y="44332"/>
                                  </a:cubicBezTo>
                                  <a:cubicBezTo>
                                    <a:pt x="108598" y="39465"/>
                                    <a:pt x="121180" y="36982"/>
                                    <a:pt x="134039" y="36963"/>
                                  </a:cubicBezTo>
                                  <a:cubicBezTo>
                                    <a:pt x="146897" y="36982"/>
                                    <a:pt x="159500" y="39485"/>
                                    <a:pt x="171196" y="44332"/>
                                  </a:cubicBezTo>
                                  <a:cubicBezTo>
                                    <a:pt x="182893" y="49179"/>
                                    <a:pt x="193703" y="56390"/>
                                    <a:pt x="202722" y="65434"/>
                                  </a:cubicBezTo>
                                  <a:cubicBezTo>
                                    <a:pt x="211741" y="74477"/>
                                    <a:pt x="218967" y="85275"/>
                                    <a:pt x="223811" y="96978"/>
                                  </a:cubicBezTo>
                                  <a:cubicBezTo>
                                    <a:pt x="228675" y="108701"/>
                                    <a:pt x="231156" y="121292"/>
                                    <a:pt x="231176" y="134158"/>
                                  </a:cubicBezTo>
                                  <a:cubicBezTo>
                                    <a:pt x="231156" y="147024"/>
                                    <a:pt x="228655" y="159634"/>
                                    <a:pt x="223811" y="171337"/>
                                  </a:cubicBezTo>
                                  <a:cubicBezTo>
                                    <a:pt x="218967" y="183041"/>
                                    <a:pt x="211760" y="193858"/>
                                    <a:pt x="202722" y="202882"/>
                                  </a:cubicBezTo>
                                  <a:cubicBezTo>
                                    <a:pt x="193684" y="211906"/>
                                    <a:pt x="182893" y="219137"/>
                                    <a:pt x="171196" y="223984"/>
                                  </a:cubicBezTo>
                                  <a:cubicBezTo>
                                    <a:pt x="159480" y="228850"/>
                                    <a:pt x="146897" y="231333"/>
                                    <a:pt x="134039" y="231352"/>
                                  </a:cubicBezTo>
                                  <a:cubicBezTo>
                                    <a:pt x="121180" y="231333"/>
                                    <a:pt x="108578" y="228830"/>
                                    <a:pt x="96881" y="223984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1968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317729051" name="Freeform 5">
                            <a:extLst>
                              <a:ext uri="{FF2B5EF4-FFF2-40B4-BE49-F238E27FC236}">
                                <a16:creationId xmlns:a16="http://schemas.microsoft.com/office/drawing/2014/main" id="{694C6E4E-FDCA-31D9-D6A8-D1F8713B2BCA}"/>
                              </a:ext>
                            </a:extLst>
                          </wps:cNvPr>
                          <wps:cNvSpPr/>
                          <wps:spPr>
                            <a:xfrm>
                              <a:off x="5816760" y="4329296"/>
                              <a:ext cx="867884" cy="1481546"/>
                            </a:xfrm>
                            <a:custGeom>
                              <a:avLst/>
                              <a:gdLst>
                                <a:gd name="connsiteX0" fmla="*/ 866854 w 867884"/>
                                <a:gd name="connsiteY0" fmla="*/ 1454198 h 1481546"/>
                                <a:gd name="connsiteX1" fmla="*/ 509043 w 867884"/>
                                <a:gd name="connsiteY1" fmla="*/ 442805 h 1481546"/>
                                <a:gd name="connsiteX2" fmla="*/ 482165 w 867884"/>
                                <a:gd name="connsiteY2" fmla="*/ 405724 h 1481546"/>
                                <a:gd name="connsiteX3" fmla="*/ 505144 w 867884"/>
                                <a:gd name="connsiteY3" fmla="*/ 397764 h 1481546"/>
                                <a:gd name="connsiteX4" fmla="*/ 572154 w 867884"/>
                                <a:gd name="connsiteY4" fmla="*/ 352940 h 1481546"/>
                                <a:gd name="connsiteX5" fmla="*/ 616952 w 867884"/>
                                <a:gd name="connsiteY5" fmla="*/ 285890 h 1481546"/>
                                <a:gd name="connsiteX6" fmla="*/ 632665 w 867884"/>
                                <a:gd name="connsiteY6" fmla="*/ 206743 h 1481546"/>
                                <a:gd name="connsiteX7" fmla="*/ 616952 w 867884"/>
                                <a:gd name="connsiteY7" fmla="*/ 127597 h 1481546"/>
                                <a:gd name="connsiteX8" fmla="*/ 572154 w 867884"/>
                                <a:gd name="connsiteY8" fmla="*/ 60547 h 1481546"/>
                                <a:gd name="connsiteX9" fmla="*/ 505144 w 867884"/>
                                <a:gd name="connsiteY9" fmla="*/ 15723 h 1481546"/>
                                <a:gd name="connsiteX10" fmla="*/ 426044 w 867884"/>
                                <a:gd name="connsiteY10" fmla="*/ 0 h 1481546"/>
                                <a:gd name="connsiteX11" fmla="*/ 346944 w 867884"/>
                                <a:gd name="connsiteY11" fmla="*/ 15723 h 1481546"/>
                                <a:gd name="connsiteX12" fmla="*/ 279935 w 867884"/>
                                <a:gd name="connsiteY12" fmla="*/ 60547 h 1481546"/>
                                <a:gd name="connsiteX13" fmla="*/ 235137 w 867884"/>
                                <a:gd name="connsiteY13" fmla="*/ 127597 h 1481546"/>
                                <a:gd name="connsiteX14" fmla="*/ 219424 w 867884"/>
                                <a:gd name="connsiteY14" fmla="*/ 206743 h 1481546"/>
                                <a:gd name="connsiteX15" fmla="*/ 235137 w 867884"/>
                                <a:gd name="connsiteY15" fmla="*/ 285890 h 1481546"/>
                                <a:gd name="connsiteX16" fmla="*/ 279935 w 867884"/>
                                <a:gd name="connsiteY16" fmla="*/ 352940 h 1481546"/>
                                <a:gd name="connsiteX17" fmla="*/ 346944 w 867884"/>
                                <a:gd name="connsiteY17" fmla="*/ 397764 h 1481546"/>
                                <a:gd name="connsiteX18" fmla="*/ 381975 w 867884"/>
                                <a:gd name="connsiteY18" fmla="*/ 408738 h 1481546"/>
                                <a:gd name="connsiteX19" fmla="*/ 358799 w 867884"/>
                                <a:gd name="connsiteY19" fmla="*/ 442785 h 1481546"/>
                                <a:gd name="connsiteX20" fmla="*/ 1362 w 867884"/>
                                <a:gd name="connsiteY20" fmla="*/ 1450534 h 1481546"/>
                                <a:gd name="connsiteX21" fmla="*/ 8175 w 867884"/>
                                <a:gd name="connsiteY21" fmla="*/ 1475970 h 1481546"/>
                                <a:gd name="connsiteX22" fmla="*/ 23200 w 867884"/>
                                <a:gd name="connsiteY22" fmla="*/ 1481546 h 1481546"/>
                                <a:gd name="connsiteX23" fmla="*/ 34365 w 867884"/>
                                <a:gd name="connsiteY23" fmla="*/ 1478670 h 1481546"/>
                                <a:gd name="connsiteX24" fmla="*/ 433271 w 867884"/>
                                <a:gd name="connsiteY24" fmla="*/ 1260794 h 1481546"/>
                                <a:gd name="connsiteX25" fmla="*/ 841275 w 867884"/>
                                <a:gd name="connsiteY25" fmla="*/ 1476325 h 1481546"/>
                                <a:gd name="connsiteX26" fmla="*/ 849722 w 867884"/>
                                <a:gd name="connsiteY26" fmla="*/ 1478433 h 1481546"/>
                                <a:gd name="connsiteX27" fmla="*/ 865791 w 867884"/>
                                <a:gd name="connsiteY27" fmla="*/ 1468759 h 1481546"/>
                                <a:gd name="connsiteX28" fmla="*/ 866834 w 867884"/>
                                <a:gd name="connsiteY28" fmla="*/ 1454238 h 1481546"/>
                                <a:gd name="connsiteX29" fmla="*/ 866834 w 867884"/>
                                <a:gd name="connsiteY29" fmla="*/ 1454238 h 1481546"/>
                                <a:gd name="connsiteX30" fmla="*/ 306026 w 867884"/>
                                <a:gd name="connsiteY30" fmla="*/ 326813 h 1481546"/>
                                <a:gd name="connsiteX31" fmla="*/ 269223 w 867884"/>
                                <a:gd name="connsiteY31" fmla="*/ 271724 h 1481546"/>
                                <a:gd name="connsiteX32" fmla="*/ 256325 w 867884"/>
                                <a:gd name="connsiteY32" fmla="*/ 206724 h 1481546"/>
                                <a:gd name="connsiteX33" fmla="*/ 269223 w 867884"/>
                                <a:gd name="connsiteY33" fmla="*/ 141724 h 1481546"/>
                                <a:gd name="connsiteX34" fmla="*/ 306026 w 867884"/>
                                <a:gd name="connsiteY34" fmla="*/ 86634 h 1481546"/>
                                <a:gd name="connsiteX35" fmla="*/ 361083 w 867884"/>
                                <a:gd name="connsiteY35" fmla="*/ 49809 h 1481546"/>
                                <a:gd name="connsiteX36" fmla="*/ 426044 w 867884"/>
                                <a:gd name="connsiteY36" fmla="*/ 36904 h 1481546"/>
                                <a:gd name="connsiteX37" fmla="*/ 491006 w 867884"/>
                                <a:gd name="connsiteY37" fmla="*/ 49809 h 1481546"/>
                                <a:gd name="connsiteX38" fmla="*/ 546063 w 867884"/>
                                <a:gd name="connsiteY38" fmla="*/ 86634 h 1481546"/>
                                <a:gd name="connsiteX39" fmla="*/ 582866 w 867884"/>
                                <a:gd name="connsiteY39" fmla="*/ 141724 h 1481546"/>
                                <a:gd name="connsiteX40" fmla="*/ 595764 w 867884"/>
                                <a:gd name="connsiteY40" fmla="*/ 206724 h 1481546"/>
                                <a:gd name="connsiteX41" fmla="*/ 582866 w 867884"/>
                                <a:gd name="connsiteY41" fmla="*/ 271724 h 1481546"/>
                                <a:gd name="connsiteX42" fmla="*/ 546063 w 867884"/>
                                <a:gd name="connsiteY42" fmla="*/ 326813 h 1481546"/>
                                <a:gd name="connsiteX43" fmla="*/ 491006 w 867884"/>
                                <a:gd name="connsiteY43" fmla="*/ 363638 h 1481546"/>
                                <a:gd name="connsiteX44" fmla="*/ 426044 w 867884"/>
                                <a:gd name="connsiteY44" fmla="*/ 376544 h 1481546"/>
                                <a:gd name="connsiteX45" fmla="*/ 361083 w 867884"/>
                                <a:gd name="connsiteY45" fmla="*/ 363638 h 1481546"/>
                                <a:gd name="connsiteX46" fmla="*/ 306026 w 867884"/>
                                <a:gd name="connsiteY46" fmla="*/ 326813 h 1481546"/>
                                <a:gd name="connsiteX47" fmla="*/ 393002 w 867884"/>
                                <a:gd name="connsiteY47" fmla="*/ 454902 h 1481546"/>
                                <a:gd name="connsiteX48" fmla="*/ 433921 w 867884"/>
                                <a:gd name="connsiteY48" fmla="*/ 425979 h 1481546"/>
                                <a:gd name="connsiteX49" fmla="*/ 433921 w 867884"/>
                                <a:gd name="connsiteY49" fmla="*/ 425979 h 1481546"/>
                                <a:gd name="connsiteX50" fmla="*/ 474820 w 867884"/>
                                <a:gd name="connsiteY50" fmla="*/ 454902 h 1481546"/>
                                <a:gd name="connsiteX51" fmla="*/ 694909 w 867884"/>
                                <a:gd name="connsiteY51" fmla="*/ 1076965 h 1481546"/>
                                <a:gd name="connsiteX52" fmla="*/ 684237 w 867884"/>
                                <a:gd name="connsiteY52" fmla="*/ 1082462 h 1481546"/>
                                <a:gd name="connsiteX53" fmla="*/ 682248 w 867884"/>
                                <a:gd name="connsiteY53" fmla="*/ 1083388 h 1481546"/>
                                <a:gd name="connsiteX54" fmla="*/ 432956 w 867884"/>
                                <a:gd name="connsiteY54" fmla="*/ 1219556 h 1481546"/>
                                <a:gd name="connsiteX55" fmla="*/ 170865 w 867884"/>
                                <a:gd name="connsiteY55" fmla="*/ 1081103 h 1481546"/>
                                <a:gd name="connsiteX56" fmla="*/ 392983 w 867884"/>
                                <a:gd name="connsiteY56" fmla="*/ 454902 h 1481546"/>
                                <a:gd name="connsiteX57" fmla="*/ 47007 w 867884"/>
                                <a:gd name="connsiteY57" fmla="*/ 1430378 h 1481546"/>
                                <a:gd name="connsiteX58" fmla="*/ 158617 w 867884"/>
                                <a:gd name="connsiteY58" fmla="*/ 1115681 h 1481546"/>
                                <a:gd name="connsiteX59" fmla="*/ 394755 w 867884"/>
                                <a:gd name="connsiteY59" fmla="*/ 1240421 h 1481546"/>
                                <a:gd name="connsiteX60" fmla="*/ 47007 w 867884"/>
                                <a:gd name="connsiteY60" fmla="*/ 1430358 h 1481546"/>
                                <a:gd name="connsiteX61" fmla="*/ 690144 w 867884"/>
                                <a:gd name="connsiteY61" fmla="*/ 1120469 h 1481546"/>
                                <a:gd name="connsiteX62" fmla="*/ 690144 w 867884"/>
                                <a:gd name="connsiteY62" fmla="*/ 1120509 h 1481546"/>
                                <a:gd name="connsiteX63" fmla="*/ 694575 w 867884"/>
                                <a:gd name="connsiteY63" fmla="*/ 1118066 h 1481546"/>
                                <a:gd name="connsiteX64" fmla="*/ 699675 w 867884"/>
                                <a:gd name="connsiteY64" fmla="*/ 1115287 h 1481546"/>
                                <a:gd name="connsiteX65" fmla="*/ 700325 w 867884"/>
                                <a:gd name="connsiteY65" fmla="*/ 1114874 h 1481546"/>
                                <a:gd name="connsiteX66" fmla="*/ 707020 w 867884"/>
                                <a:gd name="connsiteY66" fmla="*/ 1111150 h 1481546"/>
                                <a:gd name="connsiteX67" fmla="*/ 817153 w 867884"/>
                                <a:gd name="connsiteY67" fmla="*/ 1422516 h 1481546"/>
                                <a:gd name="connsiteX68" fmla="*/ 471492 w 867884"/>
                                <a:gd name="connsiteY68" fmla="*/ 1239909 h 1481546"/>
                                <a:gd name="connsiteX69" fmla="*/ 690144 w 867884"/>
                                <a:gd name="connsiteY69" fmla="*/ 1120469 h 148154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  <a:cxn ang="0">
                                  <a:pos x="connsiteX34" y="connsiteY34"/>
                                </a:cxn>
                                <a:cxn ang="0">
                                  <a:pos x="connsiteX35" y="connsiteY35"/>
                                </a:cxn>
                                <a:cxn ang="0">
                                  <a:pos x="connsiteX36" y="connsiteY36"/>
                                </a:cxn>
                                <a:cxn ang="0">
                                  <a:pos x="connsiteX37" y="connsiteY37"/>
                                </a:cxn>
                                <a:cxn ang="0">
                                  <a:pos x="connsiteX38" y="connsiteY38"/>
                                </a:cxn>
                                <a:cxn ang="0">
                                  <a:pos x="connsiteX39" y="connsiteY39"/>
                                </a:cxn>
                                <a:cxn ang="0">
                                  <a:pos x="connsiteX40" y="connsiteY40"/>
                                </a:cxn>
                                <a:cxn ang="0">
                                  <a:pos x="connsiteX41" y="connsiteY41"/>
                                </a:cxn>
                                <a:cxn ang="0">
                                  <a:pos x="connsiteX42" y="connsiteY42"/>
                                </a:cxn>
                                <a:cxn ang="0">
                                  <a:pos x="connsiteX43" y="connsiteY43"/>
                                </a:cxn>
                                <a:cxn ang="0">
                                  <a:pos x="connsiteX44" y="connsiteY44"/>
                                </a:cxn>
                                <a:cxn ang="0">
                                  <a:pos x="connsiteX45" y="connsiteY45"/>
                                </a:cxn>
                                <a:cxn ang="0">
                                  <a:pos x="connsiteX46" y="connsiteY46"/>
                                </a:cxn>
                                <a:cxn ang="0">
                                  <a:pos x="connsiteX47" y="connsiteY47"/>
                                </a:cxn>
                                <a:cxn ang="0">
                                  <a:pos x="connsiteX48" y="connsiteY48"/>
                                </a:cxn>
                                <a:cxn ang="0">
                                  <a:pos x="connsiteX49" y="connsiteY49"/>
                                </a:cxn>
                                <a:cxn ang="0">
                                  <a:pos x="connsiteX50" y="connsiteY50"/>
                                </a:cxn>
                                <a:cxn ang="0">
                                  <a:pos x="connsiteX51" y="connsiteY51"/>
                                </a:cxn>
                                <a:cxn ang="0">
                                  <a:pos x="connsiteX52" y="connsiteY52"/>
                                </a:cxn>
                                <a:cxn ang="0">
                                  <a:pos x="connsiteX53" y="connsiteY53"/>
                                </a:cxn>
                                <a:cxn ang="0">
                                  <a:pos x="connsiteX54" y="connsiteY54"/>
                                </a:cxn>
                                <a:cxn ang="0">
                                  <a:pos x="connsiteX55" y="connsiteY55"/>
                                </a:cxn>
                                <a:cxn ang="0">
                                  <a:pos x="connsiteX56" y="connsiteY56"/>
                                </a:cxn>
                                <a:cxn ang="0">
                                  <a:pos x="connsiteX57" y="connsiteY57"/>
                                </a:cxn>
                                <a:cxn ang="0">
                                  <a:pos x="connsiteX58" y="connsiteY58"/>
                                </a:cxn>
                                <a:cxn ang="0">
                                  <a:pos x="connsiteX59" y="connsiteY59"/>
                                </a:cxn>
                                <a:cxn ang="0">
                                  <a:pos x="connsiteX60" y="connsiteY60"/>
                                </a:cxn>
                                <a:cxn ang="0">
                                  <a:pos x="connsiteX61" y="connsiteY61"/>
                                </a:cxn>
                                <a:cxn ang="0">
                                  <a:pos x="connsiteX62" y="connsiteY62"/>
                                </a:cxn>
                                <a:cxn ang="0">
                                  <a:pos x="connsiteX63" y="connsiteY63"/>
                                </a:cxn>
                                <a:cxn ang="0">
                                  <a:pos x="connsiteX64" y="connsiteY64"/>
                                </a:cxn>
                                <a:cxn ang="0">
                                  <a:pos x="connsiteX65" y="connsiteY65"/>
                                </a:cxn>
                                <a:cxn ang="0">
                                  <a:pos x="connsiteX66" y="connsiteY66"/>
                                </a:cxn>
                                <a:cxn ang="0">
                                  <a:pos x="connsiteX67" y="connsiteY67"/>
                                </a:cxn>
                                <a:cxn ang="0">
                                  <a:pos x="connsiteX68" y="connsiteY68"/>
                                </a:cxn>
                                <a:cxn ang="0">
                                  <a:pos x="connsiteX69" y="connsiteY69"/>
                                </a:cxn>
                              </a:cxnLst>
                              <a:rect l="l" t="t" r="r" b="b"/>
                              <a:pathLst>
                                <a:path w="867884" h="1481546">
                                  <a:moveTo>
                                    <a:pt x="866854" y="1454198"/>
                                  </a:moveTo>
                                  <a:cubicBezTo>
                                    <a:pt x="866854" y="1454198"/>
                                    <a:pt x="624690" y="769539"/>
                                    <a:pt x="509043" y="442805"/>
                                  </a:cubicBezTo>
                                  <a:cubicBezTo>
                                    <a:pt x="503648" y="427555"/>
                                    <a:pt x="494216" y="414866"/>
                                    <a:pt x="482165" y="405724"/>
                                  </a:cubicBezTo>
                                  <a:cubicBezTo>
                                    <a:pt x="489982" y="403517"/>
                                    <a:pt x="497662" y="400877"/>
                                    <a:pt x="505144" y="397764"/>
                                  </a:cubicBezTo>
                                  <a:cubicBezTo>
                                    <a:pt x="530192" y="387380"/>
                                    <a:pt x="553053" y="372051"/>
                                    <a:pt x="572154" y="352940"/>
                                  </a:cubicBezTo>
                                  <a:cubicBezTo>
                                    <a:pt x="591254" y="333828"/>
                                    <a:pt x="606594" y="310952"/>
                                    <a:pt x="616952" y="285890"/>
                                  </a:cubicBezTo>
                                  <a:cubicBezTo>
                                    <a:pt x="627349" y="260848"/>
                                    <a:pt x="632685" y="233658"/>
                                    <a:pt x="632665" y="206743"/>
                                  </a:cubicBezTo>
                                  <a:cubicBezTo>
                                    <a:pt x="632665" y="179829"/>
                                    <a:pt x="627349" y="152639"/>
                                    <a:pt x="616952" y="127597"/>
                                  </a:cubicBezTo>
                                  <a:cubicBezTo>
                                    <a:pt x="606574" y="102534"/>
                                    <a:pt x="591254" y="79659"/>
                                    <a:pt x="572154" y="60547"/>
                                  </a:cubicBezTo>
                                  <a:cubicBezTo>
                                    <a:pt x="553053" y="41435"/>
                                    <a:pt x="530192" y="26087"/>
                                    <a:pt x="505144" y="15723"/>
                                  </a:cubicBezTo>
                                  <a:cubicBezTo>
                                    <a:pt x="480117" y="5320"/>
                                    <a:pt x="452943" y="-20"/>
                                    <a:pt x="426044" y="0"/>
                                  </a:cubicBezTo>
                                  <a:cubicBezTo>
                                    <a:pt x="399146" y="0"/>
                                    <a:pt x="371972" y="5320"/>
                                    <a:pt x="346944" y="15723"/>
                                  </a:cubicBezTo>
                                  <a:cubicBezTo>
                                    <a:pt x="321897" y="26107"/>
                                    <a:pt x="299036" y="41435"/>
                                    <a:pt x="279935" y="60547"/>
                                  </a:cubicBezTo>
                                  <a:cubicBezTo>
                                    <a:pt x="260834" y="79659"/>
                                    <a:pt x="245495" y="102534"/>
                                    <a:pt x="235137" y="127597"/>
                                  </a:cubicBezTo>
                                  <a:cubicBezTo>
                                    <a:pt x="224740" y="152639"/>
                                    <a:pt x="219404" y="179829"/>
                                    <a:pt x="219424" y="206743"/>
                                  </a:cubicBezTo>
                                  <a:cubicBezTo>
                                    <a:pt x="219424" y="233658"/>
                                    <a:pt x="224740" y="260848"/>
                                    <a:pt x="235137" y="285890"/>
                                  </a:cubicBezTo>
                                  <a:cubicBezTo>
                                    <a:pt x="245515" y="310952"/>
                                    <a:pt x="260834" y="333828"/>
                                    <a:pt x="279935" y="352940"/>
                                  </a:cubicBezTo>
                                  <a:cubicBezTo>
                                    <a:pt x="299036" y="372051"/>
                                    <a:pt x="321897" y="387400"/>
                                    <a:pt x="346944" y="397764"/>
                                  </a:cubicBezTo>
                                  <a:cubicBezTo>
                                    <a:pt x="358247" y="402473"/>
                                    <a:pt x="370003" y="406118"/>
                                    <a:pt x="381975" y="408738"/>
                                  </a:cubicBezTo>
                                  <a:cubicBezTo>
                                    <a:pt x="371696" y="417585"/>
                                    <a:pt x="363643" y="429151"/>
                                    <a:pt x="358799" y="442785"/>
                                  </a:cubicBezTo>
                                  <a:lnTo>
                                    <a:pt x="1362" y="1450534"/>
                                  </a:lnTo>
                                  <a:cubicBezTo>
                                    <a:pt x="-1887" y="1459696"/>
                                    <a:pt x="791" y="1469665"/>
                                    <a:pt x="8175" y="1475970"/>
                                  </a:cubicBezTo>
                                  <a:cubicBezTo>
                                    <a:pt x="12507" y="1479655"/>
                                    <a:pt x="17824" y="1481546"/>
                                    <a:pt x="23200" y="1481546"/>
                                  </a:cubicBezTo>
                                  <a:cubicBezTo>
                                    <a:pt x="27000" y="1481546"/>
                                    <a:pt x="30840" y="1480600"/>
                                    <a:pt x="34365" y="1478670"/>
                                  </a:cubicBezTo>
                                  <a:lnTo>
                                    <a:pt x="433271" y="1260794"/>
                                  </a:lnTo>
                                  <a:lnTo>
                                    <a:pt x="841275" y="1476325"/>
                                  </a:lnTo>
                                  <a:cubicBezTo>
                                    <a:pt x="843973" y="1477744"/>
                                    <a:pt x="846867" y="1478433"/>
                                    <a:pt x="849722" y="1478433"/>
                                  </a:cubicBezTo>
                                  <a:cubicBezTo>
                                    <a:pt x="856240" y="1478433"/>
                                    <a:pt x="862522" y="1474906"/>
                                    <a:pt x="865791" y="1468759"/>
                                  </a:cubicBezTo>
                                  <a:cubicBezTo>
                                    <a:pt x="868252" y="1464089"/>
                                    <a:pt x="868469" y="1458848"/>
                                    <a:pt x="866834" y="1454238"/>
                                  </a:cubicBezTo>
                                  <a:lnTo>
                                    <a:pt x="866834" y="1454238"/>
                                  </a:lnTo>
                                  <a:close/>
                                  <a:moveTo>
                                    <a:pt x="306026" y="326813"/>
                                  </a:moveTo>
                                  <a:cubicBezTo>
                                    <a:pt x="290332" y="311110"/>
                                    <a:pt x="277730" y="292294"/>
                                    <a:pt x="269223" y="271724"/>
                                  </a:cubicBezTo>
                                  <a:cubicBezTo>
                                    <a:pt x="260697" y="251174"/>
                                    <a:pt x="256325" y="228909"/>
                                    <a:pt x="256325" y="206724"/>
                                  </a:cubicBezTo>
                                  <a:cubicBezTo>
                                    <a:pt x="256325" y="184538"/>
                                    <a:pt x="260697" y="162274"/>
                                    <a:pt x="269223" y="141724"/>
                                  </a:cubicBezTo>
                                  <a:cubicBezTo>
                                    <a:pt x="277730" y="121173"/>
                                    <a:pt x="290332" y="102357"/>
                                    <a:pt x="306026" y="86634"/>
                                  </a:cubicBezTo>
                                  <a:cubicBezTo>
                                    <a:pt x="321720" y="70931"/>
                                    <a:pt x="340525" y="58321"/>
                                    <a:pt x="361083" y="49809"/>
                                  </a:cubicBezTo>
                                  <a:cubicBezTo>
                                    <a:pt x="381621" y="41278"/>
                                    <a:pt x="403872" y="36904"/>
                                    <a:pt x="426044" y="36904"/>
                                  </a:cubicBezTo>
                                  <a:cubicBezTo>
                                    <a:pt x="448217" y="36904"/>
                                    <a:pt x="470468" y="41278"/>
                                    <a:pt x="491006" y="49809"/>
                                  </a:cubicBezTo>
                                  <a:cubicBezTo>
                                    <a:pt x="511544" y="58321"/>
                                    <a:pt x="530349" y="70931"/>
                                    <a:pt x="546063" y="86634"/>
                                  </a:cubicBezTo>
                                  <a:cubicBezTo>
                                    <a:pt x="561757" y="102337"/>
                                    <a:pt x="574359" y="121154"/>
                                    <a:pt x="582866" y="141724"/>
                                  </a:cubicBezTo>
                                  <a:cubicBezTo>
                                    <a:pt x="591392" y="162274"/>
                                    <a:pt x="595764" y="184538"/>
                                    <a:pt x="595764" y="206724"/>
                                  </a:cubicBezTo>
                                  <a:cubicBezTo>
                                    <a:pt x="595764" y="228909"/>
                                    <a:pt x="591392" y="251174"/>
                                    <a:pt x="582866" y="271724"/>
                                  </a:cubicBezTo>
                                  <a:cubicBezTo>
                                    <a:pt x="574359" y="292274"/>
                                    <a:pt x="561757" y="311090"/>
                                    <a:pt x="546063" y="326813"/>
                                  </a:cubicBezTo>
                                  <a:cubicBezTo>
                                    <a:pt x="530369" y="342517"/>
                                    <a:pt x="511564" y="355127"/>
                                    <a:pt x="491006" y="363638"/>
                                  </a:cubicBezTo>
                                  <a:cubicBezTo>
                                    <a:pt x="470468" y="372170"/>
                                    <a:pt x="448217" y="376544"/>
                                    <a:pt x="426044" y="376544"/>
                                  </a:cubicBezTo>
                                  <a:cubicBezTo>
                                    <a:pt x="403872" y="376544"/>
                                    <a:pt x="381621" y="372170"/>
                                    <a:pt x="361083" y="363638"/>
                                  </a:cubicBezTo>
                                  <a:cubicBezTo>
                                    <a:pt x="340545" y="355127"/>
                                    <a:pt x="321740" y="342517"/>
                                    <a:pt x="306026" y="326813"/>
                                  </a:cubicBezTo>
                                  <a:close/>
                                  <a:moveTo>
                                    <a:pt x="393002" y="454902"/>
                                  </a:moveTo>
                                  <a:cubicBezTo>
                                    <a:pt x="400564" y="433584"/>
                                    <a:pt x="419093" y="425979"/>
                                    <a:pt x="433921" y="425979"/>
                                  </a:cubicBezTo>
                                  <a:lnTo>
                                    <a:pt x="433921" y="425979"/>
                                  </a:lnTo>
                                  <a:cubicBezTo>
                                    <a:pt x="448749" y="425979"/>
                                    <a:pt x="467258" y="433584"/>
                                    <a:pt x="474820" y="454902"/>
                                  </a:cubicBezTo>
                                  <a:cubicBezTo>
                                    <a:pt x="532082" y="616684"/>
                                    <a:pt x="620358" y="866242"/>
                                    <a:pt x="694909" y="1076965"/>
                                  </a:cubicBezTo>
                                  <a:lnTo>
                                    <a:pt x="684237" y="1082462"/>
                                  </a:lnTo>
                                  <a:cubicBezTo>
                                    <a:pt x="683567" y="1082738"/>
                                    <a:pt x="682898" y="1083034"/>
                                    <a:pt x="682248" y="1083388"/>
                                  </a:cubicBezTo>
                                  <a:lnTo>
                                    <a:pt x="432956" y="1219556"/>
                                  </a:lnTo>
                                  <a:lnTo>
                                    <a:pt x="170865" y="1081103"/>
                                  </a:lnTo>
                                  <a:lnTo>
                                    <a:pt x="392983" y="454902"/>
                                  </a:lnTo>
                                  <a:close/>
                                  <a:moveTo>
                                    <a:pt x="47007" y="1430378"/>
                                  </a:moveTo>
                                  <a:lnTo>
                                    <a:pt x="158617" y="1115681"/>
                                  </a:lnTo>
                                  <a:lnTo>
                                    <a:pt x="394755" y="1240421"/>
                                  </a:lnTo>
                                  <a:lnTo>
                                    <a:pt x="47007" y="1430358"/>
                                  </a:lnTo>
                                  <a:close/>
                                  <a:moveTo>
                                    <a:pt x="690144" y="1120469"/>
                                  </a:moveTo>
                                  <a:lnTo>
                                    <a:pt x="690144" y="1120509"/>
                                  </a:lnTo>
                                  <a:cubicBezTo>
                                    <a:pt x="690144" y="1120509"/>
                                    <a:pt x="694575" y="1118066"/>
                                    <a:pt x="694575" y="1118066"/>
                                  </a:cubicBezTo>
                                  <a:lnTo>
                                    <a:pt x="699675" y="1115287"/>
                                  </a:lnTo>
                                  <a:cubicBezTo>
                                    <a:pt x="699891" y="1115169"/>
                                    <a:pt x="700108" y="1115012"/>
                                    <a:pt x="700325" y="1114874"/>
                                  </a:cubicBezTo>
                                  <a:lnTo>
                                    <a:pt x="707020" y="1111150"/>
                                  </a:lnTo>
                                  <a:cubicBezTo>
                                    <a:pt x="754988" y="1246765"/>
                                    <a:pt x="795946" y="1362560"/>
                                    <a:pt x="817153" y="1422516"/>
                                  </a:cubicBezTo>
                                  <a:lnTo>
                                    <a:pt x="471492" y="1239909"/>
                                  </a:lnTo>
                                  <a:lnTo>
                                    <a:pt x="690144" y="1120469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968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1129409671" name="Freeform 6">
                            <a:extLst>
                              <a:ext uri="{FF2B5EF4-FFF2-40B4-BE49-F238E27FC236}">
                                <a16:creationId xmlns:a16="http://schemas.microsoft.com/office/drawing/2014/main" id="{F6802C69-D664-74F9-3F8A-08B092E031B4}"/>
                              </a:ext>
                            </a:extLst>
                          </wps:cNvPr>
                          <wps:cNvSpPr/>
                          <wps:spPr>
                            <a:xfrm>
                              <a:off x="5693180" y="3992769"/>
                              <a:ext cx="1116154" cy="1031004"/>
                            </a:xfrm>
                            <a:custGeom>
                              <a:avLst/>
                              <a:gdLst>
                                <a:gd name="connsiteX0" fmla="*/ 860649 w 1116154"/>
                                <a:gd name="connsiteY0" fmla="*/ 1027905 h 1031004"/>
                                <a:gd name="connsiteX1" fmla="*/ 1020011 w 1116154"/>
                                <a:gd name="connsiteY1" fmla="*/ 872606 h 1031004"/>
                                <a:gd name="connsiteX2" fmla="*/ 1104860 w 1116154"/>
                                <a:gd name="connsiteY2" fmla="*/ 672798 h 1031004"/>
                                <a:gd name="connsiteX3" fmla="*/ 952706 w 1116154"/>
                                <a:gd name="connsiteY3" fmla="*/ 163554 h 1031004"/>
                                <a:gd name="connsiteX4" fmla="*/ 558072 w 1116154"/>
                                <a:gd name="connsiteY4" fmla="*/ 0 h 1031004"/>
                                <a:gd name="connsiteX5" fmla="*/ 163459 w 1116154"/>
                                <a:gd name="connsiteY5" fmla="*/ 163554 h 1031004"/>
                                <a:gd name="connsiteX6" fmla="*/ 9551 w 1116154"/>
                                <a:gd name="connsiteY6" fmla="*/ 663636 h 1031004"/>
                                <a:gd name="connsiteX7" fmla="*/ 99875 w 1116154"/>
                                <a:gd name="connsiteY7" fmla="*/ 877926 h 1031004"/>
                                <a:gd name="connsiteX8" fmla="*/ 249135 w 1116154"/>
                                <a:gd name="connsiteY8" fmla="*/ 1023708 h 1031004"/>
                                <a:gd name="connsiteX9" fmla="*/ 278318 w 1116154"/>
                                <a:gd name="connsiteY9" fmla="*/ 1014447 h 1031004"/>
                                <a:gd name="connsiteX10" fmla="*/ 270816 w 1116154"/>
                                <a:gd name="connsiteY10" fmla="*/ 990784 h 1031004"/>
                                <a:gd name="connsiteX11" fmla="*/ 196126 w 1116154"/>
                                <a:gd name="connsiteY11" fmla="*/ 930198 h 1031004"/>
                                <a:gd name="connsiteX12" fmla="*/ 39384 w 1116154"/>
                                <a:gd name="connsiteY12" fmla="*/ 561279 h 1031004"/>
                                <a:gd name="connsiteX13" fmla="*/ 191302 w 1116154"/>
                                <a:gd name="connsiteY13" fmla="*/ 191434 h 1031004"/>
                                <a:gd name="connsiteX14" fmla="*/ 558072 w 1116154"/>
                                <a:gd name="connsiteY14" fmla="*/ 39406 h 1031004"/>
                                <a:gd name="connsiteX15" fmla="*/ 991301 w 1116154"/>
                                <a:gd name="connsiteY15" fmla="*/ 272157 h 1031004"/>
                                <a:gd name="connsiteX16" fmla="*/ 1066620 w 1116154"/>
                                <a:gd name="connsiteY16" fmla="*/ 453819 h 1031004"/>
                                <a:gd name="connsiteX17" fmla="*/ 924862 w 1116154"/>
                                <a:gd name="connsiteY17" fmla="*/ 925410 h 1031004"/>
                                <a:gd name="connsiteX18" fmla="*/ 839185 w 1116154"/>
                                <a:gd name="connsiteY18" fmla="*/ 994804 h 1031004"/>
                                <a:gd name="connsiteX19" fmla="*/ 831663 w 1116154"/>
                                <a:gd name="connsiteY19" fmla="*/ 1018428 h 1031004"/>
                                <a:gd name="connsiteX20" fmla="*/ 831663 w 1116154"/>
                                <a:gd name="connsiteY20" fmla="*/ 1018428 h 1031004"/>
                                <a:gd name="connsiteX21" fmla="*/ 860649 w 1116154"/>
                                <a:gd name="connsiteY21" fmla="*/ 1027865 h 10310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</a:cxnLst>
                              <a:rect l="l" t="t" r="r" b="b"/>
                              <a:pathLst>
                                <a:path w="1116154" h="1031004">
                                  <a:moveTo>
                                    <a:pt x="860649" y="1027905"/>
                                  </a:moveTo>
                                  <a:cubicBezTo>
                                    <a:pt x="921771" y="988302"/>
                                    <a:pt x="975941" y="936108"/>
                                    <a:pt x="1020011" y="872606"/>
                                  </a:cubicBezTo>
                                  <a:cubicBezTo>
                                    <a:pt x="1061677" y="812590"/>
                                    <a:pt x="1090702" y="744497"/>
                                    <a:pt x="1104860" y="672798"/>
                                  </a:cubicBezTo>
                                  <a:cubicBezTo>
                                    <a:pt x="1142471" y="482368"/>
                                    <a:pt x="1084736" y="295702"/>
                                    <a:pt x="952706" y="163554"/>
                                  </a:cubicBezTo>
                                  <a:cubicBezTo>
                                    <a:pt x="847298" y="58084"/>
                                    <a:pt x="707155" y="0"/>
                                    <a:pt x="558072" y="0"/>
                                  </a:cubicBezTo>
                                  <a:cubicBezTo>
                                    <a:pt x="408989" y="0"/>
                                    <a:pt x="268866" y="58084"/>
                                    <a:pt x="163459" y="163554"/>
                                  </a:cubicBezTo>
                                  <a:cubicBezTo>
                                    <a:pt x="33535" y="293594"/>
                                    <a:pt x="-24436" y="476398"/>
                                    <a:pt x="9551" y="663636"/>
                                  </a:cubicBezTo>
                                  <a:cubicBezTo>
                                    <a:pt x="23552" y="740773"/>
                                    <a:pt x="54487" y="814009"/>
                                    <a:pt x="99875" y="877926"/>
                                  </a:cubicBezTo>
                                  <a:cubicBezTo>
                                    <a:pt x="141660" y="936759"/>
                                    <a:pt x="192287" y="985740"/>
                                    <a:pt x="249135" y="1023708"/>
                                  </a:cubicBezTo>
                                  <a:cubicBezTo>
                                    <a:pt x="259552" y="1030663"/>
                                    <a:pt x="273730" y="1026112"/>
                                    <a:pt x="278318" y="1014447"/>
                                  </a:cubicBezTo>
                                  <a:cubicBezTo>
                                    <a:pt x="281724" y="1005778"/>
                                    <a:pt x="278554" y="995946"/>
                                    <a:pt x="270816" y="990784"/>
                                  </a:cubicBezTo>
                                  <a:cubicBezTo>
                                    <a:pt x="244370" y="973111"/>
                                    <a:pt x="219362" y="952876"/>
                                    <a:pt x="196126" y="930198"/>
                                  </a:cubicBezTo>
                                  <a:cubicBezTo>
                                    <a:pt x="96803" y="833318"/>
                                    <a:pt x="40112" y="700086"/>
                                    <a:pt x="39384" y="561279"/>
                                  </a:cubicBezTo>
                                  <a:cubicBezTo>
                                    <a:pt x="38635" y="421585"/>
                                    <a:pt x="92649" y="290126"/>
                                    <a:pt x="191302" y="191434"/>
                                  </a:cubicBezTo>
                                  <a:cubicBezTo>
                                    <a:pt x="289266" y="93392"/>
                                    <a:pt x="419524" y="39406"/>
                                    <a:pt x="558072" y="39406"/>
                                  </a:cubicBezTo>
                                  <a:cubicBezTo>
                                    <a:pt x="730903" y="39406"/>
                                    <a:pt x="890836" y="123419"/>
                                    <a:pt x="991301" y="272157"/>
                                  </a:cubicBezTo>
                                  <a:cubicBezTo>
                                    <a:pt x="1028340" y="326991"/>
                                    <a:pt x="1053998" y="388858"/>
                                    <a:pt x="1066620" y="453819"/>
                                  </a:cubicBezTo>
                                  <a:cubicBezTo>
                                    <a:pt x="1100902" y="630220"/>
                                    <a:pt x="1047185" y="803015"/>
                                    <a:pt x="924862" y="925410"/>
                                  </a:cubicBezTo>
                                  <a:cubicBezTo>
                                    <a:pt x="898496" y="951792"/>
                                    <a:pt x="869766" y="975002"/>
                                    <a:pt x="839185" y="994804"/>
                                  </a:cubicBezTo>
                                  <a:cubicBezTo>
                                    <a:pt x="831388" y="999867"/>
                                    <a:pt x="828276" y="1009758"/>
                                    <a:pt x="831663" y="1018428"/>
                                  </a:cubicBezTo>
                                  <a:lnTo>
                                    <a:pt x="831663" y="1018428"/>
                                  </a:lnTo>
                                  <a:cubicBezTo>
                                    <a:pt x="836173" y="1030013"/>
                                    <a:pt x="850212" y="1034623"/>
                                    <a:pt x="860649" y="1027865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1968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813735514" name="Freeform 7">
                            <a:extLst>
                              <a:ext uri="{FF2B5EF4-FFF2-40B4-BE49-F238E27FC236}">
                                <a16:creationId xmlns:a16="http://schemas.microsoft.com/office/drawing/2014/main" id="{0AE07D77-D094-F6D3-AA76-4B121126630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805722" y="4105371"/>
                              <a:ext cx="891121" cy="810563"/>
                            </a:xfrm>
                            <a:custGeom>
                              <a:avLst/>
                              <a:gdLst>
                                <a:gd name="connsiteX0" fmla="*/ 683835 w 891121"/>
                                <a:gd name="connsiteY0" fmla="*/ 774780 h 810563"/>
                                <a:gd name="connsiteX1" fmla="*/ 677100 w 891121"/>
                                <a:gd name="connsiteY1" fmla="*/ 797951 h 810563"/>
                                <a:gd name="connsiteX2" fmla="*/ 707346 w 891121"/>
                                <a:gd name="connsiteY2" fmla="*/ 806699 h 810563"/>
                                <a:gd name="connsiteX3" fmla="*/ 765239 w 891121"/>
                                <a:gd name="connsiteY3" fmla="*/ 756378 h 810563"/>
                                <a:gd name="connsiteX4" fmla="*/ 891106 w 891121"/>
                                <a:gd name="connsiteY4" fmla="*/ 441898 h 810563"/>
                                <a:gd name="connsiteX5" fmla="*/ 760611 w 891121"/>
                                <a:gd name="connsiteY5" fmla="*/ 130572 h 810563"/>
                                <a:gd name="connsiteX6" fmla="*/ 445550 w 891121"/>
                                <a:gd name="connsiteY6" fmla="*/ 0 h 810563"/>
                                <a:gd name="connsiteX7" fmla="*/ 127260 w 891121"/>
                                <a:gd name="connsiteY7" fmla="*/ 133862 h 810563"/>
                                <a:gd name="connsiteX8" fmla="*/ 15 w 891121"/>
                                <a:gd name="connsiteY8" fmla="*/ 449563 h 810563"/>
                                <a:gd name="connsiteX9" fmla="*/ 130509 w 891121"/>
                                <a:gd name="connsiteY9" fmla="*/ 761067 h 810563"/>
                                <a:gd name="connsiteX10" fmla="*/ 177906 w 891121"/>
                                <a:gd name="connsiteY10" fmla="*/ 802345 h 810563"/>
                                <a:gd name="connsiteX11" fmla="*/ 208270 w 891121"/>
                                <a:gd name="connsiteY11" fmla="*/ 793754 h 810563"/>
                                <a:gd name="connsiteX12" fmla="*/ 201831 w 891121"/>
                                <a:gd name="connsiteY12" fmla="*/ 770741 h 810563"/>
                                <a:gd name="connsiteX13" fmla="*/ 39378 w 891121"/>
                                <a:gd name="connsiteY13" fmla="*/ 445819 h 810563"/>
                                <a:gd name="connsiteX14" fmla="*/ 446830 w 891121"/>
                                <a:gd name="connsiteY14" fmla="*/ 39406 h 810563"/>
                                <a:gd name="connsiteX15" fmla="*/ 851723 w 891121"/>
                                <a:gd name="connsiteY15" fmla="*/ 440342 h 810563"/>
                                <a:gd name="connsiteX16" fmla="*/ 683874 w 891121"/>
                                <a:gd name="connsiteY16" fmla="*/ 774761 h 8105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891121" h="810563">
                                  <a:moveTo>
                                    <a:pt x="683835" y="774780"/>
                                  </a:moveTo>
                                  <a:cubicBezTo>
                                    <a:pt x="676588" y="780061"/>
                                    <a:pt x="673851" y="789577"/>
                                    <a:pt x="677100" y="797951"/>
                                  </a:cubicBezTo>
                                  <a:cubicBezTo>
                                    <a:pt x="681846" y="810128"/>
                                    <a:pt x="696792" y="814403"/>
                                    <a:pt x="707346" y="806699"/>
                                  </a:cubicBezTo>
                                  <a:cubicBezTo>
                                    <a:pt x="727825" y="791764"/>
                                    <a:pt x="747182" y="774958"/>
                                    <a:pt x="765239" y="756378"/>
                                  </a:cubicBezTo>
                                  <a:cubicBezTo>
                                    <a:pt x="846820" y="672364"/>
                                    <a:pt x="892110" y="559033"/>
                                    <a:pt x="891106" y="441898"/>
                                  </a:cubicBezTo>
                                  <a:cubicBezTo>
                                    <a:pt x="890101" y="324272"/>
                                    <a:pt x="843846" y="213856"/>
                                    <a:pt x="760611" y="130572"/>
                                  </a:cubicBezTo>
                                  <a:cubicBezTo>
                                    <a:pt x="676451" y="46381"/>
                                    <a:pt x="564565" y="0"/>
                                    <a:pt x="445550" y="0"/>
                                  </a:cubicBezTo>
                                  <a:cubicBezTo>
                                    <a:pt x="326536" y="0"/>
                                    <a:pt x="211755" y="47583"/>
                                    <a:pt x="127260" y="133862"/>
                                  </a:cubicBezTo>
                                  <a:cubicBezTo>
                                    <a:pt x="44911" y="217954"/>
                                    <a:pt x="-950" y="331838"/>
                                    <a:pt x="15" y="449563"/>
                                  </a:cubicBezTo>
                                  <a:cubicBezTo>
                                    <a:pt x="980" y="567249"/>
                                    <a:pt x="47235" y="677743"/>
                                    <a:pt x="130509" y="761067"/>
                                  </a:cubicBezTo>
                                  <a:cubicBezTo>
                                    <a:pt x="145475" y="776041"/>
                                    <a:pt x="161306" y="789814"/>
                                    <a:pt x="177906" y="802345"/>
                                  </a:cubicBezTo>
                                  <a:cubicBezTo>
                                    <a:pt x="188362" y="810246"/>
                                    <a:pt x="203485" y="805951"/>
                                    <a:pt x="208270" y="793754"/>
                                  </a:cubicBezTo>
                                  <a:cubicBezTo>
                                    <a:pt x="211500" y="785499"/>
                                    <a:pt x="208900" y="776081"/>
                                    <a:pt x="201831" y="770741"/>
                                  </a:cubicBezTo>
                                  <a:cubicBezTo>
                                    <a:pt x="103237" y="696520"/>
                                    <a:pt x="39378" y="578499"/>
                                    <a:pt x="39378" y="445819"/>
                                  </a:cubicBezTo>
                                  <a:cubicBezTo>
                                    <a:pt x="39378" y="221284"/>
                                    <a:pt x="222290" y="38716"/>
                                    <a:pt x="446830" y="39406"/>
                                  </a:cubicBezTo>
                                  <a:cubicBezTo>
                                    <a:pt x="667747" y="40096"/>
                                    <a:pt x="848789" y="219314"/>
                                    <a:pt x="851723" y="440342"/>
                                  </a:cubicBezTo>
                                  <a:cubicBezTo>
                                    <a:pt x="853535" y="577672"/>
                                    <a:pt x="786899" y="699811"/>
                                    <a:pt x="683874" y="774761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1968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1473329313" name="Freeform 9">
                            <a:extLst>
                              <a:ext uri="{FF2B5EF4-FFF2-40B4-BE49-F238E27FC236}">
                                <a16:creationId xmlns:a16="http://schemas.microsoft.com/office/drawing/2014/main" id="{5605CC04-D2F5-1AE2-DA48-CD78DBE494F5}"/>
                              </a:ext>
                            </a:extLst>
                          </wps:cNvPr>
                          <wps:cNvSpPr/>
                          <wps:spPr>
                            <a:xfrm>
                              <a:off x="5450703" y="3750186"/>
                              <a:ext cx="1601119" cy="1502810"/>
                            </a:xfrm>
                            <a:custGeom>
                              <a:avLst/>
                              <a:gdLst>
                                <a:gd name="connsiteX0" fmla="*/ 1538186 w 1601119"/>
                                <a:gd name="connsiteY0" fmla="*/ 489225 h 1502810"/>
                                <a:gd name="connsiteX1" fmla="*/ 1366636 w 1601119"/>
                                <a:gd name="connsiteY1" fmla="*/ 234623 h 1502810"/>
                                <a:gd name="connsiteX2" fmla="*/ 1112165 w 1601119"/>
                                <a:gd name="connsiteY2" fmla="*/ 62951 h 1502810"/>
                                <a:gd name="connsiteX3" fmla="*/ 800550 w 1601119"/>
                                <a:gd name="connsiteY3" fmla="*/ 0 h 1502810"/>
                                <a:gd name="connsiteX4" fmla="*/ 488935 w 1601119"/>
                                <a:gd name="connsiteY4" fmla="*/ 62951 h 1502810"/>
                                <a:gd name="connsiteX5" fmla="*/ 234484 w 1601119"/>
                                <a:gd name="connsiteY5" fmla="*/ 234623 h 1502810"/>
                                <a:gd name="connsiteX6" fmla="*/ 62933 w 1601119"/>
                                <a:gd name="connsiteY6" fmla="*/ 489225 h 1502810"/>
                                <a:gd name="connsiteX7" fmla="*/ 0 w 1601119"/>
                                <a:gd name="connsiteY7" fmla="*/ 801025 h 1502810"/>
                                <a:gd name="connsiteX8" fmla="*/ 62933 w 1601119"/>
                                <a:gd name="connsiteY8" fmla="*/ 1112825 h 1502810"/>
                                <a:gd name="connsiteX9" fmla="*/ 234484 w 1601119"/>
                                <a:gd name="connsiteY9" fmla="*/ 1367427 h 1502810"/>
                                <a:gd name="connsiteX10" fmla="*/ 402589 w 1601119"/>
                                <a:gd name="connsiteY10" fmla="*/ 1496284 h 1502810"/>
                                <a:gd name="connsiteX11" fmla="*/ 430747 w 1601119"/>
                                <a:gd name="connsiteY11" fmla="*/ 1486393 h 1502810"/>
                                <a:gd name="connsiteX12" fmla="*/ 422142 w 1601119"/>
                                <a:gd name="connsiteY12" fmla="*/ 1462080 h 1502810"/>
                                <a:gd name="connsiteX13" fmla="*/ 262328 w 1601119"/>
                                <a:gd name="connsiteY13" fmla="*/ 1339566 h 1502810"/>
                                <a:gd name="connsiteX14" fmla="*/ 99205 w 1601119"/>
                                <a:gd name="connsiteY14" fmla="*/ 1097476 h 1502810"/>
                                <a:gd name="connsiteX15" fmla="*/ 39383 w 1601119"/>
                                <a:gd name="connsiteY15" fmla="*/ 801025 h 1502810"/>
                                <a:gd name="connsiteX16" fmla="*/ 99205 w 1601119"/>
                                <a:gd name="connsiteY16" fmla="*/ 504574 h 1502810"/>
                                <a:gd name="connsiteX17" fmla="*/ 262328 w 1601119"/>
                                <a:gd name="connsiteY17" fmla="*/ 262483 h 1502810"/>
                                <a:gd name="connsiteX18" fmla="*/ 504275 w 1601119"/>
                                <a:gd name="connsiteY18" fmla="*/ 99244 h 1502810"/>
                                <a:gd name="connsiteX19" fmla="*/ 800550 w 1601119"/>
                                <a:gd name="connsiteY19" fmla="*/ 39406 h 1502810"/>
                                <a:gd name="connsiteX20" fmla="*/ 1096825 w 1601119"/>
                                <a:gd name="connsiteY20" fmla="*/ 99244 h 1502810"/>
                                <a:gd name="connsiteX21" fmla="*/ 1338792 w 1601119"/>
                                <a:gd name="connsiteY21" fmla="*/ 262483 h 1502810"/>
                                <a:gd name="connsiteX22" fmla="*/ 1501915 w 1601119"/>
                                <a:gd name="connsiteY22" fmla="*/ 504574 h 1502810"/>
                                <a:gd name="connsiteX23" fmla="*/ 1561717 w 1601119"/>
                                <a:gd name="connsiteY23" fmla="*/ 801025 h 1502810"/>
                                <a:gd name="connsiteX24" fmla="*/ 1501915 w 1601119"/>
                                <a:gd name="connsiteY24" fmla="*/ 1097476 h 1502810"/>
                                <a:gd name="connsiteX25" fmla="*/ 1338792 w 1601119"/>
                                <a:gd name="connsiteY25" fmla="*/ 1339566 h 1502810"/>
                                <a:gd name="connsiteX26" fmla="*/ 1172243 w 1601119"/>
                                <a:gd name="connsiteY26" fmla="*/ 1465863 h 1502810"/>
                                <a:gd name="connsiteX27" fmla="*/ 1163441 w 1601119"/>
                                <a:gd name="connsiteY27" fmla="*/ 1490255 h 1502810"/>
                                <a:gd name="connsiteX28" fmla="*/ 1191482 w 1601119"/>
                                <a:gd name="connsiteY28" fmla="*/ 1500284 h 1502810"/>
                                <a:gd name="connsiteX29" fmla="*/ 1366655 w 1601119"/>
                                <a:gd name="connsiteY29" fmla="*/ 1367446 h 1502810"/>
                                <a:gd name="connsiteX30" fmla="*/ 1538206 w 1601119"/>
                                <a:gd name="connsiteY30" fmla="*/ 1112844 h 1502810"/>
                                <a:gd name="connsiteX31" fmla="*/ 1601120 w 1601119"/>
                                <a:gd name="connsiteY31" fmla="*/ 801044 h 1502810"/>
                                <a:gd name="connsiteX32" fmla="*/ 1538206 w 1601119"/>
                                <a:gd name="connsiteY32" fmla="*/ 489245 h 150281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</a:cxnLst>
                              <a:rect l="l" t="t" r="r" b="b"/>
                              <a:pathLst>
                                <a:path w="1601119" h="1502810">
                                  <a:moveTo>
                                    <a:pt x="1538186" y="489225"/>
                                  </a:moveTo>
                                  <a:cubicBezTo>
                                    <a:pt x="1497858" y="393843"/>
                                    <a:pt x="1440143" y="308174"/>
                                    <a:pt x="1366636" y="234623"/>
                                  </a:cubicBezTo>
                                  <a:cubicBezTo>
                                    <a:pt x="1293108" y="161052"/>
                                    <a:pt x="1207510" y="103303"/>
                                    <a:pt x="1112165" y="62951"/>
                                  </a:cubicBezTo>
                                  <a:cubicBezTo>
                                    <a:pt x="1013472" y="21181"/>
                                    <a:pt x="908616" y="0"/>
                                    <a:pt x="800550" y="0"/>
                                  </a:cubicBezTo>
                                  <a:cubicBezTo>
                                    <a:pt x="692484" y="0"/>
                                    <a:pt x="587648" y="21181"/>
                                    <a:pt x="488935" y="62951"/>
                                  </a:cubicBezTo>
                                  <a:cubicBezTo>
                                    <a:pt x="393609" y="103303"/>
                                    <a:pt x="307992" y="161052"/>
                                    <a:pt x="234484" y="234623"/>
                                  </a:cubicBezTo>
                                  <a:cubicBezTo>
                                    <a:pt x="160976" y="308174"/>
                                    <a:pt x="103242" y="393843"/>
                                    <a:pt x="62933" y="489225"/>
                                  </a:cubicBezTo>
                                  <a:cubicBezTo>
                                    <a:pt x="21168" y="587996"/>
                                    <a:pt x="0" y="692895"/>
                                    <a:pt x="0" y="801025"/>
                                  </a:cubicBezTo>
                                  <a:cubicBezTo>
                                    <a:pt x="0" y="909155"/>
                                    <a:pt x="21168" y="1014053"/>
                                    <a:pt x="62933" y="1112825"/>
                                  </a:cubicBezTo>
                                  <a:cubicBezTo>
                                    <a:pt x="103242" y="1208207"/>
                                    <a:pt x="160976" y="1293875"/>
                                    <a:pt x="234484" y="1367427"/>
                                  </a:cubicBezTo>
                                  <a:cubicBezTo>
                                    <a:pt x="285051" y="1418043"/>
                                    <a:pt x="341349" y="1461154"/>
                                    <a:pt x="402589" y="1496284"/>
                                  </a:cubicBezTo>
                                  <a:cubicBezTo>
                                    <a:pt x="413025" y="1502274"/>
                                    <a:pt x="426336" y="1497604"/>
                                    <a:pt x="430747" y="1486393"/>
                                  </a:cubicBezTo>
                                  <a:cubicBezTo>
                                    <a:pt x="434331" y="1477271"/>
                                    <a:pt x="430629" y="1466946"/>
                                    <a:pt x="422142" y="1462080"/>
                                  </a:cubicBezTo>
                                  <a:cubicBezTo>
                                    <a:pt x="363935" y="1428683"/>
                                    <a:pt x="310394" y="1387681"/>
                                    <a:pt x="262328" y="1339566"/>
                                  </a:cubicBezTo>
                                  <a:cubicBezTo>
                                    <a:pt x="192423" y="1269621"/>
                                    <a:pt x="137544" y="1188169"/>
                                    <a:pt x="99205" y="1097476"/>
                                  </a:cubicBezTo>
                                  <a:cubicBezTo>
                                    <a:pt x="59507" y="1003591"/>
                                    <a:pt x="39383" y="903855"/>
                                    <a:pt x="39383" y="801025"/>
                                  </a:cubicBezTo>
                                  <a:cubicBezTo>
                                    <a:pt x="39383" y="698195"/>
                                    <a:pt x="59507" y="598458"/>
                                    <a:pt x="99205" y="504574"/>
                                  </a:cubicBezTo>
                                  <a:cubicBezTo>
                                    <a:pt x="137544" y="413881"/>
                                    <a:pt x="192423" y="332429"/>
                                    <a:pt x="262328" y="262483"/>
                                  </a:cubicBezTo>
                                  <a:cubicBezTo>
                                    <a:pt x="332232" y="192538"/>
                                    <a:pt x="413636" y="137606"/>
                                    <a:pt x="504275" y="99244"/>
                                  </a:cubicBezTo>
                                  <a:cubicBezTo>
                                    <a:pt x="598104" y="59542"/>
                                    <a:pt x="697801" y="39406"/>
                                    <a:pt x="800550" y="39406"/>
                                  </a:cubicBezTo>
                                  <a:cubicBezTo>
                                    <a:pt x="903299" y="39406"/>
                                    <a:pt x="1002996" y="59542"/>
                                    <a:pt x="1096825" y="99244"/>
                                  </a:cubicBezTo>
                                  <a:cubicBezTo>
                                    <a:pt x="1187464" y="137606"/>
                                    <a:pt x="1268868" y="192538"/>
                                    <a:pt x="1338792" y="262483"/>
                                  </a:cubicBezTo>
                                  <a:cubicBezTo>
                                    <a:pt x="1408696" y="332429"/>
                                    <a:pt x="1463576" y="413881"/>
                                    <a:pt x="1501915" y="504574"/>
                                  </a:cubicBezTo>
                                  <a:cubicBezTo>
                                    <a:pt x="1541593" y="598458"/>
                                    <a:pt x="1561717" y="698195"/>
                                    <a:pt x="1561717" y="801025"/>
                                  </a:cubicBezTo>
                                  <a:cubicBezTo>
                                    <a:pt x="1561717" y="903855"/>
                                    <a:pt x="1541593" y="1003591"/>
                                    <a:pt x="1501915" y="1097476"/>
                                  </a:cubicBezTo>
                                  <a:cubicBezTo>
                                    <a:pt x="1463576" y="1188169"/>
                                    <a:pt x="1408696" y="1269621"/>
                                    <a:pt x="1338792" y="1339566"/>
                                  </a:cubicBezTo>
                                  <a:cubicBezTo>
                                    <a:pt x="1288855" y="1389533"/>
                                    <a:pt x="1233070" y="1431816"/>
                                    <a:pt x="1172243" y="1465863"/>
                                  </a:cubicBezTo>
                                  <a:cubicBezTo>
                                    <a:pt x="1163638" y="1470670"/>
                                    <a:pt x="1159857" y="1481054"/>
                                    <a:pt x="1163441" y="1490255"/>
                                  </a:cubicBezTo>
                                  <a:cubicBezTo>
                                    <a:pt x="1167793" y="1501427"/>
                                    <a:pt x="1181006" y="1506135"/>
                                    <a:pt x="1191482" y="1500284"/>
                                  </a:cubicBezTo>
                                  <a:cubicBezTo>
                                    <a:pt x="1255478" y="1464444"/>
                                    <a:pt x="1314139" y="1419974"/>
                                    <a:pt x="1366655" y="1367446"/>
                                  </a:cubicBezTo>
                                  <a:cubicBezTo>
                                    <a:pt x="1440163" y="1293895"/>
                                    <a:pt x="1497878" y="1208226"/>
                                    <a:pt x="1538206" y="1112844"/>
                                  </a:cubicBezTo>
                                  <a:cubicBezTo>
                                    <a:pt x="1579951" y="1014073"/>
                                    <a:pt x="1601120" y="909174"/>
                                    <a:pt x="1601120" y="801044"/>
                                  </a:cubicBezTo>
                                  <a:cubicBezTo>
                                    <a:pt x="1601120" y="692915"/>
                                    <a:pt x="1579951" y="588016"/>
                                    <a:pt x="1538206" y="489245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1968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</wpg:grpSp>
                      <wps:wsp>
                        <wps:cNvPr id="1186428161" name="Freeform 5">
                          <a:extLst>
                            <a:ext uri="{FF2B5EF4-FFF2-40B4-BE49-F238E27FC236}">
                              <a16:creationId xmlns:a16="http://schemas.microsoft.com/office/drawing/2014/main" id="{66CF957D-954D-3FFD-B00B-3457A8B6DCA8}"/>
                            </a:ext>
                          </a:extLst>
                        </wps:cNvPr>
                        <wps:cNvSpPr/>
                        <wps:spPr>
                          <a:xfrm>
                            <a:off x="4275782" y="2399060"/>
                            <a:ext cx="300968" cy="548384"/>
                          </a:xfrm>
                          <a:custGeom>
                            <a:avLst/>
                            <a:gdLst>
                              <a:gd name="connsiteX0" fmla="*/ 767051 w 767080"/>
                              <a:gd name="connsiteY0" fmla="*/ 107554 h 1542211"/>
                              <a:gd name="connsiteX1" fmla="*/ 763725 w 767080"/>
                              <a:gd name="connsiteY1" fmla="*/ 82405 h 1542211"/>
                              <a:gd name="connsiteX2" fmla="*/ 740345 w 767080"/>
                              <a:gd name="connsiteY2" fmla="*/ 37804 h 1542211"/>
                              <a:gd name="connsiteX3" fmla="*/ 699520 w 767080"/>
                              <a:gd name="connsiteY3" fmla="*/ 8290 h 1542211"/>
                              <a:gd name="connsiteX4" fmla="*/ 675164 w 767080"/>
                              <a:gd name="connsiteY4" fmla="*/ 1395 h 1542211"/>
                              <a:gd name="connsiteX5" fmla="*/ 668871 w 767080"/>
                              <a:gd name="connsiteY5" fmla="*/ 558 h 1542211"/>
                              <a:gd name="connsiteX6" fmla="*/ 662518 w 767080"/>
                              <a:gd name="connsiteY6" fmla="*/ 120 h 1542211"/>
                              <a:gd name="connsiteX7" fmla="*/ 659331 w 767080"/>
                              <a:gd name="connsiteY7" fmla="*/ 40 h 1542211"/>
                              <a:gd name="connsiteX8" fmla="*/ 657738 w 767080"/>
                              <a:gd name="connsiteY8" fmla="*/ 0 h 1542211"/>
                              <a:gd name="connsiteX9" fmla="*/ 109402 w 767080"/>
                              <a:gd name="connsiteY9" fmla="*/ 0 h 1542211"/>
                              <a:gd name="connsiteX10" fmla="*/ 60432 w 767080"/>
                              <a:gd name="connsiteY10" fmla="*/ 11578 h 1542211"/>
                              <a:gd name="connsiteX11" fmla="*/ 39242 w 767080"/>
                              <a:gd name="connsiteY11" fmla="*/ 25489 h 1542211"/>
                              <a:gd name="connsiteX12" fmla="*/ 21777 w 767080"/>
                              <a:gd name="connsiteY12" fmla="*/ 43903 h 1542211"/>
                              <a:gd name="connsiteX13" fmla="*/ 1743 w 767080"/>
                              <a:gd name="connsiteY13" fmla="*/ 90077 h 1542211"/>
                              <a:gd name="connsiteX14" fmla="*/ 807 w 767080"/>
                              <a:gd name="connsiteY14" fmla="*/ 96355 h 1542211"/>
                              <a:gd name="connsiteX15" fmla="*/ 229 w 767080"/>
                              <a:gd name="connsiteY15" fmla="*/ 102692 h 1542211"/>
                              <a:gd name="connsiteX16" fmla="*/ 10 w 767080"/>
                              <a:gd name="connsiteY16" fmla="*/ 109049 h 1542211"/>
                              <a:gd name="connsiteX17" fmla="*/ 10 w 767080"/>
                              <a:gd name="connsiteY17" fmla="*/ 1427503 h 1542211"/>
                              <a:gd name="connsiteX18" fmla="*/ 50 w 767080"/>
                              <a:gd name="connsiteY18" fmla="*/ 1434657 h 1542211"/>
                              <a:gd name="connsiteX19" fmla="*/ 3376 w 767080"/>
                              <a:gd name="connsiteY19" fmla="*/ 1459807 h 1542211"/>
                              <a:gd name="connsiteX20" fmla="*/ 26756 w 767080"/>
                              <a:gd name="connsiteY20" fmla="*/ 1504407 h 1542211"/>
                              <a:gd name="connsiteX21" fmla="*/ 67581 w 767080"/>
                              <a:gd name="connsiteY21" fmla="*/ 1533921 h 1542211"/>
                              <a:gd name="connsiteX22" fmla="*/ 91937 w 767080"/>
                              <a:gd name="connsiteY22" fmla="*/ 1540817 h 1542211"/>
                              <a:gd name="connsiteX23" fmla="*/ 98230 w 767080"/>
                              <a:gd name="connsiteY23" fmla="*/ 1541654 h 1542211"/>
                              <a:gd name="connsiteX24" fmla="*/ 104583 w 767080"/>
                              <a:gd name="connsiteY24" fmla="*/ 1542092 h 1542211"/>
                              <a:gd name="connsiteX25" fmla="*/ 107769 w 767080"/>
                              <a:gd name="connsiteY25" fmla="*/ 1542172 h 1542211"/>
                              <a:gd name="connsiteX26" fmla="*/ 109362 w 767080"/>
                              <a:gd name="connsiteY26" fmla="*/ 1542212 h 1542211"/>
                              <a:gd name="connsiteX27" fmla="*/ 657678 w 767080"/>
                              <a:gd name="connsiteY27" fmla="*/ 1542212 h 1542211"/>
                              <a:gd name="connsiteX28" fmla="*/ 706649 w 767080"/>
                              <a:gd name="connsiteY28" fmla="*/ 1530633 h 1542211"/>
                              <a:gd name="connsiteX29" fmla="*/ 727839 w 767080"/>
                              <a:gd name="connsiteY29" fmla="*/ 1516723 h 1542211"/>
                              <a:gd name="connsiteX30" fmla="*/ 745304 w 767080"/>
                              <a:gd name="connsiteY30" fmla="*/ 1498309 h 1542211"/>
                              <a:gd name="connsiteX31" fmla="*/ 765338 w 767080"/>
                              <a:gd name="connsiteY31" fmla="*/ 1452135 h 1542211"/>
                              <a:gd name="connsiteX32" fmla="*/ 766274 w 767080"/>
                              <a:gd name="connsiteY32" fmla="*/ 1445857 h 1542211"/>
                              <a:gd name="connsiteX33" fmla="*/ 766852 w 767080"/>
                              <a:gd name="connsiteY33" fmla="*/ 1439520 h 1542211"/>
                              <a:gd name="connsiteX34" fmla="*/ 767071 w 767080"/>
                              <a:gd name="connsiteY34" fmla="*/ 1433163 h 1542211"/>
                              <a:gd name="connsiteX35" fmla="*/ 767071 w 767080"/>
                              <a:gd name="connsiteY35" fmla="*/ 114689 h 1542211"/>
                              <a:gd name="connsiteX36" fmla="*/ 767031 w 767080"/>
                              <a:gd name="connsiteY36" fmla="*/ 107535 h 1542211"/>
                              <a:gd name="connsiteX37" fmla="*/ 726604 w 767080"/>
                              <a:gd name="connsiteY37" fmla="*/ 436854 h 1542211"/>
                              <a:gd name="connsiteX38" fmla="*/ 726604 w 767080"/>
                              <a:gd name="connsiteY38" fmla="*/ 1433003 h 1542211"/>
                              <a:gd name="connsiteX39" fmla="*/ 726445 w 767080"/>
                              <a:gd name="connsiteY39" fmla="*/ 1437049 h 1542211"/>
                              <a:gd name="connsiteX40" fmla="*/ 726066 w 767080"/>
                              <a:gd name="connsiteY40" fmla="*/ 1441054 h 1542211"/>
                              <a:gd name="connsiteX41" fmla="*/ 725469 w 767080"/>
                              <a:gd name="connsiteY41" fmla="*/ 1445000 h 1542211"/>
                              <a:gd name="connsiteX42" fmla="*/ 712882 w 767080"/>
                              <a:gd name="connsiteY42" fmla="*/ 1473996 h 1542211"/>
                              <a:gd name="connsiteX43" fmla="*/ 701830 w 767080"/>
                              <a:gd name="connsiteY43" fmla="*/ 1485635 h 1542211"/>
                              <a:gd name="connsiteX44" fmla="*/ 688467 w 767080"/>
                              <a:gd name="connsiteY44" fmla="*/ 1494403 h 1542211"/>
                              <a:gd name="connsiteX45" fmla="*/ 657659 w 767080"/>
                              <a:gd name="connsiteY45" fmla="*/ 1501677 h 1542211"/>
                              <a:gd name="connsiteX46" fmla="*/ 109343 w 767080"/>
                              <a:gd name="connsiteY46" fmla="*/ 1501677 h 1542211"/>
                              <a:gd name="connsiteX47" fmla="*/ 108327 w 767080"/>
                              <a:gd name="connsiteY47" fmla="*/ 1501637 h 1542211"/>
                              <a:gd name="connsiteX48" fmla="*/ 106296 w 767080"/>
                              <a:gd name="connsiteY48" fmla="*/ 1501597 h 1542211"/>
                              <a:gd name="connsiteX49" fmla="*/ 102273 w 767080"/>
                              <a:gd name="connsiteY49" fmla="*/ 1501318 h 1542211"/>
                              <a:gd name="connsiteX50" fmla="*/ 98310 w 767080"/>
                              <a:gd name="connsiteY50" fmla="*/ 1500780 h 1542211"/>
                              <a:gd name="connsiteX51" fmla="*/ 83035 w 767080"/>
                              <a:gd name="connsiteY51" fmla="*/ 1496456 h 1542211"/>
                              <a:gd name="connsiteX52" fmla="*/ 57305 w 767080"/>
                              <a:gd name="connsiteY52" fmla="*/ 1477842 h 1542211"/>
                              <a:gd name="connsiteX53" fmla="*/ 42588 w 767080"/>
                              <a:gd name="connsiteY53" fmla="*/ 1449823 h 1542211"/>
                              <a:gd name="connsiteX54" fmla="*/ 40517 w 767080"/>
                              <a:gd name="connsiteY54" fmla="*/ 1433960 h 1542211"/>
                              <a:gd name="connsiteX55" fmla="*/ 40477 w 767080"/>
                              <a:gd name="connsiteY55" fmla="*/ 1432943 h 1542211"/>
                              <a:gd name="connsiteX56" fmla="*/ 40477 w 767080"/>
                              <a:gd name="connsiteY56" fmla="*/ 109209 h 1542211"/>
                              <a:gd name="connsiteX57" fmla="*/ 40616 w 767080"/>
                              <a:gd name="connsiteY57" fmla="*/ 105163 h 1542211"/>
                              <a:gd name="connsiteX58" fmla="*/ 40995 w 767080"/>
                              <a:gd name="connsiteY58" fmla="*/ 101157 h 1542211"/>
                              <a:gd name="connsiteX59" fmla="*/ 41592 w 767080"/>
                              <a:gd name="connsiteY59" fmla="*/ 97212 h 1542211"/>
                              <a:gd name="connsiteX60" fmla="*/ 54178 w 767080"/>
                              <a:gd name="connsiteY60" fmla="*/ 68215 h 1542211"/>
                              <a:gd name="connsiteX61" fmla="*/ 65231 w 767080"/>
                              <a:gd name="connsiteY61" fmla="*/ 56577 h 1542211"/>
                              <a:gd name="connsiteX62" fmla="*/ 78594 w 767080"/>
                              <a:gd name="connsiteY62" fmla="*/ 47809 h 1542211"/>
                              <a:gd name="connsiteX63" fmla="*/ 109402 w 767080"/>
                              <a:gd name="connsiteY63" fmla="*/ 40535 h 1542211"/>
                              <a:gd name="connsiteX64" fmla="*/ 657738 w 767080"/>
                              <a:gd name="connsiteY64" fmla="*/ 40535 h 1542211"/>
                              <a:gd name="connsiteX65" fmla="*/ 658754 w 767080"/>
                              <a:gd name="connsiteY65" fmla="*/ 40575 h 1542211"/>
                              <a:gd name="connsiteX66" fmla="*/ 660785 w 767080"/>
                              <a:gd name="connsiteY66" fmla="*/ 40614 h 1542211"/>
                              <a:gd name="connsiteX67" fmla="*/ 664808 w 767080"/>
                              <a:gd name="connsiteY67" fmla="*/ 40893 h 1542211"/>
                              <a:gd name="connsiteX68" fmla="*/ 668771 w 767080"/>
                              <a:gd name="connsiteY68" fmla="*/ 41431 h 1542211"/>
                              <a:gd name="connsiteX69" fmla="*/ 684046 w 767080"/>
                              <a:gd name="connsiteY69" fmla="*/ 45756 h 1542211"/>
                              <a:gd name="connsiteX70" fmla="*/ 709776 w 767080"/>
                              <a:gd name="connsiteY70" fmla="*/ 64369 h 1542211"/>
                              <a:gd name="connsiteX71" fmla="*/ 724493 w 767080"/>
                              <a:gd name="connsiteY71" fmla="*/ 92389 h 1542211"/>
                              <a:gd name="connsiteX72" fmla="*/ 726564 w 767080"/>
                              <a:gd name="connsiteY72" fmla="*/ 108252 h 1542211"/>
                              <a:gd name="connsiteX73" fmla="*/ 726604 w 767080"/>
                              <a:gd name="connsiteY73" fmla="*/ 109268 h 1542211"/>
                              <a:gd name="connsiteX74" fmla="*/ 726604 w 767080"/>
                              <a:gd name="connsiteY74" fmla="*/ 436834 h 154221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  <a:cxn ang="0">
                                <a:pos x="connsiteX64" y="connsiteY64"/>
                              </a:cxn>
                              <a:cxn ang="0">
                                <a:pos x="connsiteX65" y="connsiteY65"/>
                              </a:cxn>
                              <a:cxn ang="0">
                                <a:pos x="connsiteX66" y="connsiteY66"/>
                              </a:cxn>
                              <a:cxn ang="0">
                                <a:pos x="connsiteX67" y="connsiteY67"/>
                              </a:cxn>
                              <a:cxn ang="0">
                                <a:pos x="connsiteX68" y="connsiteY68"/>
                              </a:cxn>
                              <a:cxn ang="0">
                                <a:pos x="connsiteX69" y="connsiteY69"/>
                              </a:cxn>
                              <a:cxn ang="0">
                                <a:pos x="connsiteX70" y="connsiteY70"/>
                              </a:cxn>
                              <a:cxn ang="0">
                                <a:pos x="connsiteX71" y="connsiteY71"/>
                              </a:cxn>
                              <a:cxn ang="0">
                                <a:pos x="connsiteX72" y="connsiteY72"/>
                              </a:cxn>
                              <a:cxn ang="0">
                                <a:pos x="connsiteX73" y="connsiteY73"/>
                              </a:cxn>
                              <a:cxn ang="0">
                                <a:pos x="connsiteX74" y="connsiteY74"/>
                              </a:cxn>
                            </a:cxnLst>
                            <a:rect l="l" t="t" r="r" b="b"/>
                            <a:pathLst>
                              <a:path w="767080" h="1542211">
                                <a:moveTo>
                                  <a:pt x="767051" y="107554"/>
                                </a:moveTo>
                                <a:cubicBezTo>
                                  <a:pt x="766892" y="99065"/>
                                  <a:pt x="765776" y="90615"/>
                                  <a:pt x="763725" y="82405"/>
                                </a:cubicBezTo>
                                <a:cubicBezTo>
                                  <a:pt x="759503" y="66023"/>
                                  <a:pt x="751517" y="50579"/>
                                  <a:pt x="740345" y="37804"/>
                                </a:cubicBezTo>
                                <a:cubicBezTo>
                                  <a:pt x="729292" y="24931"/>
                                  <a:pt x="715133" y="14807"/>
                                  <a:pt x="699520" y="8290"/>
                                </a:cubicBezTo>
                                <a:cubicBezTo>
                                  <a:pt x="691693" y="5082"/>
                                  <a:pt x="683508" y="2750"/>
                                  <a:pt x="675164" y="1395"/>
                                </a:cubicBezTo>
                                <a:cubicBezTo>
                                  <a:pt x="673073" y="1036"/>
                                  <a:pt x="670962" y="857"/>
                                  <a:pt x="668871" y="558"/>
                                </a:cubicBezTo>
                                <a:cubicBezTo>
                                  <a:pt x="666760" y="419"/>
                                  <a:pt x="664649" y="199"/>
                                  <a:pt x="662518" y="120"/>
                                </a:cubicBezTo>
                                <a:lnTo>
                                  <a:pt x="659331" y="40"/>
                                </a:lnTo>
                                <a:lnTo>
                                  <a:pt x="657738" y="0"/>
                                </a:lnTo>
                                <a:lnTo>
                                  <a:pt x="109402" y="0"/>
                                </a:lnTo>
                                <a:cubicBezTo>
                                  <a:pt x="92415" y="80"/>
                                  <a:pt x="75527" y="3906"/>
                                  <a:pt x="60432" y="11578"/>
                                </a:cubicBezTo>
                                <a:cubicBezTo>
                                  <a:pt x="52884" y="15405"/>
                                  <a:pt x="45715" y="20028"/>
                                  <a:pt x="39242" y="25489"/>
                                </a:cubicBezTo>
                                <a:cubicBezTo>
                                  <a:pt x="32770" y="30949"/>
                                  <a:pt x="26895" y="37147"/>
                                  <a:pt x="21777" y="43903"/>
                                </a:cubicBezTo>
                                <a:cubicBezTo>
                                  <a:pt x="11660" y="57514"/>
                                  <a:pt x="4630" y="73377"/>
                                  <a:pt x="1743" y="90077"/>
                                </a:cubicBezTo>
                                <a:cubicBezTo>
                                  <a:pt x="1324" y="92150"/>
                                  <a:pt x="1046" y="94262"/>
                                  <a:pt x="807" y="96355"/>
                                </a:cubicBezTo>
                                <a:cubicBezTo>
                                  <a:pt x="488" y="98447"/>
                                  <a:pt x="408" y="100579"/>
                                  <a:pt x="229" y="102692"/>
                                </a:cubicBezTo>
                                <a:cubicBezTo>
                                  <a:pt x="50" y="104804"/>
                                  <a:pt x="90" y="106937"/>
                                  <a:pt x="10" y="109049"/>
                                </a:cubicBezTo>
                                <a:lnTo>
                                  <a:pt x="10" y="1427503"/>
                                </a:lnTo>
                                <a:cubicBezTo>
                                  <a:pt x="10" y="1429934"/>
                                  <a:pt x="-30" y="1432704"/>
                                  <a:pt x="50" y="1434657"/>
                                </a:cubicBezTo>
                                <a:cubicBezTo>
                                  <a:pt x="209" y="1443147"/>
                                  <a:pt x="1324" y="1451596"/>
                                  <a:pt x="3376" y="1459807"/>
                                </a:cubicBezTo>
                                <a:cubicBezTo>
                                  <a:pt x="7598" y="1476188"/>
                                  <a:pt x="15583" y="1491633"/>
                                  <a:pt x="26756" y="1504407"/>
                                </a:cubicBezTo>
                                <a:cubicBezTo>
                                  <a:pt x="37808" y="1517281"/>
                                  <a:pt x="51968" y="1527405"/>
                                  <a:pt x="67581" y="1533921"/>
                                </a:cubicBezTo>
                                <a:cubicBezTo>
                                  <a:pt x="75408" y="1537130"/>
                                  <a:pt x="83593" y="1539462"/>
                                  <a:pt x="91937" y="1540817"/>
                                </a:cubicBezTo>
                                <a:cubicBezTo>
                                  <a:pt x="94028" y="1541175"/>
                                  <a:pt x="96139" y="1541355"/>
                                  <a:pt x="98230" y="1541654"/>
                                </a:cubicBezTo>
                                <a:cubicBezTo>
                                  <a:pt x="100341" y="1541793"/>
                                  <a:pt x="102452" y="1542012"/>
                                  <a:pt x="104583" y="1542092"/>
                                </a:cubicBezTo>
                                <a:lnTo>
                                  <a:pt x="107769" y="1542172"/>
                                </a:lnTo>
                                <a:lnTo>
                                  <a:pt x="109362" y="1542212"/>
                                </a:lnTo>
                                <a:lnTo>
                                  <a:pt x="657678" y="1542212"/>
                                </a:lnTo>
                                <a:cubicBezTo>
                                  <a:pt x="674666" y="1542132"/>
                                  <a:pt x="691554" y="1538306"/>
                                  <a:pt x="706649" y="1530633"/>
                                </a:cubicBezTo>
                                <a:cubicBezTo>
                                  <a:pt x="714197" y="1526807"/>
                                  <a:pt x="721366" y="1522183"/>
                                  <a:pt x="727839" y="1516723"/>
                                </a:cubicBezTo>
                                <a:cubicBezTo>
                                  <a:pt x="734311" y="1511263"/>
                                  <a:pt x="740186" y="1505065"/>
                                  <a:pt x="745304" y="1498309"/>
                                </a:cubicBezTo>
                                <a:cubicBezTo>
                                  <a:pt x="755421" y="1484698"/>
                                  <a:pt x="762451" y="1468835"/>
                                  <a:pt x="765338" y="1452135"/>
                                </a:cubicBezTo>
                                <a:cubicBezTo>
                                  <a:pt x="765756" y="1450062"/>
                                  <a:pt x="766035" y="1447950"/>
                                  <a:pt x="766274" y="1445857"/>
                                </a:cubicBezTo>
                                <a:cubicBezTo>
                                  <a:pt x="766593" y="1443765"/>
                                  <a:pt x="766672" y="1441632"/>
                                  <a:pt x="766852" y="1439520"/>
                                </a:cubicBezTo>
                                <a:cubicBezTo>
                                  <a:pt x="767031" y="1437407"/>
                                  <a:pt x="766971" y="1435275"/>
                                  <a:pt x="767071" y="1433163"/>
                                </a:cubicBezTo>
                                <a:lnTo>
                                  <a:pt x="767071" y="114689"/>
                                </a:lnTo>
                                <a:cubicBezTo>
                                  <a:pt x="767071" y="112258"/>
                                  <a:pt x="767111" y="109488"/>
                                  <a:pt x="767031" y="107535"/>
                                </a:cubicBezTo>
                                <a:close/>
                                <a:moveTo>
                                  <a:pt x="726604" y="436854"/>
                                </a:moveTo>
                                <a:lnTo>
                                  <a:pt x="726604" y="1433003"/>
                                </a:lnTo>
                                <a:cubicBezTo>
                                  <a:pt x="726504" y="1434358"/>
                                  <a:pt x="726584" y="1435713"/>
                                  <a:pt x="726445" y="1437049"/>
                                </a:cubicBezTo>
                                <a:cubicBezTo>
                                  <a:pt x="726305" y="1438384"/>
                                  <a:pt x="726305" y="1439739"/>
                                  <a:pt x="726066" y="1441054"/>
                                </a:cubicBezTo>
                                <a:cubicBezTo>
                                  <a:pt x="725907" y="1442390"/>
                                  <a:pt x="725747" y="1443705"/>
                                  <a:pt x="725469" y="1445000"/>
                                </a:cubicBezTo>
                                <a:cubicBezTo>
                                  <a:pt x="723676" y="1455483"/>
                                  <a:pt x="719235" y="1465387"/>
                                  <a:pt x="712882" y="1473996"/>
                                </a:cubicBezTo>
                                <a:cubicBezTo>
                                  <a:pt x="709636" y="1478261"/>
                                  <a:pt x="705932" y="1482167"/>
                                  <a:pt x="701830" y="1485635"/>
                                </a:cubicBezTo>
                                <a:cubicBezTo>
                                  <a:pt x="697747" y="1489102"/>
                                  <a:pt x="693207" y="1491992"/>
                                  <a:pt x="688467" y="1494403"/>
                                </a:cubicBezTo>
                                <a:cubicBezTo>
                                  <a:pt x="678967" y="1499246"/>
                                  <a:pt x="668472" y="1501597"/>
                                  <a:pt x="657659" y="1501677"/>
                                </a:cubicBezTo>
                                <a:lnTo>
                                  <a:pt x="109343" y="1501677"/>
                                </a:lnTo>
                                <a:lnTo>
                                  <a:pt x="108327" y="1501637"/>
                                </a:lnTo>
                                <a:lnTo>
                                  <a:pt x="106296" y="1501597"/>
                                </a:lnTo>
                                <a:cubicBezTo>
                                  <a:pt x="104941" y="1501557"/>
                                  <a:pt x="103627" y="1501378"/>
                                  <a:pt x="102273" y="1501318"/>
                                </a:cubicBezTo>
                                <a:cubicBezTo>
                                  <a:pt x="100958" y="1501099"/>
                                  <a:pt x="99624" y="1500999"/>
                                  <a:pt x="98310" y="1500780"/>
                                </a:cubicBezTo>
                                <a:cubicBezTo>
                                  <a:pt x="93052" y="1499903"/>
                                  <a:pt x="87954" y="1498469"/>
                                  <a:pt x="83035" y="1496456"/>
                                </a:cubicBezTo>
                                <a:cubicBezTo>
                                  <a:pt x="73277" y="1492370"/>
                                  <a:pt x="64275" y="1485993"/>
                                  <a:pt x="57305" y="1477842"/>
                                </a:cubicBezTo>
                                <a:cubicBezTo>
                                  <a:pt x="50215" y="1469771"/>
                                  <a:pt x="45257" y="1460046"/>
                                  <a:pt x="42588" y="1449823"/>
                                </a:cubicBezTo>
                                <a:cubicBezTo>
                                  <a:pt x="41313" y="1444681"/>
                                  <a:pt x="40616" y="1439380"/>
                                  <a:pt x="40517" y="1433960"/>
                                </a:cubicBezTo>
                                <a:lnTo>
                                  <a:pt x="40477" y="1432943"/>
                                </a:lnTo>
                                <a:lnTo>
                                  <a:pt x="40477" y="109209"/>
                                </a:lnTo>
                                <a:cubicBezTo>
                                  <a:pt x="40577" y="107853"/>
                                  <a:pt x="40477" y="106498"/>
                                  <a:pt x="40616" y="105163"/>
                                </a:cubicBezTo>
                                <a:cubicBezTo>
                                  <a:pt x="40756" y="103828"/>
                                  <a:pt x="40756" y="102473"/>
                                  <a:pt x="40995" y="101157"/>
                                </a:cubicBezTo>
                                <a:cubicBezTo>
                                  <a:pt x="41154" y="99822"/>
                                  <a:pt x="41313" y="98507"/>
                                  <a:pt x="41592" y="97212"/>
                                </a:cubicBezTo>
                                <a:cubicBezTo>
                                  <a:pt x="43385" y="86729"/>
                                  <a:pt x="47826" y="76825"/>
                                  <a:pt x="54178" y="68215"/>
                                </a:cubicBezTo>
                                <a:cubicBezTo>
                                  <a:pt x="57425" y="63951"/>
                                  <a:pt x="61129" y="60045"/>
                                  <a:pt x="65231" y="56577"/>
                                </a:cubicBezTo>
                                <a:cubicBezTo>
                                  <a:pt x="69314" y="53110"/>
                                  <a:pt x="73854" y="50220"/>
                                  <a:pt x="78594" y="47809"/>
                                </a:cubicBezTo>
                                <a:cubicBezTo>
                                  <a:pt x="88093" y="42966"/>
                                  <a:pt x="98589" y="40614"/>
                                  <a:pt x="109402" y="40535"/>
                                </a:cubicBezTo>
                                <a:lnTo>
                                  <a:pt x="657738" y="40535"/>
                                </a:lnTo>
                                <a:lnTo>
                                  <a:pt x="658754" y="40575"/>
                                </a:lnTo>
                                <a:lnTo>
                                  <a:pt x="660785" y="40614"/>
                                </a:lnTo>
                                <a:cubicBezTo>
                                  <a:pt x="662139" y="40654"/>
                                  <a:pt x="663454" y="40834"/>
                                  <a:pt x="664808" y="40893"/>
                                </a:cubicBezTo>
                                <a:cubicBezTo>
                                  <a:pt x="666122" y="41113"/>
                                  <a:pt x="667457" y="41212"/>
                                  <a:pt x="668771" y="41431"/>
                                </a:cubicBezTo>
                                <a:cubicBezTo>
                                  <a:pt x="674029" y="42308"/>
                                  <a:pt x="679127" y="43743"/>
                                  <a:pt x="684046" y="45756"/>
                                </a:cubicBezTo>
                                <a:cubicBezTo>
                                  <a:pt x="693804" y="49841"/>
                                  <a:pt x="702806" y="56218"/>
                                  <a:pt x="709776" y="64369"/>
                                </a:cubicBezTo>
                                <a:cubicBezTo>
                                  <a:pt x="716865" y="72440"/>
                                  <a:pt x="721824" y="82165"/>
                                  <a:pt x="724493" y="92389"/>
                                </a:cubicBezTo>
                                <a:cubicBezTo>
                                  <a:pt x="725767" y="97530"/>
                                  <a:pt x="726464" y="102831"/>
                                  <a:pt x="726564" y="108252"/>
                                </a:cubicBezTo>
                                <a:lnTo>
                                  <a:pt x="726604" y="109268"/>
                                </a:lnTo>
                                <a:lnTo>
                                  <a:pt x="726604" y="4368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Text" lastClr="000000"/>
                          </a:solidFill>
                          <a:ln w="1986" cap="flat">
                            <a:solidFill>
                              <a:sysClr val="windowText" lastClr="000000"/>
                            </a:solidFill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948493198" name="TextBox 217">
                          <a:extLst>
                            <a:ext uri="{FF2B5EF4-FFF2-40B4-BE49-F238E27FC236}">
                              <a16:creationId xmlns:a16="http://schemas.microsoft.com/office/drawing/2014/main" id="{CAE016E2-48E8-B91E-11E6-AFBC14E8D43D}"/>
                            </a:ext>
                          </a:extLst>
                        </wps:cNvPr>
                        <wps:cNvSpPr txBox="1"/>
                        <wps:spPr>
                          <a:xfrm>
                            <a:off x="-681608" y="4194898"/>
                            <a:ext cx="3465449" cy="10912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EF513CD" w14:textId="77777777" w:rsidR="005A68D0" w:rsidRDefault="005A68D0" w:rsidP="005A68D0">
                              <w:pPr>
                                <w:jc w:val="center"/>
                                <w:textAlignment w:val="baseline"/>
                                <w:rPr>
                                  <w:rFonts w:ascii="Microsoft Sans Serif" w:hAnsi="Microsoft Sans Serif" w:cstheme="minorBidi"/>
                                  <w:color w:val="13161E"/>
                                  <w:kern w:val="24"/>
                                  <w:sz w:val="36"/>
                                  <w:szCs w:val="36"/>
                                </w:rPr>
                              </w:pPr>
                              <w:r w:rsidRPr="00A04FB3">
                                <w:rPr>
                                  <w:rFonts w:ascii="Microsoft Sans Serif" w:hAnsi="Microsoft Sans Serif" w:cstheme="minorBidi"/>
                                  <w:color w:val="13161E"/>
                                  <w:kern w:val="24"/>
                                  <w:sz w:val="32"/>
                                  <w:szCs w:val="32"/>
                                </w:rPr>
                                <w:t>RAN</w:t>
                              </w:r>
                              <w:r>
                                <w:rPr>
                                  <w:rFonts w:ascii="Microsoft Sans Serif" w:hAnsi="Microsoft Sans Serif"/>
                                  <w:color w:val="13161E"/>
                                  <w:kern w:val="24"/>
                                  <w:sz w:val="32"/>
                                  <w:szCs w:val="32"/>
                                </w:rPr>
                                <w:t xml:space="preserve">                    </w:t>
                              </w:r>
                              <w:r w:rsidRPr="00A04FB3">
                                <w:rPr>
                                  <w:rFonts w:ascii="Microsoft Sans Serif" w:hAnsi="Microsoft Sans Serif" w:cstheme="minorBidi"/>
                                  <w:color w:val="13161E"/>
                                  <w:kern w:val="24"/>
                                  <w:sz w:val="32"/>
                                  <w:szCs w:val="32"/>
                                </w:rPr>
                                <w:t>(sensing</w:t>
                              </w:r>
                              <w:r>
                                <w:rPr>
                                  <w:rFonts w:ascii="Microsoft Sans Serif" w:hAnsi="Microsoft Sans Serif" w:cstheme="minorBidi"/>
                                  <w:color w:val="13161E"/>
                                  <w:kern w:val="24"/>
                                  <w:sz w:val="36"/>
                                  <w:szCs w:val="36"/>
                                </w:rPr>
                                <w:t xml:space="preserve"> transmitter)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42E3CE" id="Group 218" o:spid="_x0000_s1026" style="position:absolute;margin-left:-31.9pt;margin-top:17.4pt;width:537.9pt;height:317.8pt;z-index:251658752;mso-position-horizontal-relative:margin;mso-width-relative:margin;mso-height-relative:margin" coordorigin="-6816" coordsize="107325,62544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">
                <v:group id="Group 402190382" o:spid="_x0000_s1027" style="position:absolute;left:8553;top:24519;width:7796;height:15837" coordorigin="8553,24519" coordsize="5052,10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">
                  <v:shape id="Freeform 14" o:spid="_x0000_s1028" style="position:absolute;left:9976;top:26907;width:959;height:7877;visibility:visible;mso-wrap-style:square;v-text-anchor:top" coordsize="60,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" path="m14,l51,r9,475l43,488r-26,l,475,14,xe" stroked="f">
                    <v:path arrowok="t" o:connecttype="custom" o:connectlocs="22385,0;81546,0;95937,766652;68755,787634;27182,787634;0,766652;22385,0" o:connectangles="0,0,0,0,0,0,0"/>
                  </v:shape>
                  <v:shape id="Freeform 15" o:spid="_x0000_s1029" style="position:absolute;left:9976;top:26907;width:959;height:7877;visibility:visible;mso-wrap-style:square;v-text-anchor:top" coordsize="60,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" path="m14,l51,r9,475l43,488r-26,l,475,14,xe" filled="f" strokeweight=".25pt">
                    <v:stroke joinstyle="miter" endcap="square"/>
                    <v:path arrowok="t" o:connecttype="custom" o:connectlocs="22385,0;81546,0;95937,766652;68755,787634;27182,787634;0,766652;22385,0" o:connectangles="0,0,0,0,0,0,0"/>
                  </v:shape>
                  <v:shape id="Freeform 16" o:spid="_x0000_s1030" style="position:absolute;left:11031;top:32556;width:2143;height:2163;visibility:visible;mso-wrap-style:square;v-text-anchor:top" coordsize="134,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" path="m,134r133,l134,,,,,134xe" stroked="f">
                    <v:path arrowok="t" o:connecttype="custom" o:connectlocs="0,216276;212661,216276;214260,0;0,0;0,216276" o:connectangles="0,0,0,0,0"/>
                  </v:shape>
                  <v:shape id="Freeform 17" o:spid="_x0000_s1031" style="position:absolute;left:11031;top:32556;width:2143;height:2163;visibility:visible;mso-wrap-style:square;v-text-anchor:top" coordsize="134,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" path="m,134r133,l134,,,,,134xe" filled="f" strokeweight=".25pt">
                    <v:stroke joinstyle="miter" endcap="square"/>
                    <v:path arrowok="t" o:connecttype="custom" o:connectlocs="0,216276;212661,216276;214260,0;0,0;0,216276" o:connectangles="0,0,0,0,0"/>
                  </v:shape>
                  <v:shape id="Freeform 18" o:spid="_x0000_s1032" style="position:absolute;left:11031;top:32120;width:2575;height:436;visibility:visible;mso-wrap-style:square;v-text-anchor:top" coordsize="161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" path="m,27r134,l161,,27,,,27xe" stroked="f">
                    <v:path arrowok="t" o:connecttype="custom" o:connectlocs="0,43578;214260,43578;257432,0;43172,0;0,43578" o:connectangles="0,0,0,0,0"/>
                  </v:shape>
                  <v:shape id="Freeform 19" o:spid="_x0000_s1033" style="position:absolute;left:11031;top:32120;width:2575;height:436;visibility:visible;mso-wrap-style:square;v-text-anchor:top" coordsize="161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" path="m,27r134,l161,,27,,,27xe" filled="f" strokeweight=".25pt">
                    <v:stroke joinstyle="miter" endcap="square"/>
                    <v:path arrowok="t" o:connecttype="custom" o:connectlocs="0,43578;214260,43578;257432,0;43172,0;0,43578" o:connectangles="0,0,0,0,0"/>
                  </v:shape>
                  <v:shape id="Freeform 20" o:spid="_x0000_s1034" style="position:absolute;left:13158;top:32120;width:448;height:2599;visibility:visible;mso-wrap-style:square;v-text-anchor:top" coordsize="2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" path="m1,27l,161,28,134,28,,1,27xe" stroked="f">
                    <v:path arrowok="t" o:connecttype="custom" o:connectlocs="1599,43578;0,259855;44771,216277;44771,0;1599,43578" o:connectangles="0,0,0,0,0"/>
                  </v:shape>
                  <v:shape id="Freeform 21" o:spid="_x0000_s1035" style="position:absolute;left:13158;top:32120;width:448;height:2599;visibility:visible;mso-wrap-style:square;v-text-anchor:top" coordsize="2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" path="m1,27l,161,28,134,28,,1,27xe" filled="f" strokeweight=".25pt">
                    <v:stroke joinstyle="miter" endcap="square"/>
                    <v:path arrowok="t" o:connecttype="custom" o:connectlocs="1599,43578;0,259855;44771,216277;44771,0;1599,43578" o:connectangles="0,0,0,0,0"/>
                  </v:shape>
                  <v:line id="Line 22" o:spid="_x0000_s1036" style="position:absolute;visibility:visible;mso-wrap-style:square;v-text-anchor:top" from="11239,32766" to="11239,34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" strokeweight=".39689mm">
                    <v:stroke joinstyle="miter"/>
                  </v:line>
                  <v:line id="Line 23" o:spid="_x0000_s1037" style="position:absolute;visibility:visible;mso-wrap-style:square;v-text-anchor:top" from="11671,32766" to="11671,34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" strokeweight=".39689mm">
                    <v:stroke joinstyle="miter"/>
                  </v:line>
                  <v:line id="Line 24" o:spid="_x0000_s1038" style="position:absolute;visibility:visible;mso-wrap-style:square;v-text-anchor:top" from="12103,32766" to="12103,34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" strokeweight=".39689mm">
                    <v:stroke joinstyle="miter"/>
                  </v:line>
                  <v:line id="Line 25" o:spid="_x0000_s1039" style="position:absolute;visibility:visible;mso-wrap-style:square;v-text-anchor:top" from="12534,32766" to="12534,34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" strokeweight=".39689mm">
                    <v:stroke joinstyle="miter"/>
                  </v:line>
                  <v:line id="Line 26" o:spid="_x0000_s1040" style="position:absolute;flip:x;visibility:visible;mso-wrap-style:square;v-text-anchor:top" from="12950,32782" to="12966,34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" strokeweight=".39689mm">
                    <v:stroke joinstyle="miter"/>
                  </v:line>
                  <v:line id="Line 27" o:spid="_x0000_s1041" style="position:absolute;visibility:visible;mso-wrap-style:square;v-text-anchor:top" from="11239,33638" to="12950,33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" strokeweight=".39689mm">
                    <v:stroke joinstyle="miter"/>
                  </v:line>
                  <v:line id="Line 28" o:spid="_x0000_s1042" style="position:absolute;visibility:visible;mso-wrap-style:square;v-text-anchor:top" from="12742,32782" to="12742,33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" strokeweight=".39689mm">
                    <v:stroke joinstyle="miter"/>
                  </v:line>
                  <v:line id="Line 29" o:spid="_x0000_s1043" style="position:absolute;visibility:visible;mso-wrap-style:square;v-text-anchor:top" from="12742,33944" to="12742,34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" strokeweight=".39689mm">
                    <v:stroke joinstyle="miter"/>
                  </v:line>
                  <v:line id="Line 30" o:spid="_x0000_s1044" style="position:absolute;visibility:visible;mso-wrap-style:square;v-text-anchor:top" from="12311,32766" to="12311,33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" strokeweight=".39689mm">
                    <v:stroke joinstyle="miter"/>
                  </v:line>
                  <v:shape id="Freeform 31" o:spid="_x0000_s1045" style="position:absolute;left:10104;top:24599;width:448;height:2131;visibility:visible;mso-wrap-style:square;v-text-anchor:top" coordsize="28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" path="m,132r27,-1l28,,,3,,132xe" stroked="f">
                    <v:path arrowok="t" o:connecttype="custom" o:connectlocs="0,213048;43172,211434;44771,0;0,4842;0,213048" o:connectangles="0,0,0,0,0"/>
                  </v:shape>
                  <v:shape id="Freeform 32" o:spid="_x0000_s1046" style="position:absolute;left:10104;top:24599;width:448;height:2131;visibility:visible;mso-wrap-style:square;v-text-anchor:top" coordsize="28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" path="m,132r27,-1l28,,,3,,132xe" filled="f" strokeweight=".25pt">
                    <v:stroke joinstyle="miter" endcap="square"/>
                    <v:path arrowok="t" o:connecttype="custom" o:connectlocs="0,213048;43172,211434;44771,0;0,4842;0,213048" o:connectangles="0,0,0,0,0"/>
                  </v:shape>
                  <v:shape id="Freeform 33" o:spid="_x0000_s1047" style="position:absolute;left:11015;top:24519;width:448;height:2130;visibility:visible;mso-wrap-style:square;v-text-anchor:top" coordsize="28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" path="m,132r28,-2l28,,,3,,132xe" stroked="f">
                    <v:path arrowok="t" o:connecttype="custom" o:connectlocs="0,213048;44771,209820;44771,0;0,4842;0,213048" o:connectangles="0,0,0,0,0"/>
                  </v:shape>
                  <v:shape id="Freeform 34" o:spid="_x0000_s1048" style="position:absolute;left:11015;top:24519;width:448;height:2130;visibility:visible;mso-wrap-style:square;v-text-anchor:top" coordsize="28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" path="m,132r28,-2l28,,,3,,132xe" filled="f" strokeweight=".25pt">
                    <v:stroke joinstyle="miter" endcap="square"/>
                    <v:path arrowok="t" o:connecttype="custom" o:connectlocs="0,213048;44771,209820;44771,0;0,4842;0,213048" o:connectangles="0,0,0,0,0"/>
                  </v:shape>
                  <v:shape id="Freeform 35" o:spid="_x0000_s1049" style="position:absolute;left:9177;top:24712;width:447;height:2131;visibility:visible;mso-wrap-style:square;v-text-anchor:top" coordsize="28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" path="m,132r27,-2l28,,,3,,132xe" stroked="f">
                    <v:path arrowok="t" o:connecttype="custom" o:connectlocs="0,213048;43172,209820;44771,0;0,4842;0,213048" o:connectangles="0,0,0,0,0"/>
                  </v:shape>
                  <v:shape id="Freeform 36" o:spid="_x0000_s1050" style="position:absolute;left:9177;top:24712;width:447;height:2131;visibility:visible;mso-wrap-style:square;v-text-anchor:top" coordsize="28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" path="m,132r27,-2l28,,,3,,132xe" filled="f" strokeweight=".25pt">
                    <v:stroke joinstyle="miter" endcap="square"/>
                    <v:path arrowok="t" o:connecttype="custom" o:connectlocs="0,213048;43172,209820;44771,0;0,4842;0,213048" o:connectangles="0,0,0,0,0"/>
                  </v:shape>
                  <v:line id="Line 37" o:spid="_x0000_s1051" style="position:absolute;flip:y;visibility:visible;mso-wrap-style:square;v-text-anchor:top" from="9193,25568" to="11367,25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" strokeweight=".39689mm">
                    <v:stroke joinstyle="miter"/>
                  </v:line>
                  <v:line id="Line 38" o:spid="_x0000_s1052" style="position:absolute;flip:y;visibility:visible;mso-wrap-style:square;v-text-anchor:top" from="11351,25745" to="11879,26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" strokeweight=".39689mm">
                    <v:stroke endcap="round"/>
                  </v:line>
                  <v:line id="Line 39" o:spid="_x0000_s1053" style="position:absolute;visibility:visible;mso-wrap-style:square;v-text-anchor:top" from="10760,26100" to="10935,34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" strokeweight=".39689mm">
                    <v:stroke endcap="round"/>
                  </v:line>
                  <v:line id="Line 40" o:spid="_x0000_s1054" style="position:absolute;visibility:visible;mso-wrap-style:square;v-text-anchor:top" from="10616,26246" to="10696,3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" strokeweight=".39689mm">
                    <v:stroke endcap="round"/>
                  </v:line>
                  <v:shape id="Freeform 41" o:spid="_x0000_s1055" style="position:absolute;left:9960;top:34574;width:975;height:193;visibility:visible;mso-wrap-style:square;v-text-anchor:top" coordsize="61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" path="m61,1l46,12r-31,l,e" filled="f" strokeweight=".25pt">
                    <v:stroke joinstyle="miter" endcap="square"/>
                    <v:path arrowok="t" o:connecttype="custom" o:connectlocs="97536,1614;73552,19368;23984,19368;0,0" o:connectangles="0,0,0,0"/>
                  </v:shape>
                  <v:shape id="Freeform 42" o:spid="_x0000_s1056" style="position:absolute;left:11783;top:24599;width:128;height:2292;visibility:visible;mso-wrap-style:square;v-text-anchor:top" coordsize="17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" path="m,310l1,45c9,44,16,26,17,r,266c17,290,9,310,,310xe" strokeweight="0">
                    <v:path arrowok="t" o:connecttype="custom" o:connectlocs="0,229189;752,33269;12792,0;12792,196659;0,229189" o:connectangles="0,0,0,0,0"/>
                  </v:shape>
                  <v:shape id="Freeform 43" o:spid="_x0000_s1057" style="position:absolute;left:11783;top:24599;width:128;height:2292;visibility:visible;mso-wrap-style:square;v-text-anchor:top" coordsize="17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" path="m,310l1,45c9,44,16,26,17,r,266c17,290,9,310,,310xe" filled="f" strokeweight=".25pt">
                    <v:stroke joinstyle="miter" endcap="square"/>
                    <v:path arrowok="t" o:connecttype="custom" o:connectlocs="0,229189;752,33269;12792,0;12792,196659;0,229189" o:connectangles="0,0,0,0,0"/>
                  </v:shape>
                  <v:shape id="Freeform 44" o:spid="_x0000_s1058" style="position:absolute;left:11751;top:24567;width:144;height:2324;visibility:visible;mso-wrap-style:square;v-text-anchor:top" coordsize="9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" path="m9,l,19,,140r2,4e" filled="f" strokeweight=".25pt">
                    <v:stroke joinstyle="miter" endcap="square"/>
                    <v:path arrowok="t" o:connecttype="custom" o:connectlocs="14391,0;0,30666;0,225961;3198,232417" o:connectangles="0,0,0,0"/>
                  </v:shape>
                  <v:line id="Line 45" o:spid="_x0000_s1059" style="position:absolute;visibility:visible;mso-wrap-style:square;v-text-anchor:top" from="11895,24567" to="11911,24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" strokeweight=".39689mm">
                    <v:stroke endcap="round"/>
                  </v:line>
                  <v:line id="Line 46" o:spid="_x0000_s1060" style="position:absolute;flip:x y;visibility:visible;mso-wrap-style:square;v-text-anchor:top" from="8665,24987" to="9065,25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" strokeweight=".39689mm">
                    <v:stroke endcap="round"/>
                  </v:line>
                  <v:line id="Line 47" o:spid="_x0000_s1061" style="position:absolute;flip:x;visibility:visible;mso-wrap-style:square;v-text-anchor:top" from="8569,24987" to="8665,25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" strokeweight=".39689mm">
                    <v:stroke endcap="round"/>
                  </v:line>
                  <v:line id="Line 48" o:spid="_x0000_s1062" style="position:absolute;flip:x y;visibility:visible;mso-wrap-style:square;v-text-anchor:top" from="9576,25213" to="9976,253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" strokeweight=".39689mm">
                    <v:stroke endcap="round"/>
                  </v:line>
                  <v:line id="Line 49" o:spid="_x0000_s1063" style="position:absolute;flip:x;visibility:visible;mso-wrap-style:square;v-text-anchor:top" from="9480,25213" to="9576,25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" strokeweight=".39689mm">
                    <v:stroke endcap="round"/>
                  </v:line>
                  <v:line id="Line 50" o:spid="_x0000_s1064" style="position:absolute;flip:x y;visibility:visible;mso-wrap-style:square;v-text-anchor:top" from="10520,25471" to="10903,25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" strokeweight=".39689mm">
                    <v:stroke endcap="round"/>
                  </v:line>
                  <v:line id="Line 51" o:spid="_x0000_s1065" style="position:absolute;flip:x;visibility:visible;mso-wrap-style:square;v-text-anchor:top" from="10408,25471" to="10520,25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" strokeweight=".39689mm">
                    <v:stroke endcap="round"/>
                  </v:line>
                  <v:line id="Line 52" o:spid="_x0000_s1066" style="position:absolute;visibility:visible;mso-wrap-style:square;v-text-anchor:top" from="11447,25390" to="11463,2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" strokeweight=".39689mm">
                    <v:stroke endcap="round"/>
                  </v:line>
                  <v:line id="Line 53" o:spid="_x0000_s1067" style="position:absolute;visibility:visible;mso-wrap-style:square;v-text-anchor:top" from="11319,25713" to="11335,25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" strokeweight=".39689mm">
                    <v:stroke endcap="round"/>
                  </v:line>
                  <v:shape id="Freeform 54" o:spid="_x0000_s1068" style="position:absolute;left:11527;top:24987;width:144;height:2324;visibility:visible;mso-wrap-style:square;v-text-anchor:top" coordsize="9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" path="m9,l1,19,,139r2,5e" filled="f" strokeweight=".25pt">
                    <v:stroke joinstyle="miter" endcap="square"/>
                    <v:path arrowok="t" o:connecttype="custom" o:connectlocs="14391,0;1599,30666;0,224347;3198,232417" o:connectangles="0,0,0,0"/>
                  </v:shape>
                  <v:line id="Line 55" o:spid="_x0000_s1069" style="position:absolute;visibility:visible;mso-wrap-style:square;v-text-anchor:top" from="11671,24987" to="11687,25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" strokeweight=".39689mm">
                    <v:stroke endcap="round"/>
                  </v:line>
                  <v:line id="Line 56" o:spid="_x0000_s1070" style="position:absolute;visibility:visible;mso-wrap-style:square;v-text-anchor:top" from="11543,25293" to="11559,25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" strokeweight=".39689mm">
                    <v:stroke endcap="round"/>
                  </v:line>
                  <v:line id="Line 57" o:spid="_x0000_s1071" style="position:absolute;visibility:visible;mso-wrap-style:square;v-text-anchor:top" from="11751,24874" to="11783,24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" strokeweight=".39689mm">
                    <v:stroke endcap="round"/>
                  </v:line>
                  <v:shape id="Freeform 58" o:spid="_x0000_s1072" style="position:absolute;left:11751;top:24874;width:32;height:2017;visibility:visible;mso-wrap-style:square;v-text-anchor:top" coordsize="2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" path="m,l2,4r,121l,121,,xe" stroked="f">
                    <v:path arrowok="t" o:connecttype="custom" o:connectlocs="0,0;3198,6456;3198,201750;0,195294;0,0" o:connectangles="0,0,0,0,0"/>
                  </v:shape>
                  <v:shape id="Freeform 59" o:spid="_x0000_s1073" style="position:absolute;left:11751;top:24874;width:32;height:2017;visibility:visible;mso-wrap-style:square;v-text-anchor:top" coordsize="2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" path="m,l2,4r,121l,121,,xe" filled="f" strokeweight=".25pt">
                    <v:stroke joinstyle="miter" endcap="square"/>
                    <v:path arrowok="t" o:connecttype="custom" o:connectlocs="0,0;3198,6456;3198,201750;0,195294;0,0" o:connectangles="0,0,0,0,0"/>
                  </v:shape>
                  <v:line id="Line 60" o:spid="_x0000_s1074" style="position:absolute;flip:x y;visibility:visible;mso-wrap-style:square;v-text-anchor:top" from="10376,25648" to="10408,259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" strokeweight=".39689mm">
                    <v:stroke endcap="round"/>
                  </v:line>
                  <v:line id="Line 61" o:spid="_x0000_s1075" style="position:absolute;visibility:visible;mso-wrap-style:square;v-text-anchor:top" from="10760,26149" to="11607,26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" strokeweight=".39689mm">
                    <v:stroke endcap="round"/>
                  </v:line>
                  <v:shape id="Freeform 62" o:spid="_x0000_s1076" style="position:absolute;left:10168;top:26100;width:176;height:840;visibility:visible;mso-wrap-style:square;v-text-anchor:top" coordsize="24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" path="m,115r20,-4l24,20c15,23,6,17,4,8,3,6,3,3,4,l,115xe" strokeweight="0">
                    <v:path arrowok="t" o:connecttype="custom" o:connectlocs="0,83928;14658,81009;17589,14596;2932,5838;2932,0;0,83928" o:connectangles="0,0,0,0,0,0"/>
                  </v:shape>
                  <v:shape id="Freeform 63" o:spid="_x0000_s1077" style="position:absolute;left:10168;top:26100;width:176;height:840;visibility:visible;mso-wrap-style:square;v-text-anchor:top" coordsize="24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" path="m,115r20,-4l24,20c15,23,6,17,4,8,3,6,3,3,4,l,115xe" filled="f" strokeweight=".25pt">
                    <v:stroke joinstyle="miter" endcap="square"/>
                    <v:path arrowok="t" o:connecttype="custom" o:connectlocs="0,83928;14658,81009;17589,14596;2932,5838;2932,0;0,83928" o:connectangles="0,0,0,0,0,0"/>
                  </v:shape>
                  <v:line id="Line 64" o:spid="_x0000_s1078" style="position:absolute;flip:x;visibility:visible;mso-wrap-style:square;v-text-anchor:top" from="9960,26100" to="10184,34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" strokeweight=".39689mm">
                    <v:stroke endcap="round"/>
                  </v:line>
                  <v:shape id="Freeform 65" o:spid="_x0000_s1079" style="position:absolute;left:10184;top:25939;width:576;height:307;visibility:visible;mso-wrap-style:square;v-text-anchor:top" coordsize="36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" path="m9,19r18,l36,10,27,,9,,,10r9,9xe" filled="f" strokeweight=".25pt">
                    <v:stroke joinstyle="miter" endcap="square"/>
                    <v:path arrowok="t" o:connecttype="custom" o:connectlocs="14391,30666;43172,30666;57562,16140;43172,0;14391,0;0,16140;14391,30666" o:connectangles="0,0,0,0,0,0,0"/>
                  </v:shape>
                  <v:line id="Line 66" o:spid="_x0000_s1080" style="position:absolute;flip:x;visibility:visible;mso-wrap-style:square;v-text-anchor:top" from="10200,26246" to="10328,3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" strokeweight=".39689mm">
                    <v:stroke endcap="round"/>
                  </v:line>
                  <v:line id="Line 67" o:spid="_x0000_s1081" style="position:absolute;flip:x;visibility:visible;mso-wrap-style:square;v-text-anchor:top" from="9752,26181" to="10264,26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" strokeweight=".39689mm">
                    <v:stroke endcap="round"/>
                  </v:line>
                  <v:shape id="Freeform 68" o:spid="_x0000_s1082" style="position:absolute;left:9912;top:25309;width:64;height:1986;visibility:visible;mso-wrap-style:square;v-text-anchor:top" coordsize="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" path="m4,l1,2,,123r4,-3l4,xe" stroked="f">
                    <v:path arrowok="t" o:connecttype="custom" o:connectlocs="6396,0;1599,3228;0,198522;6396,193680;6396,0" o:connectangles="0,0,0,0,0"/>
                  </v:shape>
                  <v:shape id="Freeform 69" o:spid="_x0000_s1083" style="position:absolute;left:9912;top:25309;width:64;height:1986;visibility:visible;mso-wrap-style:square;v-text-anchor:top" coordsize="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" path="m4,l1,2,,123r4,-3l4,xe" filled="f" strokeweight=".25pt">
                    <v:stroke joinstyle="miter" endcap="square"/>
                    <v:path arrowok="t" o:connecttype="custom" o:connectlocs="6396,0;1599,3228;0,198522;6396,193680;6396,0" o:connectangles="0,0,0,0,0"/>
                  </v:shape>
                  <v:line id="Line 70" o:spid="_x0000_s1084" style="position:absolute;flip:x y;visibility:visible;mso-wrap-style:square;v-text-anchor:top" from="8585,25971" to="10871,26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" strokeweight=".39689mm">
                    <v:stroke endcap="round"/>
                  </v:line>
                  <v:shape id="Freeform 71" o:spid="_x0000_s1085" style="position:absolute;left:9464;top:25245;width:464;height:2066;visibility:visible;mso-wrap-style:square;v-text-anchor:top" coordsize="62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" path="m61,277l62,12c42,15,20,11,1,l,262v18,12,40,17,61,15xe" strokeweight="0">
                    <v:path arrowok="t" o:connecttype="custom" o:connectlocs="45622,205111;46370,8886;748,0;0,194004;45622,205111" o:connectangles="0,0,0,0,0"/>
                  </v:shape>
                  <v:shape id="Freeform 72" o:spid="_x0000_s1086" style="position:absolute;left:9464;top:25245;width:464;height:2066;visibility:visible;mso-wrap-style:square;v-text-anchor:top" coordsize="62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" path="m61,277l62,12c42,15,20,11,1,l,262v18,12,40,17,61,15xe" filled="f" strokeweight=".25pt">
                    <v:stroke joinstyle="miter" endcap="square"/>
                    <v:path arrowok="t" o:connecttype="custom" o:connectlocs="45622,205111;46370,8886;748,0;0,194004;45622,205111" o:connectangles="0,0,0,0,0"/>
                  </v:shape>
                  <v:shape id="Freeform 73" o:spid="_x0000_s1087" style="position:absolute;left:9001;top:25083;width:64;height:1986;visibility:visible;mso-wrap-style:square;v-text-anchor:top" coordsize="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" path="m4,l1,2,,123r3,-3l4,xe" stroked="f">
                    <v:path arrowok="t" o:connecttype="custom" o:connectlocs="6396,0;1599,3228;0,198522;4797,193680;6396,0" o:connectangles="0,0,0,0,0"/>
                  </v:shape>
                  <v:shape id="Freeform 74" o:spid="_x0000_s1088" style="position:absolute;left:9001;top:25083;width:64;height:1986;visibility:visible;mso-wrap-style:square;v-text-anchor:top" coordsize="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" path="m4,l1,2,,123r3,-3l4,xe" filled="f" strokeweight=".25pt">
                    <v:stroke joinstyle="miter" endcap="square"/>
                    <v:path arrowok="t" o:connecttype="custom" o:connectlocs="6396,0;1599,3228;0,198522;4797,193680;6396,0" o:connectangles="0,0,0,0,0"/>
                  </v:shape>
                  <v:shape id="Freeform 75" o:spid="_x0000_s1089" style="position:absolute;left:8553;top:25019;width:464;height:2066;visibility:visible;mso-wrap-style:square;v-text-anchor:top" coordsize="62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" path="m61,277l62,12c42,15,20,11,1,l,262v18,12,40,17,61,15xe" strokeweight="0">
                    <v:path arrowok="t" o:connecttype="custom" o:connectlocs="45622,205111;46370,8886;748,0;0,194004;45622,205111" o:connectangles="0,0,0,0,0"/>
                  </v:shape>
                  <v:shape id="Freeform 76" o:spid="_x0000_s1090" style="position:absolute;left:8553;top:25019;width:464;height:2066;visibility:visible;mso-wrap-style:square;v-text-anchor:top" coordsize="62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" path="m61,277l62,12c42,15,20,11,1,l,262v18,12,40,17,61,15xe" filled="f" strokeweight=".25pt">
                    <v:stroke joinstyle="miter" endcap="square"/>
                    <v:path arrowok="t" o:connecttype="custom" o:connectlocs="45622,205111;46370,8886;748,0;0,194004;45622,205111" o:connectangles="0,0,0,0,0"/>
                  </v:shape>
                  <v:shape id="Freeform 77" o:spid="_x0000_s1091" style="position:absolute;left:10408;top:25503;width:447;height:2066;visibility:visible;mso-wrap-style:square;v-text-anchor:top" coordsize="61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" path="m61,277l61,11c42,15,20,10,,l,262v18,12,39,17,61,15xe" strokeweight="0">
                    <v:path arrowok="t" o:connecttype="custom" o:connectlocs="44771,205111;44771,8145;0,0;0,194004;44771,205111" o:connectangles="0,0,0,0,0"/>
                  </v:shape>
                  <v:shape id="Freeform 78" o:spid="_x0000_s1092" style="position:absolute;left:10408;top:25503;width:447;height:2066;visibility:visible;mso-wrap-style:square;v-text-anchor:top" coordsize="61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" path="m61,277l61,11c42,15,20,10,,l,262v18,12,39,17,61,15xe" filled="f" strokeweight=".25pt">
                    <v:stroke joinstyle="miter" endcap="square"/>
                    <v:path arrowok="t" o:connecttype="custom" o:connectlocs="44771,205111;44771,8145;0,0;0,194004;44771,205111" o:connectangles="0,0,0,0,0"/>
                  </v:shape>
                  <v:shape id="Freeform 79" o:spid="_x0000_s1093" style="position:absolute;left:10855;top:25568;width:48;height:1985;visibility:visible;mso-wrap-style:square;v-text-anchor:top" coordsize="3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" path="m3,l,1,,123r3,-3l3,xe" stroked="f">
                    <v:path arrowok="t" o:connecttype="custom" o:connectlocs="4797,0;0,1614;0,198522;4797,193680;4797,0" o:connectangles="0,0,0,0,0"/>
                  </v:shape>
                  <v:shape id="Freeform 80" o:spid="_x0000_s1094" style="position:absolute;left:10855;top:25568;width:48;height:1985;visibility:visible;mso-wrap-style:square;v-text-anchor:top" coordsize="3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" path="m3,l,1,,123r3,-3l3,xe" filled="f" strokeweight=".25pt">
                    <v:stroke joinstyle="miter" endcap="square"/>
                    <v:path arrowok="t" o:connecttype="custom" o:connectlocs="4797,0;0,1614;0,198522;4797,193680;4797,0" o:connectangles="0,0,0,0,0"/>
                  </v:shape>
                  <v:shape id="Freeform 81" o:spid="_x0000_s1095" style="position:absolute;left:11319;top:25713;width:16;height:2017;visibility:visible;mso-wrap-style:square;v-text-anchor:top" coordsize="1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" path="m,l1,3r,122l,120,,xe" stroked="f">
                    <v:path arrowok="t" o:connecttype="custom" o:connectlocs="0,0;1599,4842;1599,201750;0,193680;0,0" o:connectangles="0,0,0,0,0"/>
                  </v:shape>
                  <v:shape id="Freeform 82" o:spid="_x0000_s1096" style="position:absolute;left:11319;top:25713;width:16;height:2017;visibility:visible;mso-wrap-style:square;v-text-anchor:top" coordsize="1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" path="m,l1,3r,122l,120,,xe" filled="f" strokeweight=".25pt">
                    <v:stroke joinstyle="miter" endcap="square"/>
                    <v:path arrowok="t" o:connecttype="custom" o:connectlocs="0,0;1599,4842;1599,201750;0,193680;0,0" o:connectangles="0,0,0,0,0"/>
                  </v:shape>
                  <v:shape id="Freeform 83" o:spid="_x0000_s1097" style="position:absolute;left:11335;top:25439;width:128;height:2291;visibility:visible;mso-wrap-style:square;v-text-anchor:top" coordsize="16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" path="m,310l,44c8,44,15,26,16,r,265c16,290,9,310,,310xe" strokeweight="0">
                    <v:path arrowok="t" o:connecttype="custom" o:connectlocs="0,229189;0,32530;12792,0;12792,195920;0,229189" o:connectangles="0,0,0,0,0"/>
                  </v:shape>
                  <v:shape id="Freeform 84" o:spid="_x0000_s1098" style="position:absolute;left:11335;top:25439;width:128;height:2291;visibility:visible;mso-wrap-style:square;v-text-anchor:top" coordsize="16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" path="m,310l,44c8,44,15,26,16,r,265c16,290,9,310,,310xe" filled="f" strokeweight=".25pt">
                    <v:stroke joinstyle="miter" endcap="square"/>
                    <v:path arrowok="t" o:connecttype="custom" o:connectlocs="0,229189;0,32530;12792,0;12792,195920;0,229189" o:connectangles="0,0,0,0,0"/>
                  </v:shape>
                  <v:shape id="Freeform 85" o:spid="_x0000_s1099" style="position:absolute;left:11527;top:25293;width:32;height:2018;visibility:visible;mso-wrap-style:square;v-text-anchor:top" coordsize="2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" path="m1,l2,3r,122l,120,1,xe" stroked="f">
                    <v:path arrowok="t" o:connecttype="custom" o:connectlocs="1599,0;3198,4842;3198,201750;0,193680;1599,0" o:connectangles="0,0,0,0,0"/>
                  </v:shape>
                  <v:shape id="Freeform 86" o:spid="_x0000_s1100" style="position:absolute;left:11527;top:25293;width:32;height:2018;visibility:visible;mso-wrap-style:square;v-text-anchor:top" coordsize="2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" path="m1,l2,3r,122l,120,1,xe" filled="f" strokeweight=".25pt">
                    <v:stroke joinstyle="miter" endcap="square"/>
                    <v:path arrowok="t" o:connecttype="custom" o:connectlocs="1599,0;3198,4842;3198,201750;0,193680;1599,0" o:connectangles="0,0,0,0,0"/>
                  </v:shape>
                  <v:shape id="Freeform 87" o:spid="_x0000_s1101" style="position:absolute;left:11559;top:25019;width:128;height:2292;visibility:visible;mso-wrap-style:square;v-text-anchor:top" coordsize="17,3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" path="m,309l,44c8,44,15,25,17,l16,265v,24,-7,44,-16,44xe" strokeweight="0">
                    <v:path arrowok="t" o:connecttype="custom" o:connectlocs="0,229189;0,32635;12792,0;12040,196554;0,229189" o:connectangles="0,0,0,0,0"/>
                  </v:shape>
                  <v:shape id="Freeform 88" o:spid="_x0000_s1102" style="position:absolute;left:11559;top:25019;width:128;height:2292;visibility:visible;mso-wrap-style:square;v-text-anchor:top" coordsize="17,3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" path="m,309l,44c8,44,15,25,17,l16,265v,24,-7,44,-16,44xe" filled="f" strokeweight=".25pt">
                    <v:stroke joinstyle="miter" endcap="square"/>
                    <v:path arrowok="t" o:connecttype="custom" o:connectlocs="0,229189;0,32635;12792,0;12040,196554;0,229189" o:connectangles="0,0,0,0,0"/>
                  </v:shape>
                  <v:shape id="Freeform 89" o:spid="_x0000_s1103" style="position:absolute;left:11319;top:25390;width:128;height:2340;visibility:visible;mso-wrap-style:square;v-text-anchor:top" coordsize="8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" path="m8,l,20,,140r1,5e" filled="f" strokeweight=".25pt">
                    <v:stroke joinstyle="miter" endcap="square"/>
                    <v:path arrowok="t" o:connecttype="custom" o:connectlocs="12792,0;0,32280;0,225961;1599,234031" o:connectangles="0,0,0,0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9" o:spid="_x0000_s1104" type="#_x0000_t202" style="position:absolute;left:53768;top:4305;width:15430;height:6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" filled="f" stroked="f">
                  <v:textbox>
                    <w:txbxContent>
                      <w:p w14:paraId="586D7E06" w14:textId="77777777" w:rsidR="005A68D0" w:rsidRDefault="005A68D0" w:rsidP="005A68D0">
                        <w:pPr>
                          <w:jc w:val="center"/>
                          <w:textAlignment w:val="baseline"/>
                          <w:rPr>
                            <w:rFonts w:ascii="Microsoft Sans Serif" w:hAnsi="Microsoft Sans Serif" w:cstheme="minorBidi"/>
                            <w:color w:val="13161E"/>
                            <w:kern w:val="24"/>
                            <w:sz w:val="36"/>
                            <w:szCs w:val="36"/>
                          </w:rPr>
                        </w:pPr>
                        <w:r>
                          <w:rPr>
                            <w:rFonts w:ascii="Microsoft Sans Serif" w:hAnsi="Microsoft Sans Serif"/>
                            <w:color w:val="13161E"/>
                            <w:kern w:val="24"/>
                            <w:sz w:val="36"/>
                            <w:szCs w:val="36"/>
                          </w:rPr>
                          <w:t>T</w:t>
                        </w:r>
                        <w:r>
                          <w:rPr>
                            <w:rFonts w:ascii="Microsoft Sans Serif" w:hAnsi="Microsoft Sans Serif" w:cstheme="minorBidi"/>
                            <w:color w:val="13161E"/>
                            <w:kern w:val="24"/>
                            <w:sz w:val="36"/>
                            <w:szCs w:val="36"/>
                          </w:rPr>
                          <w:t>arget</w:t>
                        </w:r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Left Brace 816917501" o:spid="_x0000_s1105" type="#_x0000_t87" style="position:absolute;left:43973;top:41293;width:963;height:2816;rotation:952674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" adj="2319" strokecolor="white [3212]" strokeweight="1pt">
                  <v:stroke joinstyle="miter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00084512" o:spid="_x0000_s1106" type="#_x0000_t32" style="position:absolute;left:13548;top:16600;width:21202;height:855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" strokecolor="black [3213]" strokeweight="3pt">
                  <v:stroke endarrow="open" endarrowwidth="wide" endarrowlength="long" joinstyle="miter"/>
                  <o:lock v:ext="edit" shapetype="f"/>
                </v:shape>
                <v:shape id="Straight Arrow Connector 577274574" o:spid="_x0000_s1107" type="#_x0000_t32" style="position:absolute;left:45608;top:15466;width:15949;height:100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" strokecolor="#323e4f [2415]" strokeweight="3pt">
                  <v:stroke endarrow="open" endarrowwidth="wide" endarrowlength="long" joinstyle="miter"/>
                  <o:lock v:ext="edit" shapetype="f"/>
                </v:shape>
                <v:shape id="Straight Arrow Connector 1328852497" o:spid="_x0000_s1108" type="#_x0000_t32" style="position:absolute;left:13191;top:28827;width:41455;height:132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" strokecolor="black [3213]" strokeweight="3pt">
                  <v:stroke endarrow="open" endarrowwidth="wide" endarrowlength="long" joinstyle="miter"/>
                  <o:lock v:ext="edit" shapetype="f"/>
                </v:shape>
                <v:shape id="Straight Arrow Connector 1879623453" o:spid="_x0000_s1109" type="#_x0000_t32" style="position:absolute;left:61104;top:12441;width:22068;height:243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" strokecolor="black [3213]" strokeweight="3pt">
                  <v:stroke endarrow="open" endarrowwidth="wide" endarrowlength="long" joinstyle="miter"/>
                  <o:lock v:ext="edit" shapetype="f"/>
                </v:shape>
                <v:shape id="TextBox 88" o:spid="_x0000_s1110" type="#_x0000_t202" style="position:absolute;left:31044;top:28633;width:27707;height:7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" filled="f" stroked="f">
                  <v:textbox>
                    <w:txbxContent>
                      <w:p w14:paraId="7B8886D7" w14:textId="77777777" w:rsidR="005A68D0" w:rsidRPr="00A04FB3" w:rsidRDefault="005A68D0" w:rsidP="005A68D0">
                        <w:pPr>
                          <w:jc w:val="center"/>
                          <w:rPr>
                            <w:rFonts w:ascii="Microsoft Sans Serif" w:hAnsi="Microsoft Sans Serif" w:cstheme="minorBidi"/>
                            <w:color w:val="00B050"/>
                            <w:kern w:val="24"/>
                            <w:sz w:val="32"/>
                            <w:szCs w:val="32"/>
                          </w:rPr>
                        </w:pPr>
                        <w:r w:rsidRPr="00A04FB3">
                          <w:rPr>
                            <w:rFonts w:ascii="Microsoft Sans Serif" w:hAnsi="Microsoft Sans Serif" w:cstheme="minorBidi"/>
                            <w:color w:val="00B050"/>
                            <w:kern w:val="24"/>
                            <w:sz w:val="32"/>
                            <w:szCs w:val="32"/>
                          </w:rPr>
                          <w:t>UE sensing relay</w:t>
                        </w:r>
                      </w:p>
                    </w:txbxContent>
                  </v:textbox>
                </v:shape>
                <v:shape id="TextBox 89" o:spid="_x0000_s1111" type="#_x0000_t202" style="position:absolute;left:46308;top:50077;width:32434;height:8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" filled="f" stroked="f">
                  <v:textbox>
                    <w:txbxContent>
                      <w:p w14:paraId="3FA9DE11" w14:textId="77777777" w:rsidR="005A68D0" w:rsidRDefault="005A68D0" w:rsidP="005A68D0">
                        <w:pPr>
                          <w:jc w:val="center"/>
                          <w:rPr>
                            <w:rFonts w:ascii="Microsoft Sans Serif" w:hAnsi="Microsoft Sans Serif" w:cstheme="minorBidi"/>
                            <w:color w:val="00B050"/>
                            <w:kern w:val="24"/>
                            <w:sz w:val="36"/>
                            <w:szCs w:val="36"/>
                          </w:rPr>
                        </w:pPr>
                        <w:r w:rsidRPr="00A04FB3">
                          <w:rPr>
                            <w:rFonts w:ascii="Microsoft Sans Serif" w:hAnsi="Microsoft Sans Serif" w:cstheme="minorBidi"/>
                            <w:color w:val="00B050"/>
                            <w:kern w:val="24"/>
                            <w:sz w:val="32"/>
                            <w:szCs w:val="32"/>
                          </w:rPr>
                          <w:t>RAN sensing</w:t>
                        </w:r>
                        <w:r>
                          <w:rPr>
                            <w:rFonts w:ascii="Microsoft Sans Serif" w:hAnsi="Microsoft Sans Serif" w:cstheme="minorBidi"/>
                            <w:color w:val="00B050"/>
                            <w:kern w:val="24"/>
                            <w:sz w:val="36"/>
                            <w:szCs w:val="36"/>
                          </w:rPr>
                          <w:t xml:space="preserve"> relay</w:t>
                        </w:r>
                      </w:p>
                    </w:txbxContent>
                  </v:textbox>
                </v:shape>
                <v:shape id="TextBox 90" o:spid="_x0000_s1112" type="#_x0000_t202" style="position:absolute;left:70789;top:28760;width:29720;height:142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" filled="f" stroked="f">
                  <v:textbox>
                    <w:txbxContent>
                      <w:p w14:paraId="72B904AB" w14:textId="77777777" w:rsidR="005A68D0" w:rsidRPr="00A04FB3" w:rsidRDefault="005A68D0" w:rsidP="005A68D0">
                        <w:pPr>
                          <w:jc w:val="center"/>
                          <w:textAlignment w:val="baseline"/>
                          <w:rPr>
                            <w:rFonts w:ascii="Microsoft Sans Serif" w:hAnsi="Microsoft Sans Serif" w:cstheme="minorBidi"/>
                            <w:color w:val="13161E"/>
                            <w:kern w:val="24"/>
                            <w:sz w:val="32"/>
                            <w:szCs w:val="32"/>
                          </w:rPr>
                        </w:pPr>
                        <w:r w:rsidRPr="00A04FB3">
                          <w:rPr>
                            <w:rFonts w:ascii="Microsoft Sans Serif" w:hAnsi="Microsoft Sans Serif" w:cstheme="minorBidi"/>
                            <w:color w:val="13161E"/>
                            <w:kern w:val="24"/>
                            <w:sz w:val="32"/>
                            <w:szCs w:val="32"/>
                          </w:rPr>
                          <w:t>RAN</w:t>
                        </w:r>
                        <w:r>
                          <w:rPr>
                            <w:rFonts w:ascii="Microsoft Sans Serif" w:hAnsi="Microsoft Sans Serif"/>
                            <w:color w:val="13161E"/>
                            <w:kern w:val="24"/>
                            <w:sz w:val="32"/>
                            <w:szCs w:val="32"/>
                          </w:rPr>
                          <w:t xml:space="preserve">               </w:t>
                        </w:r>
                        <w:r w:rsidRPr="00A04FB3">
                          <w:rPr>
                            <w:rFonts w:ascii="Microsoft Sans Serif" w:hAnsi="Microsoft Sans Serif" w:cstheme="minorBidi"/>
                            <w:color w:val="13161E"/>
                            <w:kern w:val="24"/>
                            <w:sz w:val="32"/>
                            <w:szCs w:val="32"/>
                          </w:rPr>
                          <w:t>(sensing receiver)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46502168" o:spid="_x0000_s1113" type="#_x0000_t75" alt="A close up of a car&#10;&#10;Description automatically generated" style="position:absolute;left:54202;top:10496;width:13403;height:72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">
                  <v:imagedata r:id="rId12" o:title="A close up of a car&#10;&#10;Description automatically generated"/>
                </v:shape>
                <v:group id="Group 1387050238" o:spid="_x0000_s1114" style="position:absolute;left:82457;top:11532;width:7795;height:15837" coordorigin="82457,11532" coordsize="5052,10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">
                  <v:shape id="Freeform 14" o:spid="_x0000_s1115" style="position:absolute;left:83880;top:13921;width:959;height:7876;visibility:visible;mso-wrap-style:square;v-text-anchor:top" coordsize="60,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" path="m14,l51,r9,475l43,488r-26,l,475,14,xe" stroked="f">
                    <v:path arrowok="t" o:connecttype="custom" o:connectlocs="22385,0;81546,0;95937,766652;68755,787634;27182,787634;0,766652;22385,0" o:connectangles="0,0,0,0,0,0,0"/>
                  </v:shape>
                  <v:shape id="Freeform 15" o:spid="_x0000_s1116" style="position:absolute;left:83880;top:13921;width:959;height:7876;visibility:visible;mso-wrap-style:square;v-text-anchor:top" coordsize="60,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" path="m14,l51,r9,475l43,488r-26,l,475,14,xe" filled="f" strokeweight=".25pt">
                    <v:stroke joinstyle="miter" endcap="square"/>
                    <v:path arrowok="t" o:connecttype="custom" o:connectlocs="22385,0;81546,0;95937,766652;68755,787634;27182,787634;0,766652;22385,0" o:connectangles="0,0,0,0,0,0,0"/>
                  </v:shape>
                  <v:shape id="Freeform 16" o:spid="_x0000_s1117" style="position:absolute;left:84935;top:19570;width:2143;height:2163;visibility:visible;mso-wrap-style:square;v-text-anchor:top" coordsize="134,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" path="m,134r133,l134,,,,,134xe" stroked="f">
                    <v:path arrowok="t" o:connecttype="custom" o:connectlocs="0,216276;212661,216276;214260,0;0,0;0,216276" o:connectangles="0,0,0,0,0"/>
                  </v:shape>
                  <v:shape id="Freeform 17" o:spid="_x0000_s1118" style="position:absolute;left:84935;top:19570;width:2143;height:2163;visibility:visible;mso-wrap-style:square;v-text-anchor:top" coordsize="134,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" path="m,134r133,l134,,,,,134xe" filled="f" strokeweight=".25pt">
                    <v:stroke joinstyle="miter" endcap="square"/>
                    <v:path arrowok="t" o:connecttype="custom" o:connectlocs="0,216276;212661,216276;214260,0;0,0;0,216276" o:connectangles="0,0,0,0,0"/>
                  </v:shape>
                  <v:shape id="Freeform 18" o:spid="_x0000_s1119" style="position:absolute;left:84935;top:19134;width:2575;height:436;visibility:visible;mso-wrap-style:square;v-text-anchor:top" coordsize="161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" path="m,27r134,l161,,27,,,27xe" stroked="f">
                    <v:path arrowok="t" o:connecttype="custom" o:connectlocs="0,43578;214260,43578;257432,0;43172,0;0,43578" o:connectangles="0,0,0,0,0"/>
                  </v:shape>
                  <v:shape id="Freeform 19" o:spid="_x0000_s1120" style="position:absolute;left:84935;top:19134;width:2575;height:436;visibility:visible;mso-wrap-style:square;v-text-anchor:top" coordsize="161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" path="m,27r134,l161,,27,,,27xe" filled="f" strokeweight=".25pt">
                    <v:stroke joinstyle="miter" endcap="square"/>
                    <v:path arrowok="t" o:connecttype="custom" o:connectlocs="0,43578;214260,43578;257432,0;43172,0;0,43578" o:connectangles="0,0,0,0,0"/>
                  </v:shape>
                  <v:shape id="Freeform 20" o:spid="_x0000_s1121" style="position:absolute;left:87062;top:19134;width:448;height:2599;visibility:visible;mso-wrap-style:square;v-text-anchor:top" coordsize="2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" path="m1,27l,161,28,134,28,,1,27xe" stroked="f">
                    <v:path arrowok="t" o:connecttype="custom" o:connectlocs="1599,43578;0,259855;44771,216277;44771,0;1599,43578" o:connectangles="0,0,0,0,0"/>
                  </v:shape>
                  <v:shape id="Freeform 21" o:spid="_x0000_s1122" style="position:absolute;left:87062;top:19134;width:448;height:2599;visibility:visible;mso-wrap-style:square;v-text-anchor:top" coordsize="2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" path="m1,27l,161,28,134,28,,1,27xe" filled="f" strokeweight=".25pt">
                    <v:stroke joinstyle="miter" endcap="square"/>
                    <v:path arrowok="t" o:connecttype="custom" o:connectlocs="1599,43578;0,259855;44771,216277;44771,0;1599,43578" o:connectangles="0,0,0,0,0"/>
                  </v:shape>
                  <v:line id="Line 22" o:spid="_x0000_s1123" style="position:absolute;visibility:visible;mso-wrap-style:square;v-text-anchor:top" from="85143,19780" to="85143,21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" strokeweight=".39689mm">
                    <v:stroke joinstyle="miter"/>
                  </v:line>
                  <v:line id="Line 23" o:spid="_x0000_s1124" style="position:absolute;visibility:visible;mso-wrap-style:square;v-text-anchor:top" from="85575,19780" to="85575,21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" strokeweight=".39689mm">
                    <v:stroke joinstyle="miter"/>
                  </v:line>
                  <v:line id="Line 24" o:spid="_x0000_s1125" style="position:absolute;visibility:visible;mso-wrap-style:square;v-text-anchor:top" from="86007,19780" to="86007,21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" strokeweight=".39689mm">
                    <v:stroke joinstyle="miter"/>
                  </v:line>
                  <v:line id="Line 25" o:spid="_x0000_s1126" style="position:absolute;visibility:visible;mso-wrap-style:square;v-text-anchor:top" from="86438,19780" to="86438,21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" strokeweight=".39689mm">
                    <v:stroke joinstyle="miter"/>
                  </v:line>
                  <v:line id="Line 26" o:spid="_x0000_s1127" style="position:absolute;flip:x;visibility:visible;mso-wrap-style:square;v-text-anchor:top" from="86854,19796" to="86870,21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" strokeweight=".39689mm">
                    <v:stroke joinstyle="miter"/>
                  </v:line>
                  <v:line id="Line 27" o:spid="_x0000_s1128" style="position:absolute;visibility:visible;mso-wrap-style:square;v-text-anchor:top" from="85143,20651" to="86854,20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" strokeweight=".39689mm">
                    <v:stroke joinstyle="miter"/>
                  </v:line>
                  <v:line id="Line 28" o:spid="_x0000_s1129" style="position:absolute;visibility:visible;mso-wrap-style:square;v-text-anchor:top" from="86646,19796" to="86646,20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" strokeweight=".39689mm">
                    <v:stroke joinstyle="miter"/>
                  </v:line>
                  <v:line id="Line 29" o:spid="_x0000_s1130" style="position:absolute;visibility:visible;mso-wrap-style:square;v-text-anchor:top" from="86646,20958" to="86646,21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" strokeweight=".39689mm">
                    <v:stroke joinstyle="miter"/>
                  </v:line>
                  <v:line id="Line 30" o:spid="_x0000_s1131" style="position:absolute;visibility:visible;mso-wrap-style:square;v-text-anchor:top" from="86214,19780" to="86214,20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" strokeweight=".39689mm">
                    <v:stroke joinstyle="miter"/>
                  </v:line>
                  <v:shape id="Freeform 31" o:spid="_x0000_s1132" style="position:absolute;left:84008;top:11613;width:448;height:2130;visibility:visible;mso-wrap-style:square;v-text-anchor:top" coordsize="28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" path="m,132r27,-1l28,,,3,,132xe" stroked="f">
                    <v:path arrowok="t" o:connecttype="custom" o:connectlocs="0,213048;43172,211434;44771,0;0,4842;0,213048" o:connectangles="0,0,0,0,0"/>
                  </v:shape>
                  <v:shape id="Freeform 32" o:spid="_x0000_s1133" style="position:absolute;left:84008;top:11613;width:448;height:2130;visibility:visible;mso-wrap-style:square;v-text-anchor:top" coordsize="28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" path="m,132r27,-1l28,,,3,,132xe" filled="f" strokeweight=".25pt">
                    <v:stroke joinstyle="miter" endcap="square"/>
                    <v:path arrowok="t" o:connecttype="custom" o:connectlocs="0,213048;43172,211434;44771,0;0,4842;0,213048" o:connectangles="0,0,0,0,0"/>
                  </v:shape>
                  <v:shape id="Freeform 33" o:spid="_x0000_s1134" style="position:absolute;left:84919;top:11532;width:448;height:2131;visibility:visible;mso-wrap-style:square;v-text-anchor:top" coordsize="28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" path="m,132r28,-2l28,,,3,,132xe" stroked="f">
                    <v:path arrowok="t" o:connecttype="custom" o:connectlocs="0,213048;44771,209820;44771,0;0,4842;0,213048" o:connectangles="0,0,0,0,0"/>
                  </v:shape>
                  <v:shape id="Freeform 34" o:spid="_x0000_s1135" style="position:absolute;left:84919;top:11532;width:448;height:2131;visibility:visible;mso-wrap-style:square;v-text-anchor:top" coordsize="28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" path="m,132r28,-2l28,,,3,,132xe" filled="f" strokeweight=".25pt">
                    <v:stroke joinstyle="miter" endcap="square"/>
                    <v:path arrowok="t" o:connecttype="custom" o:connectlocs="0,213048;44771,209820;44771,0;0,4842;0,213048" o:connectangles="0,0,0,0,0"/>
                  </v:shape>
                  <v:shape id="Freeform 35" o:spid="_x0000_s1136" style="position:absolute;left:83080;top:11726;width:448;height:2130;visibility:visible;mso-wrap-style:square;v-text-anchor:top" coordsize="28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" path="m,132r27,-2l28,,,3,,132xe" stroked="f">
                    <v:path arrowok="t" o:connecttype="custom" o:connectlocs="0,213048;43172,209820;44771,0;0,4842;0,213048" o:connectangles="0,0,0,0,0"/>
                  </v:shape>
                  <v:shape id="Freeform 36" o:spid="_x0000_s1137" style="position:absolute;left:83080;top:11726;width:448;height:2130;visibility:visible;mso-wrap-style:square;v-text-anchor:top" coordsize="28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" path="m,132r27,-2l28,,,3,,132xe" filled="f" strokeweight=".25pt">
                    <v:stroke joinstyle="miter" endcap="square"/>
                    <v:path arrowok="t" o:connecttype="custom" o:connectlocs="0,213048;43172,209820;44771,0;0,4842;0,213048" o:connectangles="0,0,0,0,0"/>
                  </v:shape>
                  <v:line id="Line 37" o:spid="_x0000_s1138" style="position:absolute;flip:y;visibility:visible;mso-wrap-style:square;v-text-anchor:top" from="83096,12581" to="85271,127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" strokeweight=".39689mm">
                    <v:stroke joinstyle="miter"/>
                  </v:line>
                  <v:line id="Line 38" o:spid="_x0000_s1139" style="position:absolute;flip:y;visibility:visible;mso-wrap-style:square;v-text-anchor:top" from="85255,12759" to="85783,13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" strokeweight=".39689mm">
                    <v:stroke endcap="round"/>
                  </v:line>
                  <v:line id="Line 39" o:spid="_x0000_s1140" style="position:absolute;visibility:visible;mso-wrap-style:square;v-text-anchor:top" from="84663,13114" to="84839,21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" strokeweight=".39689mm">
                    <v:stroke endcap="round"/>
                  </v:line>
                  <v:line id="Line 40" o:spid="_x0000_s1141" style="position:absolute;visibility:visible;mso-wrap-style:square;v-text-anchor:top" from="84520,13259" to="84600,21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" strokeweight=".39689mm">
                    <v:stroke endcap="round"/>
                  </v:line>
                  <v:shape id="Freeform 41" o:spid="_x0000_s1142" style="position:absolute;left:83864;top:21587;width:975;height:194;visibility:visible;mso-wrap-style:square;v-text-anchor:top" coordsize="61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" path="m61,1l46,12r-31,l,e" filled="f" strokeweight=".25pt">
                    <v:stroke joinstyle="miter" endcap="square"/>
                    <v:path arrowok="t" o:connecttype="custom" o:connectlocs="97536,1614;73552,19368;23984,19368;0,0" o:connectangles="0,0,0,0"/>
                  </v:shape>
                  <v:shape id="Freeform 42" o:spid="_x0000_s1143" style="position:absolute;left:85687;top:11613;width:128;height:2292;visibility:visible;mso-wrap-style:square;v-text-anchor:top" coordsize="17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" path="m,310l1,45c9,44,16,26,17,r,266c17,290,9,310,,310xe" strokeweight="0">
                    <v:path arrowok="t" o:connecttype="custom" o:connectlocs="0,229189;752,33269;12792,0;12792,196659;0,229189" o:connectangles="0,0,0,0,0"/>
                  </v:shape>
                  <v:shape id="Freeform 43" o:spid="_x0000_s1144" style="position:absolute;left:85687;top:11613;width:128;height:2292;visibility:visible;mso-wrap-style:square;v-text-anchor:top" coordsize="17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" path="m,310l1,45c9,44,16,26,17,r,266c17,290,9,310,,310xe" filled="f" strokeweight=".25pt">
                    <v:stroke joinstyle="miter" endcap="square"/>
                    <v:path arrowok="t" o:connecttype="custom" o:connectlocs="0,229189;752,33269;12792,0;12792,196659;0,229189" o:connectangles="0,0,0,0,0"/>
                  </v:shape>
                  <v:shape id="Freeform 44" o:spid="_x0000_s1145" style="position:absolute;left:85655;top:11580;width:144;height:2325;visibility:visible;mso-wrap-style:square;v-text-anchor:top" coordsize="9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" path="m9,l,19,,140r2,4e" filled="f" strokeweight=".25pt">
                    <v:stroke joinstyle="miter" endcap="square"/>
                    <v:path arrowok="t" o:connecttype="custom" o:connectlocs="14391,0;0,30666;0,225961;3198,232417" o:connectangles="0,0,0,0"/>
                  </v:shape>
                  <v:line id="Line 45" o:spid="_x0000_s1146" style="position:absolute;visibility:visible;mso-wrap-style:square;v-text-anchor:top" from="85799,11580" to="85815,11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" strokeweight=".39689mm">
                    <v:stroke endcap="round"/>
                  </v:line>
                  <v:line id="Line 46" o:spid="_x0000_s1147" style="position:absolute;flip:x y;visibility:visible;mso-wrap-style:square;v-text-anchor:top" from="82569,12000" to="82969,12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" strokeweight=".39689mm">
                    <v:stroke endcap="round"/>
                  </v:line>
                  <v:line id="Line 47" o:spid="_x0000_s1148" style="position:absolute;flip:x;visibility:visible;mso-wrap-style:square;v-text-anchor:top" from="82473,12000" to="82569,12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" strokeweight=".39689mm">
                    <v:stroke endcap="round"/>
                  </v:line>
                  <v:line id="Line 48" o:spid="_x0000_s1149" style="position:absolute;flip:x y;visibility:visible;mso-wrap-style:square;v-text-anchor:top" from="83480,12226" to="83880,12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" strokeweight=".39689mm">
                    <v:stroke endcap="round"/>
                  </v:line>
                  <v:line id="Line 49" o:spid="_x0000_s1150" style="position:absolute;flip:x;visibility:visible;mso-wrap-style:square;v-text-anchor:top" from="83384,12226" to="83480,12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" strokeweight=".39689mm">
                    <v:stroke endcap="round"/>
                  </v:line>
                  <v:line id="Line 50" o:spid="_x0000_s1151" style="position:absolute;flip:x y;visibility:visible;mso-wrap-style:square;v-text-anchor:top" from="84424,12484" to="84807,12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" strokeweight=".39689mm">
                    <v:stroke endcap="round"/>
                  </v:line>
                  <v:line id="Line 51" o:spid="_x0000_s1152" style="position:absolute;flip:x;visibility:visible;mso-wrap-style:square;v-text-anchor:top" from="84312,12484" to="84424,12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" strokeweight=".39689mm">
                    <v:stroke endcap="round"/>
                  </v:line>
                  <v:line id="Line 52" o:spid="_x0000_s1153" style="position:absolute;visibility:visible;mso-wrap-style:square;v-text-anchor:top" from="85351,12404" to="85367,12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" strokeweight=".39689mm">
                    <v:stroke endcap="round"/>
                  </v:line>
                  <v:line id="Line 53" o:spid="_x0000_s1154" style="position:absolute;visibility:visible;mso-wrap-style:square;v-text-anchor:top" from="85223,12726" to="85239,12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" strokeweight=".39689mm">
                    <v:stroke endcap="round"/>
                  </v:line>
                  <v:shape id="Freeform 54" o:spid="_x0000_s1155" style="position:absolute;left:85431;top:12000;width:144;height:2324;visibility:visible;mso-wrap-style:square;v-text-anchor:top" coordsize="9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" path="m9,l1,19,,139r2,5e" filled="f" strokeweight=".25pt">
                    <v:stroke joinstyle="miter" endcap="square"/>
                    <v:path arrowok="t" o:connecttype="custom" o:connectlocs="14391,0;1599,30666;0,224347;3198,232417" o:connectangles="0,0,0,0"/>
                  </v:shape>
                  <v:line id="Line 55" o:spid="_x0000_s1156" style="position:absolute;visibility:visible;mso-wrap-style:square;v-text-anchor:top" from="85575,12000" to="85591,12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" strokeweight=".39689mm">
                    <v:stroke endcap="round"/>
                  </v:line>
                  <v:line id="Line 56" o:spid="_x0000_s1157" style="position:absolute;visibility:visible;mso-wrap-style:square;v-text-anchor:top" from="85447,12307" to="85463,12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" strokeweight=".39689mm">
                    <v:stroke endcap="round"/>
                  </v:line>
                  <v:line id="Line 57" o:spid="_x0000_s1158" style="position:absolute;visibility:visible;mso-wrap-style:square;v-text-anchor:top" from="85655,11887" to="85687,11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" strokeweight=".39689mm">
                    <v:stroke endcap="round"/>
                  </v:line>
                  <v:shape id="Freeform 58" o:spid="_x0000_s1159" style="position:absolute;left:85655;top:11887;width:32;height:2018;visibility:visible;mso-wrap-style:square;v-text-anchor:top" coordsize="2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" path="m,l2,4r,121l,121,,xe" stroked="f">
                    <v:path arrowok="t" o:connecttype="custom" o:connectlocs="0,0;3198,6456;3198,201750;0,195294;0,0" o:connectangles="0,0,0,0,0"/>
                  </v:shape>
                  <v:shape id="Freeform 59" o:spid="_x0000_s1160" style="position:absolute;left:85655;top:11887;width:32;height:2018;visibility:visible;mso-wrap-style:square;v-text-anchor:top" coordsize="2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" path="m,l2,4r,121l,121,,xe" filled="f" strokeweight=".25pt">
                    <v:stroke joinstyle="miter" endcap="square"/>
                    <v:path arrowok="t" o:connecttype="custom" o:connectlocs="0,0;3198,6456;3198,201750;0,195294;0,0" o:connectangles="0,0,0,0,0"/>
                  </v:shape>
                  <v:line id="Line 60" o:spid="_x0000_s1161" style="position:absolute;flip:x y;visibility:visible;mso-wrap-style:square;v-text-anchor:top" from="84280,12662" to="84312,12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" strokeweight=".39689mm">
                    <v:stroke endcap="round"/>
                  </v:line>
                  <v:line id="Line 61" o:spid="_x0000_s1162" style="position:absolute;visibility:visible;mso-wrap-style:square;v-text-anchor:top" from="84663,13162" to="85511,13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" strokeweight=".39689mm">
                    <v:stroke endcap="round"/>
                  </v:line>
                  <v:shape id="Freeform 62" o:spid="_x0000_s1163" style="position:absolute;left:84072;top:13114;width:176;height:839;visibility:visible;mso-wrap-style:square;v-text-anchor:top" coordsize="24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" path="m,115r20,-4l24,20c15,23,6,17,4,8,3,6,3,3,4,l,115xe" strokeweight="0">
                    <v:path arrowok="t" o:connecttype="custom" o:connectlocs="0,83928;14658,81009;17589,14596;2932,5838;2932,0;0,83928" o:connectangles="0,0,0,0,0,0"/>
                  </v:shape>
                  <v:shape id="Freeform 63" o:spid="_x0000_s1164" style="position:absolute;left:84072;top:13114;width:176;height:839;visibility:visible;mso-wrap-style:square;v-text-anchor:top" coordsize="24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" path="m,115r20,-4l24,20c15,23,6,17,4,8,3,6,3,3,4,l,115xe" filled="f" strokeweight=".25pt">
                    <v:stroke joinstyle="miter" endcap="square"/>
                    <v:path arrowok="t" o:connecttype="custom" o:connectlocs="0,83928;14658,81009;17589,14596;2932,5838;2932,0;0,83928" o:connectangles="0,0,0,0,0,0"/>
                  </v:shape>
                  <v:line id="Line 64" o:spid="_x0000_s1165" style="position:absolute;flip:x;visibility:visible;mso-wrap-style:square;v-text-anchor:top" from="83864,13114" to="84088,21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" strokeweight=".39689mm">
                    <v:stroke endcap="round"/>
                  </v:line>
                  <v:shape id="Freeform 65" o:spid="_x0000_s1166" style="position:absolute;left:84088;top:12952;width:575;height:307;visibility:visible;mso-wrap-style:square;v-text-anchor:top" coordsize="36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" path="m9,19r18,l36,10,27,,9,,,10r9,9xe" filled="f" strokeweight=".25pt">
                    <v:stroke joinstyle="miter" endcap="square"/>
                    <v:path arrowok="t" o:connecttype="custom" o:connectlocs="14391,30666;43172,30666;57562,16140;43172,0;14391,0;0,16140;14391,30666" o:connectangles="0,0,0,0,0,0,0"/>
                  </v:shape>
                  <v:line id="Line 66" o:spid="_x0000_s1167" style="position:absolute;flip:x;visibility:visible;mso-wrap-style:square;v-text-anchor:top" from="84104,13259" to="84232,21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" strokeweight=".39689mm">
                    <v:stroke endcap="round"/>
                  </v:line>
                  <v:line id="Line 67" o:spid="_x0000_s1168" style="position:absolute;flip:x;visibility:visible;mso-wrap-style:square;v-text-anchor:top" from="83656,13194" to="84168,13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" strokeweight=".39689mm">
                    <v:stroke endcap="round"/>
                  </v:line>
                  <v:shape id="Freeform 68" o:spid="_x0000_s1169" style="position:absolute;left:83816;top:12323;width:64;height:1985;visibility:visible;mso-wrap-style:square;v-text-anchor:top" coordsize="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" path="m4,l1,2,,123r4,-3l4,xe" stroked="f">
                    <v:path arrowok="t" o:connecttype="custom" o:connectlocs="6396,0;1599,3228;0,198522;6396,193680;6396,0" o:connectangles="0,0,0,0,0"/>
                  </v:shape>
                  <v:shape id="Freeform 69" o:spid="_x0000_s1170" style="position:absolute;left:83816;top:12323;width:64;height:1985;visibility:visible;mso-wrap-style:square;v-text-anchor:top" coordsize="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" path="m4,l1,2,,123r4,-3l4,xe" filled="f" strokeweight=".25pt">
                    <v:stroke joinstyle="miter" endcap="square"/>
                    <v:path arrowok="t" o:connecttype="custom" o:connectlocs="6396,0;1599,3228;0,198522;6396,193680;6396,0" o:connectangles="0,0,0,0,0"/>
                  </v:shape>
                  <v:line id="Line 70" o:spid="_x0000_s1171" style="position:absolute;flip:x y;visibility:visible;mso-wrap-style:square;v-text-anchor:top" from="82489,12985" to="84775,13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" strokeweight=".39689mm">
                    <v:stroke endcap="round"/>
                  </v:line>
                  <v:shape id="Freeform 71" o:spid="_x0000_s1172" style="position:absolute;left:83368;top:12258;width:464;height:2066;visibility:visible;mso-wrap-style:square;v-text-anchor:top" coordsize="62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" path="m61,277l62,12c42,15,20,11,1,l,262v18,12,40,17,61,15xe" strokeweight="0">
                    <v:path arrowok="t" o:connecttype="custom" o:connectlocs="45622,205111;46370,8886;748,0;0,194004;45622,205111" o:connectangles="0,0,0,0,0"/>
                  </v:shape>
                  <v:shape id="Freeform 72" o:spid="_x0000_s1173" style="position:absolute;left:83368;top:12258;width:464;height:2066;visibility:visible;mso-wrap-style:square;v-text-anchor:top" coordsize="62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" path="m61,277l62,12c42,15,20,11,1,l,262v18,12,40,17,61,15xe" filled="f" strokeweight=".25pt">
                    <v:stroke joinstyle="miter" endcap="square"/>
                    <v:path arrowok="t" o:connecttype="custom" o:connectlocs="45622,205111;46370,8886;748,0;0,194004;45622,205111" o:connectangles="0,0,0,0,0"/>
                  </v:shape>
                  <v:shape id="Freeform 73" o:spid="_x0000_s1174" style="position:absolute;left:82905;top:12097;width:64;height:1985;visibility:visible;mso-wrap-style:square;v-text-anchor:top" coordsize="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" path="m4,l1,2,,123r3,-3l4,xe" stroked="f">
                    <v:path arrowok="t" o:connecttype="custom" o:connectlocs="6396,0;1599,3228;0,198522;4797,193680;6396,0" o:connectangles="0,0,0,0,0"/>
                  </v:shape>
                  <v:shape id="Freeform 74" o:spid="_x0000_s1175" style="position:absolute;left:82905;top:12097;width:64;height:1985;visibility:visible;mso-wrap-style:square;v-text-anchor:top" coordsize="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" path="m4,l1,2,,123r3,-3l4,xe" filled="f" strokeweight=".25pt">
                    <v:stroke joinstyle="miter" endcap="square"/>
                    <v:path arrowok="t" o:connecttype="custom" o:connectlocs="6396,0;1599,3228;0,198522;4797,193680;6396,0" o:connectangles="0,0,0,0,0"/>
                  </v:shape>
                  <v:shape id="Freeform 75" o:spid="_x0000_s1176" style="position:absolute;left:82457;top:12032;width:464;height:2066;visibility:visible;mso-wrap-style:square;v-text-anchor:top" coordsize="62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" path="m61,277l62,12c42,15,20,11,1,l,262v18,12,40,17,61,15xe" strokeweight="0">
                    <v:path arrowok="t" o:connecttype="custom" o:connectlocs="45622,205111;46370,8886;748,0;0,194004;45622,205111" o:connectangles="0,0,0,0,0"/>
                  </v:shape>
                  <v:shape id="Freeform 76" o:spid="_x0000_s1177" style="position:absolute;left:82457;top:12032;width:464;height:2066;visibility:visible;mso-wrap-style:square;v-text-anchor:top" coordsize="62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" path="m61,277l62,12c42,15,20,11,1,l,262v18,12,40,17,61,15xe" filled="f" strokeweight=".25pt">
                    <v:stroke joinstyle="miter" endcap="square"/>
                    <v:path arrowok="t" o:connecttype="custom" o:connectlocs="45622,205111;46370,8886;748,0;0,194004;45622,205111" o:connectangles="0,0,0,0,0"/>
                  </v:shape>
                  <v:shape id="Freeform 77" o:spid="_x0000_s1178" style="position:absolute;left:84312;top:12517;width:447;height:2065;visibility:visible;mso-wrap-style:square;v-text-anchor:top" coordsize="61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" path="m61,277l61,11c42,15,20,10,,l,262v18,12,39,17,61,15xe" strokeweight="0">
                    <v:path arrowok="t" o:connecttype="custom" o:connectlocs="44771,205111;44771,8145;0,0;0,194004;44771,205111" o:connectangles="0,0,0,0,0"/>
                  </v:shape>
                  <v:shape id="Freeform 78" o:spid="_x0000_s1179" style="position:absolute;left:84312;top:12517;width:447;height:2065;visibility:visible;mso-wrap-style:square;v-text-anchor:top" coordsize="61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" path="m61,277l61,11c42,15,20,10,,l,262v18,12,39,17,61,15xe" filled="f" strokeweight=".25pt">
                    <v:stroke joinstyle="miter" endcap="square"/>
                    <v:path arrowok="t" o:connecttype="custom" o:connectlocs="44771,205111;44771,8145;0,0;0,194004;44771,205111" o:connectangles="0,0,0,0,0"/>
                  </v:shape>
                  <v:shape id="Freeform 79" o:spid="_x0000_s1180" style="position:absolute;left:84759;top:12581;width:48;height:1985;visibility:visible;mso-wrap-style:square;v-text-anchor:top" coordsize="3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" path="m3,l,1,,123r3,-3l3,xe" stroked="f">
                    <v:path arrowok="t" o:connecttype="custom" o:connectlocs="4797,0;0,1614;0,198522;4797,193680;4797,0" o:connectangles="0,0,0,0,0"/>
                  </v:shape>
                  <v:shape id="Freeform 80" o:spid="_x0000_s1181" style="position:absolute;left:84759;top:12581;width:48;height:1985;visibility:visible;mso-wrap-style:square;v-text-anchor:top" coordsize="3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" path="m3,l,1,,123r3,-3l3,xe" filled="f" strokeweight=".25pt">
                    <v:stroke joinstyle="miter" endcap="square"/>
                    <v:path arrowok="t" o:connecttype="custom" o:connectlocs="4797,0;0,1614;0,198522;4797,193680;4797,0" o:connectangles="0,0,0,0,0"/>
                  </v:shape>
                  <v:shape id="Freeform 81" o:spid="_x0000_s1182" style="position:absolute;left:85223;top:12726;width:16;height:2018;visibility:visible;mso-wrap-style:square;v-text-anchor:top" coordsize="1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" path="m,l1,3r,122l,120,,xe" stroked="f">
                    <v:path arrowok="t" o:connecttype="custom" o:connectlocs="0,0;1599,4842;1599,201750;0,193680;0,0" o:connectangles="0,0,0,0,0"/>
                  </v:shape>
                  <v:shape id="Freeform 82" o:spid="_x0000_s1183" style="position:absolute;left:85223;top:12726;width:16;height:2018;visibility:visible;mso-wrap-style:square;v-text-anchor:top" coordsize="1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" path="m,l1,3r,122l,120,,xe" filled="f" strokeweight=".25pt">
                    <v:stroke joinstyle="miter" endcap="square"/>
                    <v:path arrowok="t" o:connecttype="custom" o:connectlocs="0,0;1599,4842;1599,201750;0,193680;0,0" o:connectangles="0,0,0,0,0"/>
                  </v:shape>
                  <v:shape id="Freeform 83" o:spid="_x0000_s1184" style="position:absolute;left:85239;top:12452;width:128;height:2292;visibility:visible;mso-wrap-style:square;v-text-anchor:top" coordsize="16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" path="m,310l,44c8,44,15,26,16,r,265c16,290,9,310,,310xe" strokeweight="0">
                    <v:path arrowok="t" o:connecttype="custom" o:connectlocs="0,229189;0,32530;12792,0;12792,195920;0,229189" o:connectangles="0,0,0,0,0"/>
                  </v:shape>
                  <v:shape id="Freeform 84" o:spid="_x0000_s1185" style="position:absolute;left:85239;top:12452;width:128;height:2292;visibility:visible;mso-wrap-style:square;v-text-anchor:top" coordsize="16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" path="m,310l,44c8,44,15,26,16,r,265c16,290,9,310,,310xe" filled="f" strokeweight=".25pt">
                    <v:stroke joinstyle="miter" endcap="square"/>
                    <v:path arrowok="t" o:connecttype="custom" o:connectlocs="0,229189;0,32530;12792,0;12792,195920;0,229189" o:connectangles="0,0,0,0,0"/>
                  </v:shape>
                  <v:shape id="Freeform 85" o:spid="_x0000_s1186" style="position:absolute;left:85431;top:12307;width:32;height:2017;visibility:visible;mso-wrap-style:square;v-text-anchor:top" coordsize="2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" path="m1,l2,3r,122l,120,1,xe" stroked="f">
                    <v:path arrowok="t" o:connecttype="custom" o:connectlocs="1599,0;3198,4842;3198,201750;0,193680;1599,0" o:connectangles="0,0,0,0,0"/>
                  </v:shape>
                  <v:shape id="Freeform 86" o:spid="_x0000_s1187" style="position:absolute;left:85431;top:12307;width:32;height:2017;visibility:visible;mso-wrap-style:square;v-text-anchor:top" coordsize="2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" path="m1,l2,3r,122l,120,1,xe" filled="f" strokeweight=".25pt">
                    <v:stroke joinstyle="miter" endcap="square"/>
                    <v:path arrowok="t" o:connecttype="custom" o:connectlocs="1599,0;3198,4842;3198,201750;0,193680;1599,0" o:connectangles="0,0,0,0,0"/>
                  </v:shape>
                  <v:shape id="Freeform 87" o:spid="_x0000_s1188" style="position:absolute;left:85463;top:12032;width:128;height:2292;visibility:visible;mso-wrap-style:square;v-text-anchor:top" coordsize="17,3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" path="m,309l,44c8,44,15,25,17,l16,265v,24,-7,44,-16,44xe" strokeweight="0">
                    <v:path arrowok="t" o:connecttype="custom" o:connectlocs="0,229189;0,32635;12792,0;12040,196554;0,229189" o:connectangles="0,0,0,0,0"/>
                  </v:shape>
                  <v:shape id="Freeform 88" o:spid="_x0000_s1189" style="position:absolute;left:85463;top:12032;width:128;height:2292;visibility:visible;mso-wrap-style:square;v-text-anchor:top" coordsize="17,3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" path="m,309l,44c8,44,15,25,17,l16,265v,24,-7,44,-16,44xe" filled="f" strokeweight=".25pt">
                    <v:stroke joinstyle="miter" endcap="square"/>
                    <v:path arrowok="t" o:connecttype="custom" o:connectlocs="0,229189;0,32635;12792,0;12040,196554;0,229189" o:connectangles="0,0,0,0,0"/>
                  </v:shape>
                  <v:shape id="Freeform 89" o:spid="_x0000_s1190" style="position:absolute;left:85223;top:12404;width:128;height:2340;visibility:visible;mso-wrap-style:square;v-text-anchor:top" coordsize="8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" path="m8,l,20,,140r1,5e" filled="f" strokeweight=".25pt">
                    <v:stroke joinstyle="miter" endcap="square"/>
                    <v:path arrowok="t" o:connecttype="custom" o:connectlocs="12792,0;0,32280;0,225961;1599,234031" o:connectangles="0,0,0,0"/>
                  </v:shape>
                </v:group>
                <v:shape id="Graphic 169" o:spid="_x0000_s1191" type="#_x0000_t75" alt="Building outline" style="position:absolute;left:21269;top:37199;width:25345;height:253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">
                  <v:imagedata r:id="rId13" o:title="Building outline"/>
                </v:shape>
                <v:shape id="Straight Arrow Connector 1769371605" o:spid="_x0000_s1192" type="#_x0000_t32" style="position:absolute;left:13487;top:25066;width:28999;height:13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" strokecolor="black [3213]" strokeweight="3pt">
                  <v:stroke endarrow="open" endarrowwidth="wide" endarrowlength="long" joinstyle="miter"/>
                  <o:lock v:ext="edit" shapetype="f"/>
                </v:shape>
                <v:shape id="Straight Arrow Connector 1985886036" o:spid="_x0000_s1193" type="#_x0000_t32" style="position:absolute;left:58751;top:15240;width:4431;height:2226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" strokecolor="black [3213]" strokeweight="3pt">
                  <v:stroke endarrow="open" endarrowwidth="wide" endarrowlength="long" joinstyle="miter"/>
                  <o:lock v:ext="edit" shapetype="f"/>
                </v:shape>
                <v:shape id="Graphic 184" o:spid="_x0000_s1194" type="#_x0000_t75" alt="Building outline" style="position:absolute;left:26990;width:25345;height:25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">
                  <v:imagedata r:id="rId13" o:title="Building outline"/>
                </v:shape>
                <v:shape id="Straight Arrow Connector 2139640650" o:spid="_x0000_s1195" type="#_x0000_t32" style="position:absolute;left:13377;top:28323;width:15409;height:1586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" strokecolor="black [3213]" strokeweight="3pt">
                  <v:stroke endarrow="open" endarrowwidth="wide" endarrowlength="long" joinstyle="miter"/>
                  <o:lock v:ext="edit" shapetype="f"/>
                </v:shape>
                <v:shape id="Straight Arrow Connector 422207199" o:spid="_x0000_s1196" type="#_x0000_t32" style="position:absolute;left:63852;top:14122;width:18398;height:16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" strokecolor="black [3213]" strokeweight="3pt">
                  <v:stroke endarrow="open" endarrowwidth="wide" endarrowlength="long" joinstyle="miter"/>
                  <o:lock v:ext="edit" shapetype="f"/>
                </v:shape>
                <v:group id="Group 1146323876" o:spid="_x0000_s1197" style="position:absolute;left:54507;top:37501;width:8488;height:11467" coordorigin="54507,37501" coordsize="16011,20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">
                  <v:shape id="Freeform 4" o:spid="_x0000_s1198" style="position:absolute;left:61087;top:44018;width:2681;height:2683;visibility:visible;mso-wrap-style:square;v-text-anchor:middle" coordsize="268116,26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" path="m185354,258089v16206,-6699,31073,-16668,43498,-29101c241278,216555,251222,201680,257936,185464v6735,-16215,10181,-33731,10181,-51326c268117,116523,264651,99007,257936,82812,251241,66596,241278,51720,228852,39288,216427,26855,201560,16905,185354,10186,169148,3448,151643,,134058,,116454,,98949,3468,82763,10186,66557,16885,51690,26855,39264,39288,26839,51720,16895,66596,10180,82812,3446,99027,,116543,,134138v,17614,3466,35130,10180,51326c16875,201680,26839,216555,39264,228988v12426,12433,27293,22383,43499,29101c98969,264828,116474,268276,134058,268276v17604,,35110,-3468,51296,-10187xm96881,223984c85185,219137,74374,211925,65355,202882,56337,193838,49110,183041,44266,171337,39402,159614,36921,147024,36902,134158v19,-12866,2520,-25476,7364,-37180c49110,85275,56317,74458,65355,65434,74394,56410,85185,49179,96881,44332v11717,-4867,24299,-7350,37158,-7369c146897,36982,159500,39485,171196,44332v11697,4847,22507,12058,31526,21102c211741,74477,218967,85275,223811,96978v4864,11723,7345,24314,7365,37180c231156,147024,228655,159634,223811,171337v-4844,11704,-12051,22521,-21089,31545c193684,211906,182893,219137,171196,223984v-11716,4866,-24299,7349,-37157,7368c121180,231333,108578,228830,96881,223984xe" filled="f" stroked="f" strokeweight=".05467mm">
                    <v:stroke joinstyle="miter"/>
                    <v:path arrowok="t" o:connecttype="custom" o:connectlocs="185354,258089;228852,228988;257936,185464;268117,134138;257936,82812;228852,39288;185354,10186;134058,0;82763,10186;39264,39288;10180,82812;0,134138;10180,185464;39264,228988;82763,258089;134058,268276;185354,258089;96881,223984;65355,202882;44266,171337;36902,134158;44266,96978;65355,65434;96881,44332;134039,36963;171196,44332;202722,65434;223811,96978;231176,134158;223811,171337;202722,202882;171196,223984;134039,231352;96881,223984" o:connectangles="0,0,0,0,0,0,0,0,0,0,0,0,0,0,0,0,0,0,0,0,0,0,0,0,0,0,0,0,0,0,0,0,0,0"/>
                  </v:shape>
                  <v:shape id="Freeform 5" o:spid="_x0000_s1199" style="position:absolute;left:58167;top:43292;width:8679;height:14816;visibility:visible;mso-wrap-style:square;v-text-anchor:middle" coordsize="867884,14815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" path="m866854,1454198v,,-242164,-684659,-357811,-1011393c503648,427555,494216,414866,482165,405724v7817,-2207,15497,-4847,22979,-7960c530192,387380,553053,372051,572154,352940v19100,-19112,34440,-41988,44798,-67050c627349,260848,632685,233658,632665,206743v,-26914,-5316,-54104,-15713,-79146c606574,102534,591254,79659,572154,60547,553053,41435,530192,26087,505144,15723,480117,5320,452943,-20,426044,,399146,,371972,5320,346944,15723,321897,26107,299036,41435,279935,60547v-19101,19112,-34440,41987,-44798,67050c224740,152639,219404,179829,219424,206743v,26915,5316,54105,15713,79147c245515,310952,260834,333828,279935,352940v19101,19111,41962,34460,67009,44824c358247,402473,370003,406118,381975,408738v-10279,8847,-18332,20413,-23176,34047l1362,1450534v-3249,9162,-571,19131,6813,25436c12507,1479655,17824,1481546,23200,1481546v3800,,7640,-946,11165,-2876l433271,1260794r408004,215531c843973,1477744,846867,1478433,849722,1478433v6518,,12800,-3527,16069,-9674c868252,1464089,868469,1458848,866834,1454238r,l866854,1454198xm306026,326813c290332,311110,277730,292294,269223,271724v-8526,-20550,-12898,-42815,-12898,-65000c256325,184538,260697,162274,269223,141724v8507,-20551,21109,-39367,36803,-55090c321720,70931,340525,58321,361083,49809v20538,-8531,42789,-12905,64961,-12905c448217,36904,470468,41278,491006,49809v20538,8512,39343,21122,55057,36825c561757,102337,574359,121154,582866,141724v8526,20550,12898,42814,12898,65000c595764,228909,591392,251174,582866,271724v-8507,20550,-21109,39366,-36803,55089c530369,342517,511564,355127,491006,363638v-20538,8532,-42789,12906,-64962,12906c403872,376544,381621,372170,361083,363638v-20538,-8511,-39343,-21121,-55057,-36825xm393002,454902v7562,-21318,26091,-28923,40919,-28923l433921,425979v14828,,33337,7605,40899,28923c532082,616684,620358,866242,694909,1076965r-10672,5497c683567,1082738,682898,1083034,682248,1083388l432956,1219556,170865,1081103,392983,454902r19,xm47007,1430378l158617,1115681r236138,124740l47007,1430358r,20xm690144,1120469r,40c690144,1120509,694575,1118066,694575,1118066r5100,-2779c699891,1115169,700108,1115012,700325,1114874r6695,-3724c754988,1246765,795946,1362560,817153,1422516l471492,1239909,690144,1120469xe" filled="f" stroked="f" strokeweight=".05467mm">
                    <v:stroke joinstyle="miter"/>
                    <v:path arrowok="t" o:connecttype="custom" o:connectlocs="866854,1454198;509043,442805;482165,405724;505144,397764;572154,352940;616952,285890;632665,206743;616952,127597;572154,60547;505144,15723;426044,0;346944,15723;279935,60547;235137,127597;219424,206743;235137,285890;279935,352940;346944,397764;381975,408738;358799,442785;1362,1450534;8175,1475970;23200,1481546;34365,1478670;433271,1260794;841275,1476325;849722,1478433;865791,1468759;866834,1454238;866834,1454238;306026,326813;269223,271724;256325,206724;269223,141724;306026,86634;361083,49809;426044,36904;491006,49809;546063,86634;582866,141724;595764,206724;582866,271724;546063,326813;491006,363638;426044,376544;361083,363638;306026,326813;393002,454902;433921,425979;433921,425979;474820,454902;694909,1076965;684237,1082462;682248,1083388;432956,1219556;170865,1081103;392983,454902;47007,1430378;158617,1115681;394755,1240421;47007,1430358;690144,1120469;690144,1120509;694575,1118066;699675,1115287;700325,1114874;707020,1111150;817153,1422516;471492,1239909;690144,1120469" o:connectangles="0,0,0,0,0,0,0,0,0,0,0,0,0,0,0,0,0,0,0,0,0,0,0,0,0,0,0,0,0,0,0,0,0,0,0,0,0,0,0,0,0,0,0,0,0,0,0,0,0,0,0,0,0,0,0,0,0,0,0,0,0,0,0,0,0,0,0,0,0,0"/>
                  </v:shape>
                  <v:shape id="Freeform 6" o:spid="_x0000_s1200" style="position:absolute;left:56931;top:39927;width:11162;height:10310;visibility:visible;mso-wrap-style:square;v-text-anchor:middle" coordsize="1116154,1031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" path="m860649,1027905v61122,-39603,115292,-91797,159362,-155299c1061677,812590,1090702,744497,1104860,672798,1142471,482368,1084736,295702,952706,163554,847298,58084,707155,,558072,,408989,,268866,58084,163459,163554,33535,293594,-24436,476398,9551,663636v14001,77137,44936,150373,90324,214290c141660,936759,192287,985740,249135,1023708v10417,6955,24595,2404,29183,-9261c281724,1005778,278554,995946,270816,990784,244370,973111,219362,952876,196126,930198,96803,833318,40112,700086,39384,561279,38635,421585,92649,290126,191302,191434,289266,93392,419524,39406,558072,39406v172831,,332764,84013,433229,232751c1028340,326991,1053998,388858,1066620,453819v34282,176401,-19435,349196,-141758,471591c898496,951792,869766,975002,839185,994804v-7797,5063,-10909,14954,-7522,23624l831663,1018428v4510,11585,18549,16195,28986,9437l860649,1027905xe" filled="f" stroked="f" strokeweight=".05467mm">
                    <v:stroke joinstyle="miter"/>
                    <v:path arrowok="t" o:connecttype="custom" o:connectlocs="860649,1027905;1020011,872606;1104860,672798;952706,163554;558072,0;163459,163554;9551,663636;99875,877926;249135,1023708;278318,1014447;270816,990784;196126,930198;39384,561279;191302,191434;558072,39406;991301,272157;1066620,453819;924862,925410;839185,994804;831663,1018428;831663,1018428;860649,1027865" o:connectangles="0,0,0,0,0,0,0,0,0,0,0,0,0,0,0,0,0,0,0,0,0,0"/>
                  </v:shape>
                  <v:shape id="Freeform 7" o:spid="_x0000_s1201" style="position:absolute;left:58057;top:41053;width:8911;height:8106;visibility:visible;mso-wrap-style:square;v-text-anchor:middle" coordsize="891121,810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" path="m683835,774780v-7247,5281,-9984,14797,-6735,23171c681846,810128,696792,814403,707346,806699v20479,-14935,39836,-31741,57893,-50321c846820,672364,892110,559033,891106,441898,890101,324272,843846,213856,760611,130572,676451,46381,564565,,445550,,326536,,211755,47583,127260,133862,44911,217954,-950,331838,15,449563,980,567249,47235,677743,130509,761067v14966,14974,30797,28747,47397,41278c188362,810246,203485,805951,208270,793754v3230,-8255,630,-17673,-6439,-23013c103237,696520,39378,578499,39378,445819,39378,221284,222290,38716,446830,39406v220917,690,401959,179908,404893,400936c853535,577672,786899,699811,683874,774761r-39,19xe" filled="f" stroked="f" strokeweight=".05467mm">
                    <v:stroke joinstyle="miter"/>
                    <v:path arrowok="t" o:connecttype="custom" o:connectlocs="683835,774780;677100,797951;707346,806699;765239,756378;891106,441898;760611,130572;445550,0;127260,133862;15,449563;130509,761067;177906,802345;208270,793754;201831,770741;39378,445819;446830,39406;851723,440342;683874,774761" o:connectangles="0,0,0,0,0,0,0,0,0,0,0,0,0,0,0,0,0"/>
                  </v:shape>
                  <v:shape id="Freeform 9" o:spid="_x0000_s1202" style="position:absolute;left:54507;top:37501;width:16011;height:15028;visibility:visible;mso-wrap-style:square;v-text-anchor:middle" coordsize="1601119,1502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" path="m1538186,489225c1497858,393843,1440143,308174,1366636,234623,1293108,161052,1207510,103303,1112165,62951,1013472,21181,908616,,800550,,692484,,587648,21181,488935,62951,393609,103303,307992,161052,234484,234623,160976,308174,103242,393843,62933,489225,21168,587996,,692895,,801025v,108130,21168,213028,62933,311800c103242,1208207,160976,1293875,234484,1367427v50567,50616,106865,93727,168105,128857c413025,1502274,426336,1497604,430747,1486393v3584,-9122,-118,-19447,-8605,-24313c363935,1428683,310394,1387681,262328,1339566,192423,1269621,137544,1188169,99205,1097476,59507,1003591,39383,903855,39383,801025v,-102830,20124,-202567,59822,-296451c137544,413881,192423,332429,262328,262483,332232,192538,413636,137606,504275,99244,598104,59542,697801,39406,800550,39406v102749,,202446,20136,296275,59838c1187464,137606,1268868,192538,1338792,262483v69904,69946,124784,151398,163123,242091c1541593,598458,1561717,698195,1561717,801025v,102830,-20124,202566,-59802,296451c1463576,1188169,1408696,1269621,1338792,1339566v-49937,49967,-105722,92250,-166549,126297c1163638,1470670,1159857,1481054,1163441,1490255v4352,11172,17565,15880,28041,10029c1255478,1464444,1314139,1419974,1366655,1367446v73508,-73551,131223,-159220,171551,-254602c1579951,1014073,1601120,909174,1601120,801044v,-108129,-21169,-213028,-62914,-311799l1538186,489225xe" filled="f" stroked="f" strokeweight=".05467mm">
                    <v:stroke joinstyle="miter"/>
                    <v:path arrowok="t" o:connecttype="custom" o:connectlocs="1538186,489225;1366636,234623;1112165,62951;800550,0;488935,62951;234484,234623;62933,489225;0,801025;62933,1112825;234484,1367427;402589,1496284;430747,1486393;422142,1462080;262328,1339566;99205,1097476;39383,801025;99205,504574;262328,262483;504275,99244;800550,39406;1096825,99244;1338792,262483;1501915,504574;1561717,801025;1501915,1097476;1338792,1339566;1172243,1465863;1163441,1490255;1191482,1500284;1366655,1367446;1538206,1112844;1601120,801044;1538206,489245" o:connectangles="0,0,0,0,0,0,0,0,0,0,0,0,0,0,0,0,0,0,0,0,0,0,0,0,0,0,0,0,0,0,0,0,0"/>
                  </v:shape>
                </v:group>
                <v:shape id="Freeform 5" o:spid="_x0000_s1203" style="position:absolute;left:42757;top:23990;width:3010;height:5484;visibility:visible;mso-wrap-style:square;v-text-anchor:middle" coordsize="767080,154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" path="m767051,107554v-159,-8489,-1275,-16939,-3326,-25149c759503,66023,751517,50579,740345,37804,729292,24931,715133,14807,699520,8290,691693,5082,683508,2750,675164,1395v-2091,-359,-4202,-538,-6293,-837c666760,419,664649,199,662518,120l659331,40,657738,,109402,c92415,80,75527,3906,60432,11578,52884,15405,45715,20028,39242,25489,32770,30949,26895,37147,21777,43903,11660,57514,4630,73377,1743,90077v-419,2073,-697,4185,-936,6278c488,98447,408,100579,229,102692,50,104804,90,106937,10,109049r,1318454c10,1429934,-30,1432704,50,1434657v159,8490,1274,16939,3326,25150c7598,1476188,15583,1491633,26756,1504407v11052,12874,25212,22998,40825,29514c75408,1537130,83593,1539462,91937,1540817v2091,358,4202,538,6293,837c100341,1541793,102452,1542012,104583,1542092r3186,80l109362,1542212r548316,c674666,1542132,691554,1538306,706649,1530633v7548,-3826,14717,-8450,21190,-13910c734311,1511263,740186,1505065,745304,1498309v10117,-13611,17147,-29474,20034,-46174c765756,1450062,766035,1447950,766274,1445857v319,-2092,398,-4225,578,-6337c767031,1437407,766971,1435275,767071,1433163r,-1318474c767071,112258,767111,109488,767031,107535r20,19xm726604,436854r,996149c726504,1434358,726584,1435713,726445,1437049v-140,1335,-140,2690,-379,4005c725907,1442390,725747,1443705,725469,1445000v-1793,10483,-6234,20387,-12587,28996c709636,1478261,705932,1482167,701830,1485635v-4083,3467,-8623,6357,-13363,8768c678967,1499246,668472,1501597,657659,1501677r-548316,l108327,1501637r-2031,-40c104941,1501557,103627,1501378,102273,1501318v-1315,-219,-2649,-319,-3963,-538c93052,1499903,87954,1498469,83035,1496456v-9758,-4086,-18760,-10463,-25730,-18614c50215,1469771,45257,1460046,42588,1449823v-1275,-5142,-1972,-10443,-2071,-15863l40477,1432943r,-1323734c40577,107853,40477,106498,40616,105163v140,-1335,140,-2690,379,-4006c41154,99822,41313,98507,41592,97212,43385,86729,47826,76825,54178,68215v3247,-4264,6951,-8170,11053,-11638c69314,53110,73854,50220,78594,47809v9499,-4843,19995,-7195,30808,-7274l657738,40535r1016,40l660785,40614v1354,40,2669,220,4023,279c666122,41113,667457,41212,668771,41431v5258,877,10356,2312,15275,4325c693804,49841,702806,56218,709776,64369v7089,8071,12048,17796,14717,28020c725767,97530,726464,102831,726564,108252r40,1016l726604,436834r,20xe" fillcolor="windowText" strokecolor="windowText" strokeweight=".05517mm">
                  <v:stroke joinstyle="miter"/>
                  <v:path arrowok="t" o:connecttype="custom" o:connectlocs="300957,38244;299652,29302;290478,13442;274460,2948;264904,496;262435,198;259943,43;258692,14;258067,0;42924,0;23711,4117;15397,9063;8544,15611;684,32030;317,34262;90,36516;4,38776;4,507596;20,510140;1325,519083;10498,534942;26516,545436;36072,547888;38541,548186;41034,548342;42284,548370;42909,548384;258044,548384;277258,544267;285572,539321;292424,532773;300285,516355;300652,514122;300879,511869;300964,509608;300964,40781;300949,38238;285087,155338;285087,509551;285025,510990;284876,512414;284642,513817;279703,524128;275367,528267;270124,531384;258036,533971;42901,533971;42503,533957;41706,533942;40127,533843;38572,533652;32579,532114;22484,525495;16710,515532;15897,509892;15881,509530;15881,38833;15936,37394;16085,35970;16319,34567;21257,24256;25594,20118;30837,17000;42924,14414;258067,14414;258466,14428;259263,14442;260841,14541;262396,14732;268389,16270;278484,22889;284259,32852;285071,38493;285087,38854;285087,155331" o:connectangles="0,0,0,0,0,0,0,0,0,0,0,0,0,0,0,0,0,0,0,0,0,0,0,0,0,0,0,0,0,0,0,0,0,0,0,0,0,0,0,0,0,0,0,0,0,0,0,0,0,0,0,0,0,0,0,0,0,0,0,0,0,0,0,0,0,0,0,0,0,0,0,0,0,0,0"/>
                </v:shape>
                <v:shape id="TextBox 217" o:spid="_x0000_s1204" type="#_x0000_t202" style="position:absolute;left:-6816;top:41948;width:34654;height:10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" filled="f" stroked="f">
                  <v:textbox>
                    <w:txbxContent>
                      <w:p w14:paraId="3EF513CD" w14:textId="77777777" w:rsidR="005A68D0" w:rsidRDefault="005A68D0" w:rsidP="005A68D0">
                        <w:pPr>
                          <w:jc w:val="center"/>
                          <w:textAlignment w:val="baseline"/>
                          <w:rPr>
                            <w:rFonts w:ascii="Microsoft Sans Serif" w:hAnsi="Microsoft Sans Serif" w:cstheme="minorBidi"/>
                            <w:color w:val="13161E"/>
                            <w:kern w:val="24"/>
                            <w:sz w:val="36"/>
                            <w:szCs w:val="36"/>
                          </w:rPr>
                        </w:pPr>
                        <w:r w:rsidRPr="00A04FB3">
                          <w:rPr>
                            <w:rFonts w:ascii="Microsoft Sans Serif" w:hAnsi="Microsoft Sans Serif" w:cstheme="minorBidi"/>
                            <w:color w:val="13161E"/>
                            <w:kern w:val="24"/>
                            <w:sz w:val="32"/>
                            <w:szCs w:val="32"/>
                          </w:rPr>
                          <w:t>RAN</w:t>
                        </w:r>
                        <w:r>
                          <w:rPr>
                            <w:rFonts w:ascii="Microsoft Sans Serif" w:hAnsi="Microsoft Sans Serif"/>
                            <w:color w:val="13161E"/>
                            <w:kern w:val="24"/>
                            <w:sz w:val="32"/>
                            <w:szCs w:val="32"/>
                          </w:rPr>
                          <w:t xml:space="preserve">                    </w:t>
                        </w:r>
                        <w:r w:rsidRPr="00A04FB3">
                          <w:rPr>
                            <w:rFonts w:ascii="Microsoft Sans Serif" w:hAnsi="Microsoft Sans Serif" w:cstheme="minorBidi"/>
                            <w:color w:val="13161E"/>
                            <w:kern w:val="24"/>
                            <w:sz w:val="32"/>
                            <w:szCs w:val="32"/>
                          </w:rPr>
                          <w:t>(sensing</w:t>
                        </w:r>
                        <w:r>
                          <w:rPr>
                            <w:rFonts w:ascii="Microsoft Sans Serif" w:hAnsi="Microsoft Sans Serif" w:cstheme="minorBidi"/>
                            <w:color w:val="13161E"/>
                            <w:kern w:val="24"/>
                            <w:sz w:val="36"/>
                            <w:szCs w:val="36"/>
                          </w:rPr>
                          <w:t xml:space="preserve"> transmitter)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1B75ECB" w14:textId="359A5040" w:rsidR="005A68D0" w:rsidRDefault="005A68D0" w:rsidP="005A68D0"/>
    <w:p w14:paraId="035B1571" w14:textId="77777777" w:rsidR="005A68D0" w:rsidRDefault="005A68D0" w:rsidP="005A68D0"/>
    <w:p w14:paraId="669F2798" w14:textId="77777777" w:rsidR="005A68D0" w:rsidRDefault="005A68D0" w:rsidP="005A68D0"/>
    <w:p w14:paraId="6DDD9F27" w14:textId="77777777" w:rsidR="005A68D0" w:rsidRDefault="005A68D0" w:rsidP="005A68D0"/>
    <w:p w14:paraId="3BE1DCCC" w14:textId="77777777" w:rsidR="005A68D0" w:rsidRDefault="005A68D0" w:rsidP="005A68D0"/>
    <w:p w14:paraId="50A11938" w14:textId="77777777" w:rsidR="005A68D0" w:rsidRDefault="005A68D0" w:rsidP="005A68D0"/>
    <w:p w14:paraId="008EC59E" w14:textId="5B3BE550" w:rsidR="005A68D0" w:rsidRDefault="005A68D0" w:rsidP="005A68D0"/>
    <w:p w14:paraId="2FF292C4" w14:textId="77777777" w:rsidR="005A68D0" w:rsidRDefault="005A68D0" w:rsidP="005A68D0"/>
    <w:p w14:paraId="647A88BF" w14:textId="77777777" w:rsidR="005A68D0" w:rsidRDefault="005A68D0" w:rsidP="005A68D0"/>
    <w:p w14:paraId="7573EBD3" w14:textId="77777777" w:rsidR="005A68D0" w:rsidRDefault="005A68D0" w:rsidP="005A68D0"/>
    <w:p w14:paraId="38293109" w14:textId="77777777" w:rsidR="005A68D0" w:rsidRDefault="005A68D0" w:rsidP="005A68D0"/>
    <w:p w14:paraId="2E6D4D2E" w14:textId="78AF5762" w:rsidR="005A68D0" w:rsidRDefault="005A68D0" w:rsidP="005A68D0"/>
    <w:p w14:paraId="450F03F8" w14:textId="7987DE83" w:rsidR="005A68D0" w:rsidRDefault="005A68D0" w:rsidP="005A68D0"/>
    <w:p w14:paraId="7657B744" w14:textId="77777777" w:rsidR="005A68D0" w:rsidRDefault="005A68D0" w:rsidP="005A68D0"/>
    <w:p w14:paraId="180C482C" w14:textId="77777777" w:rsidR="005A68D0" w:rsidRDefault="005A68D0" w:rsidP="005A68D0"/>
    <w:p w14:paraId="7973E302" w14:textId="77777777" w:rsidR="005A68D0" w:rsidRDefault="005A68D0" w:rsidP="005A68D0"/>
    <w:p w14:paraId="3ADB8113" w14:textId="7D162DC3" w:rsidR="00424934" w:rsidRPr="00190D2F" w:rsidRDefault="00424934" w:rsidP="00424934">
      <w:pPr>
        <w:pStyle w:val="TF"/>
        <w:rPr>
          <w:lang w:eastAsia="zh-CN"/>
        </w:rPr>
      </w:pPr>
      <w:r w:rsidRPr="005A68D0">
        <w:rPr>
          <w:lang w:eastAsia="zh-CN"/>
        </w:rPr>
        <w:t>Figure 5.</w:t>
      </w:r>
      <w:r w:rsidR="00E8481D" w:rsidRPr="005A68D0">
        <w:rPr>
          <w:lang w:eastAsia="zh-CN"/>
        </w:rPr>
        <w:t>x</w:t>
      </w:r>
      <w:r w:rsidRPr="005A68D0">
        <w:rPr>
          <w:lang w:eastAsia="zh-CN"/>
        </w:rPr>
        <w:t xml:space="preserve">.3-1: </w:t>
      </w:r>
      <w:r w:rsidR="00015E16" w:rsidRPr="005A68D0">
        <w:rPr>
          <w:lang w:eastAsia="zh-CN"/>
        </w:rPr>
        <w:t>Sensing Relays for Localization</w:t>
      </w:r>
    </w:p>
    <w:p w14:paraId="42A5E006" w14:textId="6229A8D5" w:rsidR="0004345C" w:rsidRDefault="002E0B06" w:rsidP="00AE5401">
      <w:pPr>
        <w:rPr>
          <w:rFonts w:eastAsia="SimSun"/>
          <w:lang w:eastAsia="zh-CN"/>
        </w:rPr>
      </w:pPr>
      <w:bookmarkStart w:id="2" w:name="_MCCTEMPBM_CRPT81540068___5"/>
      <w:r w:rsidRPr="00AA6835">
        <w:rPr>
          <w:rFonts w:eastAsia="SimSun"/>
          <w:lang w:eastAsia="zh-CN"/>
        </w:rPr>
        <w:t>S</w:t>
      </w:r>
      <w:r w:rsidR="00AE5401" w:rsidRPr="00AA6835">
        <w:rPr>
          <w:rFonts w:eastAsia="SimSun"/>
          <w:lang w:eastAsia="zh-CN"/>
        </w:rPr>
        <w:t xml:space="preserve">tep 1 </w:t>
      </w:r>
      <w:r w:rsidR="00D50AE0">
        <w:rPr>
          <w:rFonts w:eastAsia="SimSun"/>
          <w:lang w:eastAsia="zh-CN"/>
        </w:rPr>
        <w:t xml:space="preserve">One day Bob’s </w:t>
      </w:r>
      <w:r w:rsidR="00E9051F">
        <w:rPr>
          <w:rFonts w:eastAsia="SimSun"/>
          <w:lang w:eastAsia="zh-CN"/>
        </w:rPr>
        <w:t>vehicle</w:t>
      </w:r>
      <w:r w:rsidR="00702FDB">
        <w:rPr>
          <w:rFonts w:eastAsia="SimSun"/>
          <w:lang w:eastAsia="zh-CN"/>
        </w:rPr>
        <w:t xml:space="preserve"> was stolen so </w:t>
      </w:r>
      <w:r w:rsidR="00E17E8A">
        <w:rPr>
          <w:rFonts w:eastAsia="SimSun"/>
          <w:lang w:eastAsia="zh-CN"/>
        </w:rPr>
        <w:t>he</w:t>
      </w:r>
      <w:r w:rsidR="00015E16">
        <w:rPr>
          <w:rFonts w:eastAsia="SimSun"/>
          <w:lang w:eastAsia="zh-CN"/>
        </w:rPr>
        <w:t xml:space="preserve"> prompt</w:t>
      </w:r>
      <w:r w:rsidR="00AA712A">
        <w:rPr>
          <w:rFonts w:eastAsia="SimSun"/>
          <w:lang w:eastAsia="zh-CN"/>
        </w:rPr>
        <w:t>ly</w:t>
      </w:r>
      <w:r w:rsidR="00015E16">
        <w:rPr>
          <w:rFonts w:eastAsia="SimSun"/>
          <w:lang w:eastAsia="zh-CN"/>
        </w:rPr>
        <w:t xml:space="preserve"> reported it to the </w:t>
      </w:r>
      <w:r w:rsidR="00D50AE0">
        <w:rPr>
          <w:rFonts w:eastAsia="SimSun"/>
          <w:lang w:eastAsia="zh-CN"/>
        </w:rPr>
        <w:t xml:space="preserve"> authori</w:t>
      </w:r>
      <w:r w:rsidR="0004345C">
        <w:rPr>
          <w:rFonts w:eastAsia="SimSun"/>
          <w:lang w:eastAsia="zh-CN"/>
        </w:rPr>
        <w:t>ties</w:t>
      </w:r>
      <w:r w:rsidR="00702FDB">
        <w:rPr>
          <w:rFonts w:eastAsia="SimSun"/>
          <w:lang w:eastAsia="zh-CN"/>
        </w:rPr>
        <w:t>.</w:t>
      </w:r>
      <w:r w:rsidR="0004345C">
        <w:rPr>
          <w:rFonts w:eastAsia="SimSun"/>
          <w:lang w:eastAsia="zh-CN"/>
        </w:rPr>
        <w:t xml:space="preserve"> </w:t>
      </w:r>
    </w:p>
    <w:p w14:paraId="1E84F22A" w14:textId="57F618F6" w:rsidR="006A660A" w:rsidRDefault="0004345C" w:rsidP="00AE540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Step</w:t>
      </w:r>
      <w:r w:rsidR="00E3666D">
        <w:rPr>
          <w:rFonts w:eastAsia="SimSun"/>
          <w:lang w:eastAsia="zh-CN"/>
        </w:rPr>
        <w:t xml:space="preserve"> 2</w:t>
      </w:r>
      <w:r>
        <w:rPr>
          <w:rFonts w:eastAsia="SimSun"/>
          <w:lang w:eastAsia="zh-CN"/>
        </w:rPr>
        <w:t xml:space="preserve"> </w:t>
      </w:r>
      <w:r w:rsidR="00BE45F2">
        <w:rPr>
          <w:rFonts w:eastAsia="SimSun"/>
          <w:lang w:eastAsia="zh-CN"/>
        </w:rPr>
        <w:t xml:space="preserve">After determining that Bob’s </w:t>
      </w:r>
      <w:r w:rsidR="00346B81">
        <w:rPr>
          <w:rFonts w:eastAsia="SimSun"/>
          <w:lang w:eastAsia="zh-CN"/>
        </w:rPr>
        <w:t>vehicle</w:t>
      </w:r>
      <w:r w:rsidR="00BE45F2">
        <w:rPr>
          <w:rFonts w:eastAsia="SimSun"/>
          <w:lang w:eastAsia="zh-CN"/>
        </w:rPr>
        <w:t xml:space="preserve"> was </w:t>
      </w:r>
      <w:r w:rsidR="005E2D75">
        <w:rPr>
          <w:rFonts w:eastAsia="SimSun"/>
          <w:lang w:eastAsia="zh-CN"/>
        </w:rPr>
        <w:t>probably</w:t>
      </w:r>
      <w:r w:rsidR="00BE45F2">
        <w:rPr>
          <w:rFonts w:eastAsia="SimSun"/>
          <w:lang w:eastAsia="zh-CN"/>
        </w:rPr>
        <w:t xml:space="preserve"> still in </w:t>
      </w:r>
      <w:r w:rsidR="00E17E8A">
        <w:rPr>
          <w:rFonts w:eastAsia="SimSun"/>
          <w:lang w:eastAsia="zh-CN"/>
        </w:rPr>
        <w:t xml:space="preserve">the </w:t>
      </w:r>
      <w:r w:rsidR="00BE45F2">
        <w:rPr>
          <w:rFonts w:eastAsia="SimSun"/>
          <w:lang w:eastAsia="zh-CN"/>
        </w:rPr>
        <w:t>downtown Amigo</w:t>
      </w:r>
      <w:r w:rsidR="00E17E8A">
        <w:rPr>
          <w:rFonts w:eastAsia="SimSun"/>
          <w:lang w:eastAsia="zh-CN"/>
        </w:rPr>
        <w:t xml:space="preserve"> area</w:t>
      </w:r>
      <w:r w:rsidR="00BE45F2">
        <w:rPr>
          <w:rFonts w:eastAsia="SimSun"/>
          <w:lang w:eastAsia="zh-CN"/>
        </w:rPr>
        <w:t xml:space="preserve">, the </w:t>
      </w:r>
      <w:r w:rsidR="00286B39">
        <w:rPr>
          <w:rFonts w:eastAsia="SimSun"/>
          <w:lang w:eastAsia="zh-CN"/>
        </w:rPr>
        <w:t xml:space="preserve">authorities </w:t>
      </w:r>
      <w:r w:rsidR="00AA712A">
        <w:rPr>
          <w:rFonts w:eastAsia="SimSun"/>
          <w:lang w:eastAsia="zh-CN"/>
        </w:rPr>
        <w:t>requested</w:t>
      </w:r>
      <w:r w:rsidR="00286B39">
        <w:rPr>
          <w:rFonts w:eastAsia="SimSun"/>
          <w:lang w:eastAsia="zh-CN"/>
        </w:rPr>
        <w:t xml:space="preserve"> </w:t>
      </w:r>
      <w:r w:rsidR="00562A42">
        <w:rPr>
          <w:rFonts w:eastAsia="SimSun"/>
          <w:lang w:eastAsia="zh-CN"/>
        </w:rPr>
        <w:t xml:space="preserve">NR sensing </w:t>
      </w:r>
      <w:r w:rsidR="00BE45F2">
        <w:rPr>
          <w:rFonts w:eastAsia="SimSun"/>
          <w:lang w:eastAsia="zh-CN"/>
        </w:rPr>
        <w:t xml:space="preserve">service from </w:t>
      </w:r>
      <w:r w:rsidR="00E17E8A">
        <w:rPr>
          <w:rFonts w:eastAsia="SimSun"/>
          <w:lang w:eastAsia="zh-CN"/>
        </w:rPr>
        <w:t>O</w:t>
      </w:r>
      <w:r w:rsidR="00BE45F2">
        <w:rPr>
          <w:rFonts w:eastAsia="SimSun"/>
          <w:lang w:eastAsia="zh-CN"/>
        </w:rPr>
        <w:t xml:space="preserve">perator X </w:t>
      </w:r>
      <w:r w:rsidR="00B67F4B">
        <w:rPr>
          <w:rFonts w:eastAsia="SimSun"/>
          <w:lang w:eastAsia="zh-CN"/>
        </w:rPr>
        <w:t xml:space="preserve">to find the </w:t>
      </w:r>
      <w:r w:rsidR="00F6102C">
        <w:rPr>
          <w:rFonts w:eastAsia="SimSun"/>
          <w:lang w:eastAsia="zh-CN"/>
        </w:rPr>
        <w:t>vehicle</w:t>
      </w:r>
      <w:r w:rsidR="00B67F4B">
        <w:rPr>
          <w:rFonts w:eastAsia="SimSun"/>
          <w:lang w:eastAsia="zh-CN"/>
        </w:rPr>
        <w:t xml:space="preserve">. </w:t>
      </w:r>
    </w:p>
    <w:p w14:paraId="250CB788" w14:textId="156DB5EA" w:rsidR="003C6924" w:rsidRDefault="006A660A" w:rsidP="00AE540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Step 3 </w:t>
      </w:r>
      <w:r w:rsidR="00B67F4B">
        <w:rPr>
          <w:rFonts w:eastAsia="SimSun"/>
          <w:lang w:eastAsia="zh-CN"/>
        </w:rPr>
        <w:t xml:space="preserve">Due to the tall buildings and skyscrapers </w:t>
      </w:r>
      <w:r w:rsidR="004D5631">
        <w:rPr>
          <w:rFonts w:eastAsia="SimSun"/>
          <w:lang w:eastAsia="zh-CN"/>
        </w:rPr>
        <w:t>in the area</w:t>
      </w:r>
      <w:r w:rsidR="00E17E8A">
        <w:rPr>
          <w:rFonts w:eastAsia="SimSun"/>
          <w:lang w:eastAsia="zh-CN"/>
        </w:rPr>
        <w:t>,</w:t>
      </w:r>
      <w:r w:rsidR="004D2644">
        <w:rPr>
          <w:rFonts w:eastAsia="SimSun"/>
          <w:lang w:eastAsia="zh-CN"/>
        </w:rPr>
        <w:t xml:space="preserve"> the</w:t>
      </w:r>
      <w:r>
        <w:rPr>
          <w:rFonts w:eastAsia="SimSun"/>
          <w:lang w:eastAsia="zh-CN"/>
        </w:rPr>
        <w:t xml:space="preserve"> </w:t>
      </w:r>
      <w:r w:rsidR="00141166">
        <w:rPr>
          <w:rFonts w:eastAsia="SimSun"/>
          <w:lang w:eastAsia="zh-CN"/>
        </w:rPr>
        <w:t>deplo</w:t>
      </w:r>
      <w:r w:rsidR="005E0489">
        <w:rPr>
          <w:rFonts w:eastAsia="SimSun"/>
          <w:lang w:eastAsia="zh-CN"/>
        </w:rPr>
        <w:t xml:space="preserve">yed </w:t>
      </w:r>
      <w:r w:rsidR="004D2644">
        <w:rPr>
          <w:rFonts w:eastAsia="SimSun"/>
          <w:lang w:eastAsia="zh-CN"/>
        </w:rPr>
        <w:t xml:space="preserve">sensing transmitters </w:t>
      </w:r>
      <w:r w:rsidR="001806B7">
        <w:rPr>
          <w:rFonts w:eastAsia="SimSun"/>
          <w:lang w:eastAsia="zh-CN"/>
        </w:rPr>
        <w:t>were</w:t>
      </w:r>
      <w:r>
        <w:rPr>
          <w:rFonts w:eastAsia="SimSun"/>
          <w:lang w:eastAsia="zh-CN"/>
        </w:rPr>
        <w:t xml:space="preserve"> block</w:t>
      </w:r>
      <w:r w:rsidR="005E0489">
        <w:rPr>
          <w:rFonts w:eastAsia="SimSun"/>
          <w:lang w:eastAsia="zh-CN"/>
        </w:rPr>
        <w:t>ed</w:t>
      </w:r>
      <w:r>
        <w:rPr>
          <w:rFonts w:eastAsia="SimSun"/>
          <w:lang w:eastAsia="zh-CN"/>
        </w:rPr>
        <w:t xml:space="preserve"> so </w:t>
      </w:r>
      <w:r w:rsidR="00873711">
        <w:rPr>
          <w:rFonts w:eastAsia="SimSun"/>
          <w:lang w:eastAsia="zh-CN"/>
        </w:rPr>
        <w:t>O</w:t>
      </w:r>
      <w:r>
        <w:rPr>
          <w:rFonts w:eastAsia="SimSun"/>
          <w:lang w:eastAsia="zh-CN"/>
        </w:rPr>
        <w:t>perator X</w:t>
      </w:r>
      <w:r w:rsidR="004F2838">
        <w:rPr>
          <w:rFonts w:eastAsia="SimSun"/>
          <w:lang w:eastAsia="zh-CN"/>
        </w:rPr>
        <w:t xml:space="preserve"> identifie</w:t>
      </w:r>
      <w:r w:rsidR="001806B7">
        <w:rPr>
          <w:rFonts w:eastAsia="SimSun"/>
          <w:lang w:eastAsia="zh-CN"/>
        </w:rPr>
        <w:t>d</w:t>
      </w:r>
      <w:r w:rsidR="004F2838">
        <w:rPr>
          <w:rFonts w:eastAsia="SimSun"/>
          <w:lang w:eastAsia="zh-CN"/>
        </w:rPr>
        <w:t xml:space="preserve"> </w:t>
      </w:r>
      <w:r w:rsidR="001806B7">
        <w:rPr>
          <w:rFonts w:eastAsia="SimSun"/>
          <w:lang w:eastAsia="zh-CN"/>
        </w:rPr>
        <w:t xml:space="preserve">UE and/or RAN </w:t>
      </w:r>
      <w:r w:rsidR="004F2838">
        <w:rPr>
          <w:rFonts w:eastAsia="SimSun"/>
          <w:lang w:eastAsia="zh-CN"/>
        </w:rPr>
        <w:t xml:space="preserve">sensing relays </w:t>
      </w:r>
      <w:r w:rsidR="005E0489">
        <w:rPr>
          <w:rFonts w:eastAsia="SimSun"/>
          <w:lang w:eastAsia="zh-CN"/>
        </w:rPr>
        <w:t xml:space="preserve">to </w:t>
      </w:r>
      <w:r w:rsidR="00811F2A">
        <w:rPr>
          <w:rFonts w:eastAsia="SimSun"/>
          <w:lang w:eastAsia="zh-CN"/>
        </w:rPr>
        <w:t>assist in relay</w:t>
      </w:r>
      <w:r w:rsidR="00873711">
        <w:rPr>
          <w:rFonts w:eastAsia="SimSun"/>
          <w:lang w:eastAsia="zh-CN"/>
        </w:rPr>
        <w:t>ing</w:t>
      </w:r>
      <w:r w:rsidR="00811F2A">
        <w:rPr>
          <w:rFonts w:eastAsia="SimSun"/>
          <w:lang w:eastAsia="zh-CN"/>
        </w:rPr>
        <w:t xml:space="preserve"> the sensing signals between </w:t>
      </w:r>
      <w:r w:rsidR="001806B7">
        <w:rPr>
          <w:rFonts w:eastAsia="SimSun"/>
          <w:lang w:eastAsia="zh-CN"/>
        </w:rPr>
        <w:t xml:space="preserve">sensing </w:t>
      </w:r>
      <w:r w:rsidR="00811F2A">
        <w:rPr>
          <w:rFonts w:eastAsia="SimSun"/>
          <w:lang w:eastAsia="zh-CN"/>
        </w:rPr>
        <w:t>transmitter and receivers</w:t>
      </w:r>
      <w:r w:rsidR="005A68D0">
        <w:rPr>
          <w:rFonts w:eastAsia="SimSun"/>
          <w:lang w:eastAsia="zh-CN"/>
        </w:rPr>
        <w:t xml:space="preserve"> as illustrated in  Figure 5.x.3-1</w:t>
      </w:r>
      <w:r w:rsidR="00E17E8A">
        <w:rPr>
          <w:rFonts w:eastAsia="SimSun"/>
          <w:lang w:eastAsia="zh-CN"/>
        </w:rPr>
        <w:t xml:space="preserve">. </w:t>
      </w:r>
    </w:p>
    <w:p w14:paraId="27933267" w14:textId="37FA3BB7" w:rsidR="00811F2A" w:rsidRDefault="003C6924" w:rsidP="00AE540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Step 4 </w:t>
      </w:r>
      <w:r w:rsidR="00E17E8A">
        <w:rPr>
          <w:rFonts w:eastAsia="SimSun"/>
          <w:lang w:eastAsia="zh-CN"/>
        </w:rPr>
        <w:t>By using the sensing relays</w:t>
      </w:r>
      <w:r w:rsidR="00F6102C">
        <w:rPr>
          <w:rFonts w:eastAsia="SimSun"/>
          <w:lang w:eastAsia="zh-CN"/>
        </w:rPr>
        <w:t>,</w:t>
      </w:r>
      <w:r w:rsidR="00E17E8A">
        <w:rPr>
          <w:rFonts w:eastAsia="SimSun"/>
          <w:lang w:eastAsia="zh-CN"/>
        </w:rPr>
        <w:t xml:space="preserve"> the </w:t>
      </w:r>
      <w:r>
        <w:rPr>
          <w:rFonts w:eastAsia="SimSun"/>
          <w:lang w:eastAsia="zh-CN"/>
        </w:rPr>
        <w:t>per</w:t>
      </w:r>
      <w:r w:rsidR="00E17E8A">
        <w:rPr>
          <w:rFonts w:eastAsia="SimSun"/>
          <w:lang w:eastAsia="zh-CN"/>
        </w:rPr>
        <w:t>formance of the sensing service</w:t>
      </w:r>
      <w:r>
        <w:rPr>
          <w:rFonts w:eastAsia="SimSun"/>
          <w:lang w:eastAsia="zh-CN"/>
        </w:rPr>
        <w:t xml:space="preserve"> </w:t>
      </w:r>
      <w:r w:rsidR="00B36603">
        <w:rPr>
          <w:rFonts w:eastAsia="SimSun"/>
          <w:lang w:eastAsia="zh-CN"/>
        </w:rPr>
        <w:t>was</w:t>
      </w:r>
      <w:r>
        <w:rPr>
          <w:rFonts w:eastAsia="SimSun"/>
          <w:lang w:eastAsia="zh-CN"/>
        </w:rPr>
        <w:t xml:space="preserve"> </w:t>
      </w:r>
      <w:r w:rsidR="00AB297D">
        <w:rPr>
          <w:rFonts w:eastAsia="SimSun"/>
          <w:lang w:eastAsia="zh-CN"/>
        </w:rPr>
        <w:t>improved</w:t>
      </w:r>
      <w:r w:rsidR="00BB4518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and Bob’s </w:t>
      </w:r>
      <w:r w:rsidR="00E9051F">
        <w:rPr>
          <w:rFonts w:eastAsia="SimSun"/>
          <w:lang w:eastAsia="zh-CN"/>
        </w:rPr>
        <w:t>vehicle</w:t>
      </w:r>
      <w:r>
        <w:rPr>
          <w:rFonts w:eastAsia="SimSun"/>
          <w:lang w:eastAsia="zh-CN"/>
        </w:rPr>
        <w:t xml:space="preserve"> </w:t>
      </w:r>
      <w:r w:rsidR="00346B81">
        <w:rPr>
          <w:rFonts w:eastAsia="SimSun"/>
          <w:lang w:eastAsia="zh-CN"/>
        </w:rPr>
        <w:t>was found in an alley in the downtown Amigo area.</w:t>
      </w:r>
      <w:r w:rsidR="00491F28">
        <w:rPr>
          <w:rFonts w:eastAsia="SimSun"/>
          <w:lang w:eastAsia="zh-CN"/>
        </w:rPr>
        <w:t xml:space="preserve"> </w:t>
      </w:r>
    </w:p>
    <w:p w14:paraId="7BA57094" w14:textId="4889AA63" w:rsidR="00AE5401" w:rsidRPr="00AA6835" w:rsidRDefault="004D2644" w:rsidP="00AE540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  <w:r w:rsidR="00B67F4B">
        <w:rPr>
          <w:rFonts w:eastAsia="SimSun"/>
          <w:lang w:eastAsia="zh-CN"/>
        </w:rPr>
        <w:t xml:space="preserve"> </w:t>
      </w:r>
      <w:r w:rsidR="00BE45F2">
        <w:rPr>
          <w:rFonts w:eastAsia="SimSun"/>
          <w:lang w:eastAsia="zh-CN"/>
        </w:rPr>
        <w:t xml:space="preserve">  </w:t>
      </w:r>
      <w:r w:rsidR="00286B39">
        <w:rPr>
          <w:rFonts w:eastAsia="SimSun"/>
          <w:lang w:eastAsia="zh-CN"/>
        </w:rPr>
        <w:t xml:space="preserve"> </w:t>
      </w:r>
      <w:r w:rsidR="0050687F">
        <w:rPr>
          <w:rFonts w:eastAsia="SimSun"/>
          <w:lang w:eastAsia="zh-CN"/>
        </w:rPr>
        <w:t xml:space="preserve"> </w:t>
      </w:r>
    </w:p>
    <w:bookmarkEnd w:id="2"/>
    <w:p w14:paraId="33B2B21C" w14:textId="77777777" w:rsidR="0086224B" w:rsidRPr="009740E8" w:rsidRDefault="0086224B" w:rsidP="0086224B">
      <w:pPr>
        <w:pStyle w:val="Heading3"/>
      </w:pPr>
      <w:r w:rsidRPr="009740E8">
        <w:t>5.x.4</w:t>
      </w:r>
      <w:r w:rsidRPr="009740E8">
        <w:tab/>
        <w:t>Post-conditions</w:t>
      </w:r>
    </w:p>
    <w:p w14:paraId="6967BA6E" w14:textId="3E802A3B" w:rsidR="0086224B" w:rsidRPr="006A1A69" w:rsidRDefault="00B36EA6" w:rsidP="0086224B">
      <w:pPr>
        <w:rPr>
          <w:lang w:val="en-US"/>
        </w:rPr>
      </w:pPr>
      <w:r>
        <w:rPr>
          <w:lang w:eastAsia="zh-CN"/>
        </w:rPr>
        <w:t>With</w:t>
      </w:r>
      <w:r w:rsidRPr="000C59B5">
        <w:rPr>
          <w:lang w:eastAsia="zh-CN"/>
        </w:rPr>
        <w:t xml:space="preserve"> </w:t>
      </w:r>
      <w:r w:rsidR="00EB1B92">
        <w:rPr>
          <w:lang w:eastAsia="zh-CN"/>
        </w:rPr>
        <w:t xml:space="preserve">the assistance of </w:t>
      </w:r>
      <w:r w:rsidR="00754437">
        <w:rPr>
          <w:lang w:eastAsia="zh-CN"/>
        </w:rPr>
        <w:t>RAN and/</w:t>
      </w:r>
      <w:r w:rsidR="004252DD">
        <w:rPr>
          <w:lang w:eastAsia="zh-CN"/>
        </w:rPr>
        <w:t xml:space="preserve">or </w:t>
      </w:r>
      <w:r w:rsidR="00754437">
        <w:rPr>
          <w:lang w:eastAsia="zh-CN"/>
        </w:rPr>
        <w:t xml:space="preserve">UE </w:t>
      </w:r>
      <w:r w:rsidR="00797DCF">
        <w:rPr>
          <w:lang w:eastAsia="zh-CN"/>
        </w:rPr>
        <w:t xml:space="preserve">sensing </w:t>
      </w:r>
      <w:r w:rsidR="00754437">
        <w:rPr>
          <w:lang w:eastAsia="zh-CN"/>
        </w:rPr>
        <w:t>relays</w:t>
      </w:r>
      <w:r w:rsidR="00346B81">
        <w:rPr>
          <w:lang w:eastAsia="zh-CN"/>
        </w:rPr>
        <w:t>,</w:t>
      </w:r>
      <w:r w:rsidR="00754437">
        <w:rPr>
          <w:lang w:eastAsia="zh-CN"/>
        </w:rPr>
        <w:t xml:space="preserve"> </w:t>
      </w:r>
      <w:r w:rsidR="00E33039">
        <w:rPr>
          <w:lang w:eastAsia="zh-CN"/>
        </w:rPr>
        <w:t>Bob</w:t>
      </w:r>
      <w:r w:rsidR="00750E86">
        <w:rPr>
          <w:lang w:eastAsia="zh-CN"/>
        </w:rPr>
        <w:t xml:space="preserve">’s </w:t>
      </w:r>
      <w:r w:rsidR="00346B81">
        <w:rPr>
          <w:lang w:eastAsia="zh-CN"/>
        </w:rPr>
        <w:t>vehicle</w:t>
      </w:r>
      <w:r w:rsidR="00750E86">
        <w:rPr>
          <w:lang w:eastAsia="zh-CN"/>
        </w:rPr>
        <w:t xml:space="preserve"> was found</w:t>
      </w:r>
      <w:r w:rsidR="00E33039">
        <w:rPr>
          <w:lang w:eastAsia="zh-CN"/>
        </w:rPr>
        <w:t xml:space="preserve"> and safely </w:t>
      </w:r>
      <w:r w:rsidR="00777D78">
        <w:rPr>
          <w:lang w:eastAsia="zh-CN"/>
        </w:rPr>
        <w:t xml:space="preserve">released to </w:t>
      </w:r>
      <w:r w:rsidR="0055713D">
        <w:rPr>
          <w:lang w:eastAsia="zh-CN"/>
        </w:rPr>
        <w:t>him</w:t>
      </w:r>
      <w:r w:rsidR="00777D78">
        <w:rPr>
          <w:lang w:eastAsia="zh-CN"/>
        </w:rPr>
        <w:t>.</w:t>
      </w:r>
    </w:p>
    <w:p w14:paraId="4B67FB22" w14:textId="77777777" w:rsidR="0086224B" w:rsidRPr="009740E8" w:rsidRDefault="0086224B" w:rsidP="0086224B">
      <w:pPr>
        <w:pStyle w:val="Heading3"/>
      </w:pPr>
      <w:r w:rsidRPr="009740E8">
        <w:t>5.x.5</w:t>
      </w:r>
      <w:r w:rsidRPr="009740E8">
        <w:tab/>
        <w:t>Existing features partly or fully covering the use case functionality</w:t>
      </w:r>
    </w:p>
    <w:p w14:paraId="6F1A13C7" w14:textId="6A1B8AEB" w:rsidR="0086224B" w:rsidRPr="006A1A69" w:rsidRDefault="00346B81" w:rsidP="0086224B">
      <w:pPr>
        <w:rPr>
          <w:lang w:val="en-US"/>
        </w:rPr>
      </w:pPr>
      <w:r>
        <w:rPr>
          <w:lang w:val="en-US"/>
        </w:rPr>
        <w:t>Existing sensing requirements in TS 22.137 could be leveraged.</w:t>
      </w:r>
    </w:p>
    <w:p w14:paraId="56759D9F" w14:textId="77777777" w:rsidR="0086224B" w:rsidRPr="009740E8" w:rsidRDefault="0086224B" w:rsidP="0086224B">
      <w:pPr>
        <w:pStyle w:val="Heading3"/>
      </w:pPr>
      <w:r w:rsidRPr="009740E8">
        <w:t>5.x.6</w:t>
      </w:r>
      <w:r w:rsidRPr="009740E8">
        <w:tab/>
        <w:t>Potential New Requirements needed to support the use case</w:t>
      </w:r>
    </w:p>
    <w:p w14:paraId="564ED5C1" w14:textId="5CB2F571" w:rsidR="00D54C45" w:rsidRPr="00D54C45" w:rsidRDefault="00BF1453" w:rsidP="00D54C45">
      <w:pPr>
        <w:kinsoku w:val="0"/>
        <w:overflowPunct w:val="0"/>
        <w:spacing w:after="135"/>
        <w:textAlignment w:val="baseline"/>
        <w:rPr>
          <w:rFonts w:eastAsia="Times New Roman"/>
          <w:color w:val="000000" w:themeColor="text1"/>
          <w:lang w:val="en-US"/>
        </w:rPr>
      </w:pPr>
      <w:r w:rsidRPr="00BF1453">
        <w:rPr>
          <w:color w:val="000000" w:themeColor="text1"/>
          <w:lang w:val="en-US"/>
        </w:rPr>
        <w:t xml:space="preserve">[PR. 5.x.6 - 001] </w:t>
      </w:r>
      <w:r w:rsidR="00497AD8">
        <w:rPr>
          <w:color w:val="000000" w:themeColor="text1"/>
          <w:lang w:val="en-US"/>
        </w:rPr>
        <w:t>For sensing service, t</w:t>
      </w:r>
      <w:r w:rsidR="00D54C45" w:rsidRPr="00D54C45">
        <w:rPr>
          <w:rFonts w:eastAsia="Times New Roman" w:cs="MS PGothic"/>
          <w:color w:val="000000" w:themeColor="text1"/>
        </w:rPr>
        <w:t xml:space="preserve">he 5G system shall be able to support means, for an operator, to configure, provision and control the operation of a </w:t>
      </w:r>
      <w:r w:rsidR="00346B81">
        <w:rPr>
          <w:rFonts w:eastAsia="Times New Roman" w:cs="MS PGothic"/>
          <w:color w:val="000000" w:themeColor="text1"/>
        </w:rPr>
        <w:t>RAN</w:t>
      </w:r>
      <w:r w:rsidR="00D54C45" w:rsidRPr="00D54C45">
        <w:rPr>
          <w:rFonts w:eastAsia="Times New Roman" w:cs="MS PGothic"/>
          <w:color w:val="000000" w:themeColor="text1"/>
        </w:rPr>
        <w:t xml:space="preserve"> or UE relay, e.g. activation/deactivation, permitted location(s) or time of operation.</w:t>
      </w:r>
    </w:p>
    <w:p w14:paraId="792CBEFD" w14:textId="6BDE4F8A" w:rsidR="0086224B" w:rsidRPr="00D17361" w:rsidRDefault="0086224B" w:rsidP="0086224B">
      <w:pPr>
        <w:rPr>
          <w:lang w:val="en-US"/>
        </w:rPr>
      </w:pPr>
    </w:p>
    <w:p w14:paraId="020946C0" w14:textId="0C0217FD" w:rsidR="006D41DC" w:rsidRPr="00D17361" w:rsidRDefault="006D41DC" w:rsidP="006D41DC">
      <w:pPr>
        <w:rPr>
          <w:lang w:val="en-US"/>
        </w:rPr>
      </w:pPr>
    </w:p>
    <w:p w14:paraId="39C93881" w14:textId="38FBB1E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8272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468FC" w14:textId="77777777" w:rsidR="00851794" w:rsidRDefault="00851794">
      <w:r>
        <w:separator/>
      </w:r>
    </w:p>
  </w:endnote>
  <w:endnote w:type="continuationSeparator" w:id="0">
    <w:p w14:paraId="43085251" w14:textId="77777777" w:rsidR="00851794" w:rsidRDefault="00851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CF015" w14:textId="77777777" w:rsidR="00851794" w:rsidRDefault="00851794">
      <w:r>
        <w:separator/>
      </w:r>
    </w:p>
  </w:footnote>
  <w:footnote w:type="continuationSeparator" w:id="0">
    <w:p w14:paraId="21370BD6" w14:textId="77777777" w:rsidR="00851794" w:rsidRDefault="00851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2C71957"/>
    <w:multiLevelType w:val="hybridMultilevel"/>
    <w:tmpl w:val="BD96CBB8"/>
    <w:lvl w:ilvl="0" w:tplc="DD50DA5A">
      <w:start w:val="1"/>
      <w:numFmt w:val="decimal"/>
      <w:lvlText w:val="%1."/>
      <w:lvlJc w:val="left"/>
      <w:pPr>
        <w:ind w:left="1140" w:hanging="420"/>
      </w:pPr>
      <w:rPr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011C31"/>
    <w:multiLevelType w:val="hybridMultilevel"/>
    <w:tmpl w:val="62B2C3D0"/>
    <w:lvl w:ilvl="0" w:tplc="7FC2B3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7EE5E6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64181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9479C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04853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CCFD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46D0A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6433B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7873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223D2D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469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13226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9014908">
    <w:abstractNumId w:val="1"/>
  </w:num>
  <w:num w:numId="4" w16cid:durableId="927351781">
    <w:abstractNumId w:val="3"/>
  </w:num>
  <w:num w:numId="5" w16cid:durableId="1134450960">
    <w:abstractNumId w:val="2"/>
  </w:num>
  <w:num w:numId="6" w16cid:durableId="10952047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04288834">
    <w:abstractNumId w:val="5"/>
  </w:num>
  <w:num w:numId="8" w16cid:durableId="17544297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462"/>
    <w:rsid w:val="00015E16"/>
    <w:rsid w:val="00017EF0"/>
    <w:rsid w:val="00033397"/>
    <w:rsid w:val="00040095"/>
    <w:rsid w:val="00042AB3"/>
    <w:rsid w:val="0004345C"/>
    <w:rsid w:val="00051834"/>
    <w:rsid w:val="00054A22"/>
    <w:rsid w:val="00062023"/>
    <w:rsid w:val="00062AA2"/>
    <w:rsid w:val="000655A6"/>
    <w:rsid w:val="00065858"/>
    <w:rsid w:val="00080512"/>
    <w:rsid w:val="00090276"/>
    <w:rsid w:val="00090BFC"/>
    <w:rsid w:val="0009108F"/>
    <w:rsid w:val="000B3DAB"/>
    <w:rsid w:val="000C074B"/>
    <w:rsid w:val="000C080E"/>
    <w:rsid w:val="000C34A6"/>
    <w:rsid w:val="000C47C3"/>
    <w:rsid w:val="000D1788"/>
    <w:rsid w:val="000D58AB"/>
    <w:rsid w:val="000F3FB4"/>
    <w:rsid w:val="000F58FC"/>
    <w:rsid w:val="00104C2E"/>
    <w:rsid w:val="001125AC"/>
    <w:rsid w:val="001136CE"/>
    <w:rsid w:val="00126997"/>
    <w:rsid w:val="00133525"/>
    <w:rsid w:val="00136382"/>
    <w:rsid w:val="00141166"/>
    <w:rsid w:val="001443D3"/>
    <w:rsid w:val="00155A96"/>
    <w:rsid w:val="00171E64"/>
    <w:rsid w:val="001806B7"/>
    <w:rsid w:val="00185660"/>
    <w:rsid w:val="00195CDF"/>
    <w:rsid w:val="0019778A"/>
    <w:rsid w:val="001A2E7F"/>
    <w:rsid w:val="001A4C42"/>
    <w:rsid w:val="001A7420"/>
    <w:rsid w:val="001B0263"/>
    <w:rsid w:val="001B12A1"/>
    <w:rsid w:val="001B6637"/>
    <w:rsid w:val="001C04DA"/>
    <w:rsid w:val="001C21C3"/>
    <w:rsid w:val="001D02C2"/>
    <w:rsid w:val="001D156D"/>
    <w:rsid w:val="001E36B1"/>
    <w:rsid w:val="001E75C0"/>
    <w:rsid w:val="001F0C1D"/>
    <w:rsid w:val="001F1132"/>
    <w:rsid w:val="001F168B"/>
    <w:rsid w:val="001F27E3"/>
    <w:rsid w:val="001F4A19"/>
    <w:rsid w:val="001F671E"/>
    <w:rsid w:val="001F77AD"/>
    <w:rsid w:val="00202FB0"/>
    <w:rsid w:val="002107BF"/>
    <w:rsid w:val="002238B3"/>
    <w:rsid w:val="0022623E"/>
    <w:rsid w:val="002328DE"/>
    <w:rsid w:val="002347A2"/>
    <w:rsid w:val="00255340"/>
    <w:rsid w:val="00260D2F"/>
    <w:rsid w:val="002675F0"/>
    <w:rsid w:val="002760EE"/>
    <w:rsid w:val="00277677"/>
    <w:rsid w:val="00286B39"/>
    <w:rsid w:val="002953A2"/>
    <w:rsid w:val="002A0D16"/>
    <w:rsid w:val="002B6339"/>
    <w:rsid w:val="002C09BA"/>
    <w:rsid w:val="002C37EB"/>
    <w:rsid w:val="002D5A44"/>
    <w:rsid w:val="002E00EE"/>
    <w:rsid w:val="002E034D"/>
    <w:rsid w:val="002E0B06"/>
    <w:rsid w:val="002E5E59"/>
    <w:rsid w:val="003002E7"/>
    <w:rsid w:val="00302F90"/>
    <w:rsid w:val="003033E0"/>
    <w:rsid w:val="00304E00"/>
    <w:rsid w:val="00316A64"/>
    <w:rsid w:val="003172DC"/>
    <w:rsid w:val="003212BB"/>
    <w:rsid w:val="003221F8"/>
    <w:rsid w:val="00324EB5"/>
    <w:rsid w:val="0034406F"/>
    <w:rsid w:val="00346B81"/>
    <w:rsid w:val="00353A40"/>
    <w:rsid w:val="0035462D"/>
    <w:rsid w:val="00356555"/>
    <w:rsid w:val="003668E6"/>
    <w:rsid w:val="00370CB4"/>
    <w:rsid w:val="003765B8"/>
    <w:rsid w:val="00376BAA"/>
    <w:rsid w:val="00377848"/>
    <w:rsid w:val="00382C23"/>
    <w:rsid w:val="00394FCD"/>
    <w:rsid w:val="0039633F"/>
    <w:rsid w:val="003A0C12"/>
    <w:rsid w:val="003A327E"/>
    <w:rsid w:val="003C3971"/>
    <w:rsid w:val="003C6924"/>
    <w:rsid w:val="003D0341"/>
    <w:rsid w:val="00420E96"/>
    <w:rsid w:val="00422F3C"/>
    <w:rsid w:val="00423334"/>
    <w:rsid w:val="00424934"/>
    <w:rsid w:val="004252DD"/>
    <w:rsid w:val="004345EC"/>
    <w:rsid w:val="00453947"/>
    <w:rsid w:val="00454DD8"/>
    <w:rsid w:val="00460868"/>
    <w:rsid w:val="00465515"/>
    <w:rsid w:val="00471D9B"/>
    <w:rsid w:val="00472FF5"/>
    <w:rsid w:val="00474D62"/>
    <w:rsid w:val="00491F28"/>
    <w:rsid w:val="0049751D"/>
    <w:rsid w:val="00497AD8"/>
    <w:rsid w:val="004A1723"/>
    <w:rsid w:val="004A3B83"/>
    <w:rsid w:val="004B46C5"/>
    <w:rsid w:val="004B6042"/>
    <w:rsid w:val="004B7C2F"/>
    <w:rsid w:val="004C30AC"/>
    <w:rsid w:val="004C6F50"/>
    <w:rsid w:val="004C7FAB"/>
    <w:rsid w:val="004D2644"/>
    <w:rsid w:val="004D3578"/>
    <w:rsid w:val="004D52D7"/>
    <w:rsid w:val="004D5631"/>
    <w:rsid w:val="004D6A55"/>
    <w:rsid w:val="004E213A"/>
    <w:rsid w:val="004E7CB2"/>
    <w:rsid w:val="004F0988"/>
    <w:rsid w:val="004F2838"/>
    <w:rsid w:val="004F3340"/>
    <w:rsid w:val="0050344A"/>
    <w:rsid w:val="0050687F"/>
    <w:rsid w:val="005072F9"/>
    <w:rsid w:val="00511404"/>
    <w:rsid w:val="005169EF"/>
    <w:rsid w:val="00525271"/>
    <w:rsid w:val="0053388B"/>
    <w:rsid w:val="00533F25"/>
    <w:rsid w:val="00535773"/>
    <w:rsid w:val="00543E6C"/>
    <w:rsid w:val="0055713D"/>
    <w:rsid w:val="00562A42"/>
    <w:rsid w:val="00565087"/>
    <w:rsid w:val="00572654"/>
    <w:rsid w:val="005733A1"/>
    <w:rsid w:val="00597B11"/>
    <w:rsid w:val="00597E28"/>
    <w:rsid w:val="005A68D0"/>
    <w:rsid w:val="005D2E01"/>
    <w:rsid w:val="005D7526"/>
    <w:rsid w:val="005D793A"/>
    <w:rsid w:val="005E0489"/>
    <w:rsid w:val="005E2D75"/>
    <w:rsid w:val="005E4BB2"/>
    <w:rsid w:val="005F788A"/>
    <w:rsid w:val="005F79DF"/>
    <w:rsid w:val="005F7F13"/>
    <w:rsid w:val="00600AAF"/>
    <w:rsid w:val="00601589"/>
    <w:rsid w:val="00601E3B"/>
    <w:rsid w:val="00602AEA"/>
    <w:rsid w:val="00604F48"/>
    <w:rsid w:val="00614FDF"/>
    <w:rsid w:val="0063543D"/>
    <w:rsid w:val="00642CD0"/>
    <w:rsid w:val="00647114"/>
    <w:rsid w:val="00650EE6"/>
    <w:rsid w:val="00662DC2"/>
    <w:rsid w:val="006700BD"/>
    <w:rsid w:val="006742B3"/>
    <w:rsid w:val="00681222"/>
    <w:rsid w:val="00686671"/>
    <w:rsid w:val="00687DC4"/>
    <w:rsid w:val="006912E9"/>
    <w:rsid w:val="00695F63"/>
    <w:rsid w:val="006A323F"/>
    <w:rsid w:val="006A3B3B"/>
    <w:rsid w:val="006A63F4"/>
    <w:rsid w:val="006A660A"/>
    <w:rsid w:val="006B30D0"/>
    <w:rsid w:val="006C030E"/>
    <w:rsid w:val="006C199A"/>
    <w:rsid w:val="006C3D95"/>
    <w:rsid w:val="006D41DC"/>
    <w:rsid w:val="006E286F"/>
    <w:rsid w:val="006E55B1"/>
    <w:rsid w:val="006E5C86"/>
    <w:rsid w:val="006F2A36"/>
    <w:rsid w:val="006F73E6"/>
    <w:rsid w:val="00701116"/>
    <w:rsid w:val="00702FDB"/>
    <w:rsid w:val="0071174C"/>
    <w:rsid w:val="00713C44"/>
    <w:rsid w:val="00716973"/>
    <w:rsid w:val="0072131A"/>
    <w:rsid w:val="0072510F"/>
    <w:rsid w:val="00732D80"/>
    <w:rsid w:val="00734A5B"/>
    <w:rsid w:val="0074026F"/>
    <w:rsid w:val="007429F6"/>
    <w:rsid w:val="00744E76"/>
    <w:rsid w:val="00750E86"/>
    <w:rsid w:val="00754437"/>
    <w:rsid w:val="00756757"/>
    <w:rsid w:val="00765EA3"/>
    <w:rsid w:val="007664D8"/>
    <w:rsid w:val="0077115C"/>
    <w:rsid w:val="00773127"/>
    <w:rsid w:val="00774DA4"/>
    <w:rsid w:val="00777D78"/>
    <w:rsid w:val="00781747"/>
    <w:rsid w:val="00781F0F"/>
    <w:rsid w:val="00793EC6"/>
    <w:rsid w:val="00797DCF"/>
    <w:rsid w:val="007A0691"/>
    <w:rsid w:val="007A6730"/>
    <w:rsid w:val="007B1E04"/>
    <w:rsid w:val="007B600E"/>
    <w:rsid w:val="007C1005"/>
    <w:rsid w:val="007C4753"/>
    <w:rsid w:val="007E1EA2"/>
    <w:rsid w:val="007F0F4A"/>
    <w:rsid w:val="008028A4"/>
    <w:rsid w:val="00811F2A"/>
    <w:rsid w:val="00813F24"/>
    <w:rsid w:val="00826FAE"/>
    <w:rsid w:val="008274F6"/>
    <w:rsid w:val="00830747"/>
    <w:rsid w:val="008359CD"/>
    <w:rsid w:val="00842E77"/>
    <w:rsid w:val="00846FBC"/>
    <w:rsid w:val="00851794"/>
    <w:rsid w:val="0086224B"/>
    <w:rsid w:val="00864CDC"/>
    <w:rsid w:val="00873711"/>
    <w:rsid w:val="008768CA"/>
    <w:rsid w:val="00881287"/>
    <w:rsid w:val="00882728"/>
    <w:rsid w:val="00886FF8"/>
    <w:rsid w:val="008B1478"/>
    <w:rsid w:val="008C31DC"/>
    <w:rsid w:val="008C384C"/>
    <w:rsid w:val="008D05CF"/>
    <w:rsid w:val="008D191B"/>
    <w:rsid w:val="008E00AD"/>
    <w:rsid w:val="008E2D68"/>
    <w:rsid w:val="008E6756"/>
    <w:rsid w:val="008F6F3D"/>
    <w:rsid w:val="0090271F"/>
    <w:rsid w:val="00902E23"/>
    <w:rsid w:val="009114D7"/>
    <w:rsid w:val="0091348E"/>
    <w:rsid w:val="00917CCB"/>
    <w:rsid w:val="00933FB0"/>
    <w:rsid w:val="00942E0D"/>
    <w:rsid w:val="00942EC2"/>
    <w:rsid w:val="00952151"/>
    <w:rsid w:val="00962E97"/>
    <w:rsid w:val="00973499"/>
    <w:rsid w:val="00975FEF"/>
    <w:rsid w:val="009940E5"/>
    <w:rsid w:val="00996A46"/>
    <w:rsid w:val="009B0361"/>
    <w:rsid w:val="009B664D"/>
    <w:rsid w:val="009C07D0"/>
    <w:rsid w:val="009C506B"/>
    <w:rsid w:val="009D24F5"/>
    <w:rsid w:val="009E572F"/>
    <w:rsid w:val="009F37B7"/>
    <w:rsid w:val="009F3A50"/>
    <w:rsid w:val="00A02BDC"/>
    <w:rsid w:val="00A10F02"/>
    <w:rsid w:val="00A151E9"/>
    <w:rsid w:val="00A164B4"/>
    <w:rsid w:val="00A26956"/>
    <w:rsid w:val="00A27486"/>
    <w:rsid w:val="00A301EA"/>
    <w:rsid w:val="00A33B15"/>
    <w:rsid w:val="00A37EDB"/>
    <w:rsid w:val="00A4304F"/>
    <w:rsid w:val="00A53724"/>
    <w:rsid w:val="00A56066"/>
    <w:rsid w:val="00A61F6E"/>
    <w:rsid w:val="00A62B1F"/>
    <w:rsid w:val="00A62D60"/>
    <w:rsid w:val="00A6422B"/>
    <w:rsid w:val="00A73129"/>
    <w:rsid w:val="00A82346"/>
    <w:rsid w:val="00A91727"/>
    <w:rsid w:val="00A92BA1"/>
    <w:rsid w:val="00A93572"/>
    <w:rsid w:val="00A95A32"/>
    <w:rsid w:val="00AA096B"/>
    <w:rsid w:val="00AA11D1"/>
    <w:rsid w:val="00AA6835"/>
    <w:rsid w:val="00AA712A"/>
    <w:rsid w:val="00AA72D1"/>
    <w:rsid w:val="00AB0F27"/>
    <w:rsid w:val="00AB297D"/>
    <w:rsid w:val="00AB4A5D"/>
    <w:rsid w:val="00AC1AE4"/>
    <w:rsid w:val="00AC4671"/>
    <w:rsid w:val="00AC6BC6"/>
    <w:rsid w:val="00AD5920"/>
    <w:rsid w:val="00AE34B8"/>
    <w:rsid w:val="00AE5401"/>
    <w:rsid w:val="00AE65E2"/>
    <w:rsid w:val="00AF1356"/>
    <w:rsid w:val="00AF1460"/>
    <w:rsid w:val="00AF59A0"/>
    <w:rsid w:val="00B15449"/>
    <w:rsid w:val="00B22900"/>
    <w:rsid w:val="00B31F60"/>
    <w:rsid w:val="00B36603"/>
    <w:rsid w:val="00B36EA6"/>
    <w:rsid w:val="00B3718A"/>
    <w:rsid w:val="00B657C9"/>
    <w:rsid w:val="00B67F4B"/>
    <w:rsid w:val="00B872EB"/>
    <w:rsid w:val="00B911C9"/>
    <w:rsid w:val="00B91FFD"/>
    <w:rsid w:val="00B93086"/>
    <w:rsid w:val="00BA19ED"/>
    <w:rsid w:val="00BA4B8D"/>
    <w:rsid w:val="00BB4518"/>
    <w:rsid w:val="00BC0F7D"/>
    <w:rsid w:val="00BD150B"/>
    <w:rsid w:val="00BD4799"/>
    <w:rsid w:val="00BD7D31"/>
    <w:rsid w:val="00BE3255"/>
    <w:rsid w:val="00BE45F2"/>
    <w:rsid w:val="00BE7BF9"/>
    <w:rsid w:val="00BF128E"/>
    <w:rsid w:val="00BF1453"/>
    <w:rsid w:val="00BF2E1B"/>
    <w:rsid w:val="00BF3443"/>
    <w:rsid w:val="00BF7EB4"/>
    <w:rsid w:val="00C074DD"/>
    <w:rsid w:val="00C123F5"/>
    <w:rsid w:val="00C1496A"/>
    <w:rsid w:val="00C32F5D"/>
    <w:rsid w:val="00C33079"/>
    <w:rsid w:val="00C429FB"/>
    <w:rsid w:val="00C45231"/>
    <w:rsid w:val="00C51F02"/>
    <w:rsid w:val="00C551FF"/>
    <w:rsid w:val="00C56468"/>
    <w:rsid w:val="00C608A6"/>
    <w:rsid w:val="00C64107"/>
    <w:rsid w:val="00C71E4D"/>
    <w:rsid w:val="00C72833"/>
    <w:rsid w:val="00C76C49"/>
    <w:rsid w:val="00C777A1"/>
    <w:rsid w:val="00C80F1D"/>
    <w:rsid w:val="00C832D5"/>
    <w:rsid w:val="00C83BF4"/>
    <w:rsid w:val="00C91962"/>
    <w:rsid w:val="00C93F40"/>
    <w:rsid w:val="00C94D4B"/>
    <w:rsid w:val="00CA3D0C"/>
    <w:rsid w:val="00CB7AFD"/>
    <w:rsid w:val="00CC0892"/>
    <w:rsid w:val="00CC31C8"/>
    <w:rsid w:val="00CC6E48"/>
    <w:rsid w:val="00CF3C41"/>
    <w:rsid w:val="00D05524"/>
    <w:rsid w:val="00D07B7F"/>
    <w:rsid w:val="00D357DC"/>
    <w:rsid w:val="00D50AE0"/>
    <w:rsid w:val="00D5455D"/>
    <w:rsid w:val="00D54C45"/>
    <w:rsid w:val="00D57972"/>
    <w:rsid w:val="00D65B9F"/>
    <w:rsid w:val="00D675A9"/>
    <w:rsid w:val="00D70370"/>
    <w:rsid w:val="00D738D6"/>
    <w:rsid w:val="00D755EB"/>
    <w:rsid w:val="00D76048"/>
    <w:rsid w:val="00D82E6F"/>
    <w:rsid w:val="00D85B9B"/>
    <w:rsid w:val="00D87E00"/>
    <w:rsid w:val="00D9134D"/>
    <w:rsid w:val="00D92210"/>
    <w:rsid w:val="00D9400B"/>
    <w:rsid w:val="00DA12A3"/>
    <w:rsid w:val="00DA22D5"/>
    <w:rsid w:val="00DA3AC5"/>
    <w:rsid w:val="00DA7A03"/>
    <w:rsid w:val="00DB1818"/>
    <w:rsid w:val="00DB3C79"/>
    <w:rsid w:val="00DB4033"/>
    <w:rsid w:val="00DC309B"/>
    <w:rsid w:val="00DC392D"/>
    <w:rsid w:val="00DC4DA2"/>
    <w:rsid w:val="00DD43F6"/>
    <w:rsid w:val="00DD4C17"/>
    <w:rsid w:val="00DD74A5"/>
    <w:rsid w:val="00DF2B1F"/>
    <w:rsid w:val="00DF3DED"/>
    <w:rsid w:val="00DF62CD"/>
    <w:rsid w:val="00E10B64"/>
    <w:rsid w:val="00E13F45"/>
    <w:rsid w:val="00E16509"/>
    <w:rsid w:val="00E168C1"/>
    <w:rsid w:val="00E17E8A"/>
    <w:rsid w:val="00E33039"/>
    <w:rsid w:val="00E3666D"/>
    <w:rsid w:val="00E4080F"/>
    <w:rsid w:val="00E44582"/>
    <w:rsid w:val="00E572CF"/>
    <w:rsid w:val="00E77015"/>
    <w:rsid w:val="00E77645"/>
    <w:rsid w:val="00E8481D"/>
    <w:rsid w:val="00E9051F"/>
    <w:rsid w:val="00E9459B"/>
    <w:rsid w:val="00EA15B0"/>
    <w:rsid w:val="00EA5EA7"/>
    <w:rsid w:val="00EA6BDB"/>
    <w:rsid w:val="00EB1B92"/>
    <w:rsid w:val="00EC4A25"/>
    <w:rsid w:val="00EC4BB8"/>
    <w:rsid w:val="00ED6EBB"/>
    <w:rsid w:val="00EE2805"/>
    <w:rsid w:val="00EE32E9"/>
    <w:rsid w:val="00EF3E23"/>
    <w:rsid w:val="00EF608C"/>
    <w:rsid w:val="00F025A2"/>
    <w:rsid w:val="00F04712"/>
    <w:rsid w:val="00F13360"/>
    <w:rsid w:val="00F22EC7"/>
    <w:rsid w:val="00F2799B"/>
    <w:rsid w:val="00F3231E"/>
    <w:rsid w:val="00F325C8"/>
    <w:rsid w:val="00F432ED"/>
    <w:rsid w:val="00F50D88"/>
    <w:rsid w:val="00F5227B"/>
    <w:rsid w:val="00F56DD9"/>
    <w:rsid w:val="00F6102C"/>
    <w:rsid w:val="00F653B8"/>
    <w:rsid w:val="00F76BBC"/>
    <w:rsid w:val="00F77BC6"/>
    <w:rsid w:val="00F82579"/>
    <w:rsid w:val="00F87CAD"/>
    <w:rsid w:val="00F9008D"/>
    <w:rsid w:val="00F90D4F"/>
    <w:rsid w:val="00F94122"/>
    <w:rsid w:val="00F95488"/>
    <w:rsid w:val="00F96F3A"/>
    <w:rsid w:val="00FA1266"/>
    <w:rsid w:val="00FB6985"/>
    <w:rsid w:val="00FB7A40"/>
    <w:rsid w:val="00FC1192"/>
    <w:rsid w:val="00FC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5F79DF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unhideWhenUsed/>
    <w:rsid w:val="000C080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86224B"/>
    <w:rPr>
      <w:lang w:eastAsia="en-US"/>
    </w:rPr>
  </w:style>
  <w:style w:type="paragraph" w:styleId="ListParagraph">
    <w:name w:val="List Paragraph"/>
    <w:basedOn w:val="Normal"/>
    <w:uiPriority w:val="34"/>
    <w:qFormat/>
    <w:rsid w:val="00454DD8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54D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54DD8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454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029954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sv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9B2E8-8B95-4C2C-B041-840FFB5C93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495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Awoniyi-Oteri2</cp:lastModifiedBy>
  <cp:revision>9</cp:revision>
  <cp:lastPrinted>2019-02-25T14:05:00Z</cp:lastPrinted>
  <dcterms:created xsi:type="dcterms:W3CDTF">2024-02-16T20:41:00Z</dcterms:created>
  <dcterms:modified xsi:type="dcterms:W3CDTF">2024-02-16T20:44:00Z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1457ff0c00311ee800023e6000022e6">
    <vt:lpwstr>CWMRPLte61PPaoSdtK3p55cn8iExRFP+SsqL9y8e7BnO0QHj0YaTw6LoyxiQD6FBFw9a01QA1OdERGAOODGK568DQ==</vt:lpwstr>
  </property>
</Properties>
</file>