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0086E5CB" w:rsidR="00B208FF" w:rsidRPr="00175020"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5B5711">
        <w:rPr>
          <w:rFonts w:eastAsia="MS Mincho" w:cs="Arial"/>
          <w:b/>
          <w:sz w:val="24"/>
          <w:szCs w:val="24"/>
          <w:lang w:eastAsia="ja-JP"/>
        </w:rPr>
        <w:t>5</w:t>
      </w:r>
      <w:r>
        <w:rPr>
          <w:rFonts w:eastAsia="MS Mincho" w:cs="Arial"/>
          <w:b/>
          <w:sz w:val="24"/>
          <w:szCs w:val="24"/>
          <w:lang w:eastAsia="ja-JP"/>
        </w:rPr>
        <w:t xml:space="preserve">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175020">
        <w:rPr>
          <w:rFonts w:eastAsia="MS Mincho" w:cs="Arial"/>
          <w:b/>
          <w:sz w:val="24"/>
          <w:szCs w:val="24"/>
          <w:lang w:eastAsia="ja-JP"/>
        </w:rPr>
        <w:tab/>
        <w:t>S1-2</w:t>
      </w:r>
      <w:r w:rsidR="005B5711" w:rsidRPr="00175020">
        <w:rPr>
          <w:rFonts w:eastAsia="MS Mincho" w:cs="Arial"/>
          <w:b/>
          <w:sz w:val="24"/>
          <w:szCs w:val="24"/>
          <w:lang w:eastAsia="ja-JP"/>
        </w:rPr>
        <w:t>4</w:t>
      </w:r>
      <w:r w:rsidR="00175020" w:rsidRPr="00175020">
        <w:rPr>
          <w:rFonts w:eastAsia="MS Mincho" w:cs="Arial"/>
          <w:b/>
          <w:sz w:val="24"/>
          <w:szCs w:val="24"/>
          <w:lang w:eastAsia="ja-JP"/>
        </w:rPr>
        <w:t>000</w:t>
      </w:r>
      <w:r w:rsidR="00DB07DC">
        <w:rPr>
          <w:rFonts w:eastAsia="MS Mincho" w:cs="Arial"/>
          <w:b/>
          <w:sz w:val="24"/>
          <w:szCs w:val="24"/>
          <w:lang w:eastAsia="ja-JP"/>
        </w:rPr>
        <w:t>2</w:t>
      </w:r>
    </w:p>
    <w:p w14:paraId="0FEBC1DE" w14:textId="79C31D80" w:rsidR="000924E4" w:rsidRPr="00F45489" w:rsidRDefault="00175020" w:rsidP="00B208FF">
      <w:pPr>
        <w:pBdr>
          <w:bottom w:val="single" w:sz="4" w:space="1" w:color="auto"/>
        </w:pBdr>
        <w:tabs>
          <w:tab w:val="right" w:pos="9214"/>
        </w:tabs>
        <w:spacing w:after="0"/>
        <w:jc w:val="both"/>
        <w:rPr>
          <w:rFonts w:eastAsia="Times New Roman" w:cs="Arial"/>
          <w:sz w:val="20"/>
          <w:szCs w:val="20"/>
          <w:lang w:eastAsia="ar-SA"/>
        </w:rPr>
      </w:pPr>
      <w:r w:rsidRPr="00175020">
        <w:rPr>
          <w:rFonts w:eastAsia="MS Mincho" w:cs="Arial"/>
          <w:b/>
          <w:sz w:val="24"/>
          <w:szCs w:val="24"/>
          <w:lang w:eastAsia="ja-JP"/>
        </w:rPr>
        <w:t>Athens, Greece, 26 Feb - 1 Mar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376DCD87"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5B5711">
        <w:rPr>
          <w:rFonts w:eastAsia="Times New Roman" w:cs="Arial"/>
          <w:sz w:val="22"/>
          <w:szCs w:val="20"/>
          <w:lang w:eastAsia="ar-SA"/>
        </w:rPr>
        <w:t>5</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68A8DE3C"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3AA82C46"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5B5711">
        <w:t>6</w:t>
      </w:r>
      <w:r w:rsidR="00E54144">
        <w:t xml:space="preserve"> </w:t>
      </w:r>
      <w:r w:rsidR="005B5711">
        <w:t>February</w:t>
      </w:r>
      <w:r>
        <w:t xml:space="preserve"> 202</w:t>
      </w:r>
      <w:r w:rsidR="005B5711">
        <w:t>4</w:t>
      </w:r>
      <w:r>
        <w:t>, 23:00 UTC</w:t>
      </w:r>
    </w:p>
    <w:p w14:paraId="1B2E5E44" w14:textId="37D4C7B6" w:rsidR="000924E4" w:rsidRDefault="000924E4" w:rsidP="005B5711">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B5711">
        <w:t>16 February 2024,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594187FF"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w:t>
      </w:r>
      <w:r w:rsidR="00175020">
        <w:rPr>
          <w:rFonts w:eastAsia="Times New Roman" w:cs="Arial"/>
          <w:sz w:val="20"/>
          <w:szCs w:val="20"/>
          <w:lang w:eastAsia="it-IT"/>
        </w:rPr>
        <w:t>105</w:t>
      </w:r>
      <w:r>
        <w:rPr>
          <w:rFonts w:eastAsia="Times New Roman" w:cs="Arial"/>
          <w:sz w:val="20"/>
          <w:szCs w:val="20"/>
          <w:lang w:eastAsia="it-IT"/>
        </w:rPr>
        <w:t>)</w:t>
      </w:r>
    </w:p>
    <w:p w14:paraId="051A926B" w14:textId="77777777" w:rsidR="000924E4" w:rsidRDefault="000924E4" w:rsidP="000924E4">
      <w:pPr>
        <w:pStyle w:val="ListParagraph"/>
        <w:rPr>
          <w:rFonts w:cs="Arial"/>
          <w:lang w:eastAsia="it-IT"/>
        </w:rPr>
      </w:pPr>
    </w:p>
    <w:p w14:paraId="461BF5E0" w14:textId="1EF9C593" w:rsidR="000924E4" w:rsidRPr="00D765AC" w:rsidRDefault="00175020" w:rsidP="00E61342">
      <w:pPr>
        <w:pStyle w:val="ListParagraph"/>
        <w:numPr>
          <w:ilvl w:val="0"/>
          <w:numId w:val="13"/>
        </w:numPr>
        <w:rPr>
          <w:rFonts w:cs="Arial"/>
          <w:lang w:val="fr-FR" w:eastAsia="it-IT"/>
        </w:rPr>
      </w:pPr>
      <w:r w:rsidRPr="00D765AC">
        <w:rPr>
          <w:rFonts w:cs="Arial"/>
          <w:lang w:val="fr-FR" w:eastAsia="it-IT"/>
        </w:rPr>
        <w:t>D</w:t>
      </w:r>
      <w:r w:rsidR="000924E4" w:rsidRPr="00D765AC">
        <w:rPr>
          <w:rFonts w:cs="Arial"/>
          <w:lang w:val="fr-FR" w:eastAsia="it-IT"/>
        </w:rPr>
        <w:t xml:space="preserve">ocument </w:t>
      </w:r>
      <w:r w:rsidRPr="00D765AC">
        <w:rPr>
          <w:rFonts w:cs="Arial"/>
          <w:lang w:val="fr-FR" w:eastAsia="it-IT"/>
        </w:rPr>
        <w:t xml:space="preserve">folder : </w:t>
      </w:r>
      <w:bookmarkEnd w:id="5"/>
      <w:r>
        <w:fldChar w:fldCharType="begin"/>
      </w:r>
      <w:r w:rsidRPr="00D765AC">
        <w:rPr>
          <w:lang w:val="fr-FR"/>
        </w:rPr>
        <w:instrText>HYPERLINK "https://ftp.3gpp.org/tsg_sa/WG1_Serv/TSGS1_105_Athens/Docs"</w:instrText>
      </w:r>
      <w:r>
        <w:fldChar w:fldCharType="separate"/>
      </w:r>
      <w:r w:rsidRPr="00D765AC">
        <w:rPr>
          <w:rStyle w:val="Hyperlink"/>
          <w:lang w:val="fr-FR"/>
        </w:rPr>
        <w:t>https://ftp.3gpp.org/tsg_sa/WG1_Serv/TSGS1_105_Athens/Docs</w:t>
      </w:r>
      <w:r>
        <w:fldChar w:fldCharType="end"/>
      </w:r>
      <w:r w:rsidRPr="00D765AC">
        <w:rPr>
          <w:lang w:val="fr-FR"/>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2BAE3A0D"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175020">
        <w:rPr>
          <w:rFonts w:eastAsia="Times New Roman" w:cs="Arial"/>
          <w:b/>
          <w:sz w:val="20"/>
          <w:szCs w:val="20"/>
          <w:lang w:eastAsia="ar-SA"/>
        </w:rPr>
        <w:t>9</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79CC81AB" w14:textId="0D8520A2" w:rsidR="00345EA9" w:rsidRPr="00FC250B" w:rsidRDefault="00345EA9" w:rsidP="004159F5">
      <w:pPr>
        <w:suppressAutoHyphens/>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01C5E1D" w:rsidR="00DF3949" w:rsidRPr="001E1D1F" w:rsidRDefault="00B54707" w:rsidP="003D5B68">
            <w:pPr>
              <w:snapToGrid w:val="0"/>
              <w:spacing w:after="0" w:line="240" w:lineRule="auto"/>
              <w:rPr>
                <w:rFonts w:eastAsia="Times New Roman" w:cs="Arial"/>
                <w:szCs w:val="18"/>
                <w:lang w:eastAsia="ar-SA"/>
              </w:rPr>
            </w:pPr>
            <w:hyperlink r:id="rId14" w:history="1">
              <w:r w:rsidR="00D765AC">
                <w:rPr>
                  <w:rStyle w:val="Hyperlink"/>
                  <w:rFonts w:eastAsia="Times New Roman" w:cs="Arial"/>
                  <w:szCs w:val="18"/>
                  <w:lang w:eastAsia="ar-SA"/>
                </w:rPr>
                <w:t>S1-24xxxx</w:t>
              </w:r>
            </w:hyperlink>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292FC036" w:rsidR="00DF3949" w:rsidRPr="001E1D1F" w:rsidRDefault="00B54707" w:rsidP="003D5B68">
            <w:pPr>
              <w:snapToGrid w:val="0"/>
              <w:spacing w:after="0" w:line="240" w:lineRule="auto"/>
              <w:rPr>
                <w:rFonts w:eastAsia="Times New Roman" w:cs="Arial"/>
                <w:szCs w:val="18"/>
                <w:lang w:eastAsia="ar-SA"/>
              </w:rPr>
            </w:pPr>
            <w:hyperlink r:id="rId15" w:history="1">
              <w:r w:rsidR="00D765AC">
                <w:rPr>
                  <w:rStyle w:val="Hyperlink"/>
                  <w:rFonts w:eastAsia="Times New Roman" w:cs="Arial"/>
                  <w:szCs w:val="18"/>
                  <w:lang w:eastAsia="ar-SA"/>
                </w:rPr>
                <w:t>S1-24xxxx</w:t>
              </w:r>
            </w:hyperlink>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2DB1F76C" w:rsidR="00DF3949" w:rsidRPr="001E1D1F" w:rsidRDefault="00B54707" w:rsidP="003D5B68">
            <w:pPr>
              <w:snapToGrid w:val="0"/>
              <w:spacing w:after="0" w:line="240" w:lineRule="auto"/>
              <w:rPr>
                <w:rFonts w:eastAsia="Times New Roman" w:cs="Arial"/>
                <w:szCs w:val="18"/>
                <w:lang w:eastAsia="ar-SA"/>
              </w:rPr>
            </w:pPr>
            <w:hyperlink r:id="rId16" w:history="1">
              <w:r w:rsidR="00D765AC">
                <w:rPr>
                  <w:rStyle w:val="Hyperlink"/>
                  <w:rFonts w:eastAsia="Times New Roman" w:cs="Arial"/>
                  <w:szCs w:val="18"/>
                  <w:lang w:eastAsia="ar-SA"/>
                </w:rPr>
                <w:t>S1-24xxxx</w:t>
              </w:r>
            </w:hyperlink>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F4D3F23" w:rsidR="00DF3949" w:rsidRPr="001E1D1F" w:rsidRDefault="00B54707" w:rsidP="003D5B68">
            <w:pPr>
              <w:snapToGrid w:val="0"/>
              <w:spacing w:after="0" w:line="240" w:lineRule="auto"/>
              <w:rPr>
                <w:rFonts w:eastAsia="Times New Roman" w:cs="Arial"/>
                <w:szCs w:val="18"/>
                <w:lang w:eastAsia="ar-SA"/>
              </w:rPr>
            </w:pPr>
            <w:hyperlink r:id="rId17" w:history="1">
              <w:r w:rsidR="00D765AC">
                <w:rPr>
                  <w:rStyle w:val="Hyperlink"/>
                  <w:rFonts w:eastAsia="Times New Roman" w:cs="Arial"/>
                  <w:szCs w:val="18"/>
                  <w:lang w:eastAsia="ar-SA"/>
                </w:rPr>
                <w:t>S1-24xxxx</w:t>
              </w:r>
            </w:hyperlink>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16A4AF3" w:rsidR="00DF3949" w:rsidRPr="002E3C2E" w:rsidRDefault="00B54707" w:rsidP="003D5B68">
            <w:pPr>
              <w:snapToGrid w:val="0"/>
              <w:spacing w:after="0" w:line="240" w:lineRule="auto"/>
              <w:jc w:val="both"/>
              <w:rPr>
                <w:rFonts w:eastAsia="Times New Roman" w:cs="Arial"/>
                <w:szCs w:val="18"/>
                <w:lang w:eastAsia="ar-SA"/>
              </w:rPr>
            </w:pPr>
            <w:hyperlink r:id="rId18" w:history="1">
              <w:r w:rsidR="00D765AC">
                <w:rPr>
                  <w:rStyle w:val="Hyperlink"/>
                  <w:rFonts w:eastAsia="Times New Roman" w:cs="Arial"/>
                  <w:szCs w:val="18"/>
                  <w:lang w:eastAsia="ar-SA"/>
                </w:rPr>
                <w:t>S1-24xxxx</w:t>
              </w:r>
            </w:hyperlink>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00FD546C" w:rsidR="00DF3949" w:rsidRPr="00B56E2C" w:rsidRDefault="00B54707" w:rsidP="003D5B68">
            <w:pPr>
              <w:snapToGrid w:val="0"/>
              <w:spacing w:after="0" w:line="240" w:lineRule="auto"/>
              <w:jc w:val="both"/>
              <w:rPr>
                <w:rFonts w:eastAsia="Times New Roman" w:cs="Arial"/>
                <w:szCs w:val="18"/>
                <w:lang w:eastAsia="ar-SA"/>
              </w:rPr>
            </w:pPr>
            <w:hyperlink r:id="rId19" w:history="1">
              <w:r w:rsidR="00D765AC">
                <w:rPr>
                  <w:rStyle w:val="Hyperlink"/>
                  <w:rFonts w:eastAsia="Times New Roman" w:cs="Arial"/>
                  <w:szCs w:val="18"/>
                  <w:lang w:eastAsia="ar-SA"/>
                </w:rPr>
                <w:t>S1-24xxxx</w:t>
              </w:r>
            </w:hyperlink>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54D7467" w:rsidR="00DF3949" w:rsidRPr="00B56E2C" w:rsidRDefault="00B54707" w:rsidP="003D5B68">
            <w:pPr>
              <w:snapToGrid w:val="0"/>
              <w:spacing w:after="0" w:line="240" w:lineRule="auto"/>
              <w:jc w:val="both"/>
              <w:rPr>
                <w:rFonts w:eastAsia="Times New Roman" w:cs="Arial"/>
                <w:szCs w:val="18"/>
                <w:lang w:eastAsia="ar-SA"/>
              </w:rPr>
            </w:pPr>
            <w:hyperlink r:id="rId20" w:history="1">
              <w:r w:rsidR="00D765AC">
                <w:rPr>
                  <w:rStyle w:val="Hyperlink"/>
                  <w:rFonts w:eastAsia="Times New Roman" w:cs="Arial"/>
                  <w:szCs w:val="18"/>
                  <w:lang w:eastAsia="ar-SA"/>
                </w:rPr>
                <w:t>S1-24xxxx</w:t>
              </w:r>
            </w:hyperlink>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0F0E8605" w:rsidR="00DF3949" w:rsidRPr="00B56E2C" w:rsidRDefault="00B54707" w:rsidP="003D5B68">
            <w:pPr>
              <w:snapToGrid w:val="0"/>
              <w:spacing w:after="0" w:line="240" w:lineRule="auto"/>
              <w:jc w:val="both"/>
              <w:rPr>
                <w:rFonts w:eastAsia="Times New Roman" w:cs="Arial"/>
                <w:szCs w:val="18"/>
                <w:lang w:eastAsia="ar-SA"/>
              </w:rPr>
            </w:pPr>
            <w:hyperlink r:id="rId21" w:history="1">
              <w:r w:rsidR="00D765AC">
                <w:rPr>
                  <w:rStyle w:val="Hyperlink"/>
                  <w:rFonts w:eastAsia="Times New Roman" w:cs="Arial"/>
                  <w:szCs w:val="18"/>
                  <w:lang w:eastAsia="ar-SA"/>
                </w:rPr>
                <w:t>S1-24xxxx</w:t>
              </w:r>
            </w:hyperlink>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65CDFE" w:rsidR="00DF3949" w:rsidRPr="001E1D1F" w:rsidRDefault="00B54707" w:rsidP="003D5B68">
            <w:pPr>
              <w:snapToGrid w:val="0"/>
              <w:spacing w:after="0" w:line="240" w:lineRule="auto"/>
              <w:rPr>
                <w:rFonts w:eastAsia="Times New Roman" w:cs="Arial"/>
                <w:szCs w:val="18"/>
                <w:lang w:eastAsia="ar-SA"/>
              </w:rPr>
            </w:pPr>
            <w:hyperlink r:id="rId22" w:history="1">
              <w:r w:rsidR="00D765AC">
                <w:rPr>
                  <w:rStyle w:val="Hyperlink"/>
                  <w:rFonts w:eastAsia="Times New Roman" w:cs="Arial"/>
                  <w:szCs w:val="18"/>
                  <w:lang w:eastAsia="ar-SA"/>
                </w:rPr>
                <w:t>S1-24xxxx</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31AA7A1" w:rsidR="00DF3949" w:rsidRDefault="00B54707" w:rsidP="003D5B68">
            <w:pPr>
              <w:snapToGrid w:val="0"/>
              <w:spacing w:after="0" w:line="240" w:lineRule="auto"/>
              <w:rPr>
                <w:rFonts w:eastAsia="Times New Roman" w:cs="Arial"/>
                <w:szCs w:val="18"/>
                <w:lang w:eastAsia="ar-SA"/>
              </w:rPr>
            </w:pPr>
            <w:hyperlink r:id="rId23" w:history="1">
              <w:r w:rsidR="00D765AC">
                <w:rPr>
                  <w:rStyle w:val="Hyperlink"/>
                  <w:rFonts w:eastAsia="Times New Roman" w:cs="Arial"/>
                  <w:szCs w:val="18"/>
                  <w:lang w:eastAsia="ar-SA"/>
                </w:rPr>
                <w:t>S1-24xxxx</w:t>
              </w:r>
            </w:hyperlink>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1154EED4" w:rsidR="00DF3949" w:rsidRDefault="00DF3949">
      <w:pPr>
        <w:spacing w:after="0" w:line="240" w:lineRule="auto"/>
        <w:rPr>
          <w:rFonts w:eastAsia="Times New Roman"/>
          <w:sz w:val="20"/>
          <w:szCs w:val="20"/>
          <w:lang w:val="en-US"/>
        </w:rPr>
      </w:pPr>
    </w:p>
    <w:p w14:paraId="5200EDC4" w14:textId="77777777" w:rsidR="007948DD" w:rsidRPr="008754F9" w:rsidRDefault="007948DD" w:rsidP="007948DD">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08AE54BE" w14:textId="16419E7F" w:rsidR="007948DD" w:rsidRPr="004159F5" w:rsidRDefault="007948DD" w:rsidP="007948DD">
      <w:pPr>
        <w:suppressAutoHyphens/>
        <w:snapToGrid w:val="0"/>
        <w:spacing w:after="0" w:line="240" w:lineRule="auto"/>
        <w:rPr>
          <w:rFonts w:eastAsia="Arial Unicode MS"/>
          <w:sz w:val="24"/>
          <w:szCs w:val="24"/>
          <w:lang w:eastAsia="ar-SA"/>
        </w:rPr>
      </w:pPr>
      <w:r w:rsidRPr="002B1BEA">
        <w:rPr>
          <w:rFonts w:eastAsia="Arial Unicode MS"/>
          <w:sz w:val="24"/>
          <w:szCs w:val="24"/>
          <w:lang w:eastAsia="ar-SA"/>
        </w:rPr>
        <w:t xml:space="preserve">ROOM </w:t>
      </w:r>
      <w:r w:rsidRPr="00F8316C">
        <w:rPr>
          <w:rFonts w:eastAsia="Arial Unicode MS"/>
          <w:b/>
          <w:bCs/>
          <w:sz w:val="24"/>
          <w:szCs w:val="24"/>
          <w:lang w:eastAsia="ar-SA"/>
        </w:rPr>
        <w:t>Aristotle II</w:t>
      </w:r>
      <w:r>
        <w:rPr>
          <w:rFonts w:eastAsia="Arial Unicode MS"/>
          <w:sz w:val="24"/>
          <w:szCs w:val="24"/>
          <w:lang w:eastAsia="ar-SA"/>
        </w:rPr>
        <w:t>: Plenary</w:t>
      </w:r>
      <w:r>
        <w:rPr>
          <w:rFonts w:eastAsia="Arial Unicode MS"/>
          <w:sz w:val="24"/>
          <w:szCs w:val="24"/>
          <w:lang w:eastAsia="ar-SA"/>
        </w:rPr>
        <w:tab/>
        <w:t xml:space="preserve">            </w:t>
      </w:r>
    </w:p>
    <w:p w14:paraId="22F5BD04" w14:textId="77777777" w:rsidR="007948DD" w:rsidRPr="00015298" w:rsidRDefault="007948DD" w:rsidP="007948DD">
      <w:pPr>
        <w:suppressAutoHyphens/>
        <w:spacing w:after="0" w:line="240" w:lineRule="auto"/>
        <w:rPr>
          <w:rFonts w:eastAsia="Times New Roman" w:cs="Arial"/>
          <w:sz w:val="20"/>
          <w:szCs w:val="20"/>
          <w:lang w:eastAsia="ar-SA"/>
        </w:rPr>
      </w:pPr>
    </w:p>
    <w:tbl>
      <w:tblPr>
        <w:tblW w:w="13922"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4"/>
        <w:gridCol w:w="694"/>
        <w:gridCol w:w="2720"/>
        <w:gridCol w:w="2694"/>
        <w:gridCol w:w="2835"/>
        <w:gridCol w:w="708"/>
        <w:gridCol w:w="1985"/>
        <w:gridCol w:w="1922"/>
      </w:tblGrid>
      <w:tr w:rsidR="007948DD" w:rsidRPr="00015298" w14:paraId="7AC3E691" w14:textId="77777777" w:rsidTr="00B54707">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D9D9D9"/>
          </w:tcPr>
          <w:p w14:paraId="4860FA93" w14:textId="77777777" w:rsidR="007948DD" w:rsidRPr="00015298" w:rsidRDefault="007948DD" w:rsidP="00B54707">
            <w:pPr>
              <w:suppressAutoHyphens/>
              <w:snapToGrid w:val="0"/>
              <w:spacing w:after="0" w:line="240" w:lineRule="auto"/>
              <w:rPr>
                <w:rFonts w:eastAsia="Times New Roman" w:cs="Arial"/>
                <w:b/>
                <w:sz w:val="20"/>
                <w:szCs w:val="20"/>
                <w:lang w:eastAsia="ar-SA"/>
              </w:rPr>
            </w:pPr>
            <w:bookmarkStart w:id="7" w:name="_Hlk16683286"/>
          </w:p>
        </w:tc>
        <w:tc>
          <w:tcPr>
            <w:tcW w:w="694" w:type="dxa"/>
            <w:tcBorders>
              <w:top w:val="single" w:sz="2" w:space="0" w:color="000000"/>
              <w:left w:val="single" w:sz="2" w:space="0" w:color="000000"/>
              <w:bottom w:val="single" w:sz="2" w:space="0" w:color="000000"/>
              <w:right w:val="single" w:sz="2" w:space="0" w:color="000000"/>
            </w:tcBorders>
            <w:shd w:val="clear" w:color="auto" w:fill="D9D9D9"/>
          </w:tcPr>
          <w:p w14:paraId="4B79B51D" w14:textId="77777777" w:rsidR="007948DD" w:rsidRPr="00015298" w:rsidRDefault="007948DD" w:rsidP="00B54707">
            <w:pPr>
              <w:suppressAutoHyphens/>
              <w:snapToGrid w:val="0"/>
              <w:spacing w:after="0" w:line="240" w:lineRule="auto"/>
              <w:rPr>
                <w:rFonts w:eastAsia="Times New Roman" w:cs="Arial"/>
                <w:b/>
                <w:sz w:val="20"/>
                <w:szCs w:val="20"/>
                <w:lang w:eastAsia="ar-SA"/>
              </w:rPr>
            </w:pPr>
          </w:p>
        </w:tc>
        <w:tc>
          <w:tcPr>
            <w:tcW w:w="2720" w:type="dxa"/>
            <w:tcBorders>
              <w:top w:val="single" w:sz="2" w:space="0" w:color="000000"/>
              <w:left w:val="single" w:sz="2" w:space="0" w:color="000000"/>
              <w:bottom w:val="single" w:sz="2" w:space="0" w:color="000000"/>
              <w:right w:val="single" w:sz="2" w:space="0" w:color="000000"/>
            </w:tcBorders>
            <w:shd w:val="clear" w:color="auto" w:fill="FDE9D9"/>
            <w:hideMark/>
          </w:tcPr>
          <w:p w14:paraId="1725FFF7" w14:textId="77777777" w:rsidR="007948DD" w:rsidRPr="00015298" w:rsidRDefault="007948DD" w:rsidP="00B5470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94" w:type="dxa"/>
            <w:tcBorders>
              <w:top w:val="single" w:sz="2" w:space="0" w:color="000000"/>
              <w:left w:val="single" w:sz="2" w:space="0" w:color="000000"/>
              <w:bottom w:val="single" w:sz="2" w:space="0" w:color="000000"/>
              <w:right w:val="single" w:sz="2" w:space="0" w:color="000000"/>
            </w:tcBorders>
            <w:shd w:val="clear" w:color="auto" w:fill="FDE9D9"/>
            <w:hideMark/>
          </w:tcPr>
          <w:p w14:paraId="27D965D2" w14:textId="77777777" w:rsidR="007948DD" w:rsidRPr="00015298" w:rsidRDefault="007948DD" w:rsidP="00B5470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835" w:type="dxa"/>
            <w:tcBorders>
              <w:top w:val="single" w:sz="2" w:space="0" w:color="000000"/>
              <w:left w:val="single" w:sz="2" w:space="0" w:color="000000"/>
              <w:bottom w:val="single" w:sz="2" w:space="0" w:color="000000"/>
              <w:right w:val="single" w:sz="2" w:space="0" w:color="000000"/>
            </w:tcBorders>
            <w:shd w:val="clear" w:color="auto" w:fill="FDE9D9"/>
            <w:hideMark/>
          </w:tcPr>
          <w:p w14:paraId="5A2400E1" w14:textId="77777777" w:rsidR="007948DD" w:rsidRPr="00015298" w:rsidRDefault="007948DD" w:rsidP="00B5470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32429E8B" w14:textId="77777777" w:rsidR="007948DD" w:rsidRPr="00015298" w:rsidRDefault="007948DD" w:rsidP="00B54707">
            <w:pPr>
              <w:suppressAutoHyphens/>
              <w:snapToGrid w:val="0"/>
              <w:spacing w:after="0" w:line="240" w:lineRule="auto"/>
              <w:rPr>
                <w:rFonts w:eastAsia="Times New Roman" w:cs="Arial"/>
                <w:b/>
                <w:sz w:val="20"/>
                <w:szCs w:val="20"/>
                <w:lang w:eastAsia="ar-SA"/>
              </w:rPr>
            </w:pPr>
          </w:p>
        </w:tc>
        <w:tc>
          <w:tcPr>
            <w:tcW w:w="1985" w:type="dxa"/>
            <w:tcBorders>
              <w:top w:val="single" w:sz="2" w:space="0" w:color="000000"/>
              <w:left w:val="single" w:sz="2" w:space="0" w:color="000000"/>
              <w:bottom w:val="single" w:sz="2" w:space="0" w:color="000000"/>
              <w:right w:val="single" w:sz="2" w:space="0" w:color="000000"/>
            </w:tcBorders>
            <w:shd w:val="clear" w:color="auto" w:fill="FDE9D9"/>
          </w:tcPr>
          <w:p w14:paraId="40C8F610" w14:textId="77777777" w:rsidR="007948DD" w:rsidRPr="00015298" w:rsidRDefault="007948DD" w:rsidP="00B5470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1922" w:type="dxa"/>
            <w:tcBorders>
              <w:top w:val="single" w:sz="2" w:space="0" w:color="000000"/>
              <w:left w:val="single" w:sz="2" w:space="0" w:color="000000"/>
              <w:bottom w:val="single" w:sz="2" w:space="0" w:color="000000"/>
              <w:right w:val="single" w:sz="2" w:space="0" w:color="000000"/>
            </w:tcBorders>
            <w:shd w:val="clear" w:color="auto" w:fill="FDE9D9"/>
            <w:hideMark/>
          </w:tcPr>
          <w:p w14:paraId="7894AD29" w14:textId="77777777" w:rsidR="007948DD" w:rsidRPr="00015298" w:rsidRDefault="007948DD" w:rsidP="00B5470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948DD" w:rsidRPr="00AB0F3E" w14:paraId="5C63BCE3" w14:textId="77777777" w:rsidTr="00B54707">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8713F70"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B9B81C8"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57CEA42E"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2D7D6057"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DE5A519" w14:textId="77777777" w:rsidR="007948DD" w:rsidRPr="00AB0F3E" w:rsidRDefault="007948DD" w:rsidP="00B54707">
            <w:pPr>
              <w:suppressAutoHyphens/>
              <w:snapToGrid w:val="0"/>
              <w:spacing w:after="0" w:line="240" w:lineRule="auto"/>
              <w:jc w:val="center"/>
              <w:rPr>
                <w:rFonts w:eastAsia="Times New Roman" w:cs="Arial"/>
                <w:sz w:val="20"/>
                <w:szCs w:val="20"/>
                <w:lang w:eastAsia="ar-SA"/>
              </w:rPr>
            </w:pPr>
          </w:p>
        </w:tc>
        <w:tc>
          <w:tcPr>
            <w:tcW w:w="2694"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2DFB9277" w14:textId="77777777" w:rsidR="007948DD" w:rsidRPr="0010199B" w:rsidRDefault="007948DD" w:rsidP="00B54707">
            <w:pPr>
              <w:suppressAutoHyphens/>
              <w:snapToGrid w:val="0"/>
              <w:spacing w:after="0" w:line="240" w:lineRule="auto"/>
              <w:jc w:val="center"/>
              <w:rPr>
                <w:rFonts w:eastAsia="MS Mincho" w:cs="Arial"/>
                <w:kern w:val="24"/>
                <w:sz w:val="24"/>
                <w:szCs w:val="24"/>
                <w:lang w:eastAsia="ja-JP"/>
              </w:rPr>
            </w:pPr>
          </w:p>
        </w:tc>
        <w:tc>
          <w:tcPr>
            <w:tcW w:w="283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272EA5AA" w14:textId="77777777" w:rsidR="007948DD" w:rsidRPr="0010199B" w:rsidRDefault="007948DD" w:rsidP="00B54707">
            <w:pPr>
              <w:spacing w:after="0" w:line="240" w:lineRule="auto"/>
              <w:jc w:val="center"/>
              <w:textAlignment w:val="baseline"/>
              <w:rPr>
                <w:rFonts w:eastAsia="MS Mincho" w:cs="Arial"/>
                <w:kern w:val="24"/>
                <w:sz w:val="24"/>
                <w:szCs w:val="24"/>
                <w:lang w:eastAsia="ja-JP"/>
              </w:rPr>
            </w:pPr>
          </w:p>
        </w:tc>
        <w:tc>
          <w:tcPr>
            <w:tcW w:w="708"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43963AB5"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75570452"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264DC470"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075BFE7" w14:textId="77777777" w:rsidR="007948DD" w:rsidRPr="00183A9C" w:rsidRDefault="007948DD" w:rsidP="00B54707">
            <w:pPr>
              <w:spacing w:after="0" w:line="240" w:lineRule="auto"/>
              <w:jc w:val="center"/>
              <w:textAlignment w:val="baseline"/>
              <w:rPr>
                <w:rFonts w:eastAsia="MS Mincho" w:cs="Arial"/>
                <w:color w:val="000000"/>
                <w:kern w:val="24"/>
                <w:sz w:val="24"/>
                <w:szCs w:val="24"/>
                <w:lang w:eastAsia="ja-JP"/>
              </w:rPr>
            </w:pPr>
          </w:p>
        </w:tc>
        <w:tc>
          <w:tcPr>
            <w:tcW w:w="1922"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04FB1C6" w14:textId="77777777" w:rsidR="007948DD" w:rsidRPr="00A83808" w:rsidRDefault="007948DD" w:rsidP="00B54707">
            <w:pPr>
              <w:spacing w:after="0" w:line="240" w:lineRule="auto"/>
              <w:jc w:val="center"/>
              <w:textAlignment w:val="baseline"/>
              <w:rPr>
                <w:rFonts w:eastAsia="MS Mincho" w:cs="Arial"/>
                <w:color w:val="000000"/>
                <w:kern w:val="24"/>
                <w:sz w:val="24"/>
                <w:szCs w:val="24"/>
                <w:lang w:eastAsia="ja-JP"/>
              </w:rPr>
            </w:pPr>
          </w:p>
        </w:tc>
      </w:tr>
      <w:tr w:rsidR="007948DD" w:rsidRPr="00AB0F3E" w14:paraId="7171B9BC" w14:textId="77777777" w:rsidTr="00B54707">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9524700"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7AB279"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21DC650"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5B4DDCA7"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16DA98" w14:textId="77777777" w:rsidR="007948DD" w:rsidRPr="00D2565B" w:rsidRDefault="007948DD" w:rsidP="00B54707">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68CCD095" w14:textId="77777777" w:rsidR="007948DD" w:rsidRPr="00EA6287" w:rsidRDefault="007948DD" w:rsidP="00B54707">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146ADC64" w14:textId="77777777" w:rsidR="007948DD" w:rsidRDefault="007948DD" w:rsidP="00B547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w:t>
            </w:r>
          </w:p>
          <w:p w14:paraId="6295B042" w14:textId="77777777" w:rsidR="007948DD" w:rsidRDefault="007948DD" w:rsidP="00B547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0F1BE3C5" w14:textId="4DC03480" w:rsidR="007948DD" w:rsidRPr="00AB0F3E" w:rsidRDefault="007948DD" w:rsidP="007948D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3.LS</w:t>
            </w:r>
          </w:p>
        </w:tc>
        <w:tc>
          <w:tcPr>
            <w:tcW w:w="2694"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BFDBDFB" w14:textId="0AA7802F"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7. </w:t>
            </w:r>
            <w:r w:rsidRPr="007948DD">
              <w:rPr>
                <w:rFonts w:eastAsia="MS Mincho" w:cs="Arial"/>
                <w:color w:val="000000"/>
                <w:kern w:val="24"/>
                <w:sz w:val="24"/>
                <w:szCs w:val="24"/>
                <w:lang w:eastAsia="ja-JP"/>
              </w:rPr>
              <w:t>New SIDs</w:t>
            </w:r>
          </w:p>
        </w:tc>
        <w:tc>
          <w:tcPr>
            <w:tcW w:w="283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06E0F9E" w14:textId="18EAA481"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7. </w:t>
            </w:r>
            <w:r w:rsidRPr="007948DD">
              <w:rPr>
                <w:rFonts w:eastAsia="MS Mincho" w:cs="Arial"/>
                <w:color w:val="000000"/>
                <w:kern w:val="24"/>
                <w:sz w:val="24"/>
                <w:szCs w:val="24"/>
                <w:lang w:eastAsia="ja-JP"/>
              </w:rPr>
              <w:t>New SIDs</w:t>
            </w:r>
          </w:p>
        </w:tc>
        <w:tc>
          <w:tcPr>
            <w:tcW w:w="708"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6959D42C"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62D8988"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0C01EF51"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469FC9" w14:textId="77777777" w:rsidR="007948DD" w:rsidRPr="00AB0F3E" w:rsidRDefault="007948DD" w:rsidP="00B5470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19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6CC60C" w14:textId="77777777" w:rsidR="007948DD" w:rsidRDefault="007948DD" w:rsidP="00B5470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0F6A701" w14:textId="77777777" w:rsidR="007948DD" w:rsidRPr="00280289" w:rsidRDefault="007948DD" w:rsidP="00B54707">
            <w:pPr>
              <w:spacing w:after="0" w:line="240" w:lineRule="auto"/>
              <w:jc w:val="center"/>
              <w:textAlignment w:val="baseline"/>
              <w:rPr>
                <w:rFonts w:eastAsia="MS Mincho" w:cs="Arial"/>
                <w:color w:val="000000"/>
                <w:kern w:val="24"/>
                <w:sz w:val="24"/>
                <w:szCs w:val="24"/>
                <w:lang w:eastAsia="ja-JP"/>
              </w:rPr>
            </w:pPr>
          </w:p>
        </w:tc>
      </w:tr>
      <w:tr w:rsidR="007948DD" w:rsidRPr="00AB0F3E" w14:paraId="1312C14D" w14:textId="77777777" w:rsidTr="00B54707">
        <w:trPr>
          <w:trHeight w:val="246"/>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2EF6279" w14:textId="77777777" w:rsidR="007948DD" w:rsidRPr="00AB0F3E" w:rsidRDefault="007948DD" w:rsidP="00B54707">
            <w:pPr>
              <w:spacing w:after="0" w:line="240" w:lineRule="auto"/>
              <w:jc w:val="center"/>
              <w:textAlignment w:val="baseline"/>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4A19B7E" w14:textId="77777777" w:rsidR="007948DD" w:rsidRPr="00AB0F3E" w:rsidRDefault="007948DD" w:rsidP="00B54707">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6D6FAF3"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6635BC" w14:textId="77777777"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C2857FF" w14:textId="77777777"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2C49E4A" w14:textId="77777777" w:rsidR="007948DD" w:rsidRPr="00AB0F3E" w:rsidRDefault="007948DD" w:rsidP="00B54707">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198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BF94FC2"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67574E7"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r>
      <w:tr w:rsidR="007948DD" w:rsidRPr="00AB0F3E" w14:paraId="13EFE514" w14:textId="77777777" w:rsidTr="00B54707">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18E525B"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BFA4D6A"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2C78CBFA"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313601F3"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F58FBB" w14:textId="77777777" w:rsidR="007948DD" w:rsidRPr="00AB0F3E" w:rsidRDefault="007948DD" w:rsidP="00B5470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A97EB94" w14:textId="77777777" w:rsidR="007948DD" w:rsidRDefault="007948DD" w:rsidP="00B54707">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01353CF3" w14:textId="234364EC" w:rsidR="007948DD" w:rsidRPr="00F131BA" w:rsidRDefault="007948DD" w:rsidP="00B54707">
            <w:pPr>
              <w:spacing w:after="0" w:line="240" w:lineRule="auto"/>
              <w:jc w:val="center"/>
              <w:textAlignment w:val="baseline"/>
              <w:rPr>
                <w:rFonts w:eastAsia="MS Mincho" w:cs="Arial"/>
                <w:color w:val="000000"/>
                <w:kern w:val="24"/>
                <w:sz w:val="24"/>
                <w:szCs w:val="24"/>
                <w:lang w:eastAsia="ja-JP"/>
              </w:rPr>
            </w:pPr>
          </w:p>
          <w:p w14:paraId="726FE1E2" w14:textId="77777777" w:rsidR="007948DD" w:rsidRPr="0094015A" w:rsidRDefault="007948DD" w:rsidP="00B54707">
            <w:pPr>
              <w:spacing w:after="0" w:line="240" w:lineRule="auto"/>
              <w:jc w:val="center"/>
              <w:textAlignment w:val="baseline"/>
              <w:rPr>
                <w:rFonts w:eastAsia="MS Mincho" w:cs="Arial"/>
                <w:bCs/>
                <w:color w:val="000000"/>
                <w:kern w:val="24"/>
                <w:sz w:val="24"/>
                <w:szCs w:val="24"/>
                <w:lang w:eastAsia="ja-JP"/>
              </w:rPr>
            </w:pP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39905E" w14:textId="60E1E8C1"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7. </w:t>
            </w:r>
            <w:r w:rsidRPr="007948DD">
              <w:rPr>
                <w:rFonts w:eastAsia="MS Mincho" w:cs="Arial"/>
                <w:color w:val="000000"/>
                <w:kern w:val="24"/>
                <w:sz w:val="24"/>
                <w:szCs w:val="24"/>
                <w:lang w:eastAsia="ja-JP"/>
              </w:rPr>
              <w:t>New SIDs</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642F81" w14:textId="21F1F0E5"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7. </w:t>
            </w:r>
            <w:r w:rsidRPr="007948DD">
              <w:rPr>
                <w:rFonts w:eastAsia="MS Mincho" w:cs="Arial"/>
                <w:color w:val="000000"/>
                <w:kern w:val="24"/>
                <w:sz w:val="24"/>
                <w:szCs w:val="24"/>
                <w:lang w:eastAsia="ja-JP"/>
              </w:rPr>
              <w:t>New SIDs</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E7F3B08"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52089392"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2E1236EF"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D24213" w14:textId="77777777" w:rsidR="007948DD" w:rsidRPr="00AB0F3E" w:rsidRDefault="007948DD" w:rsidP="00B5470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 xml:space="preserve">Plenary </w:t>
            </w:r>
          </w:p>
        </w:tc>
        <w:tc>
          <w:tcPr>
            <w:tcW w:w="19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3D7ED0" w14:textId="77777777" w:rsidR="007948DD" w:rsidRDefault="007948DD" w:rsidP="00B5470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E36B5F8" w14:textId="77777777" w:rsidR="007948DD" w:rsidRPr="009970D0" w:rsidRDefault="007948DD" w:rsidP="00B54707">
            <w:pPr>
              <w:spacing w:after="0" w:line="240" w:lineRule="auto"/>
              <w:jc w:val="center"/>
              <w:textAlignment w:val="baseline"/>
              <w:rPr>
                <w:rFonts w:eastAsia="MS Mincho" w:cs="Arial"/>
                <w:b/>
                <w:bCs/>
                <w:color w:val="000000"/>
                <w:kern w:val="24"/>
                <w:sz w:val="24"/>
                <w:szCs w:val="24"/>
                <w:lang w:eastAsia="ja-JP"/>
              </w:rPr>
            </w:pPr>
          </w:p>
        </w:tc>
      </w:tr>
      <w:tr w:rsidR="007948DD" w:rsidRPr="00AB0F3E" w14:paraId="386FDDD7" w14:textId="77777777" w:rsidTr="00B54707">
        <w:trPr>
          <w:trHeight w:val="658"/>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33FF03" w14:textId="77777777" w:rsidR="007948DD" w:rsidRPr="00AB0F3E" w:rsidRDefault="007948DD" w:rsidP="00B54707">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6CB129E" w14:textId="77777777" w:rsidR="007948DD" w:rsidRPr="00AB0F3E" w:rsidRDefault="007948DD" w:rsidP="00B5470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7963368"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83EE7DB" w14:textId="77777777"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51BCEA" w14:textId="77777777"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AC91653" w14:textId="77777777" w:rsidR="007948DD" w:rsidRPr="00AB0F3E" w:rsidRDefault="007948DD" w:rsidP="00B5470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198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F6A6CA2"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D64DB6"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r>
      <w:tr w:rsidR="007948DD" w:rsidRPr="00AB0F3E" w14:paraId="42C1FF0B" w14:textId="77777777" w:rsidTr="00B54707">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69E46B7"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0BB5F7"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950BC9D"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5960C4DA"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6CB5A9" w14:textId="77777777" w:rsidR="007948DD" w:rsidRPr="00AB0F3E" w:rsidRDefault="007948DD" w:rsidP="00B5470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823DCF0" w14:textId="2B8C51C1" w:rsidR="007948DD" w:rsidRDefault="007948DD" w:rsidP="00B547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4.Quality Improv</w:t>
            </w:r>
          </w:p>
          <w:p w14:paraId="76FCE7AA" w14:textId="3F276C29" w:rsidR="007948DD" w:rsidRDefault="007948DD" w:rsidP="00B54707">
            <w:pPr>
              <w:spacing w:after="0" w:line="240" w:lineRule="auto"/>
              <w:jc w:val="center"/>
              <w:textAlignment w:val="baseline"/>
              <w:rPr>
                <w:rFonts w:eastAsia="MS Mincho" w:cs="Arial"/>
                <w:bCs/>
                <w:color w:val="000000"/>
                <w:kern w:val="24"/>
                <w:sz w:val="24"/>
                <w:szCs w:val="24"/>
                <w:lang w:eastAsia="ja-JP"/>
              </w:rPr>
            </w:pPr>
            <w:r w:rsidRPr="007948DD">
              <w:rPr>
                <w:rFonts w:eastAsia="MS Mincho" w:cs="Arial"/>
                <w:bCs/>
                <w:color w:val="000000"/>
                <w:kern w:val="24"/>
                <w:sz w:val="24"/>
                <w:szCs w:val="24"/>
                <w:lang w:eastAsia="ja-JP"/>
              </w:rPr>
              <w:lastRenderedPageBreak/>
              <w:t>5</w:t>
            </w:r>
            <w:r>
              <w:rPr>
                <w:rFonts w:eastAsia="MS Mincho" w:cs="Arial"/>
                <w:bCs/>
                <w:color w:val="000000"/>
                <w:kern w:val="24"/>
                <w:sz w:val="24"/>
                <w:szCs w:val="24"/>
                <w:lang w:eastAsia="ja-JP"/>
              </w:rPr>
              <w:t>.</w:t>
            </w:r>
            <w:r w:rsidRPr="007948DD">
              <w:rPr>
                <w:rFonts w:eastAsia="MS Mincho" w:cs="Arial"/>
                <w:bCs/>
                <w:color w:val="000000"/>
                <w:kern w:val="24"/>
                <w:sz w:val="24"/>
                <w:szCs w:val="24"/>
                <w:lang w:eastAsia="ja-JP"/>
              </w:rPr>
              <w:t>Rel-17, Rel-18 and earlier contributions</w:t>
            </w:r>
          </w:p>
          <w:p w14:paraId="692A8C54" w14:textId="22FA22AF" w:rsidR="007948DD" w:rsidRPr="0094015A" w:rsidRDefault="007948DD" w:rsidP="00B54707">
            <w:pPr>
              <w:spacing w:after="0" w:line="240" w:lineRule="auto"/>
              <w:jc w:val="center"/>
              <w:textAlignment w:val="baseline"/>
              <w:rPr>
                <w:rFonts w:eastAsia="MS Mincho" w:cs="Arial"/>
                <w:color w:val="000000"/>
                <w:kern w:val="24"/>
                <w:sz w:val="24"/>
                <w:szCs w:val="24"/>
                <w:lang w:eastAsia="ja-JP"/>
              </w:rPr>
            </w:pPr>
            <w:r w:rsidRPr="007948DD">
              <w:rPr>
                <w:rFonts w:eastAsia="MS Mincho" w:cs="Arial"/>
                <w:bCs/>
                <w:color w:val="000000"/>
                <w:kern w:val="24"/>
                <w:sz w:val="24"/>
                <w:szCs w:val="24"/>
                <w:lang w:eastAsia="ja-JP"/>
              </w:rPr>
              <w:t>6.2</w:t>
            </w:r>
            <w:r>
              <w:rPr>
                <w:rFonts w:eastAsia="MS Mincho" w:cs="Arial"/>
                <w:bCs/>
                <w:color w:val="000000"/>
                <w:kern w:val="24"/>
                <w:sz w:val="24"/>
                <w:szCs w:val="24"/>
                <w:lang w:eastAsia="ja-JP"/>
              </w:rPr>
              <w:t xml:space="preserve">. </w:t>
            </w:r>
            <w:r w:rsidRPr="007948DD">
              <w:rPr>
                <w:rFonts w:eastAsia="MS Mincho" w:cs="Arial"/>
                <w:bCs/>
                <w:color w:val="000000"/>
                <w:kern w:val="24"/>
                <w:sz w:val="24"/>
                <w:szCs w:val="24"/>
                <w:lang w:eastAsia="ja-JP"/>
              </w:rPr>
              <w:t xml:space="preserve">Other Rel-19 contributions </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566BC0" w14:textId="4F4DE3DF"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 xml:space="preserve">7. </w:t>
            </w:r>
            <w:r w:rsidRPr="007948DD">
              <w:rPr>
                <w:rFonts w:eastAsia="MS Mincho" w:cs="Arial"/>
                <w:color w:val="000000"/>
                <w:kern w:val="24"/>
                <w:sz w:val="24"/>
                <w:szCs w:val="24"/>
                <w:lang w:eastAsia="ja-JP"/>
              </w:rPr>
              <w:t>New SIDs</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707A8B" w14:textId="7DD4C934"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7. </w:t>
            </w:r>
            <w:r w:rsidRPr="007948DD">
              <w:rPr>
                <w:rFonts w:eastAsia="MS Mincho" w:cs="Arial"/>
                <w:color w:val="000000"/>
                <w:kern w:val="24"/>
                <w:sz w:val="24"/>
                <w:szCs w:val="24"/>
                <w:lang w:eastAsia="ja-JP"/>
              </w:rPr>
              <w:t>New SIDs</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C19FF83" w14:textId="77777777" w:rsidR="007948DD" w:rsidRPr="00AB0F3E" w:rsidRDefault="007948DD" w:rsidP="00B54707">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7C6C1655" w14:textId="77777777" w:rsidR="007948DD" w:rsidRPr="00AB0F3E" w:rsidRDefault="007948DD" w:rsidP="00B54707">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A1C199" w14:textId="77777777" w:rsidR="007948DD" w:rsidRDefault="007948DD" w:rsidP="00B54707">
            <w:pPr>
              <w:spacing w:after="0" w:line="240" w:lineRule="auto"/>
              <w:jc w:val="center"/>
              <w:textAlignment w:val="baseline"/>
              <w:rPr>
                <w:rFonts w:eastAsia="MS Mincho" w:cs="Arial"/>
                <w:b/>
                <w:bCs/>
                <w:color w:val="000000"/>
                <w:kern w:val="24"/>
                <w:sz w:val="24"/>
                <w:szCs w:val="24"/>
                <w:lang w:eastAsia="ja-JP"/>
              </w:rPr>
            </w:pPr>
          </w:p>
          <w:p w14:paraId="2D8CFB33" w14:textId="77777777" w:rsidR="007948DD" w:rsidRPr="00BA3662" w:rsidRDefault="007948DD" w:rsidP="00B54707">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p>
          <w:p w14:paraId="148DAD98" w14:textId="77777777" w:rsidR="007948DD" w:rsidRPr="00AB0F3E" w:rsidRDefault="007948DD" w:rsidP="00B54707">
            <w:pPr>
              <w:spacing w:after="0" w:line="240" w:lineRule="auto"/>
              <w:jc w:val="center"/>
              <w:textAlignment w:val="baseline"/>
              <w:rPr>
                <w:rFonts w:eastAsia="MS Mincho" w:cs="Arial"/>
                <w:b/>
                <w:bCs/>
                <w:color w:val="000000"/>
                <w:kern w:val="24"/>
                <w:sz w:val="24"/>
                <w:szCs w:val="24"/>
                <w:lang w:eastAsia="ja-JP"/>
              </w:rPr>
            </w:pPr>
          </w:p>
        </w:tc>
        <w:tc>
          <w:tcPr>
            <w:tcW w:w="19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49606F" w14:textId="77777777" w:rsidR="007948DD" w:rsidRDefault="007948DD" w:rsidP="00B5470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C054F5B" w14:textId="77777777" w:rsidR="007948DD" w:rsidRPr="00AB0F3E" w:rsidRDefault="007948DD" w:rsidP="00B54707">
            <w:pPr>
              <w:spacing w:after="0" w:line="240" w:lineRule="auto"/>
              <w:jc w:val="center"/>
              <w:textAlignment w:val="baseline"/>
              <w:rPr>
                <w:rFonts w:eastAsia="MS Mincho" w:cs="Arial"/>
                <w:bCs/>
                <w:color w:val="000000"/>
                <w:kern w:val="24"/>
                <w:sz w:val="24"/>
                <w:szCs w:val="24"/>
                <w:lang w:eastAsia="ja-JP"/>
              </w:rPr>
            </w:pPr>
          </w:p>
        </w:tc>
      </w:tr>
      <w:tr w:rsidR="007948DD" w:rsidRPr="00AB0F3E" w14:paraId="70F58203" w14:textId="77777777" w:rsidTr="00B54707">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62308C" w14:textId="77777777" w:rsidR="007948DD" w:rsidRPr="00AB0F3E" w:rsidRDefault="007948DD" w:rsidP="00B54707">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CED45BE" w14:textId="77777777" w:rsidR="007948DD" w:rsidRPr="00AB0F3E" w:rsidRDefault="007948DD" w:rsidP="00B54707">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9996E4"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3E6EE2"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30CDEF" w14:textId="77777777" w:rsidR="007948DD" w:rsidRPr="00415AA2" w:rsidRDefault="007948DD" w:rsidP="00B54707">
            <w:pPr>
              <w:tabs>
                <w:tab w:val="right" w:pos="1190"/>
              </w:tabs>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9593101" w14:textId="77777777" w:rsidR="007948DD" w:rsidRPr="00AB0F3E" w:rsidRDefault="007948DD" w:rsidP="00B54707">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198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DB9AB68"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6F1AFE4"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r>
      <w:tr w:rsidR="007948DD" w:rsidRPr="00015298" w14:paraId="62FE395F" w14:textId="77777777" w:rsidTr="00B54707">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589922C"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B956CF"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6441F36"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6E6E368D"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5B7DC9" w14:textId="7AF54801" w:rsidR="007948DD" w:rsidRDefault="007948DD" w:rsidP="00B54707">
            <w:pPr>
              <w:spacing w:after="0" w:line="240" w:lineRule="auto"/>
              <w:jc w:val="center"/>
              <w:textAlignment w:val="baseline"/>
              <w:rPr>
                <w:rFonts w:eastAsia="MS Mincho" w:cs="Arial"/>
                <w:bCs/>
                <w:color w:val="000000"/>
                <w:kern w:val="24"/>
                <w:sz w:val="24"/>
                <w:szCs w:val="24"/>
                <w:lang w:eastAsia="ja-JP"/>
              </w:rPr>
            </w:pPr>
            <w:r w:rsidRPr="007948DD">
              <w:rPr>
                <w:rFonts w:eastAsia="MS Mincho" w:cs="Arial"/>
                <w:bCs/>
                <w:color w:val="000000"/>
                <w:kern w:val="24"/>
                <w:sz w:val="24"/>
                <w:szCs w:val="24"/>
                <w:lang w:eastAsia="ja-JP"/>
              </w:rPr>
              <w:t>6.2</w:t>
            </w:r>
            <w:r>
              <w:rPr>
                <w:rFonts w:eastAsia="MS Mincho" w:cs="Arial"/>
                <w:bCs/>
                <w:color w:val="000000"/>
                <w:kern w:val="24"/>
                <w:sz w:val="24"/>
                <w:szCs w:val="24"/>
                <w:lang w:eastAsia="ja-JP"/>
              </w:rPr>
              <w:t xml:space="preserve">. </w:t>
            </w:r>
            <w:r w:rsidRPr="007948DD">
              <w:rPr>
                <w:rFonts w:eastAsia="MS Mincho" w:cs="Arial"/>
                <w:bCs/>
                <w:color w:val="000000"/>
                <w:kern w:val="24"/>
                <w:sz w:val="24"/>
                <w:szCs w:val="24"/>
                <w:lang w:eastAsia="ja-JP"/>
              </w:rPr>
              <w:t>Other Rel-19 contributions</w:t>
            </w:r>
          </w:p>
          <w:p w14:paraId="152FBA8F" w14:textId="54D2B44B" w:rsidR="007948DD" w:rsidRPr="00AB0F3E" w:rsidRDefault="007948DD" w:rsidP="00B54707">
            <w:pPr>
              <w:spacing w:after="0" w:line="240" w:lineRule="auto"/>
              <w:jc w:val="center"/>
              <w:textAlignment w:val="baseline"/>
              <w:rPr>
                <w:rFonts w:eastAsia="MS Mincho" w:cs="Arial"/>
                <w:bCs/>
                <w:color w:val="000000"/>
                <w:kern w:val="24"/>
                <w:sz w:val="24"/>
                <w:szCs w:val="24"/>
                <w:lang w:eastAsia="ja-JP"/>
              </w:rPr>
            </w:pPr>
            <w:r w:rsidRPr="007948DD">
              <w:rPr>
                <w:rFonts w:eastAsia="MS Mincho" w:cs="Arial"/>
                <w:bCs/>
                <w:color w:val="000000"/>
                <w:kern w:val="24"/>
                <w:sz w:val="24"/>
                <w:szCs w:val="24"/>
                <w:lang w:eastAsia="ja-JP"/>
              </w:rPr>
              <w:t>9.1</w:t>
            </w:r>
            <w:r>
              <w:rPr>
                <w:rFonts w:eastAsia="MS Mincho" w:cs="Arial"/>
                <w:bCs/>
                <w:color w:val="000000"/>
                <w:kern w:val="24"/>
                <w:sz w:val="24"/>
                <w:szCs w:val="24"/>
                <w:lang w:eastAsia="ja-JP"/>
              </w:rPr>
              <w:t xml:space="preserve"> </w:t>
            </w:r>
            <w:r w:rsidRPr="007948DD">
              <w:rPr>
                <w:rFonts w:eastAsia="MS Mincho" w:cs="Arial"/>
                <w:bCs/>
                <w:color w:val="000000"/>
                <w:kern w:val="24"/>
                <w:sz w:val="24"/>
                <w:szCs w:val="24"/>
                <w:lang w:eastAsia="ja-JP"/>
              </w:rPr>
              <w:t>KVIs related contributions</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14B2D3" w14:textId="198538A5"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r w:rsidRPr="007948DD">
              <w:rPr>
                <w:rFonts w:eastAsia="MS Mincho" w:cs="Arial"/>
                <w:color w:val="000000"/>
                <w:kern w:val="24"/>
                <w:sz w:val="24"/>
                <w:szCs w:val="24"/>
                <w:lang w:eastAsia="ja-JP"/>
              </w:rPr>
              <w:t>6.1</w:t>
            </w:r>
            <w:r w:rsidRPr="007948DD">
              <w:rPr>
                <w:rFonts w:eastAsia="MS Mincho" w:cs="Arial"/>
                <w:color w:val="000000"/>
                <w:kern w:val="24"/>
                <w:sz w:val="24"/>
                <w:szCs w:val="24"/>
                <w:lang w:eastAsia="ja-JP"/>
              </w:rPr>
              <w:tab/>
              <w:t>FS_ISN</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1D2F4E" w14:textId="15807BB0" w:rsidR="007948DD" w:rsidRPr="007948DD" w:rsidRDefault="007948DD" w:rsidP="00B54707">
            <w:pPr>
              <w:spacing w:after="0" w:line="240" w:lineRule="auto"/>
              <w:jc w:val="center"/>
              <w:textAlignment w:val="baseline"/>
              <w:rPr>
                <w:rFonts w:eastAsia="MS Mincho" w:cs="Arial"/>
                <w:color w:val="000000"/>
                <w:kern w:val="24"/>
                <w:sz w:val="24"/>
                <w:szCs w:val="24"/>
                <w:lang w:eastAsia="ja-JP"/>
              </w:rPr>
            </w:pPr>
            <w:r w:rsidRPr="007948DD">
              <w:rPr>
                <w:rFonts w:eastAsia="MS Mincho" w:cs="Arial"/>
                <w:color w:val="000000"/>
                <w:kern w:val="24"/>
                <w:sz w:val="24"/>
                <w:szCs w:val="24"/>
                <w:lang w:eastAsia="ja-JP"/>
              </w:rPr>
              <w:t>6.1</w:t>
            </w:r>
            <w:r w:rsidRPr="007948DD">
              <w:rPr>
                <w:rFonts w:eastAsia="MS Mincho" w:cs="Arial"/>
                <w:color w:val="000000"/>
                <w:kern w:val="24"/>
                <w:sz w:val="24"/>
                <w:szCs w:val="24"/>
                <w:lang w:eastAsia="ja-JP"/>
              </w:rPr>
              <w:tab/>
              <w:t>FS_ISN</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6AC9754"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636631B"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7F84EABB" w14:textId="77777777" w:rsidR="007948DD" w:rsidRPr="00AB0F3E" w:rsidRDefault="007948DD" w:rsidP="00B54707">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2E05AA" w14:textId="77777777" w:rsidR="007948DD" w:rsidRDefault="007948DD" w:rsidP="00B5470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 xml:space="preserve">  </w:t>
            </w:r>
          </w:p>
          <w:p w14:paraId="659C1CCD" w14:textId="77777777" w:rsidR="007948DD" w:rsidRPr="00793394" w:rsidRDefault="007948DD" w:rsidP="00B54707">
            <w:pPr>
              <w:spacing w:after="0" w:line="240" w:lineRule="auto"/>
              <w:jc w:val="center"/>
              <w:textAlignment w:val="baseline"/>
              <w:rPr>
                <w:rFonts w:eastAsia="MS Mincho" w:cs="Arial"/>
                <w:color w:val="000000"/>
                <w:kern w:val="24"/>
                <w:sz w:val="24"/>
                <w:szCs w:val="24"/>
                <w:lang w:eastAsia="ja-JP"/>
              </w:rPr>
            </w:pPr>
          </w:p>
        </w:tc>
        <w:tc>
          <w:tcPr>
            <w:tcW w:w="1922"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109E0B4" w14:textId="77777777" w:rsidR="007948DD" w:rsidRPr="00294C8D" w:rsidRDefault="007948DD" w:rsidP="00B54707">
            <w:pPr>
              <w:spacing w:after="0" w:line="240" w:lineRule="auto"/>
              <w:jc w:val="center"/>
              <w:textAlignment w:val="baseline"/>
              <w:rPr>
                <w:rFonts w:eastAsia="MS Mincho" w:cs="Arial"/>
                <w:bCs/>
                <w:color w:val="000000"/>
                <w:kern w:val="24"/>
                <w:sz w:val="24"/>
                <w:szCs w:val="24"/>
                <w:lang w:eastAsia="ja-JP"/>
              </w:rPr>
            </w:pPr>
          </w:p>
        </w:tc>
      </w:tr>
      <w:tr w:rsidR="007948DD" w:rsidRPr="00AB0F3E" w14:paraId="42A56548" w14:textId="77777777" w:rsidTr="00B54707">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EBE580" w14:textId="77777777" w:rsidR="007948DD" w:rsidRPr="00AB0F3E" w:rsidRDefault="007948DD" w:rsidP="00B54707">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DD0403B" w14:textId="77777777" w:rsidR="007948DD" w:rsidRPr="00AB0F3E" w:rsidRDefault="007948DD" w:rsidP="00B54707">
            <w:pPr>
              <w:spacing w:after="0" w:line="240" w:lineRule="auto"/>
              <w:jc w:val="center"/>
              <w:textAlignment w:val="baseline"/>
              <w:rPr>
                <w:rFonts w:eastAsia="Times New Roman" w:cs="Arial"/>
                <w:b/>
                <w:sz w:val="20"/>
                <w:szCs w:val="20"/>
                <w:lang w:eastAsia="ar-SA"/>
              </w:rPr>
            </w:pP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93D0461"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DDDB45"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31E4B2" w14:textId="77777777" w:rsidR="007948DD" w:rsidRPr="00415AA2" w:rsidRDefault="007948DD" w:rsidP="00B54707">
            <w:pPr>
              <w:tabs>
                <w:tab w:val="right" w:pos="1190"/>
              </w:tabs>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B1F5974" w14:textId="77777777" w:rsidR="007948DD" w:rsidRPr="00AB0F3E" w:rsidRDefault="007948DD" w:rsidP="00B54707">
            <w:pPr>
              <w:spacing w:after="0" w:line="240" w:lineRule="auto"/>
              <w:jc w:val="center"/>
              <w:textAlignment w:val="baseline"/>
              <w:rPr>
                <w:rFonts w:eastAsia="Times New Roman" w:cs="Arial"/>
                <w:b/>
                <w:sz w:val="20"/>
                <w:szCs w:val="20"/>
                <w:lang w:eastAsia="ar-SA"/>
              </w:rPr>
            </w:pPr>
          </w:p>
        </w:tc>
        <w:tc>
          <w:tcPr>
            <w:tcW w:w="198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CB79A59"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A90EB0" w14:textId="77777777" w:rsidR="007948DD" w:rsidRPr="00415AA2" w:rsidRDefault="007948DD" w:rsidP="00B54707">
            <w:pPr>
              <w:spacing w:after="0" w:line="240" w:lineRule="auto"/>
              <w:jc w:val="center"/>
              <w:textAlignment w:val="baseline"/>
              <w:rPr>
                <w:rFonts w:eastAsia="Times New Roman" w:cs="Arial"/>
                <w:b/>
                <w:sz w:val="20"/>
                <w:szCs w:val="20"/>
                <w:lang w:eastAsia="ar-SA"/>
              </w:rPr>
            </w:pPr>
          </w:p>
        </w:tc>
      </w:tr>
      <w:tr w:rsidR="007948DD" w:rsidRPr="00015298" w14:paraId="258553E0" w14:textId="77777777" w:rsidTr="00972D97">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E2B51FF" w14:textId="77777777" w:rsidR="007948DD" w:rsidRPr="00AB0F3E" w:rsidRDefault="007948DD" w:rsidP="00B5470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F5917B" w14:textId="0F40BD78" w:rsidR="007948DD" w:rsidRPr="00AB0F3E" w:rsidRDefault="007948DD" w:rsidP="00B5470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071348">
              <w:rPr>
                <w:rFonts w:eastAsia="Times New Roman" w:cs="Arial"/>
                <w:b/>
                <w:sz w:val="20"/>
                <w:szCs w:val="20"/>
                <w:lang w:eastAsia="ar-SA"/>
              </w:rPr>
              <w:t>8</w:t>
            </w:r>
            <w:r w:rsidRPr="00AB0F3E">
              <w:rPr>
                <w:rFonts w:eastAsia="Times New Roman" w:cs="Arial"/>
                <w:b/>
                <w:sz w:val="20"/>
                <w:szCs w:val="20"/>
                <w:lang w:eastAsia="ar-SA"/>
              </w:rPr>
              <w:t>:</w:t>
            </w:r>
            <w:r w:rsidR="00071348">
              <w:rPr>
                <w:rFonts w:eastAsia="Times New Roman" w:cs="Arial"/>
                <w:b/>
                <w:sz w:val="20"/>
                <w:szCs w:val="20"/>
                <w:lang w:eastAsia="ar-SA"/>
              </w:rPr>
              <w:t>1</w:t>
            </w:r>
            <w:r>
              <w:rPr>
                <w:rFonts w:eastAsia="Times New Roman" w:cs="Arial"/>
                <w:b/>
                <w:sz w:val="20"/>
                <w:szCs w:val="20"/>
                <w:lang w:eastAsia="ar-SA"/>
              </w:rPr>
              <w:t>0</w:t>
            </w:r>
          </w:p>
          <w:p w14:paraId="6DDB0076"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05AD9479"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10</w:t>
            </w:r>
          </w:p>
        </w:tc>
        <w:tc>
          <w:tcPr>
            <w:tcW w:w="272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25A51E" w14:textId="77777777" w:rsidR="007948DD" w:rsidRPr="00594DBE" w:rsidRDefault="007948DD" w:rsidP="00B54707">
            <w:pPr>
              <w:spacing w:after="0" w:line="240" w:lineRule="auto"/>
              <w:jc w:val="center"/>
              <w:textAlignment w:val="baseline"/>
              <w:rPr>
                <w:rFonts w:eastAsia="MS Mincho" w:cs="Arial"/>
                <w:color w:val="000000"/>
                <w:kern w:val="24"/>
                <w:sz w:val="24"/>
                <w:szCs w:val="24"/>
                <w:lang w:eastAsia="ja-JP"/>
              </w:rPr>
            </w:pPr>
            <w:r w:rsidRPr="00594DBE">
              <w:rPr>
                <w:rFonts w:eastAsia="MS Mincho" w:cs="Arial"/>
                <w:color w:val="000000"/>
                <w:kern w:val="24"/>
                <w:sz w:val="24"/>
                <w:szCs w:val="24"/>
                <w:lang w:eastAsia="ja-JP"/>
              </w:rPr>
              <w:t xml:space="preserve"> </w:t>
            </w:r>
          </w:p>
        </w:tc>
        <w:tc>
          <w:tcPr>
            <w:tcW w:w="269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11DE0D2" w14:textId="77777777" w:rsidR="00972D97" w:rsidRPr="00AB0F3E" w:rsidRDefault="00972D97" w:rsidP="00972D97">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123C74D3" w14:textId="03462D32" w:rsidR="007948DD" w:rsidRPr="00BD4335" w:rsidRDefault="00972D97" w:rsidP="00972D97">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w:t>
            </w:r>
            <w:r>
              <w:rPr>
                <w:rFonts w:eastAsia="MS Mincho" w:cs="Arial"/>
                <w:bCs/>
                <w:color w:val="000000"/>
                <w:kern w:val="24"/>
                <w:sz w:val="24"/>
                <w:szCs w:val="24"/>
                <w:lang w:eastAsia="ja-JP"/>
              </w:rPr>
              <w:t>8</w:t>
            </w:r>
            <w:r>
              <w:rPr>
                <w:rFonts w:eastAsia="MS Mincho" w:cs="Arial"/>
                <w:bCs/>
                <w:color w:val="000000"/>
                <w:kern w:val="24"/>
                <w:sz w:val="24"/>
                <w:szCs w:val="24"/>
                <w:lang w:eastAsia="ja-JP"/>
              </w:rPr>
              <w:t>:</w:t>
            </w:r>
            <w:r>
              <w:rPr>
                <w:rFonts w:eastAsia="MS Mincho" w:cs="Arial"/>
                <w:bCs/>
                <w:color w:val="000000"/>
                <w:kern w:val="24"/>
                <w:sz w:val="24"/>
                <w:szCs w:val="24"/>
                <w:lang w:eastAsia="ja-JP"/>
              </w:rPr>
              <w:t>3</w:t>
            </w:r>
            <w:r>
              <w:rPr>
                <w:rFonts w:eastAsia="MS Mincho" w:cs="Arial"/>
                <w:bCs/>
                <w:color w:val="000000"/>
                <w:kern w:val="24"/>
                <w:sz w:val="24"/>
                <w:szCs w:val="24"/>
                <w:lang w:eastAsia="ja-JP"/>
              </w:rPr>
              <w:t>0)</w:t>
            </w:r>
          </w:p>
        </w:tc>
        <w:tc>
          <w:tcPr>
            <w:tcW w:w="283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45A7F1F" w14:textId="77777777" w:rsidR="007948DD" w:rsidRPr="00E421A2" w:rsidRDefault="007948DD" w:rsidP="00B54707">
            <w:pPr>
              <w:spacing w:after="0" w:line="240" w:lineRule="auto"/>
              <w:jc w:val="center"/>
              <w:textAlignment w:val="baseline"/>
              <w:rPr>
                <w:rFonts w:eastAsia="MS Mincho" w:cs="Arial"/>
                <w:color w:val="00B050"/>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ECB9225" w14:textId="77777777" w:rsidR="007948DD" w:rsidRPr="00AB0F3E" w:rsidRDefault="007948DD" w:rsidP="00B54707">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32B24CAA" w14:textId="77777777" w:rsidR="007948DD" w:rsidRPr="00AB0F3E" w:rsidRDefault="007948DD" w:rsidP="00B54707">
            <w:pPr>
              <w:suppressAutoHyphens/>
              <w:spacing w:after="0" w:line="240" w:lineRule="auto"/>
              <w:jc w:val="center"/>
              <w:rPr>
                <w:rFonts w:eastAsia="Times New Roman" w:cs="Arial"/>
                <w:b/>
                <w:sz w:val="20"/>
                <w:szCs w:val="20"/>
                <w:lang w:eastAsia="ar-SA"/>
              </w:rPr>
            </w:pPr>
          </w:p>
          <w:p w14:paraId="7D33EA93" w14:textId="77777777" w:rsidR="007948DD" w:rsidRPr="00AB0F3E" w:rsidRDefault="007948DD" w:rsidP="00B5470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BAFAEB" w14:textId="77777777" w:rsidR="007948DD" w:rsidRPr="00793394" w:rsidRDefault="007948DD" w:rsidP="00B54707">
            <w:pPr>
              <w:spacing w:after="0" w:line="240" w:lineRule="auto"/>
              <w:jc w:val="center"/>
              <w:textAlignment w:val="baseline"/>
              <w:rPr>
                <w:rFonts w:eastAsia="MS Mincho" w:cs="Arial"/>
                <w:color w:val="000000"/>
                <w:kern w:val="24"/>
                <w:sz w:val="24"/>
                <w:szCs w:val="24"/>
                <w:lang w:eastAsia="ja-JP"/>
              </w:rPr>
            </w:pPr>
          </w:p>
        </w:tc>
        <w:tc>
          <w:tcPr>
            <w:tcW w:w="192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F38EA67" w14:textId="77777777" w:rsidR="007948DD" w:rsidRPr="00015298" w:rsidRDefault="007948DD" w:rsidP="00B54707">
            <w:pPr>
              <w:spacing w:after="0" w:line="240" w:lineRule="auto"/>
              <w:jc w:val="center"/>
              <w:textAlignment w:val="baseline"/>
              <w:rPr>
                <w:rFonts w:eastAsia="MS Mincho" w:cs="Arial"/>
                <w:b/>
                <w:bCs/>
                <w:color w:val="000000"/>
                <w:kern w:val="24"/>
                <w:sz w:val="24"/>
                <w:szCs w:val="24"/>
                <w:lang w:eastAsia="ja-JP"/>
              </w:rPr>
            </w:pPr>
          </w:p>
        </w:tc>
      </w:tr>
      <w:bookmarkEnd w:id="7"/>
    </w:tbl>
    <w:p w14:paraId="06EF85C8" w14:textId="77777777" w:rsidR="007948DD" w:rsidRDefault="007948DD" w:rsidP="007948DD">
      <w:pPr>
        <w:spacing w:after="0" w:line="240" w:lineRule="auto"/>
        <w:rPr>
          <w:rFonts w:eastAsia="Times New Roman"/>
          <w:b/>
          <w:sz w:val="20"/>
          <w:szCs w:val="20"/>
          <w:lang w:val="en-US"/>
        </w:rPr>
      </w:pPr>
    </w:p>
    <w:p w14:paraId="2DEBEF1F" w14:textId="77777777" w:rsidR="007948DD" w:rsidRPr="008754F9" w:rsidRDefault="007948DD" w:rsidP="007948DD">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4F414B35" w14:textId="77777777" w:rsidR="007948DD" w:rsidRDefault="007948DD" w:rsidP="007948DD">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6B401D21" w14:textId="2F999529" w:rsidR="004159F5" w:rsidRDefault="004159F5">
      <w:pPr>
        <w:spacing w:after="0" w:line="240" w:lineRule="auto"/>
        <w:rPr>
          <w:rFonts w:eastAsia="Arial Unicode MS" w:cs="Arial"/>
          <w:b/>
          <w:sz w:val="20"/>
          <w:szCs w:val="20"/>
          <w:lang w:eastAsia="ar-SA"/>
        </w:rPr>
      </w:pPr>
      <w:r>
        <w:rPr>
          <w:rFonts w:eastAsia="Arial Unicode MS" w:cs="Arial"/>
          <w:b/>
          <w:sz w:val="20"/>
          <w:szCs w:val="20"/>
          <w:lang w:eastAsia="ar-SA"/>
        </w:rPr>
        <w:br w:type="page"/>
      </w: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2132"/>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lastRenderedPageBreak/>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184A97ED"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w:t>
            </w:r>
            <w:r w:rsidR="005B5711">
              <w:rPr>
                <w:rFonts w:eastAsia="Arial Unicode MS" w:cs="Arial"/>
                <w:szCs w:val="18"/>
                <w:lang w:eastAsia="ar-SA"/>
              </w:rPr>
              <w:t>6 February</w:t>
            </w:r>
            <w:r w:rsidR="00BA0F3B">
              <w:rPr>
                <w:rFonts w:eastAsia="Arial Unicode MS" w:cs="Arial"/>
                <w:szCs w:val="18"/>
                <w:lang w:eastAsia="ar-SA"/>
              </w:rPr>
              <w:t xml:space="preserve"> 202</w:t>
            </w:r>
            <w:r w:rsidR="005B5711">
              <w:rPr>
                <w:rFonts w:eastAsia="Arial Unicode MS" w:cs="Arial"/>
                <w:szCs w:val="18"/>
                <w:lang w:eastAsia="ar-SA"/>
              </w:rPr>
              <w:t>4</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45082B">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3B6AB6" w:rsidRPr="002B5B90" w14:paraId="094B3234" w14:textId="77777777" w:rsidTr="0045082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FA1229" w:rsidRPr="0045082B" w:rsidRDefault="00FA1229" w:rsidP="00E01737">
            <w:pPr>
              <w:snapToGrid w:val="0"/>
              <w:spacing w:after="0" w:line="240" w:lineRule="auto"/>
              <w:rPr>
                <w:rFonts w:eastAsia="Times New Roman" w:cs="Arial"/>
                <w:szCs w:val="18"/>
                <w:lang w:eastAsia="ar-SA"/>
              </w:rPr>
            </w:pPr>
            <w:r w:rsidRPr="0045082B">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D7772F" w14:textId="02B681B0" w:rsidR="00FA1229" w:rsidRPr="0045082B" w:rsidRDefault="00B54707" w:rsidP="00E01737">
            <w:pPr>
              <w:snapToGrid w:val="0"/>
              <w:spacing w:after="0" w:line="240" w:lineRule="auto"/>
              <w:rPr>
                <w:rFonts w:eastAsia="Times New Roman" w:cs="Arial"/>
                <w:szCs w:val="18"/>
                <w:lang w:eastAsia="ar-SA"/>
              </w:rPr>
            </w:pPr>
            <w:hyperlink r:id="rId24" w:history="1">
              <w:r w:rsidR="00D765AC" w:rsidRPr="0045082B">
                <w:rPr>
                  <w:rStyle w:val="Hyperlink"/>
                  <w:rFonts w:eastAsia="Times New Roman" w:cs="Arial"/>
                  <w:color w:val="auto"/>
                  <w:szCs w:val="18"/>
                  <w:lang w:eastAsia="ar-SA"/>
                </w:rPr>
                <w:t>S1-240001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042215" w14:textId="77777777" w:rsidR="00FA1229" w:rsidRPr="0045082B" w:rsidRDefault="00FA1229" w:rsidP="00E01737">
            <w:pPr>
              <w:snapToGrid w:val="0"/>
              <w:spacing w:after="0" w:line="240" w:lineRule="auto"/>
              <w:rPr>
                <w:rFonts w:eastAsia="Times New Roman" w:cs="Arial"/>
                <w:szCs w:val="18"/>
                <w:lang w:eastAsia="ar-SA"/>
              </w:rPr>
            </w:pPr>
            <w:r w:rsidRPr="0045082B">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59C81ED" w14:textId="733DC7A8" w:rsidR="00FA1229" w:rsidRPr="0045082B" w:rsidRDefault="00DE2B83" w:rsidP="00E01737">
            <w:pPr>
              <w:snapToGrid w:val="0"/>
              <w:spacing w:after="0" w:line="240" w:lineRule="auto"/>
              <w:rPr>
                <w:lang w:val="de-DE"/>
              </w:rPr>
            </w:pPr>
            <w:r w:rsidRPr="0045082B">
              <w:rPr>
                <w:lang w:val="de-DE"/>
              </w:rPr>
              <w:t>Draft agenda for SA1#</w:t>
            </w:r>
            <w:r w:rsidR="001E69A0" w:rsidRPr="0045082B">
              <w:rPr>
                <w:lang w:val="de-DE"/>
              </w:rPr>
              <w:t>10</w:t>
            </w:r>
            <w:r w:rsidR="005B5711" w:rsidRPr="0045082B">
              <w:rPr>
                <w:lang w:val="de-DE"/>
              </w:rPr>
              <w:t>5</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10315C82" w14:textId="6F14909F" w:rsidR="00FA1229" w:rsidRPr="0045082B" w:rsidRDefault="0045082B" w:rsidP="00E01737">
            <w:pPr>
              <w:snapToGrid w:val="0"/>
              <w:spacing w:after="0" w:line="240" w:lineRule="auto"/>
              <w:rPr>
                <w:rFonts w:eastAsia="Times New Roman" w:cs="Arial"/>
                <w:szCs w:val="18"/>
                <w:lang w:val="de-DE" w:eastAsia="ar-SA"/>
              </w:rPr>
            </w:pPr>
            <w:r w:rsidRPr="0045082B">
              <w:rPr>
                <w:rFonts w:eastAsia="Times New Roman" w:cs="Arial"/>
                <w:szCs w:val="18"/>
                <w:lang w:val="de-DE" w:eastAsia="ar-SA"/>
              </w:rPr>
              <w:t>Revised to S1-240002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B6A0FF" w14:textId="77777777" w:rsidR="00FA1229" w:rsidRPr="0045082B" w:rsidRDefault="00FA1229" w:rsidP="00E01737">
            <w:pPr>
              <w:spacing w:after="0" w:line="240" w:lineRule="auto"/>
              <w:rPr>
                <w:rFonts w:eastAsia="Arial Unicode MS" w:cs="Arial"/>
                <w:szCs w:val="18"/>
                <w:lang w:val="de-DE" w:eastAsia="ar-SA"/>
              </w:rPr>
            </w:pPr>
          </w:p>
        </w:tc>
      </w:tr>
      <w:tr w:rsidR="0045082B" w:rsidRPr="002B5B90" w14:paraId="534CD26C" w14:textId="77777777" w:rsidTr="0045082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C5ED32" w14:textId="46C3975C" w:rsidR="0045082B" w:rsidRPr="0045082B" w:rsidRDefault="0045082B" w:rsidP="00E01737">
            <w:pPr>
              <w:snapToGrid w:val="0"/>
              <w:spacing w:after="0" w:line="240" w:lineRule="auto"/>
              <w:rPr>
                <w:rFonts w:eastAsia="Times New Roman" w:cs="Arial"/>
                <w:szCs w:val="18"/>
                <w:lang w:eastAsia="ar-SA"/>
              </w:rPr>
            </w:pPr>
            <w:r w:rsidRPr="0045082B">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296DA1" w14:textId="6F079A13" w:rsidR="0045082B" w:rsidRPr="0045082B" w:rsidRDefault="0045082B" w:rsidP="00E01737">
            <w:pPr>
              <w:snapToGrid w:val="0"/>
              <w:spacing w:after="0" w:line="240" w:lineRule="auto"/>
            </w:pPr>
            <w:hyperlink r:id="rId25" w:history="1">
              <w:r w:rsidRPr="0045082B">
                <w:rPr>
                  <w:rStyle w:val="Hyperlink"/>
                  <w:rFonts w:cs="Arial"/>
                  <w:color w:val="auto"/>
                </w:rPr>
                <w:t>S1-240002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5FC1DB" w14:textId="10D6CB5F" w:rsidR="0045082B" w:rsidRPr="0045082B" w:rsidRDefault="0045082B" w:rsidP="00E01737">
            <w:pPr>
              <w:snapToGrid w:val="0"/>
              <w:spacing w:after="0" w:line="240" w:lineRule="auto"/>
              <w:rPr>
                <w:rFonts w:eastAsia="Times New Roman" w:cs="Arial"/>
                <w:szCs w:val="18"/>
                <w:lang w:eastAsia="ar-SA"/>
              </w:rPr>
            </w:pPr>
            <w:r w:rsidRPr="0045082B">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9CDEE0" w14:textId="0175EF60" w:rsidR="0045082B" w:rsidRPr="0045082B" w:rsidRDefault="0045082B" w:rsidP="00E01737">
            <w:pPr>
              <w:snapToGrid w:val="0"/>
              <w:spacing w:after="0" w:line="240" w:lineRule="auto"/>
              <w:rPr>
                <w:lang w:val="de-DE"/>
              </w:rPr>
            </w:pPr>
            <w:r>
              <w:rPr>
                <w:lang w:val="de-DE"/>
              </w:rPr>
              <w:t xml:space="preserve">2nd </w:t>
            </w:r>
            <w:r w:rsidRPr="0045082B">
              <w:rPr>
                <w:lang w:val="de-DE"/>
              </w:rPr>
              <w:t>Draft agenda for SA1#105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91F1BED" w14:textId="77777777" w:rsidR="0045082B" w:rsidRPr="0045082B" w:rsidRDefault="0045082B" w:rsidP="00E0173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7F4A28" w14:textId="453156AC" w:rsidR="0045082B" w:rsidRPr="0045082B" w:rsidRDefault="0045082B" w:rsidP="00E01737">
            <w:pPr>
              <w:spacing w:after="0" w:line="240" w:lineRule="auto"/>
              <w:rPr>
                <w:rFonts w:eastAsia="Arial Unicode MS" w:cs="Arial"/>
                <w:szCs w:val="18"/>
                <w:lang w:val="de-DE" w:eastAsia="ar-SA"/>
              </w:rPr>
            </w:pPr>
            <w:r w:rsidRPr="0045082B">
              <w:rPr>
                <w:rFonts w:eastAsia="Arial Unicode MS" w:cs="Arial"/>
                <w:szCs w:val="18"/>
                <w:lang w:val="de-DE" w:eastAsia="ar-SA"/>
              </w:rPr>
              <w:t>Revision of S1-240001.</w:t>
            </w:r>
          </w:p>
        </w:tc>
      </w:tr>
      <w:tr w:rsidR="007D7FE3" w:rsidRPr="00B04844" w14:paraId="1A013227" w14:textId="77777777" w:rsidTr="00DF3949">
        <w:trPr>
          <w:trHeight w:val="141"/>
        </w:trPr>
        <w:tc>
          <w:tcPr>
            <w:tcW w:w="14426" w:type="dxa"/>
            <w:gridSpan w:val="6"/>
            <w:shd w:val="clear" w:color="auto" w:fill="F2F2F2"/>
          </w:tcPr>
          <w:p w14:paraId="24D1A705" w14:textId="5BAEEB8B"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3B6AB6" w:rsidRPr="00B04844" w14:paraId="1D7465CB" w14:textId="77777777" w:rsidTr="0098673F">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6642F4BF"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98673F">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CD23C4" w:rsidRPr="0098673F" w:rsidRDefault="00CD23C4" w:rsidP="00E01737">
            <w:pPr>
              <w:snapToGrid w:val="0"/>
              <w:spacing w:after="0" w:line="240" w:lineRule="auto"/>
              <w:rPr>
                <w:rFonts w:eastAsia="Times New Roman" w:cs="Arial"/>
                <w:szCs w:val="18"/>
                <w:lang w:eastAsia="ar-SA"/>
              </w:rPr>
            </w:pPr>
            <w:r w:rsidRPr="0098673F">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6AB50FE5" w:rsidR="00CD23C4" w:rsidRPr="0098673F" w:rsidRDefault="00B54707" w:rsidP="00E01737">
            <w:pPr>
              <w:snapToGrid w:val="0"/>
              <w:spacing w:after="0" w:line="240" w:lineRule="auto"/>
            </w:pPr>
            <w:hyperlink r:id="rId26" w:history="1">
              <w:r w:rsidR="00D765AC" w:rsidRPr="0098673F">
                <w:rPr>
                  <w:rStyle w:val="Hyperlink"/>
                  <w:rFonts w:eastAsia="Times New Roman" w:cs="Arial"/>
                  <w:color w:val="auto"/>
                  <w:szCs w:val="18"/>
                  <w:lang w:eastAsia="ar-SA"/>
                </w:rPr>
                <w:t>S1-240004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CD23C4" w:rsidRPr="0098673F" w:rsidRDefault="00CD23C4" w:rsidP="00E01737">
            <w:pPr>
              <w:snapToGrid w:val="0"/>
              <w:spacing w:after="0" w:line="240" w:lineRule="auto"/>
            </w:pPr>
            <w:r w:rsidRPr="0098673F">
              <w:t>ETSI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9ACDC8E" w14:textId="21CF83E5" w:rsidR="00CD23C4" w:rsidRPr="0098673F" w:rsidRDefault="004070E3" w:rsidP="00E01737">
            <w:pPr>
              <w:snapToGrid w:val="0"/>
              <w:spacing w:after="0" w:line="240" w:lineRule="auto"/>
            </w:pPr>
            <w:r w:rsidRPr="0098673F">
              <w:t>Draft minutes of SA1#</w:t>
            </w:r>
            <w:r w:rsidR="00AF30AC" w:rsidRPr="0098673F">
              <w:t>10</w:t>
            </w:r>
            <w:r w:rsidR="005B5711" w:rsidRPr="0098673F">
              <w:t>4</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7962613" w14:textId="1F830F28" w:rsidR="00CD23C4" w:rsidRPr="0098673F" w:rsidRDefault="0098673F" w:rsidP="00E01737">
            <w:pPr>
              <w:snapToGrid w:val="0"/>
              <w:spacing w:after="0" w:line="240" w:lineRule="auto"/>
              <w:rPr>
                <w:rFonts w:eastAsia="Times New Roman" w:cs="Arial"/>
                <w:szCs w:val="18"/>
                <w:lang w:eastAsia="ar-SA"/>
              </w:rPr>
            </w:pPr>
            <w:r w:rsidRPr="0098673F">
              <w:rPr>
                <w:rFonts w:eastAsia="Times New Roman" w:cs="Arial"/>
                <w:szCs w:val="18"/>
                <w:lang w:eastAsia="ar-SA"/>
              </w:rPr>
              <w:t>Revised to S1-240005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CD23C4" w:rsidRPr="0098673F" w:rsidRDefault="00CD23C4" w:rsidP="00E01737">
            <w:pPr>
              <w:spacing w:after="0" w:line="240" w:lineRule="auto"/>
              <w:rPr>
                <w:rFonts w:eastAsia="Arial Unicode MS" w:cs="Arial"/>
                <w:szCs w:val="18"/>
                <w:lang w:eastAsia="ar-SA"/>
              </w:rPr>
            </w:pPr>
          </w:p>
        </w:tc>
      </w:tr>
      <w:tr w:rsidR="0098673F" w:rsidRPr="00A75C05" w14:paraId="2309E004"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87EBA4" w14:textId="5E811D12" w:rsidR="0098673F" w:rsidRPr="0098673F" w:rsidRDefault="0098673F" w:rsidP="00E01737">
            <w:pPr>
              <w:snapToGrid w:val="0"/>
              <w:spacing w:after="0" w:line="240" w:lineRule="auto"/>
              <w:rPr>
                <w:rFonts w:eastAsia="Times New Roman" w:cs="Arial"/>
                <w:szCs w:val="18"/>
                <w:lang w:eastAsia="ar-SA"/>
              </w:rPr>
            </w:pPr>
            <w:r w:rsidRPr="0098673F">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67B93D" w14:textId="2D3112F1" w:rsidR="0098673F" w:rsidRPr="0098673F" w:rsidRDefault="00B54707" w:rsidP="00E01737">
            <w:pPr>
              <w:snapToGrid w:val="0"/>
              <w:spacing w:after="0" w:line="240" w:lineRule="auto"/>
            </w:pPr>
            <w:hyperlink r:id="rId27" w:history="1">
              <w:r w:rsidR="0098673F" w:rsidRPr="0098673F">
                <w:rPr>
                  <w:rStyle w:val="Hyperlink"/>
                  <w:rFonts w:cs="Arial"/>
                  <w:color w:val="auto"/>
                </w:rPr>
                <w:t>S1-240005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3A17A7" w14:textId="595C0ADE" w:rsidR="0098673F" w:rsidRPr="0098673F" w:rsidRDefault="0098673F" w:rsidP="00E01737">
            <w:pPr>
              <w:snapToGrid w:val="0"/>
              <w:spacing w:after="0" w:line="240" w:lineRule="auto"/>
            </w:pPr>
            <w:r w:rsidRPr="0098673F">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AA27E1" w14:textId="3B19CF79" w:rsidR="0098673F" w:rsidRPr="0098673F" w:rsidRDefault="0098673F" w:rsidP="00E01737">
            <w:pPr>
              <w:snapToGrid w:val="0"/>
              <w:spacing w:after="0" w:line="240" w:lineRule="auto"/>
            </w:pPr>
            <w:r w:rsidRPr="0098673F">
              <w:t>Draft minutes of SA1#104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9C89DC8" w14:textId="77777777" w:rsidR="0098673F" w:rsidRPr="0098673F" w:rsidRDefault="0098673F"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59E097" w14:textId="4CE3C727" w:rsidR="0098673F" w:rsidRPr="0098673F" w:rsidRDefault="0098673F" w:rsidP="00E01737">
            <w:pPr>
              <w:spacing w:after="0" w:line="240" w:lineRule="auto"/>
              <w:rPr>
                <w:rFonts w:eastAsia="Arial Unicode MS" w:cs="Arial"/>
                <w:szCs w:val="18"/>
                <w:lang w:eastAsia="ar-SA"/>
              </w:rPr>
            </w:pPr>
            <w:r w:rsidRPr="0098673F">
              <w:rPr>
                <w:rFonts w:eastAsia="Arial Unicode MS" w:cs="Arial"/>
                <w:szCs w:val="18"/>
                <w:lang w:eastAsia="ar-SA"/>
              </w:rPr>
              <w:t>Revision of S1-240004.</w:t>
            </w: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13E9103A" w:rsidR="00204FA9" w:rsidRPr="00F45489" w:rsidRDefault="00204FA9" w:rsidP="007E6A7A">
            <w:pPr>
              <w:pStyle w:val="Heading2"/>
            </w:pPr>
            <w:bookmarkStart w:id="40" w:name="_Toc378052435"/>
            <w:bookmarkStart w:id="41" w:name="_Toc387990737"/>
            <w:bookmarkStart w:id="42" w:name="_Toc395595469"/>
            <w:bookmarkStart w:id="43" w:name="_Toc414625481"/>
            <w:r>
              <w:lastRenderedPageBreak/>
              <w:t>Information for delegates</w:t>
            </w:r>
            <w:bookmarkEnd w:id="40"/>
            <w:bookmarkEnd w:id="41"/>
            <w:bookmarkEnd w:id="42"/>
            <w:bookmarkEnd w:id="43"/>
          </w:p>
        </w:tc>
      </w:tr>
      <w:tr w:rsidR="00175020" w:rsidRPr="00A75C05" w14:paraId="7FCB5063"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F34257" w14:textId="77777777" w:rsidR="00175020" w:rsidRPr="0098673F" w:rsidRDefault="00175020" w:rsidP="00175020">
            <w:pPr>
              <w:snapToGrid w:val="0"/>
              <w:spacing w:after="0" w:line="240" w:lineRule="auto"/>
            </w:pPr>
            <w:r w:rsidRPr="0098673F">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44C58C" w14:textId="0D0FFFBA" w:rsidR="00175020" w:rsidRPr="005254EE" w:rsidRDefault="00B54707" w:rsidP="00175020">
            <w:pPr>
              <w:snapToGrid w:val="0"/>
              <w:spacing w:after="0" w:line="240" w:lineRule="auto"/>
            </w:pPr>
            <w:hyperlink r:id="rId28" w:history="1">
              <w:r w:rsidR="00D765AC" w:rsidRPr="0098673F">
                <w:rPr>
                  <w:rStyle w:val="Hyperlink"/>
                  <w:rFonts w:cs="Arial"/>
                </w:rPr>
                <w:t>S1-240007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B3957" w14:textId="10483AA9" w:rsidR="00175020" w:rsidRPr="005254EE" w:rsidRDefault="00175020" w:rsidP="00175020">
            <w:pPr>
              <w:snapToGrid w:val="0"/>
              <w:spacing w:after="0" w:line="240" w:lineRule="auto"/>
            </w:pPr>
            <w:r w:rsidRPr="0098673F">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B3A242" w14:textId="7E4D35F9" w:rsidR="00175020" w:rsidRPr="005254EE" w:rsidRDefault="00175020" w:rsidP="00175020">
            <w:pPr>
              <w:snapToGrid w:val="0"/>
              <w:spacing w:after="0" w:line="240" w:lineRule="auto"/>
            </w:pPr>
            <w:r w:rsidRPr="0098673F">
              <w:t>MCC info on CR Rules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764AE24" w14:textId="77777777" w:rsidR="00175020" w:rsidRPr="005254EE"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799810" w14:textId="77777777" w:rsidR="00175020" w:rsidRPr="005254EE" w:rsidRDefault="00175020" w:rsidP="00175020">
            <w:pPr>
              <w:spacing w:after="0" w:line="240" w:lineRule="auto"/>
              <w:rPr>
                <w:rFonts w:eastAsia="Arial Unicode MS" w:cs="Arial"/>
                <w:szCs w:val="18"/>
                <w:lang w:eastAsia="ar-SA"/>
              </w:rPr>
            </w:pPr>
          </w:p>
        </w:tc>
      </w:tr>
      <w:tr w:rsidR="00175020" w:rsidRPr="00A75C05" w14:paraId="0D0A831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D7D71C" w14:textId="77777777" w:rsidR="00175020" w:rsidRPr="0098673F" w:rsidRDefault="00175020" w:rsidP="00175020">
            <w:pPr>
              <w:snapToGrid w:val="0"/>
              <w:spacing w:after="0" w:line="240" w:lineRule="auto"/>
            </w:pPr>
            <w:r w:rsidRPr="0098673F">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640B70" w14:textId="6D8C8E98" w:rsidR="00175020" w:rsidRPr="005254EE" w:rsidRDefault="00B54707" w:rsidP="00175020">
            <w:pPr>
              <w:snapToGrid w:val="0"/>
              <w:spacing w:after="0" w:line="240" w:lineRule="auto"/>
            </w:pPr>
            <w:hyperlink r:id="rId29" w:history="1">
              <w:r w:rsidR="00D765AC" w:rsidRPr="0098673F">
                <w:rPr>
                  <w:rStyle w:val="Hyperlink"/>
                  <w:rFonts w:cs="Arial"/>
                </w:rPr>
                <w:t>S1-240008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179F5A" w14:textId="39A66C27" w:rsidR="00175020" w:rsidRPr="005254EE" w:rsidRDefault="00175020" w:rsidP="00175020">
            <w:pPr>
              <w:snapToGrid w:val="0"/>
              <w:spacing w:after="0" w:line="240" w:lineRule="auto"/>
            </w:pPr>
            <w:r w:rsidRPr="0098673F">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492D78" w14:textId="6A5A6F0A" w:rsidR="00175020" w:rsidRPr="005254EE" w:rsidRDefault="00175020" w:rsidP="00175020">
            <w:pPr>
              <w:snapToGrid w:val="0"/>
              <w:spacing w:after="0" w:line="240" w:lineRule="auto"/>
            </w:pPr>
            <w:r w:rsidRPr="0098673F">
              <w:t>MCC info on WID names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8620C1E" w14:textId="77777777" w:rsidR="00175020" w:rsidRPr="005254EE"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77A53A" w14:textId="77777777" w:rsidR="00175020" w:rsidRPr="005254EE" w:rsidRDefault="00175020" w:rsidP="00175020">
            <w:pPr>
              <w:spacing w:after="0" w:line="240" w:lineRule="auto"/>
              <w:rPr>
                <w:rFonts w:eastAsia="Arial Unicode MS" w:cs="Arial"/>
                <w:szCs w:val="18"/>
                <w:lang w:eastAsia="ar-SA"/>
              </w:rPr>
            </w:pPr>
          </w:p>
        </w:tc>
      </w:tr>
      <w:tr w:rsidR="00175020" w:rsidRPr="00A75C05" w14:paraId="136A1724"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545EE6" w14:textId="77777777" w:rsidR="00175020" w:rsidRPr="0098673F" w:rsidRDefault="00175020" w:rsidP="00175020">
            <w:pPr>
              <w:snapToGrid w:val="0"/>
              <w:spacing w:after="0" w:line="240" w:lineRule="auto"/>
            </w:pPr>
            <w:r w:rsidRPr="0098673F">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C99152" w14:textId="7ABA5A48" w:rsidR="00175020" w:rsidRPr="005254EE" w:rsidRDefault="00B54707" w:rsidP="00175020">
            <w:pPr>
              <w:snapToGrid w:val="0"/>
              <w:spacing w:after="0" w:line="240" w:lineRule="auto"/>
            </w:pPr>
            <w:hyperlink r:id="rId30" w:history="1">
              <w:r w:rsidR="00D765AC" w:rsidRPr="0098673F">
                <w:rPr>
                  <w:rStyle w:val="Hyperlink"/>
                  <w:rFonts w:cs="Arial"/>
                </w:rPr>
                <w:t>S1-240003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D8C29F" w14:textId="0E635CEC" w:rsidR="00175020" w:rsidRPr="005254EE" w:rsidRDefault="00175020" w:rsidP="00175020">
            <w:pPr>
              <w:snapToGrid w:val="0"/>
              <w:spacing w:after="0" w:line="240" w:lineRule="auto"/>
            </w:pPr>
            <w:r w:rsidRPr="0098673F">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AEFA58" w14:textId="6884B7D9" w:rsidR="00175020" w:rsidRPr="005254EE" w:rsidRDefault="00175020" w:rsidP="00175020">
            <w:pPr>
              <w:snapToGrid w:val="0"/>
              <w:spacing w:after="0" w:line="240" w:lineRule="auto"/>
            </w:pPr>
            <w:r w:rsidRPr="0098673F">
              <w:t>Extract of the 3GPP Work Plan for SA1#105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AC6DEBB" w14:textId="77777777" w:rsidR="00175020" w:rsidRPr="005254EE"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5B80D4" w14:textId="77777777" w:rsidR="00175020" w:rsidRPr="005254EE" w:rsidRDefault="00175020" w:rsidP="00175020">
            <w:pPr>
              <w:spacing w:after="0" w:line="240" w:lineRule="auto"/>
              <w:rPr>
                <w:rFonts w:eastAsia="Arial Unicode MS" w:cs="Arial"/>
                <w:szCs w:val="18"/>
                <w:lang w:eastAsia="ar-SA"/>
              </w:rPr>
            </w:pPr>
          </w:p>
        </w:tc>
      </w:tr>
      <w:tr w:rsidR="00175020" w:rsidRPr="00B04844" w14:paraId="26D3D287" w14:textId="77777777" w:rsidTr="00DF3949">
        <w:trPr>
          <w:trHeight w:val="141"/>
        </w:trPr>
        <w:tc>
          <w:tcPr>
            <w:tcW w:w="14426" w:type="dxa"/>
            <w:gridSpan w:val="6"/>
            <w:shd w:val="clear" w:color="auto" w:fill="auto"/>
          </w:tcPr>
          <w:p w14:paraId="20F0BB57" w14:textId="77777777" w:rsidR="00175020" w:rsidRPr="00F45489" w:rsidRDefault="00175020" w:rsidP="00175020">
            <w:pPr>
              <w:suppressAutoHyphens/>
              <w:spacing w:after="0" w:line="240" w:lineRule="auto"/>
              <w:rPr>
                <w:rFonts w:eastAsia="Arial Unicode MS" w:cs="Arial"/>
                <w:szCs w:val="18"/>
                <w:lang w:eastAsia="ar-SA"/>
              </w:rPr>
            </w:pPr>
          </w:p>
          <w:p w14:paraId="4E4FB213" w14:textId="77777777" w:rsidR="00175020" w:rsidRDefault="00175020" w:rsidP="00175020">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175020" w:rsidRDefault="00175020" w:rsidP="00175020">
            <w:pPr>
              <w:suppressAutoHyphens/>
              <w:spacing w:after="0" w:line="240" w:lineRule="auto"/>
              <w:rPr>
                <w:rFonts w:eastAsia="Arial Unicode MS" w:cs="Arial"/>
                <w:szCs w:val="18"/>
                <w:lang w:eastAsia="ar-SA"/>
              </w:rPr>
            </w:pPr>
          </w:p>
          <w:p w14:paraId="671A419D" w14:textId="77777777" w:rsidR="00175020" w:rsidRPr="000D7E26" w:rsidRDefault="00175020" w:rsidP="00175020">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175020" w:rsidRPr="00594953" w:rsidRDefault="00175020" w:rsidP="00175020">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175020" w:rsidRPr="00594953" w:rsidRDefault="00175020" w:rsidP="00175020">
            <w:pPr>
              <w:pStyle w:val="ListParagraph"/>
              <w:rPr>
                <w:rFonts w:eastAsia="Arial Unicode MS" w:cs="Arial"/>
                <w:szCs w:val="18"/>
                <w:highlight w:val="yellow"/>
              </w:rPr>
            </w:pPr>
          </w:p>
          <w:p w14:paraId="6C1FBA9D" w14:textId="77777777" w:rsidR="00175020" w:rsidRDefault="00175020" w:rsidP="00175020">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31" w:history="1">
              <w:r w:rsidRPr="00B23D8C">
                <w:rPr>
                  <w:rStyle w:val="Hyperlink"/>
                </w:rPr>
                <w:t>ftp://ftp.3gpp.org/tsg_sa/WG1_Serv/Delegate_Guidelines_v10.doc</w:t>
              </w:r>
            </w:hyperlink>
          </w:p>
          <w:p w14:paraId="4AB89909" w14:textId="6E25C885" w:rsidR="00175020" w:rsidRPr="000925C4" w:rsidRDefault="00175020" w:rsidP="00175020">
            <w:pPr>
              <w:rPr>
                <w:rFonts w:eastAsia="Arial Unicode MS" w:cs="Arial"/>
                <w:szCs w:val="18"/>
                <w:highlight w:val="yellow"/>
              </w:rPr>
            </w:pPr>
            <w:r>
              <w:rPr>
                <w:rFonts w:eastAsia="Arial Unicode MS"/>
                <w:color w:val="0000FF"/>
                <w:szCs w:val="18"/>
                <w:highlight w:val="yellow"/>
              </w:rPr>
              <w:t xml:space="preserve">When writing CRs, please follow the guidance provided in </w:t>
            </w:r>
            <w:hyperlink r:id="rId32" w:history="1">
              <w:r w:rsidR="00D765AC">
                <w:rPr>
                  <w:rStyle w:val="Hyperlink"/>
                  <w:rFonts w:eastAsia="Arial Unicode MS"/>
                  <w:szCs w:val="18"/>
                </w:rPr>
                <w:t>S1-240007</w:t>
              </w:r>
            </w:hyperlink>
            <w:r>
              <w:rPr>
                <w:rFonts w:eastAsia="Arial Unicode MS"/>
                <w:color w:val="0000FF"/>
                <w:szCs w:val="18"/>
                <w:highlight w:val="yellow"/>
              </w:rPr>
              <w:t xml:space="preserve"> (Guidelines to write CRs)</w:t>
            </w:r>
          </w:p>
        </w:tc>
      </w:tr>
      <w:tr w:rsidR="00175020"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175020" w:rsidRPr="00F45489" w:rsidRDefault="00175020" w:rsidP="00175020">
            <w:pPr>
              <w:pStyle w:val="Heading2"/>
            </w:pPr>
            <w:bookmarkStart w:id="44" w:name="_Toc395595470"/>
            <w:bookmarkStart w:id="45" w:name="_Toc414625482"/>
            <w:r>
              <w:t>Information for rapporteurs</w:t>
            </w:r>
            <w:bookmarkEnd w:id="44"/>
            <w:bookmarkEnd w:id="45"/>
          </w:p>
        </w:tc>
      </w:tr>
      <w:tr w:rsidR="00175020" w:rsidRPr="00B04844" w14:paraId="3E7AC55C" w14:textId="77777777" w:rsidTr="00DF3949">
        <w:trPr>
          <w:trHeight w:val="141"/>
        </w:trPr>
        <w:tc>
          <w:tcPr>
            <w:tcW w:w="14426" w:type="dxa"/>
            <w:gridSpan w:val="6"/>
            <w:shd w:val="clear" w:color="auto" w:fill="auto"/>
          </w:tcPr>
          <w:p w14:paraId="16299056" w14:textId="77777777" w:rsidR="00175020" w:rsidRPr="00F45489" w:rsidRDefault="00175020" w:rsidP="00175020">
            <w:pPr>
              <w:suppressAutoHyphens/>
              <w:spacing w:after="0" w:line="240" w:lineRule="auto"/>
              <w:rPr>
                <w:rFonts w:eastAsia="Arial Unicode MS" w:cs="Arial"/>
                <w:szCs w:val="18"/>
                <w:lang w:eastAsia="ar-SA"/>
              </w:rPr>
            </w:pPr>
          </w:p>
          <w:p w14:paraId="5392E1D9" w14:textId="77777777" w:rsidR="00175020" w:rsidRPr="00F45489" w:rsidRDefault="00175020" w:rsidP="00175020">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33" w:history="1">
              <w:r w:rsidRPr="0086415A">
                <w:rPr>
                  <w:rStyle w:val="Hyperlink"/>
                </w:rPr>
                <w:t>http://www.3gpp.org/specifications-groups/delegates-corner/writing-a-new-spec</w:t>
              </w:r>
            </w:hyperlink>
            <w:r>
              <w:t xml:space="preserve"> (feedback on content is welcome!)</w:t>
            </w:r>
          </w:p>
          <w:p w14:paraId="44EF1AEC" w14:textId="77777777" w:rsidR="00175020" w:rsidRDefault="00175020" w:rsidP="00175020">
            <w:pPr>
              <w:suppressAutoHyphens/>
              <w:spacing w:after="0" w:line="240" w:lineRule="auto"/>
              <w:rPr>
                <w:rFonts w:eastAsia="Arial Unicode MS" w:cs="Arial"/>
                <w:szCs w:val="18"/>
                <w:lang w:eastAsia="ar-SA"/>
              </w:rPr>
            </w:pPr>
          </w:p>
          <w:p w14:paraId="23E8A874" w14:textId="77777777" w:rsidR="00175020" w:rsidRDefault="00175020" w:rsidP="00175020">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34" w:history="1">
              <w:r w:rsidRPr="005E660B">
                <w:rPr>
                  <w:rStyle w:val="Hyperlink"/>
                  <w:rFonts w:eastAsia="Arial Unicode MS" w:cs="Arial"/>
                  <w:szCs w:val="18"/>
                  <w:lang w:eastAsia="ar-SA"/>
                </w:rPr>
                <w:t>TR 21.801</w:t>
              </w:r>
            </w:hyperlink>
          </w:p>
          <w:p w14:paraId="2F932004" w14:textId="77777777" w:rsidR="00175020" w:rsidRDefault="00175020" w:rsidP="00175020">
            <w:pPr>
              <w:suppressAutoHyphens/>
              <w:spacing w:after="0" w:line="240" w:lineRule="auto"/>
              <w:rPr>
                <w:rFonts w:eastAsia="Arial Unicode MS" w:cs="Arial"/>
                <w:szCs w:val="18"/>
                <w:lang w:eastAsia="ar-SA"/>
              </w:rPr>
            </w:pPr>
          </w:p>
          <w:p w14:paraId="3A4003EF" w14:textId="77777777" w:rsidR="00175020" w:rsidRDefault="00175020" w:rsidP="00175020">
            <w:pPr>
              <w:suppressAutoHyphens/>
              <w:spacing w:after="0" w:line="240" w:lineRule="auto"/>
              <w:rPr>
                <w:rFonts w:eastAsia="Arial Unicode MS" w:cs="Arial"/>
                <w:szCs w:val="18"/>
                <w:lang w:eastAsia="ar-SA"/>
              </w:rPr>
            </w:pPr>
            <w:r>
              <w:rPr>
                <w:rFonts w:eastAsia="Arial Unicode MS" w:cs="Arial"/>
                <w:szCs w:val="18"/>
                <w:lang w:eastAsia="ar-SA"/>
              </w:rPr>
              <w:t xml:space="preserve">Rapporteurs are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35" w:history="1">
              <w:r w:rsidRPr="00972A31">
                <w:rPr>
                  <w:rStyle w:val="Hyperlink"/>
                  <w:rFonts w:eastAsia="Arial Unicode MS" w:cs="Arial"/>
                  <w:szCs w:val="18"/>
                  <w:lang w:eastAsia="ar-SA"/>
                </w:rPr>
                <w:t>here</w:t>
              </w:r>
            </w:hyperlink>
            <w:r>
              <w:rPr>
                <w:rFonts w:eastAsia="Arial Unicode MS" w:cs="Arial"/>
                <w:szCs w:val="18"/>
                <w:lang w:eastAsia="ar-SA"/>
              </w:rPr>
              <w:t>.</w:t>
            </w:r>
          </w:p>
          <w:p w14:paraId="44E3B06E" w14:textId="77777777" w:rsidR="00175020" w:rsidRDefault="00175020" w:rsidP="00175020">
            <w:pPr>
              <w:suppressAutoHyphens/>
              <w:spacing w:after="0" w:line="240" w:lineRule="auto"/>
              <w:rPr>
                <w:rFonts w:eastAsia="Arial Unicode MS" w:cs="Arial"/>
                <w:szCs w:val="18"/>
                <w:lang w:eastAsia="ar-SA"/>
              </w:rPr>
            </w:pPr>
          </w:p>
          <w:p w14:paraId="6DF4462C" w14:textId="77777777" w:rsidR="00175020" w:rsidRDefault="00175020" w:rsidP="00175020">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175020" w:rsidRPr="00F45489" w:rsidRDefault="00175020" w:rsidP="00175020">
            <w:pPr>
              <w:suppressAutoHyphens/>
              <w:spacing w:after="0" w:line="240" w:lineRule="auto"/>
              <w:rPr>
                <w:rFonts w:eastAsia="Arial Unicode MS" w:cs="Arial"/>
                <w:szCs w:val="18"/>
                <w:lang w:eastAsia="ar-SA"/>
              </w:rPr>
            </w:pPr>
          </w:p>
        </w:tc>
      </w:tr>
      <w:tr w:rsidR="00175020" w:rsidRPr="00B04844" w14:paraId="146164CD" w14:textId="77777777" w:rsidTr="00DF3949">
        <w:trPr>
          <w:trHeight w:val="141"/>
        </w:trPr>
        <w:tc>
          <w:tcPr>
            <w:tcW w:w="14426" w:type="dxa"/>
            <w:gridSpan w:val="6"/>
            <w:shd w:val="clear" w:color="auto" w:fill="F2F2F2"/>
          </w:tcPr>
          <w:p w14:paraId="06F2317E" w14:textId="7B25E872" w:rsidR="00175020" w:rsidRPr="00F45489" w:rsidRDefault="00175020" w:rsidP="00175020">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t xml:space="preserve">Working </w:t>
            </w:r>
            <w:r>
              <w:t>a</w:t>
            </w:r>
            <w:r w:rsidRPr="00F45489">
              <w:t>greements</w:t>
            </w:r>
            <w:bookmarkEnd w:id="46"/>
            <w:bookmarkEnd w:id="47"/>
            <w:bookmarkEnd w:id="48"/>
            <w:bookmarkEnd w:id="49"/>
            <w:bookmarkEnd w:id="50"/>
            <w:bookmarkEnd w:id="51"/>
            <w:bookmarkEnd w:id="52"/>
          </w:p>
        </w:tc>
      </w:tr>
      <w:tr w:rsidR="00175020" w:rsidRPr="00B04844" w14:paraId="3BBCBF71" w14:textId="77777777" w:rsidTr="00DF3949">
        <w:trPr>
          <w:trHeight w:val="141"/>
        </w:trPr>
        <w:tc>
          <w:tcPr>
            <w:tcW w:w="14426" w:type="dxa"/>
            <w:gridSpan w:val="6"/>
            <w:shd w:val="clear" w:color="auto" w:fill="auto"/>
          </w:tcPr>
          <w:p w14:paraId="7764BE86" w14:textId="77777777" w:rsidR="00175020" w:rsidRPr="00F45489" w:rsidRDefault="00175020" w:rsidP="00175020">
            <w:pPr>
              <w:suppressAutoHyphens/>
              <w:spacing w:after="0" w:line="240" w:lineRule="auto"/>
              <w:rPr>
                <w:rFonts w:eastAsia="Arial Unicode MS" w:cs="Arial"/>
                <w:szCs w:val="18"/>
                <w:lang w:eastAsia="ar-SA"/>
              </w:rPr>
            </w:pPr>
          </w:p>
          <w:p w14:paraId="6EEE0167" w14:textId="77777777" w:rsidR="00175020" w:rsidRDefault="00175020" w:rsidP="00175020">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175020" w:rsidRPr="00F45489" w:rsidRDefault="00175020" w:rsidP="00175020">
            <w:pPr>
              <w:suppressAutoHyphens/>
              <w:spacing w:after="0" w:line="240" w:lineRule="auto"/>
              <w:rPr>
                <w:rFonts w:eastAsia="Arial Unicode MS" w:cs="Arial"/>
                <w:szCs w:val="18"/>
                <w:lang w:eastAsia="ar-SA"/>
              </w:rPr>
            </w:pPr>
          </w:p>
        </w:tc>
      </w:tr>
      <w:tr w:rsidR="00175020" w:rsidRPr="00B04844" w14:paraId="1EBDDFD8" w14:textId="77777777" w:rsidTr="00DF3949">
        <w:trPr>
          <w:trHeight w:val="141"/>
        </w:trPr>
        <w:tc>
          <w:tcPr>
            <w:tcW w:w="14426" w:type="dxa"/>
            <w:gridSpan w:val="6"/>
            <w:shd w:val="clear" w:color="auto" w:fill="F2F2F2"/>
          </w:tcPr>
          <w:p w14:paraId="530916D6" w14:textId="66E6583D" w:rsidR="00175020" w:rsidRPr="00F45489" w:rsidRDefault="00175020" w:rsidP="00175020">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A848C0" w:rsidRPr="00A75C05" w14:paraId="179C1D9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59911F" w14:textId="1070531A" w:rsidR="00A848C0" w:rsidRPr="00A75C05" w:rsidRDefault="007948DD" w:rsidP="00D67611">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213C83" w14:textId="10E04D5C" w:rsidR="00A848C0" w:rsidRPr="00CB4C92" w:rsidRDefault="00B54707" w:rsidP="00D67611">
            <w:pPr>
              <w:snapToGrid w:val="0"/>
              <w:spacing w:after="0" w:line="240" w:lineRule="auto"/>
              <w:rPr>
                <w:rFonts w:eastAsia="Times New Roman" w:cs="Arial"/>
                <w:szCs w:val="18"/>
                <w:lang w:eastAsia="ar-SA"/>
              </w:rPr>
            </w:pPr>
            <w:hyperlink r:id="rId36" w:history="1">
              <w:r w:rsidR="00A848C0">
                <w:rPr>
                  <w:rStyle w:val="Hyperlink"/>
                  <w:rFonts w:eastAsia="Times New Roman" w:cs="Arial"/>
                  <w:szCs w:val="18"/>
                  <w:lang w:eastAsia="ar-SA"/>
                </w:rPr>
                <w:t>S1-240006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1B36CC" w14:textId="77777777" w:rsidR="00A848C0" w:rsidRPr="00CB4C92" w:rsidRDefault="00A848C0" w:rsidP="00D67611">
            <w:pPr>
              <w:snapToGrid w:val="0"/>
              <w:spacing w:after="0" w:line="240" w:lineRule="auto"/>
              <w:rPr>
                <w:rFonts w:eastAsia="Times New Roman" w:cs="Arial"/>
                <w:szCs w:val="18"/>
                <w:lang w:eastAsia="ar-SA"/>
              </w:rPr>
            </w:pPr>
            <w:r>
              <w:rPr>
                <w:rFonts w:eastAsia="Times New Roman" w:cs="Arial"/>
                <w:szCs w:val="18"/>
                <w:lang w:eastAsia="ar-SA"/>
              </w:rPr>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11F558" w14:textId="77777777" w:rsidR="00A848C0" w:rsidRPr="00CB4C92" w:rsidRDefault="00A848C0" w:rsidP="00D67611">
            <w:pPr>
              <w:snapToGrid w:val="0"/>
              <w:spacing w:after="0" w:line="240" w:lineRule="auto"/>
              <w:rPr>
                <w:rFonts w:eastAsia="Times New Roman" w:cs="Arial"/>
                <w:szCs w:val="18"/>
                <w:lang w:eastAsia="ar-SA"/>
              </w:rPr>
            </w:pPr>
            <w:r w:rsidRPr="00175020">
              <w:rPr>
                <w:rFonts w:eastAsia="Times New Roman" w:cs="Arial"/>
                <w:szCs w:val="18"/>
                <w:lang w:eastAsia="ar-SA"/>
              </w:rPr>
              <w:t>SA1-related topics at latest SA plenary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0FE0485" w14:textId="5A413AFD" w:rsidR="00A848C0" w:rsidRPr="001F6A9B" w:rsidRDefault="001F6A9B" w:rsidP="00D67611">
            <w:pPr>
              <w:snapToGrid w:val="0"/>
              <w:spacing w:after="0" w:line="240" w:lineRule="auto"/>
              <w:rPr>
                <w:rFonts w:eastAsia="Times New Roman" w:cs="Arial"/>
                <w:szCs w:val="18"/>
                <w:highlight w:val="yellow"/>
                <w:lang w:eastAsia="ar-SA"/>
              </w:rPr>
            </w:pPr>
            <w:r w:rsidRPr="001F6A9B">
              <w:rPr>
                <w:rFonts w:eastAsia="Times New Roman" w:cs="Arial"/>
                <w:szCs w:val="18"/>
                <w:highlight w:val="yellow"/>
                <w:lang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0003BC" w14:textId="77777777" w:rsidR="00A848C0" w:rsidRPr="00A75C05" w:rsidRDefault="00A848C0" w:rsidP="00D67611">
            <w:pPr>
              <w:spacing w:after="0" w:line="240" w:lineRule="auto"/>
              <w:rPr>
                <w:rFonts w:eastAsia="Arial Unicode MS" w:cs="Arial"/>
                <w:szCs w:val="18"/>
                <w:lang w:eastAsia="ar-SA"/>
              </w:rPr>
            </w:pPr>
          </w:p>
        </w:tc>
      </w:tr>
      <w:tr w:rsidR="007948DD" w:rsidRPr="00A75C05" w14:paraId="7FB053AC"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B74A8" w14:textId="3F832220" w:rsidR="007948DD" w:rsidRPr="00A75C05" w:rsidRDefault="007948DD" w:rsidP="007948DD">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702B6" w14:textId="15031A13" w:rsidR="007948DD" w:rsidRPr="00CB4C92" w:rsidRDefault="00B54707" w:rsidP="007948DD">
            <w:pPr>
              <w:snapToGrid w:val="0"/>
              <w:spacing w:after="0" w:line="240" w:lineRule="auto"/>
              <w:rPr>
                <w:rFonts w:eastAsia="Times New Roman" w:cs="Arial"/>
                <w:szCs w:val="18"/>
                <w:lang w:eastAsia="ar-SA"/>
              </w:rPr>
            </w:pPr>
            <w:hyperlink r:id="rId37" w:history="1">
              <w:r w:rsidR="007948DD" w:rsidRPr="00CE5DE5">
                <w:rPr>
                  <w:rStyle w:val="Hyperlink"/>
                  <w:rFonts w:eastAsia="Times New Roman" w:cs="Arial"/>
                  <w:szCs w:val="18"/>
                  <w:lang w:eastAsia="ar-SA"/>
                </w:rPr>
                <w:t>S1-240010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BFC401" w14:textId="18DB05F8" w:rsidR="007948DD" w:rsidRPr="00CB4C92" w:rsidRDefault="007948DD" w:rsidP="007948DD">
            <w:pPr>
              <w:snapToGrid w:val="0"/>
              <w:spacing w:after="0" w:line="240" w:lineRule="auto"/>
              <w:rPr>
                <w:rFonts w:eastAsia="Times New Roman" w:cs="Arial"/>
                <w:szCs w:val="18"/>
                <w:lang w:eastAsia="ar-SA"/>
              </w:rPr>
            </w:pPr>
            <w:r>
              <w:rPr>
                <w:rFonts w:eastAsia="Times New Roman" w:cs="Arial"/>
                <w:szCs w:val="18"/>
                <w:lang w:eastAsia="ar-SA"/>
              </w:rPr>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CF2392" w14:textId="42A5358C" w:rsidR="007948DD" w:rsidRPr="00CB4C92" w:rsidRDefault="007948DD" w:rsidP="007948DD">
            <w:pPr>
              <w:snapToGrid w:val="0"/>
              <w:spacing w:after="0" w:line="240" w:lineRule="auto"/>
              <w:rPr>
                <w:rFonts w:eastAsia="Times New Roman" w:cs="Arial"/>
                <w:szCs w:val="18"/>
                <w:lang w:eastAsia="ar-SA"/>
              </w:rPr>
            </w:pPr>
            <w:r w:rsidRPr="00C56246">
              <w:rPr>
                <w:rFonts w:eastAsia="Times New Roman" w:cs="Arial"/>
                <w:szCs w:val="18"/>
                <w:lang w:eastAsia="ar-SA"/>
              </w:rPr>
              <w:t>SA1#105 and planning for 2024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F945D45" w14:textId="5E633D6B" w:rsidR="007948DD" w:rsidRPr="001F6A9B" w:rsidRDefault="001F6A9B" w:rsidP="007948DD">
            <w:pPr>
              <w:snapToGrid w:val="0"/>
              <w:spacing w:after="0" w:line="240" w:lineRule="auto"/>
              <w:rPr>
                <w:rFonts w:eastAsia="Times New Roman" w:cs="Arial"/>
                <w:szCs w:val="18"/>
                <w:highlight w:val="yellow"/>
                <w:lang w:eastAsia="ar-SA"/>
              </w:rPr>
            </w:pPr>
            <w:r w:rsidRPr="001F6A9B">
              <w:rPr>
                <w:rFonts w:eastAsia="Times New Roman" w:cs="Arial"/>
                <w:szCs w:val="18"/>
                <w:highlight w:val="yellow"/>
                <w:lang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CB19F9" w14:textId="55E4424D" w:rsidR="007948DD" w:rsidRPr="00A75C05" w:rsidRDefault="007948DD" w:rsidP="007948DD">
            <w:pPr>
              <w:spacing w:after="0" w:line="240" w:lineRule="auto"/>
              <w:rPr>
                <w:rFonts w:eastAsia="Arial Unicode MS" w:cs="Arial"/>
                <w:szCs w:val="18"/>
                <w:lang w:eastAsia="ar-SA"/>
              </w:rPr>
            </w:pPr>
            <w:r>
              <w:rPr>
                <w:rFonts w:eastAsia="Arial Unicode MS" w:cs="Arial"/>
                <w:szCs w:val="18"/>
                <w:lang w:eastAsia="ar-SA"/>
              </w:rPr>
              <w:t>Updated after conference calls. Including workshop draft schedule</w:t>
            </w:r>
          </w:p>
        </w:tc>
      </w:tr>
      <w:tr w:rsidR="00207E14" w:rsidRPr="00A75C05" w14:paraId="426EFDC9"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43D800" w14:textId="77777777" w:rsidR="00207E14" w:rsidRPr="00A75C05" w:rsidRDefault="00207E14" w:rsidP="00B5470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C26757" w14:textId="72735311" w:rsidR="00207E14" w:rsidRPr="00CB4C92" w:rsidRDefault="00B54707" w:rsidP="00B54707">
            <w:pPr>
              <w:snapToGrid w:val="0"/>
              <w:spacing w:after="0" w:line="240" w:lineRule="auto"/>
              <w:rPr>
                <w:rFonts w:eastAsia="Times New Roman" w:cs="Arial"/>
                <w:szCs w:val="18"/>
                <w:lang w:eastAsia="ar-SA"/>
              </w:rPr>
            </w:pPr>
            <w:hyperlink r:id="rId38" w:history="1">
              <w:r w:rsidR="00207E14" w:rsidRPr="00207E14">
                <w:rPr>
                  <w:rStyle w:val="Hyperlink"/>
                  <w:rFonts w:eastAsia="Times New Roman" w:cs="Arial"/>
                  <w:szCs w:val="18"/>
                  <w:lang w:eastAsia="ar-SA"/>
                </w:rPr>
                <w:t>S1-240011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0371A9" w14:textId="77777777" w:rsidR="00207E14" w:rsidRPr="00CB4C92" w:rsidRDefault="00207E14" w:rsidP="00B54707">
            <w:pPr>
              <w:snapToGrid w:val="0"/>
              <w:spacing w:after="0" w:line="240" w:lineRule="auto"/>
              <w:rPr>
                <w:rFonts w:eastAsia="Times New Roman" w:cs="Arial"/>
                <w:szCs w:val="18"/>
                <w:lang w:eastAsia="ar-SA"/>
              </w:rPr>
            </w:pPr>
            <w:r>
              <w:rPr>
                <w:rFonts w:eastAsia="Times New Roman" w:cs="Arial"/>
                <w:szCs w:val="18"/>
                <w:lang w:eastAsia="ar-SA"/>
              </w:rPr>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2C4062" w14:textId="3BF5839F" w:rsidR="00207E14" w:rsidRPr="00CB4C92" w:rsidRDefault="00207E14" w:rsidP="00B54707">
            <w:pPr>
              <w:snapToGrid w:val="0"/>
              <w:spacing w:after="0" w:line="240" w:lineRule="auto"/>
              <w:rPr>
                <w:rFonts w:eastAsia="Times New Roman" w:cs="Arial"/>
                <w:szCs w:val="18"/>
                <w:lang w:eastAsia="ar-SA"/>
              </w:rPr>
            </w:pPr>
            <w:r>
              <w:rPr>
                <w:rFonts w:eastAsia="Times New Roman" w:cs="Arial"/>
                <w:szCs w:val="18"/>
                <w:lang w:eastAsia="ar-SA"/>
              </w:rPr>
              <w:t>Lessons learn</w:t>
            </w:r>
            <w:r w:rsidR="003D07C3">
              <w:rPr>
                <w:rFonts w:eastAsia="Times New Roman" w:cs="Arial"/>
                <w:szCs w:val="18"/>
                <w:lang w:eastAsia="ar-SA"/>
              </w:rPr>
              <w:t>ed</w:t>
            </w:r>
            <w:r>
              <w:rPr>
                <w:rFonts w:eastAsia="Times New Roman" w:cs="Arial"/>
                <w:szCs w:val="18"/>
                <w:lang w:eastAsia="ar-SA"/>
              </w:rPr>
              <w:t xml:space="preserve"> from SMARTER process in 5G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CAE96DD" w14:textId="77777777" w:rsidR="00207E14" w:rsidRPr="001F6A9B" w:rsidRDefault="00207E14" w:rsidP="00B54707">
            <w:pPr>
              <w:snapToGrid w:val="0"/>
              <w:spacing w:after="0" w:line="240" w:lineRule="auto"/>
              <w:rPr>
                <w:rFonts w:eastAsia="Times New Roman" w:cs="Arial"/>
                <w:szCs w:val="18"/>
                <w:highlight w:val="yellow"/>
                <w:lang w:eastAsia="ar-SA"/>
              </w:rPr>
            </w:pPr>
            <w:r w:rsidRPr="001F6A9B">
              <w:rPr>
                <w:rFonts w:eastAsia="Times New Roman" w:cs="Arial"/>
                <w:szCs w:val="18"/>
                <w:highlight w:val="yellow"/>
                <w:lang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DE7D06" w14:textId="77777777" w:rsidR="00207E14" w:rsidRPr="00A75C05" w:rsidRDefault="00207E14" w:rsidP="00B54707">
            <w:pPr>
              <w:spacing w:after="0" w:line="240" w:lineRule="auto"/>
              <w:rPr>
                <w:rFonts w:eastAsia="Arial Unicode MS" w:cs="Arial"/>
                <w:szCs w:val="18"/>
                <w:lang w:eastAsia="ar-SA"/>
              </w:rPr>
            </w:pPr>
          </w:p>
        </w:tc>
      </w:tr>
      <w:tr w:rsidR="00175020"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175020" w:rsidRPr="00F45489" w:rsidRDefault="00175020" w:rsidP="00175020">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175020" w:rsidRPr="006E6FF4" w14:paraId="21B72736" w14:textId="77777777" w:rsidTr="008616E5">
        <w:trPr>
          <w:trHeight w:val="250"/>
        </w:trPr>
        <w:tc>
          <w:tcPr>
            <w:tcW w:w="14426" w:type="dxa"/>
            <w:gridSpan w:val="6"/>
            <w:tcBorders>
              <w:bottom w:val="single" w:sz="4" w:space="0" w:color="auto"/>
            </w:tcBorders>
            <w:shd w:val="clear" w:color="auto" w:fill="F2F2F2"/>
          </w:tcPr>
          <w:p w14:paraId="1BAEF344" w14:textId="13482AE6" w:rsidR="00175020" w:rsidRPr="006E6FF4" w:rsidRDefault="00175020" w:rsidP="00175020">
            <w:pPr>
              <w:pStyle w:val="Heading8"/>
              <w:jc w:val="left"/>
            </w:pPr>
            <w:r w:rsidRPr="0085148C">
              <w:rPr>
                <w:color w:val="1F497D" w:themeColor="text2"/>
                <w:sz w:val="18"/>
                <w:szCs w:val="22"/>
              </w:rPr>
              <w:lastRenderedPageBreak/>
              <w:t>Robust Notification Alert for NTN-NR Rel-19</w:t>
            </w:r>
          </w:p>
        </w:tc>
      </w:tr>
      <w:tr w:rsidR="00175020" w:rsidRPr="00A75C05" w14:paraId="777726CE"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EF8857" w14:textId="5E624111" w:rsidR="00175020" w:rsidRPr="00A75C05" w:rsidRDefault="00D67611" w:rsidP="0017502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4E697E" w14:textId="2AFC6E59" w:rsidR="00175020" w:rsidRPr="00F8316C" w:rsidRDefault="00B54707" w:rsidP="00175020">
            <w:pPr>
              <w:snapToGrid w:val="0"/>
              <w:spacing w:after="0" w:line="240" w:lineRule="auto"/>
            </w:pPr>
            <w:hyperlink r:id="rId39" w:history="1">
              <w:r w:rsidR="00D765AC" w:rsidRPr="00D67611">
                <w:rPr>
                  <w:rStyle w:val="Hyperlink"/>
                  <w:rFonts w:cs="Arial"/>
                </w:rPr>
                <w:t>S1-240153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1D239" w14:textId="77777777" w:rsidR="00175020" w:rsidRPr="00F8316C" w:rsidRDefault="00175020" w:rsidP="00175020">
            <w:pPr>
              <w:snapToGrid w:val="0"/>
              <w:spacing w:after="0" w:line="240" w:lineRule="auto"/>
            </w:pPr>
            <w:r w:rsidRPr="00F8316C">
              <w:t>RP-234075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5AD189" w14:textId="77777777" w:rsidR="00175020" w:rsidRPr="00F8316C" w:rsidRDefault="00175020" w:rsidP="00175020">
            <w:pPr>
              <w:snapToGrid w:val="0"/>
              <w:spacing w:after="0" w:line="240" w:lineRule="auto"/>
            </w:pPr>
            <w:r w:rsidRPr="00F8316C">
              <w:t>LS on Robust Notification Alert for NTN-NR Rel-19</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8256649" w14:textId="77777777" w:rsidR="00175020" w:rsidRPr="00A75C05"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DF79" w14:textId="77777777" w:rsidR="00175020" w:rsidRPr="00A75C05" w:rsidRDefault="00175020" w:rsidP="00175020">
            <w:pPr>
              <w:spacing w:after="0" w:line="240" w:lineRule="auto"/>
              <w:rPr>
                <w:rFonts w:eastAsia="Arial Unicode MS" w:cs="Arial"/>
                <w:szCs w:val="18"/>
                <w:lang w:eastAsia="ar-SA"/>
              </w:rPr>
            </w:pPr>
          </w:p>
        </w:tc>
      </w:tr>
      <w:tr w:rsidR="00175020" w:rsidRPr="00A75C05" w14:paraId="57F26A3C"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EFBF2" w14:textId="6CE9AF4D" w:rsidR="00175020" w:rsidRPr="00A75C05" w:rsidRDefault="00D67611" w:rsidP="0017502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74190D" w14:textId="7DA6FCC2" w:rsidR="00175020" w:rsidRPr="000001AA" w:rsidRDefault="00B54707" w:rsidP="00175020">
            <w:pPr>
              <w:snapToGrid w:val="0"/>
              <w:spacing w:after="0" w:line="240" w:lineRule="auto"/>
            </w:pPr>
            <w:hyperlink r:id="rId40" w:history="1">
              <w:r w:rsidR="00D765AC" w:rsidRPr="00D67611">
                <w:rPr>
                  <w:rStyle w:val="Hyperlink"/>
                  <w:rFonts w:cs="Arial"/>
                </w:rPr>
                <w:t>S1-240017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F1F305" w14:textId="6021117D" w:rsidR="00175020" w:rsidRPr="000001AA" w:rsidRDefault="00175020" w:rsidP="00175020">
            <w:pPr>
              <w:snapToGrid w:val="0"/>
              <w:spacing w:after="0" w:line="240" w:lineRule="auto"/>
            </w:pPr>
            <w:r w:rsidRPr="000001AA">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4E4D9" w14:textId="506E26C0" w:rsidR="00175020" w:rsidRPr="000001AA" w:rsidRDefault="00175020" w:rsidP="00175020">
            <w:pPr>
              <w:snapToGrid w:val="0"/>
              <w:spacing w:after="0" w:line="240" w:lineRule="auto"/>
            </w:pPr>
            <w:r w:rsidRPr="000001AA">
              <w:t>[Draft]Reply LS on Robust Notification Alert for NTN-NR Rel-19</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CC5776" w14:textId="77777777" w:rsidR="00175020" w:rsidRPr="00A75C05"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4422A9" w14:textId="77777777" w:rsidR="00175020" w:rsidRPr="00A75C05" w:rsidRDefault="00175020" w:rsidP="00175020">
            <w:pPr>
              <w:spacing w:after="0" w:line="240" w:lineRule="auto"/>
              <w:rPr>
                <w:rFonts w:eastAsia="Arial Unicode MS" w:cs="Arial"/>
                <w:szCs w:val="18"/>
                <w:lang w:eastAsia="ar-SA"/>
              </w:rPr>
            </w:pPr>
          </w:p>
        </w:tc>
      </w:tr>
      <w:tr w:rsidR="00175020" w:rsidRPr="00A75C05" w14:paraId="2C5C925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406A4E" w14:textId="4C6981BE" w:rsidR="00175020" w:rsidRPr="00A75C05" w:rsidRDefault="00D67611" w:rsidP="0017502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3B0AD4" w14:textId="4061BBE9" w:rsidR="00175020" w:rsidRPr="000001AA" w:rsidRDefault="00B54707" w:rsidP="00175020">
            <w:pPr>
              <w:snapToGrid w:val="0"/>
              <w:spacing w:after="0" w:line="240" w:lineRule="auto"/>
            </w:pPr>
            <w:hyperlink r:id="rId41" w:history="1">
              <w:r w:rsidR="00D765AC" w:rsidRPr="00D67611">
                <w:rPr>
                  <w:rStyle w:val="Hyperlink"/>
                  <w:rFonts w:cs="Arial"/>
                </w:rPr>
                <w:t>S1-240040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1B2E58" w14:textId="6FA8D953" w:rsidR="00175020" w:rsidRPr="000001AA" w:rsidRDefault="00175020" w:rsidP="00175020">
            <w:pPr>
              <w:snapToGrid w:val="0"/>
              <w:spacing w:after="0" w:line="240" w:lineRule="auto"/>
            </w:pPr>
            <w:r w:rsidRPr="000001A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CDE32D" w14:textId="2CD174DC" w:rsidR="00175020" w:rsidRPr="000001AA" w:rsidRDefault="00175020" w:rsidP="00175020">
            <w:pPr>
              <w:snapToGrid w:val="0"/>
              <w:spacing w:after="0" w:line="240" w:lineRule="auto"/>
            </w:pPr>
            <w:r w:rsidRPr="000001AA">
              <w:t>[Draft] Reply LS on Robust Notification Alert for NTN-NR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990FCD5" w14:textId="77777777" w:rsidR="00175020" w:rsidRPr="00A75C05"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4035CC" w14:textId="77777777" w:rsidR="00175020" w:rsidRPr="00A75C05" w:rsidRDefault="00175020" w:rsidP="00175020">
            <w:pPr>
              <w:spacing w:after="0" w:line="240" w:lineRule="auto"/>
              <w:rPr>
                <w:rFonts w:eastAsia="Arial Unicode MS" w:cs="Arial"/>
                <w:szCs w:val="18"/>
                <w:lang w:eastAsia="ar-SA"/>
              </w:rPr>
            </w:pPr>
          </w:p>
        </w:tc>
      </w:tr>
      <w:tr w:rsidR="00D67611" w:rsidRPr="00A75C05" w14:paraId="202DF1D0" w14:textId="77777777" w:rsidTr="00D676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08F91" w14:textId="6A2EDE49" w:rsidR="00D67611" w:rsidRPr="00A75C05" w:rsidRDefault="00D67611" w:rsidP="00D676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207E3A" w14:textId="2AD25608" w:rsidR="00D67611" w:rsidRPr="000001AA" w:rsidRDefault="00B54707" w:rsidP="00D67611">
            <w:pPr>
              <w:snapToGrid w:val="0"/>
              <w:spacing w:after="0" w:line="240" w:lineRule="auto"/>
            </w:pPr>
            <w:hyperlink r:id="rId42" w:history="1">
              <w:r w:rsidR="00D67611" w:rsidRPr="00D67611">
                <w:rPr>
                  <w:rStyle w:val="Hyperlink"/>
                  <w:rFonts w:cs="Arial"/>
                </w:rPr>
                <w:t>S1-240042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9734A9" w14:textId="77777777" w:rsidR="00D67611" w:rsidRPr="000001AA" w:rsidRDefault="00D67611" w:rsidP="00D67611">
            <w:pPr>
              <w:snapToGrid w:val="0"/>
              <w:spacing w:after="0" w:line="240" w:lineRule="auto"/>
            </w:pPr>
            <w:r w:rsidRPr="000001A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CC1D13" w14:textId="77777777" w:rsidR="00D67611" w:rsidRPr="000001AA" w:rsidRDefault="00D67611" w:rsidP="00D67611">
            <w:pPr>
              <w:snapToGrid w:val="0"/>
              <w:spacing w:after="0" w:line="240" w:lineRule="auto"/>
            </w:pPr>
            <w:r w:rsidRPr="000001AA">
              <w:t>New WID on 5G system with satellite access to Support Robust Notification/Paging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484280A" w14:textId="77777777" w:rsidR="00D67611" w:rsidRPr="00A75C05" w:rsidRDefault="00D67611" w:rsidP="00D676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00BBB4" w14:textId="77777777" w:rsidR="00D67611" w:rsidRPr="00A75C05" w:rsidRDefault="00D67611" w:rsidP="00D67611">
            <w:pPr>
              <w:spacing w:after="0" w:line="240" w:lineRule="auto"/>
              <w:rPr>
                <w:rFonts w:eastAsia="Arial Unicode MS" w:cs="Arial"/>
                <w:szCs w:val="18"/>
                <w:lang w:eastAsia="ar-SA"/>
              </w:rPr>
            </w:pPr>
          </w:p>
        </w:tc>
      </w:tr>
      <w:tr w:rsidR="00175020" w:rsidRPr="00A75C05" w14:paraId="6380F77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6745DB" w14:textId="1B0A8A6F" w:rsidR="00175020" w:rsidRPr="00A75C05" w:rsidRDefault="00D67611" w:rsidP="0017502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EFE77B" w14:textId="45DC8B96" w:rsidR="00175020" w:rsidRPr="000001AA" w:rsidRDefault="00B54707" w:rsidP="00175020">
            <w:pPr>
              <w:snapToGrid w:val="0"/>
              <w:spacing w:after="0" w:line="240" w:lineRule="auto"/>
            </w:pPr>
            <w:hyperlink r:id="rId43" w:history="1">
              <w:r w:rsidR="00D765AC" w:rsidRPr="00D67611">
                <w:rPr>
                  <w:rStyle w:val="Hyperlink"/>
                  <w:rFonts w:cs="Arial"/>
                </w:rPr>
                <w:t>S1-240041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903C83" w14:textId="3BA63B17" w:rsidR="00175020" w:rsidRPr="000001AA" w:rsidRDefault="00175020" w:rsidP="00175020">
            <w:pPr>
              <w:snapToGrid w:val="0"/>
              <w:spacing w:after="0" w:line="240" w:lineRule="auto"/>
            </w:pPr>
            <w:r w:rsidRPr="000001AA">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6E5DE8" w14:textId="5C75231D" w:rsidR="00175020" w:rsidRPr="000001AA" w:rsidRDefault="00D67611" w:rsidP="00175020">
            <w:pPr>
              <w:snapToGrid w:val="0"/>
              <w:spacing w:after="0" w:line="240" w:lineRule="auto"/>
            </w:pPr>
            <w:r>
              <w:t xml:space="preserve">22.261v19.5.0 </w:t>
            </w:r>
            <w:r w:rsidR="00175020" w:rsidRPr="000001AA">
              <w:t>Add requirement on robust notification/paging for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51571E9" w14:textId="77777777" w:rsidR="00175020" w:rsidRPr="00A75C05"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BFCF50" w14:textId="180959DF" w:rsidR="00175020" w:rsidRPr="00D67611" w:rsidRDefault="00D67611" w:rsidP="00175020">
            <w:pPr>
              <w:spacing w:after="0" w:line="240" w:lineRule="auto"/>
              <w:rPr>
                <w:rFonts w:eastAsia="Arial Unicode MS" w:cs="Arial"/>
                <w:i/>
                <w:szCs w:val="18"/>
                <w:lang w:eastAsia="ar-SA"/>
              </w:rPr>
            </w:pPr>
            <w:r w:rsidRPr="00815B33">
              <w:rPr>
                <w:rFonts w:eastAsia="Arial Unicode MS" w:cs="Arial"/>
                <w:i/>
                <w:szCs w:val="18"/>
                <w:lang w:eastAsia="ar-SA"/>
              </w:rPr>
              <w:t xml:space="preserve">WI </w:t>
            </w:r>
            <w:r>
              <w:t>SRNP</w:t>
            </w:r>
            <w:r w:rsidRPr="00815B33">
              <w:rPr>
                <w:rFonts w:eastAsia="Arial Unicode MS" w:cs="Arial"/>
                <w:i/>
                <w:szCs w:val="18"/>
                <w:lang w:eastAsia="ar-SA"/>
              </w:rPr>
              <w:t xml:space="preserve"> Rel-19 CR</w:t>
            </w:r>
            <w:r w:rsidRPr="00815B33">
              <w:rPr>
                <w:i/>
              </w:rPr>
              <w:t>0</w:t>
            </w:r>
            <w:r>
              <w:rPr>
                <w:i/>
              </w:rPr>
              <w:t>764</w:t>
            </w:r>
            <w:r w:rsidRPr="00815B33">
              <w:rPr>
                <w:rFonts w:eastAsia="Arial Unicode MS" w:cs="Arial"/>
                <w:i/>
                <w:szCs w:val="18"/>
                <w:lang w:eastAsia="ar-SA"/>
              </w:rPr>
              <w:t xml:space="preserve">R- Cat </w:t>
            </w:r>
            <w:r>
              <w:rPr>
                <w:rFonts w:eastAsia="Arial Unicode MS" w:cs="Arial"/>
                <w:i/>
                <w:szCs w:val="18"/>
                <w:lang w:eastAsia="ar-SA"/>
              </w:rPr>
              <w:t>B</w:t>
            </w:r>
          </w:p>
        </w:tc>
      </w:tr>
      <w:tr w:rsidR="00175020" w:rsidRPr="00A75C05" w14:paraId="75F30AD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B13884" w14:textId="6A703582" w:rsidR="00175020" w:rsidRPr="00A75C05" w:rsidRDefault="00D67611" w:rsidP="0017502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D1EC76" w14:textId="0F34F5AB" w:rsidR="00175020" w:rsidRPr="000001AA" w:rsidRDefault="00B54707" w:rsidP="00175020">
            <w:pPr>
              <w:snapToGrid w:val="0"/>
              <w:spacing w:after="0" w:line="240" w:lineRule="auto"/>
            </w:pPr>
            <w:hyperlink r:id="rId44" w:history="1">
              <w:r w:rsidR="00D765AC" w:rsidRPr="00D67611">
                <w:rPr>
                  <w:rStyle w:val="Hyperlink"/>
                  <w:rFonts w:cs="Arial"/>
                </w:rPr>
                <w:t>S1-240051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692072" w14:textId="6D529687" w:rsidR="00175020" w:rsidRPr="000001AA" w:rsidRDefault="00175020" w:rsidP="00175020">
            <w:pPr>
              <w:snapToGrid w:val="0"/>
              <w:spacing w:after="0" w:line="240" w:lineRule="auto"/>
            </w:pPr>
            <w:r w:rsidRPr="000001AA">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0E6405" w14:textId="23BDE283" w:rsidR="00175020" w:rsidRPr="000001AA" w:rsidRDefault="00175020" w:rsidP="00175020">
            <w:pPr>
              <w:snapToGrid w:val="0"/>
              <w:spacing w:after="0" w:line="240" w:lineRule="auto"/>
            </w:pPr>
            <w:r w:rsidRPr="000001AA">
              <w:t>[draft] Reply LS on Robust Notification Alert for NTN-NR Rel-19</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31FECE8" w14:textId="77777777" w:rsidR="00175020" w:rsidRPr="00A75C05"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D05900" w14:textId="77777777" w:rsidR="00175020" w:rsidRPr="00A75C05" w:rsidRDefault="00175020" w:rsidP="00175020">
            <w:pPr>
              <w:spacing w:after="0" w:line="240" w:lineRule="auto"/>
              <w:rPr>
                <w:rFonts w:eastAsia="Arial Unicode MS" w:cs="Arial"/>
                <w:szCs w:val="18"/>
                <w:lang w:eastAsia="ar-SA"/>
              </w:rPr>
            </w:pPr>
          </w:p>
        </w:tc>
      </w:tr>
      <w:tr w:rsidR="00D67611" w:rsidRPr="00A75C05" w14:paraId="71ADF30E" w14:textId="77777777" w:rsidTr="00D676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798A4B" w14:textId="77777777" w:rsidR="00D67611" w:rsidRPr="00A75C05" w:rsidRDefault="00D67611" w:rsidP="00D6761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BB448D" w14:textId="5D48CFB1" w:rsidR="00D67611" w:rsidRPr="000001AA" w:rsidRDefault="00B54707" w:rsidP="00D67611">
            <w:pPr>
              <w:snapToGrid w:val="0"/>
              <w:spacing w:after="0" w:line="240" w:lineRule="auto"/>
            </w:pPr>
            <w:hyperlink r:id="rId45" w:history="1">
              <w:r w:rsidR="00D67611" w:rsidRPr="00D67611">
                <w:rPr>
                  <w:rStyle w:val="Hyperlink"/>
                  <w:rFonts w:cs="Arial"/>
                </w:rPr>
                <w:t>S1-240072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419EE1" w14:textId="77777777" w:rsidR="00D67611" w:rsidRPr="000001AA" w:rsidRDefault="00D67611" w:rsidP="00D67611">
            <w:pPr>
              <w:snapToGrid w:val="0"/>
              <w:spacing w:after="0" w:line="240" w:lineRule="auto"/>
            </w:pPr>
            <w:r w:rsidRPr="000001AA">
              <w:t xml:space="preserve">HUGHES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78E66C" w14:textId="77777777" w:rsidR="00D67611" w:rsidRPr="000001AA" w:rsidRDefault="00D67611" w:rsidP="00D67611">
            <w:pPr>
              <w:snapToGrid w:val="0"/>
              <w:spacing w:after="0" w:line="240" w:lineRule="auto"/>
            </w:pPr>
            <w:r w:rsidRPr="000001AA">
              <w:t>[DRAFT] Reply LS RP-234075 on Robust Notification Alert for NTN-NR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52C780D" w14:textId="77777777" w:rsidR="00D67611" w:rsidRPr="00A75C05" w:rsidRDefault="00D67611" w:rsidP="00D676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67B1D" w14:textId="77777777" w:rsidR="00D67611" w:rsidRPr="00A75C05" w:rsidRDefault="00D67611" w:rsidP="00D67611">
            <w:pPr>
              <w:spacing w:after="0" w:line="240" w:lineRule="auto"/>
              <w:rPr>
                <w:rFonts w:eastAsia="Arial Unicode MS" w:cs="Arial"/>
                <w:szCs w:val="18"/>
                <w:lang w:eastAsia="ar-SA"/>
              </w:rPr>
            </w:pPr>
          </w:p>
        </w:tc>
      </w:tr>
      <w:tr w:rsidR="00175020" w:rsidRPr="00A75C05" w14:paraId="403FA8C4"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F4FDDC" w14:textId="60212467" w:rsidR="00175020" w:rsidRPr="00A75C05" w:rsidRDefault="00D67611" w:rsidP="001750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BB8350" w14:textId="0AB69912" w:rsidR="00175020" w:rsidRPr="000001AA" w:rsidRDefault="00B54707" w:rsidP="00175020">
            <w:pPr>
              <w:snapToGrid w:val="0"/>
              <w:spacing w:after="0" w:line="240" w:lineRule="auto"/>
            </w:pPr>
            <w:hyperlink r:id="rId46" w:history="1">
              <w:r w:rsidR="00D765AC" w:rsidRPr="0098673F">
                <w:rPr>
                  <w:rStyle w:val="Hyperlink"/>
                  <w:rFonts w:cs="Arial"/>
                </w:rPr>
                <w:t>S1-240069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A97C37" w14:textId="1465A9AA" w:rsidR="00175020" w:rsidRPr="000001AA" w:rsidRDefault="00175020" w:rsidP="00175020">
            <w:pPr>
              <w:snapToGrid w:val="0"/>
              <w:spacing w:after="0" w:line="240" w:lineRule="auto"/>
            </w:pPr>
            <w:r w:rsidRPr="000001AA">
              <w:t xml:space="preserve">HUGHES Network Systems, Dish Network, </w:t>
            </w:r>
            <w:proofErr w:type="spellStart"/>
            <w:r w:rsidRPr="000001AA">
              <w:t>Novamint</w:t>
            </w:r>
            <w:proofErr w:type="spellEnd"/>
            <w:r w:rsidRPr="000001AA">
              <w:t xml:space="preserve">, </w:t>
            </w:r>
            <w:proofErr w:type="spellStart"/>
            <w:r w:rsidRPr="000001AA">
              <w:t>Hispasat</w:t>
            </w:r>
            <w:proofErr w:type="spellEnd"/>
            <w:r w:rsidRPr="000001AA">
              <w:t xml:space="preserve">, </w:t>
            </w:r>
            <w:proofErr w:type="spellStart"/>
            <w:r w:rsidRPr="000001AA">
              <w:t>OmniSpace</w:t>
            </w:r>
            <w:proofErr w:type="spellEnd"/>
            <w:r w:rsidRPr="000001AA">
              <w:t>, OQ Technology, SES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0F0FE4" w14:textId="46A77BA7" w:rsidR="00175020" w:rsidRPr="000001AA" w:rsidRDefault="00175020" w:rsidP="00175020">
            <w:pPr>
              <w:snapToGrid w:val="0"/>
              <w:spacing w:after="0" w:line="240" w:lineRule="auto"/>
            </w:pPr>
            <w:r w:rsidRPr="000001AA">
              <w:t>Discussion on Robust Notification Alert for NTN-NR UE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9E1635C" w14:textId="77777777" w:rsidR="00175020" w:rsidRPr="00A75C05"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ADAFD7" w14:textId="77777777" w:rsidR="00175020" w:rsidRPr="00A75C05" w:rsidRDefault="00175020" w:rsidP="00175020">
            <w:pPr>
              <w:spacing w:after="0" w:line="240" w:lineRule="auto"/>
              <w:rPr>
                <w:rFonts w:eastAsia="Arial Unicode MS" w:cs="Arial"/>
                <w:szCs w:val="18"/>
                <w:lang w:eastAsia="ar-SA"/>
              </w:rPr>
            </w:pPr>
          </w:p>
        </w:tc>
      </w:tr>
      <w:tr w:rsidR="00175020" w:rsidRPr="00A75C05" w14:paraId="722ED655"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3A42FD" w14:textId="742FFF13" w:rsidR="00175020" w:rsidRPr="00A75C05" w:rsidRDefault="00171984" w:rsidP="0017502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28D14F" w14:textId="33C01D09" w:rsidR="00175020" w:rsidRPr="000001AA" w:rsidRDefault="00B54707" w:rsidP="00175020">
            <w:pPr>
              <w:snapToGrid w:val="0"/>
              <w:spacing w:after="0" w:line="240" w:lineRule="auto"/>
            </w:pPr>
            <w:hyperlink r:id="rId47" w:history="1">
              <w:r w:rsidR="00D765AC" w:rsidRPr="00D67611">
                <w:rPr>
                  <w:rStyle w:val="Hyperlink"/>
                  <w:rFonts w:cs="Arial"/>
                </w:rPr>
                <w:t>S1-240070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F27EAB" w14:textId="63E2E245" w:rsidR="00175020" w:rsidRPr="000001AA" w:rsidRDefault="00175020" w:rsidP="00175020">
            <w:pPr>
              <w:snapToGrid w:val="0"/>
              <w:spacing w:after="0" w:line="240" w:lineRule="auto"/>
            </w:pPr>
            <w:r w:rsidRPr="000001AA">
              <w:t xml:space="preserve">HUGHES, Dish Network, </w:t>
            </w:r>
            <w:proofErr w:type="spellStart"/>
            <w:r w:rsidRPr="000001AA">
              <w:t>Novamint</w:t>
            </w:r>
            <w:proofErr w:type="spellEnd"/>
            <w:r w:rsidRPr="000001AA">
              <w:t xml:space="preserve">, </w:t>
            </w:r>
            <w:proofErr w:type="spellStart"/>
            <w:r w:rsidRPr="000001AA">
              <w:t>Hispasat</w:t>
            </w:r>
            <w:proofErr w:type="spellEnd"/>
            <w:r w:rsidRPr="000001AA">
              <w:t xml:space="preserve">, Thales, </w:t>
            </w:r>
            <w:proofErr w:type="spellStart"/>
            <w:r w:rsidRPr="000001AA">
              <w:t>OmniSpace</w:t>
            </w:r>
            <w:proofErr w:type="spellEnd"/>
            <w:r w:rsidRPr="000001AA">
              <w:t>, OQ Technology, SES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F23E16" w14:textId="223F9B1F" w:rsidR="00175020" w:rsidRPr="000001AA" w:rsidRDefault="00175020" w:rsidP="00175020">
            <w:pPr>
              <w:snapToGrid w:val="0"/>
              <w:spacing w:after="0" w:line="240" w:lineRule="auto"/>
            </w:pPr>
            <w:r w:rsidRPr="000001AA">
              <w:t>mini-WID on Robust Notification Alert for NR-NTN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44B547" w14:textId="77777777" w:rsidR="00175020" w:rsidRPr="00A75C05" w:rsidRDefault="00175020" w:rsidP="0017502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EB0BC2" w14:textId="77777777" w:rsidR="00175020" w:rsidRPr="00A75C05" w:rsidRDefault="00175020" w:rsidP="00175020">
            <w:pPr>
              <w:spacing w:after="0" w:line="240" w:lineRule="auto"/>
              <w:rPr>
                <w:rFonts w:eastAsia="Arial Unicode MS" w:cs="Arial"/>
                <w:szCs w:val="18"/>
                <w:lang w:eastAsia="ar-SA"/>
              </w:rPr>
            </w:pPr>
          </w:p>
        </w:tc>
      </w:tr>
      <w:tr w:rsidR="00171984" w:rsidRPr="00A75C05" w14:paraId="4B8EE8DC"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E17850" w14:textId="34B0017C"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D14B3D" w14:textId="2F33B073" w:rsidR="00171984" w:rsidRPr="000001AA" w:rsidRDefault="00B54707" w:rsidP="00171984">
            <w:pPr>
              <w:snapToGrid w:val="0"/>
              <w:spacing w:after="0" w:line="240" w:lineRule="auto"/>
            </w:pPr>
            <w:hyperlink r:id="rId48" w:history="1">
              <w:r w:rsidR="00171984" w:rsidRPr="00D67611">
                <w:rPr>
                  <w:rStyle w:val="Hyperlink"/>
                  <w:rFonts w:cs="Arial"/>
                </w:rPr>
                <w:t>S1-240071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02326" w14:textId="6265510A" w:rsidR="00171984" w:rsidRPr="000001AA" w:rsidRDefault="00171984" w:rsidP="00171984">
            <w:pPr>
              <w:snapToGrid w:val="0"/>
              <w:spacing w:after="0" w:line="240" w:lineRule="auto"/>
            </w:pPr>
            <w:r w:rsidRPr="000001AA">
              <w:t xml:space="preserve">HUGHES, Dish Network, </w:t>
            </w:r>
            <w:proofErr w:type="spellStart"/>
            <w:r w:rsidRPr="000001AA">
              <w:t>Novamint</w:t>
            </w:r>
            <w:proofErr w:type="spellEnd"/>
            <w:r w:rsidRPr="000001AA">
              <w:t xml:space="preserve">, </w:t>
            </w:r>
            <w:proofErr w:type="spellStart"/>
            <w:r w:rsidRPr="000001AA">
              <w:t>Hispasat</w:t>
            </w:r>
            <w:proofErr w:type="spellEnd"/>
            <w:r w:rsidRPr="000001AA">
              <w:t xml:space="preserve">, </w:t>
            </w:r>
            <w:proofErr w:type="spellStart"/>
            <w:r w:rsidRPr="000001AA">
              <w:t>OmniSpace</w:t>
            </w:r>
            <w:proofErr w:type="spellEnd"/>
            <w:r w:rsidRPr="000001AA">
              <w:t>, OQ Technology, SES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1474B" w14:textId="56A25D28" w:rsidR="00171984" w:rsidRPr="000001AA" w:rsidRDefault="00171984" w:rsidP="00171984">
            <w:pPr>
              <w:snapToGrid w:val="0"/>
              <w:spacing w:after="0" w:line="240" w:lineRule="auto"/>
            </w:pPr>
            <w:r>
              <w:t xml:space="preserve">22.261v19.5.0 </w:t>
            </w:r>
            <w:r w:rsidRPr="000001AA">
              <w:t>Robust UE notification of missed incoming call(s) when normal paging fails for 5G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068BD98"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3E56A6" w14:textId="22A9913A" w:rsidR="00171984" w:rsidRPr="00A75C05" w:rsidRDefault="00171984" w:rsidP="00171984">
            <w:pPr>
              <w:spacing w:after="0" w:line="240" w:lineRule="auto"/>
              <w:rPr>
                <w:rFonts w:eastAsia="Arial Unicode MS" w:cs="Arial"/>
                <w:szCs w:val="18"/>
                <w:lang w:eastAsia="ar-SA"/>
              </w:rPr>
            </w:pPr>
            <w:r w:rsidRPr="00815B33">
              <w:rPr>
                <w:rFonts w:eastAsia="Arial Unicode MS" w:cs="Arial"/>
                <w:i/>
                <w:szCs w:val="18"/>
                <w:lang w:eastAsia="ar-SA"/>
              </w:rPr>
              <w:t xml:space="preserve">WI </w:t>
            </w:r>
            <w:r>
              <w:t>SRNP</w:t>
            </w:r>
            <w:r w:rsidRPr="00815B33">
              <w:rPr>
                <w:rFonts w:eastAsia="Arial Unicode MS" w:cs="Arial"/>
                <w:i/>
                <w:szCs w:val="18"/>
                <w:lang w:eastAsia="ar-SA"/>
              </w:rPr>
              <w:t xml:space="preserve"> Rel-19 CR</w:t>
            </w:r>
            <w:r w:rsidRPr="00815B33">
              <w:rPr>
                <w:i/>
              </w:rPr>
              <w:t>0</w:t>
            </w:r>
            <w:r>
              <w:rPr>
                <w:i/>
              </w:rPr>
              <w:t>775</w:t>
            </w:r>
            <w:r w:rsidRPr="00815B33">
              <w:rPr>
                <w:rFonts w:eastAsia="Arial Unicode MS" w:cs="Arial"/>
                <w:i/>
                <w:szCs w:val="18"/>
                <w:lang w:eastAsia="ar-SA"/>
              </w:rPr>
              <w:t xml:space="preserve">R- Cat </w:t>
            </w:r>
            <w:r>
              <w:rPr>
                <w:rFonts w:eastAsia="Arial Unicode MS" w:cs="Arial"/>
                <w:i/>
                <w:szCs w:val="18"/>
                <w:lang w:eastAsia="ar-SA"/>
              </w:rPr>
              <w:t>B</w:t>
            </w:r>
          </w:p>
        </w:tc>
      </w:tr>
      <w:tr w:rsidR="00171984" w:rsidRPr="00A75C05" w14:paraId="0BDE737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CCFEA8" w14:textId="2B7A308E"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522408" w14:textId="41691AE9" w:rsidR="00171984" w:rsidRPr="000001AA" w:rsidRDefault="00B54707" w:rsidP="00171984">
            <w:pPr>
              <w:snapToGrid w:val="0"/>
              <w:spacing w:after="0" w:line="240" w:lineRule="auto"/>
            </w:pPr>
            <w:hyperlink r:id="rId49" w:history="1">
              <w:r w:rsidR="00171984" w:rsidRPr="00D67611">
                <w:rPr>
                  <w:rStyle w:val="Hyperlink"/>
                  <w:rFonts w:cs="Arial"/>
                </w:rPr>
                <w:t>S1-240132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3D3F2B" w14:textId="77777777" w:rsidR="00171984" w:rsidRPr="000001AA" w:rsidRDefault="00171984" w:rsidP="00171984">
            <w:pPr>
              <w:snapToGrid w:val="0"/>
              <w:spacing w:after="0" w:line="240" w:lineRule="auto"/>
            </w:pPr>
            <w:r w:rsidRPr="000001AA">
              <w:t xml:space="preserve">HUGHES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AD1C8E" w14:textId="77777777" w:rsidR="00171984" w:rsidRPr="000001AA" w:rsidRDefault="00171984" w:rsidP="00171984">
            <w:pPr>
              <w:snapToGrid w:val="0"/>
              <w:spacing w:after="0" w:line="240" w:lineRule="auto"/>
            </w:pPr>
            <w:r w:rsidRPr="000001AA">
              <w:t>5G satellite access support of UE notification of missed paging call(s) when normal paging fails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B2D3572"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6849A8" w14:textId="5E6DD5DF" w:rsidR="00171984" w:rsidRPr="00A75C05" w:rsidRDefault="00171984" w:rsidP="00171984">
            <w:pPr>
              <w:spacing w:after="0" w:line="240" w:lineRule="auto"/>
              <w:rPr>
                <w:rFonts w:eastAsia="Arial Unicode MS" w:cs="Arial"/>
                <w:szCs w:val="18"/>
                <w:lang w:eastAsia="ar-SA"/>
              </w:rPr>
            </w:pPr>
            <w:r>
              <w:rPr>
                <w:rFonts w:eastAsia="Arial Unicode MS" w:cs="Arial"/>
                <w:szCs w:val="18"/>
                <w:lang w:eastAsia="ar-SA"/>
              </w:rPr>
              <w:t>Exception sheet</w:t>
            </w:r>
          </w:p>
        </w:tc>
      </w:tr>
      <w:tr w:rsidR="00171984" w:rsidRPr="00A75C05" w14:paraId="59212B37" w14:textId="77777777" w:rsidTr="00D676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B6C72A" w14:textId="4E4E279A"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037377" w14:textId="3DDCE5CE" w:rsidR="00171984" w:rsidRPr="000001AA" w:rsidRDefault="00B54707" w:rsidP="00171984">
            <w:pPr>
              <w:snapToGrid w:val="0"/>
              <w:spacing w:after="0" w:line="240" w:lineRule="auto"/>
            </w:pPr>
            <w:hyperlink r:id="rId50" w:history="1">
              <w:r w:rsidR="00171984" w:rsidRPr="00D67611">
                <w:rPr>
                  <w:rStyle w:val="Hyperlink"/>
                  <w:rFonts w:cs="Arial"/>
                </w:rPr>
                <w:t>S1-240113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719AEF" w14:textId="77777777" w:rsidR="00171984" w:rsidRPr="000001AA" w:rsidRDefault="00171984" w:rsidP="00171984">
            <w:pPr>
              <w:snapToGrid w:val="0"/>
              <w:spacing w:after="0" w:line="240" w:lineRule="auto"/>
            </w:pPr>
            <w:r w:rsidRPr="000001AA">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51A2A8" w14:textId="77777777" w:rsidR="00171984" w:rsidRPr="000001AA" w:rsidRDefault="00171984" w:rsidP="00171984">
            <w:pPr>
              <w:snapToGrid w:val="0"/>
              <w:spacing w:after="0" w:line="240" w:lineRule="auto"/>
            </w:pPr>
            <w:r w:rsidRPr="000001AA">
              <w:t>Reply LS on Robust Notification Alert for NTN-NR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DD9ED15"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69279B"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4FACD17B" w14:textId="77777777" w:rsidTr="008616E5">
        <w:trPr>
          <w:trHeight w:val="250"/>
        </w:trPr>
        <w:tc>
          <w:tcPr>
            <w:tcW w:w="14426" w:type="dxa"/>
            <w:gridSpan w:val="6"/>
            <w:tcBorders>
              <w:bottom w:val="single" w:sz="4" w:space="0" w:color="auto"/>
            </w:tcBorders>
            <w:shd w:val="clear" w:color="auto" w:fill="F2F2F2"/>
          </w:tcPr>
          <w:p w14:paraId="274CFDAE" w14:textId="3A5DEA7F" w:rsidR="00171984" w:rsidRPr="006E6FF4" w:rsidRDefault="00171984" w:rsidP="00171984">
            <w:pPr>
              <w:pStyle w:val="Heading8"/>
              <w:jc w:val="left"/>
            </w:pPr>
            <w:r>
              <w:rPr>
                <w:color w:val="1F497D" w:themeColor="text2"/>
                <w:sz w:val="18"/>
                <w:szCs w:val="22"/>
              </w:rPr>
              <w:t>E</w:t>
            </w:r>
            <w:r w:rsidRPr="0085148C">
              <w:rPr>
                <w:color w:val="1F497D" w:themeColor="text2"/>
                <w:sz w:val="18"/>
                <w:szCs w:val="22"/>
              </w:rPr>
              <w:t>nergy states in TS 22.261</w:t>
            </w:r>
          </w:p>
        </w:tc>
      </w:tr>
      <w:tr w:rsidR="00171984" w:rsidRPr="00A75C05" w14:paraId="1D1EAA5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A75CC4" w14:textId="06D96C26"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9EC0D8" w14:textId="19E45C58" w:rsidR="00171984" w:rsidRPr="00F8316C" w:rsidRDefault="00B54707" w:rsidP="00171984">
            <w:pPr>
              <w:snapToGrid w:val="0"/>
              <w:spacing w:after="0" w:line="240" w:lineRule="auto"/>
            </w:pPr>
            <w:hyperlink r:id="rId51" w:history="1">
              <w:r w:rsidR="00171984">
                <w:rPr>
                  <w:rStyle w:val="Hyperlink"/>
                </w:rPr>
                <w:t>S1-240165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58D8AF" w14:textId="77777777" w:rsidR="00171984" w:rsidRPr="00F8316C" w:rsidRDefault="00171984" w:rsidP="00171984">
            <w:pPr>
              <w:snapToGrid w:val="0"/>
              <w:spacing w:after="0" w:line="240" w:lineRule="auto"/>
            </w:pPr>
            <w:r w:rsidRPr="00F8316C">
              <w:t>S5-240807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7DB6F2" w14:textId="77777777" w:rsidR="00171984" w:rsidRPr="00F8316C" w:rsidRDefault="00171984" w:rsidP="00171984">
            <w:pPr>
              <w:snapToGrid w:val="0"/>
              <w:spacing w:after="0" w:line="240" w:lineRule="auto"/>
            </w:pPr>
            <w:r w:rsidRPr="00F8316C">
              <w:t>LS on energy states in TS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E0480B"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3897A7" w14:textId="64292A2F" w:rsidR="00171984" w:rsidRPr="00A75C05" w:rsidRDefault="00171984" w:rsidP="00171984">
            <w:pPr>
              <w:spacing w:after="0" w:line="240" w:lineRule="auto"/>
              <w:rPr>
                <w:rFonts w:eastAsia="Arial Unicode MS" w:cs="Arial"/>
                <w:szCs w:val="18"/>
                <w:lang w:eastAsia="ar-SA"/>
              </w:rPr>
            </w:pPr>
          </w:p>
        </w:tc>
      </w:tr>
      <w:tr w:rsidR="00171984" w:rsidRPr="00A75C05" w14:paraId="4A44447D"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CACA13" w14:textId="508B2ED1"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B72AB3" w14:textId="73401EFA" w:rsidR="00171984" w:rsidRPr="000001AA" w:rsidRDefault="00B54707" w:rsidP="00171984">
            <w:pPr>
              <w:snapToGrid w:val="0"/>
              <w:spacing w:after="0" w:line="240" w:lineRule="auto"/>
            </w:pPr>
            <w:hyperlink r:id="rId52" w:history="1">
              <w:r w:rsidR="00171984">
                <w:rPr>
                  <w:rStyle w:val="Hyperlink"/>
                </w:rPr>
                <w:t>S1-240050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EDC8CD" w14:textId="77777777" w:rsidR="00171984" w:rsidRPr="000001AA" w:rsidRDefault="00171984" w:rsidP="00171984">
            <w:pPr>
              <w:snapToGrid w:val="0"/>
              <w:spacing w:after="0" w:line="240" w:lineRule="auto"/>
            </w:pPr>
            <w:r w:rsidRPr="000001AA">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3D4E04" w14:textId="77777777" w:rsidR="00171984" w:rsidRPr="000001AA" w:rsidRDefault="00171984" w:rsidP="00171984">
            <w:pPr>
              <w:snapToGrid w:val="0"/>
              <w:spacing w:after="0" w:line="240" w:lineRule="auto"/>
            </w:pPr>
            <w:r w:rsidRPr="000001AA">
              <w:t>[draft] Reply LS on energy states in TS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4E6DEB8"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FB2EEF"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2BD489B4"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58C4A1" w14:textId="7807D8BE"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7C13F4" w14:textId="3BDEEAC4" w:rsidR="00171984" w:rsidRPr="000001AA" w:rsidRDefault="00B54707" w:rsidP="00171984">
            <w:pPr>
              <w:snapToGrid w:val="0"/>
              <w:spacing w:after="0" w:line="240" w:lineRule="auto"/>
            </w:pPr>
            <w:hyperlink r:id="rId53" w:history="1">
              <w:r w:rsidR="00171984">
                <w:rPr>
                  <w:rStyle w:val="Hyperlink"/>
                </w:rPr>
                <w:t>S1-240098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164BB7" w14:textId="77777777" w:rsidR="00171984" w:rsidRPr="000001AA" w:rsidRDefault="00171984" w:rsidP="00171984">
            <w:pPr>
              <w:snapToGrid w:val="0"/>
              <w:spacing w:after="0" w:line="240" w:lineRule="auto"/>
            </w:pPr>
            <w:r w:rsidRPr="000001A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635750" w14:textId="77777777" w:rsidR="00171984" w:rsidRPr="000001AA" w:rsidRDefault="00171984" w:rsidP="00171984">
            <w:pPr>
              <w:snapToGrid w:val="0"/>
              <w:spacing w:after="0" w:line="240" w:lineRule="auto"/>
            </w:pPr>
            <w:r w:rsidRPr="000001AA">
              <w:t>[DRAFT] Reply LS on energy states in TS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0197BDE"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B1CB63"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7B7ACDFE" w14:textId="77777777" w:rsidTr="00D67611">
        <w:trPr>
          <w:trHeight w:val="250"/>
        </w:trPr>
        <w:tc>
          <w:tcPr>
            <w:tcW w:w="14426" w:type="dxa"/>
            <w:gridSpan w:val="6"/>
            <w:tcBorders>
              <w:bottom w:val="single" w:sz="4" w:space="0" w:color="auto"/>
            </w:tcBorders>
            <w:shd w:val="clear" w:color="auto" w:fill="F2F2F2"/>
          </w:tcPr>
          <w:p w14:paraId="673BC829" w14:textId="275A5666" w:rsidR="00171984" w:rsidRPr="006E6FF4" w:rsidRDefault="00171984" w:rsidP="00171984">
            <w:pPr>
              <w:pStyle w:val="Heading8"/>
              <w:jc w:val="left"/>
            </w:pPr>
            <w:r w:rsidRPr="0098673F">
              <w:rPr>
                <w:color w:val="1F497D" w:themeColor="text2"/>
                <w:sz w:val="18"/>
                <w:szCs w:val="22"/>
              </w:rPr>
              <w:t>PS Data Off exemption for services over IMS DC</w:t>
            </w:r>
          </w:p>
        </w:tc>
      </w:tr>
      <w:tr w:rsidR="00171984" w:rsidRPr="00A75C05" w14:paraId="0356585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3D8834" w14:textId="305577DC"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9F0158" w14:textId="4AB51186" w:rsidR="00171984" w:rsidRPr="00F8316C" w:rsidRDefault="00B54707" w:rsidP="00171984">
            <w:pPr>
              <w:snapToGrid w:val="0"/>
              <w:spacing w:after="0" w:line="240" w:lineRule="auto"/>
            </w:pPr>
            <w:hyperlink r:id="rId54" w:history="1">
              <w:r w:rsidR="00171984" w:rsidRPr="00171984">
                <w:rPr>
                  <w:rStyle w:val="Hyperlink"/>
                  <w:rFonts w:cs="Arial"/>
                </w:rPr>
                <w:t>S1-240154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034744" w14:textId="77777777" w:rsidR="00171984" w:rsidRPr="00F8316C" w:rsidRDefault="00171984" w:rsidP="00171984">
            <w:pPr>
              <w:snapToGrid w:val="0"/>
              <w:spacing w:after="0" w:line="240" w:lineRule="auto"/>
            </w:pPr>
            <w:r w:rsidRPr="00F8316C">
              <w:t>S2-2311881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D1BB52" w14:textId="77777777" w:rsidR="00171984" w:rsidRPr="00F8316C" w:rsidRDefault="00171984" w:rsidP="00171984">
            <w:pPr>
              <w:snapToGrid w:val="0"/>
              <w:spacing w:after="0" w:line="240" w:lineRule="auto"/>
            </w:pPr>
            <w:r w:rsidRPr="00F8316C">
              <w:t>LS to clarify PS Data Off exemption for services over IMS DC</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0BF47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AD1047"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72BE0191"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881F08" w14:textId="3B51CFF7"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1B416F" w14:textId="287AAC52" w:rsidR="00171984" w:rsidRPr="000001AA" w:rsidRDefault="00B54707" w:rsidP="00171984">
            <w:pPr>
              <w:snapToGrid w:val="0"/>
              <w:spacing w:after="0" w:line="240" w:lineRule="auto"/>
            </w:pPr>
            <w:hyperlink r:id="rId55" w:history="1">
              <w:r w:rsidR="00171984" w:rsidRPr="0050585B">
                <w:rPr>
                  <w:rStyle w:val="Hyperlink"/>
                  <w:rFonts w:cs="Arial"/>
                </w:rPr>
                <w:t>S1-240078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AA1CC3" w14:textId="77777777" w:rsidR="00171984" w:rsidRPr="000001AA" w:rsidRDefault="00171984" w:rsidP="00171984">
            <w:pPr>
              <w:snapToGrid w:val="0"/>
              <w:spacing w:after="0" w:line="240" w:lineRule="auto"/>
            </w:pPr>
            <w:r w:rsidRPr="000001AA">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1E2BB8" w14:textId="77777777" w:rsidR="00171984" w:rsidRPr="000001AA" w:rsidRDefault="00171984" w:rsidP="0045082B">
            <w:pPr>
              <w:snapToGrid w:val="0"/>
              <w:spacing w:after="0" w:line="240" w:lineRule="auto"/>
            </w:pPr>
            <w:r w:rsidRPr="000001AA">
              <w:t>Reply LS to clarify PS Data Off exemption for services over IMS DC</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802B9B"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15933A"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1A0C078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4F0E49" w14:textId="04473128" w:rsidR="00171984" w:rsidRPr="00A75C05" w:rsidRDefault="00B54707" w:rsidP="0017198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E3F50A" w14:textId="5325DB1F" w:rsidR="00171984" w:rsidRPr="000001AA" w:rsidRDefault="00B54707" w:rsidP="00171984">
            <w:pPr>
              <w:snapToGrid w:val="0"/>
              <w:spacing w:after="0" w:line="240" w:lineRule="auto"/>
            </w:pPr>
            <w:hyperlink r:id="rId56" w:history="1">
              <w:r w:rsidR="00171984" w:rsidRPr="00171984">
                <w:rPr>
                  <w:rStyle w:val="Hyperlink"/>
                  <w:rFonts w:cs="Arial"/>
                </w:rPr>
                <w:t>S1-240079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3C5779" w14:textId="77777777" w:rsidR="00171984" w:rsidRPr="000001AA" w:rsidRDefault="00171984" w:rsidP="00171984">
            <w:pPr>
              <w:snapToGrid w:val="0"/>
              <w:spacing w:after="0" w:line="240" w:lineRule="auto"/>
            </w:pPr>
            <w:r w:rsidRPr="000001AA">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F4AACE" w14:textId="749EBC7D" w:rsidR="00171984" w:rsidRPr="000001AA" w:rsidRDefault="00171984" w:rsidP="00171984">
            <w:pPr>
              <w:snapToGrid w:val="0"/>
              <w:spacing w:after="0" w:line="240" w:lineRule="auto"/>
            </w:pPr>
            <w:r>
              <w:t xml:space="preserve">22.011v19.2.0 </w:t>
            </w:r>
            <w:r w:rsidRPr="000001AA">
              <w:t>Clarification on the PS Data Off exemption for services over Data Channel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495F67"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DDBF99" w14:textId="2446D21A" w:rsidR="00171984" w:rsidRPr="00A75C05" w:rsidRDefault="00171984" w:rsidP="00171984">
            <w:pPr>
              <w:spacing w:after="0" w:line="240" w:lineRule="auto"/>
              <w:rPr>
                <w:rFonts w:eastAsia="Arial Unicode MS" w:cs="Arial"/>
                <w:szCs w:val="18"/>
                <w:lang w:eastAsia="ar-SA"/>
              </w:rPr>
            </w:pPr>
            <w:r w:rsidRPr="00815B33">
              <w:rPr>
                <w:rFonts w:eastAsia="Arial Unicode MS" w:cs="Arial"/>
                <w:i/>
                <w:szCs w:val="18"/>
                <w:lang w:eastAsia="ar-SA"/>
              </w:rPr>
              <w:t xml:space="preserve">WI </w:t>
            </w:r>
            <w:proofErr w:type="spellStart"/>
            <w:r>
              <w:t>IMSDCDataOff</w:t>
            </w:r>
            <w:proofErr w:type="spellEnd"/>
            <w:r w:rsidRPr="00815B33">
              <w:rPr>
                <w:rFonts w:eastAsia="Arial Unicode MS" w:cs="Arial"/>
                <w:i/>
                <w:szCs w:val="18"/>
                <w:lang w:eastAsia="ar-SA"/>
              </w:rPr>
              <w:t xml:space="preserve"> Rel-19 CR</w:t>
            </w:r>
            <w:r w:rsidRPr="00815B33">
              <w:rPr>
                <w:i/>
              </w:rPr>
              <w:t>0</w:t>
            </w:r>
            <w:r>
              <w:rPr>
                <w:i/>
              </w:rPr>
              <w:t>359</w:t>
            </w:r>
            <w:r w:rsidRPr="00815B33">
              <w:rPr>
                <w:rFonts w:eastAsia="Arial Unicode MS" w:cs="Arial"/>
                <w:i/>
                <w:szCs w:val="18"/>
                <w:lang w:eastAsia="ar-SA"/>
              </w:rPr>
              <w:t xml:space="preserve">R- Cat </w:t>
            </w:r>
            <w:r>
              <w:rPr>
                <w:rFonts w:eastAsia="Arial Unicode MS" w:cs="Arial"/>
                <w:i/>
                <w:szCs w:val="18"/>
                <w:lang w:eastAsia="ar-SA"/>
              </w:rPr>
              <w:t>F</w:t>
            </w:r>
          </w:p>
        </w:tc>
      </w:tr>
      <w:tr w:rsidR="00171984" w:rsidRPr="006E6FF4" w14:paraId="4B1AD69F" w14:textId="77777777" w:rsidTr="00D67611">
        <w:trPr>
          <w:trHeight w:val="250"/>
        </w:trPr>
        <w:tc>
          <w:tcPr>
            <w:tcW w:w="14426" w:type="dxa"/>
            <w:gridSpan w:val="6"/>
            <w:tcBorders>
              <w:bottom w:val="single" w:sz="4" w:space="0" w:color="auto"/>
            </w:tcBorders>
            <w:shd w:val="clear" w:color="auto" w:fill="F2F2F2"/>
          </w:tcPr>
          <w:p w14:paraId="5A88BF2C" w14:textId="77777777" w:rsidR="00171984" w:rsidRPr="006E6FF4" w:rsidRDefault="00171984" w:rsidP="00171984">
            <w:pPr>
              <w:pStyle w:val="Heading8"/>
              <w:jc w:val="left"/>
            </w:pPr>
            <w:r w:rsidRPr="0050585B">
              <w:rPr>
                <w:color w:val="1F497D" w:themeColor="text2"/>
                <w:sz w:val="18"/>
                <w:szCs w:val="22"/>
              </w:rPr>
              <w:lastRenderedPageBreak/>
              <w:t>Technical Report ITU-T TR.ISAC-</w:t>
            </w:r>
            <w:proofErr w:type="spellStart"/>
            <w:r w:rsidRPr="0050585B">
              <w:rPr>
                <w:color w:val="1F497D" w:themeColor="text2"/>
                <w:sz w:val="18"/>
                <w:szCs w:val="22"/>
              </w:rPr>
              <w:t>fra</w:t>
            </w:r>
            <w:proofErr w:type="spellEnd"/>
          </w:p>
        </w:tc>
      </w:tr>
      <w:tr w:rsidR="00171984" w:rsidRPr="00A75C05" w14:paraId="08C8F5D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A87138" w14:textId="25E7F81C"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0C5AEB" w14:textId="7C1BA329" w:rsidR="00171984" w:rsidRPr="00F8316C" w:rsidRDefault="00B54707" w:rsidP="00171984">
            <w:pPr>
              <w:snapToGrid w:val="0"/>
              <w:spacing w:after="0" w:line="240" w:lineRule="auto"/>
            </w:pPr>
            <w:hyperlink r:id="rId57" w:history="1">
              <w:r w:rsidR="00171984" w:rsidRPr="00171984">
                <w:rPr>
                  <w:rStyle w:val="Hyperlink"/>
                  <w:rFonts w:cs="Arial"/>
                </w:rPr>
                <w:t>S1-240169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08C096" w14:textId="77777777" w:rsidR="00171984" w:rsidRPr="00F8316C" w:rsidRDefault="00171984" w:rsidP="00171984">
            <w:pPr>
              <w:snapToGrid w:val="0"/>
              <w:spacing w:after="0" w:line="240" w:lineRule="auto"/>
            </w:pPr>
            <w:r w:rsidRPr="00F8316C">
              <w:t>SG13-LS108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D124D1" w14:textId="77777777" w:rsidR="00171984" w:rsidRPr="00F8316C" w:rsidRDefault="00171984" w:rsidP="00171984">
            <w:pPr>
              <w:snapToGrid w:val="0"/>
              <w:spacing w:after="0" w:line="240" w:lineRule="auto"/>
            </w:pPr>
            <w:r w:rsidRPr="00F8316C">
              <w:t>LS on initiation of a new Technical Report ITU-T TR.ISAC-</w:t>
            </w:r>
            <w:proofErr w:type="spellStart"/>
            <w:r w:rsidRPr="00F8316C">
              <w:t>fra</w:t>
            </w:r>
            <w:proofErr w:type="spellEnd"/>
            <w:r w:rsidRPr="00F8316C">
              <w:t xml:space="preserve"> ""Considerations of integrated sensing and communication in IMT-2020 networks and beyond""</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D7E361A"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EE4490"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30BC465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8D3046" w14:textId="3A8A8886"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81B31C" w14:textId="1C868275" w:rsidR="00171984" w:rsidRPr="000001AA" w:rsidRDefault="00B54707" w:rsidP="00171984">
            <w:pPr>
              <w:snapToGrid w:val="0"/>
              <w:spacing w:after="0" w:line="240" w:lineRule="auto"/>
            </w:pPr>
            <w:hyperlink r:id="rId58" w:history="1">
              <w:r w:rsidR="00171984" w:rsidRPr="0050585B">
                <w:rPr>
                  <w:rStyle w:val="Hyperlink"/>
                  <w:rFonts w:cs="Arial"/>
                </w:rPr>
                <w:t>S1-240110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C13688" w14:textId="77777777" w:rsidR="00171984" w:rsidRPr="000001AA" w:rsidRDefault="00171984" w:rsidP="00171984">
            <w:pPr>
              <w:snapToGrid w:val="0"/>
              <w:spacing w:after="0" w:line="240" w:lineRule="auto"/>
            </w:pPr>
            <w:r w:rsidRPr="000001AA">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55AE75" w14:textId="77777777" w:rsidR="00171984" w:rsidRPr="000001AA" w:rsidRDefault="00171984" w:rsidP="00171984">
            <w:pPr>
              <w:snapToGrid w:val="0"/>
              <w:spacing w:after="0" w:line="240" w:lineRule="auto"/>
            </w:pPr>
            <w:r w:rsidRPr="000001AA">
              <w:t>LS reply on new ITU-T TR ISAC-</w:t>
            </w:r>
            <w:proofErr w:type="spellStart"/>
            <w:r w:rsidRPr="000001AA">
              <w:t>fra</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E12C168"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9289C6"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05ACA142" w14:textId="77777777" w:rsidTr="008616E5">
        <w:trPr>
          <w:trHeight w:val="250"/>
        </w:trPr>
        <w:tc>
          <w:tcPr>
            <w:tcW w:w="14426" w:type="dxa"/>
            <w:gridSpan w:val="6"/>
            <w:tcBorders>
              <w:bottom w:val="single" w:sz="4" w:space="0" w:color="auto"/>
            </w:tcBorders>
            <w:shd w:val="clear" w:color="auto" w:fill="F2F2F2"/>
          </w:tcPr>
          <w:p w14:paraId="086E2C78" w14:textId="6FAE90E2" w:rsidR="00171984" w:rsidRPr="006E6FF4" w:rsidRDefault="009E5854" w:rsidP="00171984">
            <w:pPr>
              <w:pStyle w:val="Heading8"/>
              <w:jc w:val="left"/>
            </w:pPr>
            <w:r w:rsidRPr="009E5854">
              <w:rPr>
                <w:color w:val="1F497D" w:themeColor="text2"/>
                <w:sz w:val="18"/>
                <w:szCs w:val="22"/>
              </w:rPr>
              <w:t>3GPP on data plane control by roaming hubs</w:t>
            </w:r>
          </w:p>
        </w:tc>
      </w:tr>
      <w:tr w:rsidR="00171984" w:rsidRPr="00A75C05" w14:paraId="091B378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8913B8" w14:textId="095E82EA"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C65C13" w14:textId="4870BF1A" w:rsidR="00171984" w:rsidRPr="00F8316C" w:rsidRDefault="00B54707" w:rsidP="00171984">
            <w:pPr>
              <w:snapToGrid w:val="0"/>
              <w:spacing w:after="0" w:line="240" w:lineRule="auto"/>
            </w:pPr>
            <w:hyperlink r:id="rId59" w:history="1">
              <w:r w:rsidR="00171984" w:rsidRPr="00171984">
                <w:rPr>
                  <w:rStyle w:val="Hyperlink"/>
                  <w:rFonts w:cs="Arial"/>
                </w:rPr>
                <w:t>S1-240150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C723C4" w14:textId="2291D869" w:rsidR="00171984" w:rsidRPr="00F8316C" w:rsidRDefault="00171984" w:rsidP="00171984">
            <w:pPr>
              <w:snapToGrid w:val="0"/>
              <w:spacing w:after="0" w:line="240" w:lineRule="auto"/>
            </w:pPr>
            <w:r w:rsidRPr="00F8316C">
              <w:t>5GMRR Doc 47_14r1 LS to 3GPP on data plane control by roaming hubs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B3C808" w14:textId="3AA2B82E" w:rsidR="00171984" w:rsidRPr="00F8316C" w:rsidRDefault="00171984" w:rsidP="00171984">
            <w:pPr>
              <w:snapToGrid w:val="0"/>
              <w:spacing w:after="0" w:line="240" w:lineRule="auto"/>
            </w:pPr>
            <w:r w:rsidRPr="00F8316C">
              <w:t>LS to 3GPP on data plane control by roaming hubs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0DACBB"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A842E6" w14:textId="77777777" w:rsidR="00171984" w:rsidRPr="00A75C05" w:rsidRDefault="00171984" w:rsidP="00171984">
            <w:pPr>
              <w:spacing w:after="0" w:line="240" w:lineRule="auto"/>
              <w:rPr>
                <w:rFonts w:eastAsia="Arial Unicode MS" w:cs="Arial"/>
                <w:szCs w:val="18"/>
                <w:lang w:eastAsia="ar-SA"/>
              </w:rPr>
            </w:pPr>
          </w:p>
        </w:tc>
      </w:tr>
      <w:tr w:rsidR="009E5854" w:rsidRPr="006E6FF4" w14:paraId="0E39A2B7" w14:textId="77777777" w:rsidTr="00C813E7">
        <w:trPr>
          <w:trHeight w:val="250"/>
        </w:trPr>
        <w:tc>
          <w:tcPr>
            <w:tcW w:w="14426" w:type="dxa"/>
            <w:gridSpan w:val="6"/>
            <w:tcBorders>
              <w:bottom w:val="single" w:sz="4" w:space="0" w:color="auto"/>
            </w:tcBorders>
            <w:shd w:val="clear" w:color="auto" w:fill="F2F2F2"/>
          </w:tcPr>
          <w:p w14:paraId="4F9B2725" w14:textId="24C5BDCE" w:rsidR="009E5854" w:rsidRPr="006E6FF4" w:rsidRDefault="009E5854" w:rsidP="00C813E7">
            <w:pPr>
              <w:pStyle w:val="Heading8"/>
              <w:jc w:val="left"/>
            </w:pPr>
            <w:r>
              <w:rPr>
                <w:color w:val="1F497D" w:themeColor="text2"/>
                <w:sz w:val="18"/>
                <w:szCs w:val="22"/>
              </w:rPr>
              <w:t>N</w:t>
            </w:r>
            <w:r w:rsidRPr="009E5854">
              <w:rPr>
                <w:color w:val="1F497D" w:themeColor="text2"/>
                <w:sz w:val="18"/>
                <w:szCs w:val="22"/>
              </w:rPr>
              <w:t>ew definitions of energy efficiency and energy consumption</w:t>
            </w:r>
          </w:p>
        </w:tc>
      </w:tr>
      <w:tr w:rsidR="009E5854" w:rsidRPr="00A75C05" w14:paraId="255ACA21" w14:textId="77777777" w:rsidTr="00C81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FD027D" w14:textId="77777777" w:rsidR="009E5854" w:rsidRPr="00A75C05" w:rsidRDefault="009E5854" w:rsidP="00C813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555A90" w14:textId="6E91D941" w:rsidR="009E5854" w:rsidRPr="00F8316C" w:rsidRDefault="00B54707" w:rsidP="00C813E7">
            <w:pPr>
              <w:snapToGrid w:val="0"/>
              <w:spacing w:after="0" w:line="240" w:lineRule="auto"/>
            </w:pPr>
            <w:hyperlink r:id="rId60" w:history="1">
              <w:r w:rsidR="009E5854" w:rsidRPr="00171984">
                <w:rPr>
                  <w:rStyle w:val="Hyperlink"/>
                  <w:rFonts w:cs="Arial"/>
                </w:rPr>
                <w:t>S1-240166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802866" w14:textId="77777777" w:rsidR="009E5854" w:rsidRPr="00F8316C" w:rsidRDefault="009E5854" w:rsidP="00C813E7">
            <w:pPr>
              <w:snapToGrid w:val="0"/>
              <w:spacing w:after="0" w:line="240" w:lineRule="auto"/>
            </w:pPr>
            <w:r w:rsidRPr="00F8316C">
              <w:t>S5-240816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9A7B9D" w14:textId="77777777" w:rsidR="009E5854" w:rsidRPr="00F8316C" w:rsidRDefault="009E5854" w:rsidP="00C813E7">
            <w:pPr>
              <w:snapToGrid w:val="0"/>
              <w:spacing w:after="0" w:line="240" w:lineRule="auto"/>
            </w:pPr>
            <w:r w:rsidRPr="00F8316C">
              <w:t>LS on new definitions of energy efficiency and energy consumption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A851678" w14:textId="77777777" w:rsidR="009E5854" w:rsidRPr="00A75C05" w:rsidRDefault="009E5854" w:rsidP="00C813E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BBCAAB" w14:textId="77777777" w:rsidR="009E5854" w:rsidRPr="00A75C05" w:rsidRDefault="009E5854" w:rsidP="00C813E7">
            <w:pPr>
              <w:spacing w:after="0" w:line="240" w:lineRule="auto"/>
              <w:rPr>
                <w:rFonts w:eastAsia="Arial Unicode MS" w:cs="Arial"/>
                <w:szCs w:val="18"/>
                <w:lang w:eastAsia="ar-SA"/>
              </w:rPr>
            </w:pPr>
          </w:p>
        </w:tc>
      </w:tr>
      <w:tr w:rsidR="00B54707" w:rsidRPr="00A75C05" w14:paraId="1C1CFA79"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2CF31C" w14:textId="77777777" w:rsidR="00B54707" w:rsidRPr="00A75C05" w:rsidRDefault="00B54707" w:rsidP="00B5470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74740" w14:textId="77777777" w:rsidR="00B54707" w:rsidRPr="000001AA" w:rsidRDefault="00B54707" w:rsidP="00B54707">
            <w:pPr>
              <w:snapToGrid w:val="0"/>
              <w:spacing w:after="0" w:line="240" w:lineRule="auto"/>
            </w:pPr>
            <w:hyperlink r:id="rId61" w:history="1">
              <w:r>
                <w:rPr>
                  <w:rStyle w:val="Hyperlink"/>
                </w:rPr>
                <w:t>S1-240099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F52011" w14:textId="77777777" w:rsidR="00B54707" w:rsidRPr="000001AA" w:rsidRDefault="00B54707" w:rsidP="00B54707">
            <w:pPr>
              <w:snapToGrid w:val="0"/>
              <w:spacing w:after="0" w:line="240" w:lineRule="auto"/>
            </w:pPr>
            <w:r w:rsidRPr="0071450B">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DC0066" w14:textId="77777777" w:rsidR="00B54707" w:rsidRPr="000001AA" w:rsidRDefault="00B54707" w:rsidP="00B54707">
            <w:pPr>
              <w:snapToGrid w:val="0"/>
              <w:spacing w:after="0" w:line="240" w:lineRule="auto"/>
            </w:pPr>
            <w:r>
              <w:t xml:space="preserve">22.261v19.5.0 </w:t>
            </w:r>
            <w:r w:rsidRPr="000001AA">
              <w:t>CR on energy-related definitions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A0802D3" w14:textId="77777777" w:rsidR="00B54707" w:rsidRPr="00A75C05" w:rsidRDefault="00B54707"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3ADCBA" w14:textId="77777777" w:rsidR="00B54707" w:rsidRDefault="00B54707" w:rsidP="00B54707">
            <w:pPr>
              <w:spacing w:after="0" w:line="240" w:lineRule="auto"/>
              <w:rPr>
                <w:rFonts w:eastAsia="Arial Unicode MS" w:cs="Arial"/>
                <w:i/>
                <w:szCs w:val="18"/>
                <w:lang w:val="en-US" w:eastAsia="ar-SA"/>
              </w:rPr>
            </w:pPr>
            <w:r w:rsidRPr="0025350C">
              <w:rPr>
                <w:rFonts w:eastAsia="Arial Unicode MS" w:cs="Arial"/>
                <w:i/>
                <w:szCs w:val="18"/>
                <w:lang w:val="en-US" w:eastAsia="ar-SA"/>
              </w:rPr>
              <w:t xml:space="preserve">WI </w:t>
            </w:r>
            <w:fldSimple w:instr=" DOCPROPERTY  RelatedWis  \* MERGEFORMAT ">
              <w:r>
                <w:rPr>
                  <w:noProof/>
                </w:rPr>
                <w:t>EnergyServ</w:t>
              </w:r>
            </w:fldSimple>
            <w:r>
              <w:rPr>
                <w:noProof/>
              </w:rPr>
              <w:t xml:space="preserve"> </w:t>
            </w:r>
            <w:r w:rsidRPr="0025350C">
              <w:rPr>
                <w:rFonts w:eastAsia="Arial Unicode MS" w:cs="Arial"/>
                <w:i/>
                <w:szCs w:val="18"/>
                <w:lang w:val="en-US" w:eastAsia="ar-SA"/>
              </w:rPr>
              <w:t>Rel-19 CR</w:t>
            </w:r>
            <w:r w:rsidRPr="0025350C">
              <w:rPr>
                <w:i/>
                <w:lang w:val="en-US"/>
              </w:rPr>
              <w:t>07</w:t>
            </w:r>
            <w:r>
              <w:rPr>
                <w:i/>
                <w:lang w:val="en-US"/>
              </w:rPr>
              <w:t>77</w:t>
            </w:r>
            <w:r w:rsidRPr="0025350C">
              <w:rPr>
                <w:rFonts w:eastAsia="Arial Unicode MS" w:cs="Arial"/>
                <w:i/>
                <w:szCs w:val="18"/>
                <w:lang w:val="en-US" w:eastAsia="ar-SA"/>
              </w:rPr>
              <w:t xml:space="preserve">R- Cat </w:t>
            </w:r>
            <w:r>
              <w:rPr>
                <w:rFonts w:eastAsia="Arial Unicode MS" w:cs="Arial"/>
                <w:i/>
                <w:szCs w:val="18"/>
                <w:lang w:val="en-US" w:eastAsia="ar-SA"/>
              </w:rPr>
              <w:t>F</w:t>
            </w:r>
          </w:p>
          <w:p w14:paraId="30613437" w14:textId="2EE65555" w:rsidR="00B54707" w:rsidRPr="0025350C" w:rsidRDefault="00B54707" w:rsidP="00B54707">
            <w:pPr>
              <w:spacing w:after="0" w:line="240" w:lineRule="auto"/>
              <w:rPr>
                <w:rFonts w:eastAsia="Arial Unicode MS" w:cs="Arial"/>
                <w:szCs w:val="18"/>
                <w:lang w:eastAsia="ar-SA"/>
              </w:rPr>
            </w:pPr>
            <w:r>
              <w:rPr>
                <w:rFonts w:eastAsia="Arial Unicode MS" w:cs="Arial"/>
                <w:i/>
                <w:szCs w:val="18"/>
                <w:lang w:val="en-US" w:eastAsia="ar-SA"/>
              </w:rPr>
              <w:t>Moved from 6.2</w:t>
            </w:r>
          </w:p>
        </w:tc>
      </w:tr>
      <w:tr w:rsidR="00171984" w:rsidRPr="006E6FF4" w14:paraId="22C1E679" w14:textId="77777777" w:rsidTr="00C813E7">
        <w:trPr>
          <w:trHeight w:val="250"/>
        </w:trPr>
        <w:tc>
          <w:tcPr>
            <w:tcW w:w="14426" w:type="dxa"/>
            <w:gridSpan w:val="6"/>
            <w:tcBorders>
              <w:bottom w:val="single" w:sz="4" w:space="0" w:color="auto"/>
            </w:tcBorders>
            <w:shd w:val="clear" w:color="auto" w:fill="F2F2F2"/>
          </w:tcPr>
          <w:p w14:paraId="787E5CFA" w14:textId="69422DEF" w:rsidR="00171984" w:rsidRPr="006E6FF4" w:rsidRDefault="00171984" w:rsidP="00C813E7">
            <w:pPr>
              <w:pStyle w:val="Heading8"/>
              <w:jc w:val="left"/>
            </w:pPr>
            <w:r>
              <w:rPr>
                <w:color w:val="1F497D" w:themeColor="text2"/>
                <w:sz w:val="18"/>
                <w:szCs w:val="22"/>
              </w:rPr>
              <w:t>Proposed to Note</w:t>
            </w:r>
          </w:p>
        </w:tc>
      </w:tr>
      <w:tr w:rsidR="009E5854" w:rsidRPr="00A75C05" w14:paraId="04810754" w14:textId="77777777" w:rsidTr="00C81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90AC2C" w14:textId="77777777" w:rsidR="009E5854" w:rsidRPr="00A75C05" w:rsidRDefault="009E5854" w:rsidP="00C813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29BB8B" w14:textId="787B6046" w:rsidR="009E5854" w:rsidRPr="00F8316C" w:rsidRDefault="00B54707" w:rsidP="00C813E7">
            <w:pPr>
              <w:snapToGrid w:val="0"/>
              <w:spacing w:after="0" w:line="240" w:lineRule="auto"/>
            </w:pPr>
            <w:hyperlink r:id="rId62" w:history="1">
              <w:r w:rsidR="009E5854" w:rsidRPr="00171984">
                <w:rPr>
                  <w:rStyle w:val="Hyperlink"/>
                  <w:rFonts w:cs="Arial"/>
                </w:rPr>
                <w:t>S1-240168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0CC01A" w14:textId="77777777" w:rsidR="009E5854" w:rsidRPr="00F8316C" w:rsidRDefault="009E5854" w:rsidP="00C813E7">
            <w:pPr>
              <w:snapToGrid w:val="0"/>
              <w:spacing w:after="0" w:line="240" w:lineRule="auto"/>
            </w:pPr>
            <w:r w:rsidRPr="00F8316C">
              <w:t>SG13-LS107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3281FC" w14:textId="77777777" w:rsidR="009E5854" w:rsidRPr="00F8316C" w:rsidRDefault="009E5854" w:rsidP="00C813E7">
            <w:pPr>
              <w:snapToGrid w:val="0"/>
              <w:spacing w:after="0" w:line="240" w:lineRule="auto"/>
            </w:pPr>
            <w:r w:rsidRPr="00F8316C">
              <w:t>LS on consent of draft new Recommendation ITU-T Y.3400 (ex Y.IMT2020-CNC-req) ""Coordination of networking and computing in IMT-2020 networks and beyond -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AB1608A" w14:textId="77777777" w:rsidR="009E5854" w:rsidRPr="00A75C05" w:rsidRDefault="009E5854" w:rsidP="00C813E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D14640" w14:textId="77777777" w:rsidR="009E5854" w:rsidRPr="00A75C05" w:rsidRDefault="009E5854" w:rsidP="00C813E7">
            <w:pPr>
              <w:spacing w:after="0" w:line="240" w:lineRule="auto"/>
              <w:rPr>
                <w:rFonts w:eastAsia="Arial Unicode MS" w:cs="Arial"/>
                <w:szCs w:val="18"/>
                <w:lang w:eastAsia="ar-SA"/>
              </w:rPr>
            </w:pPr>
          </w:p>
        </w:tc>
      </w:tr>
      <w:tr w:rsidR="009E5854" w:rsidRPr="00A75C05" w14:paraId="2BBC4F00" w14:textId="77777777" w:rsidTr="00C81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02E194" w14:textId="77777777" w:rsidR="009E5854" w:rsidRPr="00A75C05" w:rsidRDefault="009E5854" w:rsidP="00C813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94D038" w14:textId="61EBAC0F" w:rsidR="009E5854" w:rsidRPr="00F8316C" w:rsidRDefault="00B54707" w:rsidP="00C813E7">
            <w:pPr>
              <w:snapToGrid w:val="0"/>
              <w:spacing w:after="0" w:line="240" w:lineRule="auto"/>
            </w:pPr>
            <w:hyperlink r:id="rId63" w:history="1">
              <w:r w:rsidR="009E5854" w:rsidRPr="00171984">
                <w:rPr>
                  <w:rStyle w:val="Hyperlink"/>
                  <w:rFonts w:cs="Arial"/>
                </w:rPr>
                <w:t>S1-240170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04CBEF" w14:textId="77777777" w:rsidR="009E5854" w:rsidRPr="00F8316C" w:rsidRDefault="009E5854" w:rsidP="00C813E7">
            <w:pPr>
              <w:snapToGrid w:val="0"/>
              <w:spacing w:after="0" w:line="240" w:lineRule="auto"/>
            </w:pPr>
            <w:r w:rsidRPr="00F8316C">
              <w:t>SG13-LS115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1076A1" w14:textId="77777777" w:rsidR="009E5854" w:rsidRPr="00F8316C" w:rsidRDefault="009E5854" w:rsidP="00C813E7">
            <w:pPr>
              <w:snapToGrid w:val="0"/>
              <w:spacing w:after="0" w:line="240" w:lineRule="auto"/>
            </w:pPr>
            <w:r w:rsidRPr="00F8316C">
              <w:t>LS on the consent of draft new Recommendation ITU-T Y.3128 (ex Y.IMT2020-NFC-req) ""Requirements for network function communication between Public Networks and public network integrated Non-Public Networks in IMT-2020""</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3A3BA0F" w14:textId="77777777" w:rsidR="009E5854" w:rsidRPr="00A75C05" w:rsidRDefault="009E5854" w:rsidP="00C813E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259470" w14:textId="77777777" w:rsidR="009E5854" w:rsidRPr="00A75C05" w:rsidRDefault="009E5854" w:rsidP="00C813E7">
            <w:pPr>
              <w:spacing w:after="0" w:line="240" w:lineRule="auto"/>
              <w:rPr>
                <w:rFonts w:eastAsia="Arial Unicode MS" w:cs="Arial"/>
                <w:szCs w:val="18"/>
                <w:lang w:eastAsia="ar-SA"/>
              </w:rPr>
            </w:pPr>
          </w:p>
        </w:tc>
      </w:tr>
      <w:tr w:rsidR="009E5854" w:rsidRPr="00A75C05" w14:paraId="6BEEFCFE" w14:textId="77777777" w:rsidTr="00C81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2F8352" w14:textId="77777777" w:rsidR="009E5854" w:rsidRPr="00A75C05" w:rsidRDefault="009E5854" w:rsidP="00C813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CDD634" w14:textId="0164FDF3" w:rsidR="009E5854" w:rsidRPr="00F8316C" w:rsidRDefault="00B54707" w:rsidP="00C813E7">
            <w:pPr>
              <w:snapToGrid w:val="0"/>
              <w:spacing w:after="0" w:line="240" w:lineRule="auto"/>
            </w:pPr>
            <w:hyperlink r:id="rId64" w:history="1">
              <w:r w:rsidR="009E5854" w:rsidRPr="00171984">
                <w:rPr>
                  <w:rStyle w:val="Hyperlink"/>
                  <w:rFonts w:cs="Arial"/>
                </w:rPr>
                <w:t>S1-240171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9F54A5" w14:textId="77777777" w:rsidR="009E5854" w:rsidRPr="00F8316C" w:rsidRDefault="009E5854" w:rsidP="00C813E7">
            <w:pPr>
              <w:snapToGrid w:val="0"/>
              <w:spacing w:after="0" w:line="240" w:lineRule="auto"/>
            </w:pPr>
            <w:r w:rsidRPr="00F8316C">
              <w:t>SG13-LS124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7F09EB" w14:textId="77777777" w:rsidR="009E5854" w:rsidRPr="00F8316C" w:rsidRDefault="009E5854" w:rsidP="00C813E7">
            <w:pPr>
              <w:snapToGrid w:val="0"/>
              <w:spacing w:after="0" w:line="240" w:lineRule="auto"/>
            </w:pPr>
            <w:r w:rsidRPr="00F8316C">
              <w:t>LS on initiation of draft new Recommendation ITU-T Y.U2USM-req-fra ""Future networks including IMT-2020: Requirements and framework for the support of UE-to-UE session management""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AC5D41" w14:textId="77777777" w:rsidR="009E5854" w:rsidRPr="00A75C05" w:rsidRDefault="009E5854" w:rsidP="00C813E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825B21" w14:textId="77777777" w:rsidR="009E5854" w:rsidRPr="00A75C05" w:rsidRDefault="009E5854" w:rsidP="00C813E7">
            <w:pPr>
              <w:spacing w:after="0" w:line="240" w:lineRule="auto"/>
              <w:rPr>
                <w:rFonts w:eastAsia="Arial Unicode MS" w:cs="Arial"/>
                <w:szCs w:val="18"/>
                <w:lang w:eastAsia="ar-SA"/>
              </w:rPr>
            </w:pPr>
          </w:p>
        </w:tc>
      </w:tr>
      <w:tr w:rsidR="009E5854" w:rsidRPr="00A75C05" w14:paraId="0CC8178C" w14:textId="77777777" w:rsidTr="00C81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6C8DB7" w14:textId="77777777" w:rsidR="009E5854" w:rsidRPr="00A75C05" w:rsidRDefault="009E5854" w:rsidP="00C813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857F9F" w14:textId="1C6272B3" w:rsidR="009E5854" w:rsidRPr="00F8316C" w:rsidRDefault="00B54707" w:rsidP="00C813E7">
            <w:pPr>
              <w:snapToGrid w:val="0"/>
              <w:spacing w:after="0" w:line="240" w:lineRule="auto"/>
            </w:pPr>
            <w:hyperlink r:id="rId65" w:history="1">
              <w:r w:rsidR="009E5854" w:rsidRPr="00171984">
                <w:rPr>
                  <w:rStyle w:val="Hyperlink"/>
                  <w:rFonts w:cs="Arial"/>
                </w:rPr>
                <w:t>S1-240172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7DBDF2" w14:textId="77777777" w:rsidR="009E5854" w:rsidRPr="00F8316C" w:rsidRDefault="009E5854" w:rsidP="00C813E7">
            <w:pPr>
              <w:snapToGrid w:val="0"/>
              <w:spacing w:after="0" w:line="240" w:lineRule="auto"/>
            </w:pPr>
            <w:r w:rsidRPr="00F8316C">
              <w:t>sp17-fg-mv-oLS-00020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ECB5D2" w14:textId="77777777" w:rsidR="009E5854" w:rsidRPr="00F8316C" w:rsidRDefault="009E5854" w:rsidP="00C813E7">
            <w:pPr>
              <w:snapToGrid w:val="0"/>
              <w:spacing w:after="0" w:line="240" w:lineRule="auto"/>
            </w:pPr>
            <w:r w:rsidRPr="00F8316C">
              <w:t>LS on request to provide the standardization status for metaverse cross-platform interoperability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F080903" w14:textId="77777777" w:rsidR="009E5854" w:rsidRPr="00A75C05" w:rsidRDefault="009E5854" w:rsidP="00C813E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4E9C1F" w14:textId="77777777" w:rsidR="009E5854" w:rsidRPr="00A75C05" w:rsidRDefault="009E5854" w:rsidP="00C813E7">
            <w:pPr>
              <w:spacing w:after="0" w:line="240" w:lineRule="auto"/>
              <w:rPr>
                <w:rFonts w:eastAsia="Arial Unicode MS" w:cs="Arial"/>
                <w:szCs w:val="18"/>
                <w:lang w:eastAsia="ar-SA"/>
              </w:rPr>
            </w:pPr>
          </w:p>
        </w:tc>
      </w:tr>
      <w:tr w:rsidR="009E5854" w:rsidRPr="00A75C05" w14:paraId="5BAD6F9B" w14:textId="77777777" w:rsidTr="00C81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3C17DE" w14:textId="77777777" w:rsidR="009E5854" w:rsidRPr="00A75C05" w:rsidRDefault="009E5854" w:rsidP="00C813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6CA0D3" w14:textId="5131DA8B" w:rsidR="009E5854" w:rsidRPr="00F8316C" w:rsidRDefault="00B54707" w:rsidP="00C813E7">
            <w:pPr>
              <w:snapToGrid w:val="0"/>
              <w:spacing w:after="0" w:line="240" w:lineRule="auto"/>
            </w:pPr>
            <w:hyperlink r:id="rId66" w:history="1">
              <w:r w:rsidR="009E5854" w:rsidRPr="00171984">
                <w:rPr>
                  <w:rStyle w:val="Hyperlink"/>
                  <w:rFonts w:cs="Arial"/>
                </w:rPr>
                <w:t>S1-240173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29E2F" w14:textId="77777777" w:rsidR="009E5854" w:rsidRPr="00F8316C" w:rsidRDefault="009E5854" w:rsidP="00C813E7">
            <w:pPr>
              <w:snapToGrid w:val="0"/>
              <w:spacing w:after="0" w:line="240" w:lineRule="auto"/>
            </w:pPr>
            <w:r w:rsidRPr="00F8316C">
              <w:t>sp17-fg-mv-oLS-00030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5B619E" w14:textId="77777777" w:rsidR="009E5854" w:rsidRPr="00F8316C" w:rsidRDefault="009E5854" w:rsidP="00C813E7">
            <w:pPr>
              <w:snapToGrid w:val="0"/>
              <w:spacing w:after="0" w:line="240" w:lineRule="auto"/>
            </w:pPr>
            <w:r w:rsidRPr="00F8316C">
              <w:t>LS on the approval of the Technical Specification ITU FGMV-19 on ""Service scenarios and high-level requirements for metaverse cross-platform interoperability""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7BCBD7E" w14:textId="77777777" w:rsidR="009E5854" w:rsidRPr="00A75C05" w:rsidRDefault="009E5854" w:rsidP="00C813E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BE7579" w14:textId="77777777" w:rsidR="009E5854" w:rsidRPr="00A75C05" w:rsidRDefault="009E5854" w:rsidP="00C813E7">
            <w:pPr>
              <w:spacing w:after="0" w:line="240" w:lineRule="auto"/>
              <w:rPr>
                <w:rFonts w:eastAsia="Arial Unicode MS" w:cs="Arial"/>
                <w:szCs w:val="18"/>
                <w:lang w:eastAsia="ar-SA"/>
              </w:rPr>
            </w:pPr>
          </w:p>
        </w:tc>
      </w:tr>
      <w:tr w:rsidR="009E5854" w:rsidRPr="00A75C05" w14:paraId="5FE77BBF" w14:textId="77777777" w:rsidTr="00C81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9F868B" w14:textId="77777777" w:rsidR="009E5854" w:rsidRPr="00A75C05" w:rsidRDefault="009E5854" w:rsidP="00C813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F9584A" w14:textId="20FD9D6D" w:rsidR="009E5854" w:rsidRPr="00F8316C" w:rsidRDefault="00B54707" w:rsidP="00C813E7">
            <w:pPr>
              <w:snapToGrid w:val="0"/>
              <w:spacing w:after="0" w:line="240" w:lineRule="auto"/>
            </w:pPr>
            <w:hyperlink r:id="rId67" w:history="1">
              <w:r w:rsidR="009E5854" w:rsidRPr="00171984">
                <w:rPr>
                  <w:rStyle w:val="Hyperlink"/>
                  <w:rFonts w:cs="Arial"/>
                </w:rPr>
                <w:t>S1-240174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BCE7E6" w14:textId="77777777" w:rsidR="009E5854" w:rsidRPr="00F8316C" w:rsidRDefault="009E5854" w:rsidP="00C813E7">
            <w:pPr>
              <w:snapToGrid w:val="0"/>
              <w:spacing w:after="0" w:line="240" w:lineRule="auto"/>
            </w:pPr>
            <w:r w:rsidRPr="00F8316C">
              <w:t>sp17-fg-mv-oLS-00034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19344D" w14:textId="77777777" w:rsidR="009E5854" w:rsidRPr="00F8316C" w:rsidRDefault="009E5854" w:rsidP="00C813E7">
            <w:pPr>
              <w:snapToGrid w:val="0"/>
              <w:spacing w:after="0" w:line="240" w:lineRule="auto"/>
            </w:pPr>
            <w:r w:rsidRPr="00F8316C">
              <w:t>LS on Results of the fourth meeting of the FG-MV</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F84E54" w14:textId="77777777" w:rsidR="009E5854" w:rsidRPr="00A75C05" w:rsidRDefault="009E5854" w:rsidP="00C813E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E1DCFB" w14:textId="77777777" w:rsidR="009E5854" w:rsidRPr="00A75C05" w:rsidRDefault="009E5854" w:rsidP="00C813E7">
            <w:pPr>
              <w:spacing w:after="0" w:line="240" w:lineRule="auto"/>
              <w:rPr>
                <w:rFonts w:eastAsia="Arial Unicode MS" w:cs="Arial"/>
                <w:szCs w:val="18"/>
                <w:lang w:eastAsia="ar-SA"/>
              </w:rPr>
            </w:pPr>
          </w:p>
        </w:tc>
      </w:tr>
      <w:tr w:rsidR="00171984" w:rsidRPr="00A75C05" w14:paraId="31B7871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2E75A2" w14:textId="12CBCEB8"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63B326" w14:textId="56B19927" w:rsidR="00171984" w:rsidRPr="00F8316C" w:rsidRDefault="00B54707" w:rsidP="00171984">
            <w:pPr>
              <w:snapToGrid w:val="0"/>
              <w:spacing w:after="0" w:line="240" w:lineRule="auto"/>
            </w:pPr>
            <w:hyperlink r:id="rId68" w:history="1">
              <w:r w:rsidR="00171984" w:rsidRPr="00171984">
                <w:rPr>
                  <w:rStyle w:val="Hyperlink"/>
                  <w:rFonts w:cs="Arial"/>
                </w:rPr>
                <w:t>S1-240151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DC96D7" w14:textId="502801D8" w:rsidR="00171984" w:rsidRPr="00F8316C" w:rsidRDefault="00171984" w:rsidP="00171984">
            <w:pPr>
              <w:snapToGrid w:val="0"/>
              <w:spacing w:after="0" w:line="240" w:lineRule="auto"/>
            </w:pPr>
            <w:r w:rsidRPr="00F8316C">
              <w:t>C1-239502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938E5F" w14:textId="0F8088D7" w:rsidR="00171984" w:rsidRPr="00F8316C" w:rsidRDefault="00171984" w:rsidP="00171984">
            <w:pPr>
              <w:snapToGrid w:val="0"/>
              <w:spacing w:after="0" w:line="240" w:lineRule="auto"/>
            </w:pPr>
            <w:r w:rsidRPr="00F8316C">
              <w:t>LS on service authorization for/to partner MC 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8C9AB4D"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BD8C2D"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34A6CE53"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C58698" w14:textId="63CBDCBC"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C952E0" w14:textId="24182484" w:rsidR="00171984" w:rsidRPr="00F8316C" w:rsidRDefault="00B54707" w:rsidP="00171984">
            <w:pPr>
              <w:snapToGrid w:val="0"/>
              <w:spacing w:after="0" w:line="240" w:lineRule="auto"/>
            </w:pPr>
            <w:hyperlink r:id="rId69" w:history="1">
              <w:r w:rsidR="00171984" w:rsidRPr="00171984">
                <w:rPr>
                  <w:rStyle w:val="Hyperlink"/>
                  <w:rFonts w:cs="Arial"/>
                </w:rPr>
                <w:t>S1-240152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7D5D86" w14:textId="29DBA32C" w:rsidR="00171984" w:rsidRPr="00F8316C" w:rsidRDefault="00171984" w:rsidP="00171984">
            <w:pPr>
              <w:snapToGrid w:val="0"/>
              <w:spacing w:after="0" w:line="240" w:lineRule="auto"/>
            </w:pPr>
            <w:r w:rsidRPr="00F8316C">
              <w:t>R3-237964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79CB27" w14:textId="510E688F" w:rsidR="00171984" w:rsidRPr="00F8316C" w:rsidRDefault="00171984" w:rsidP="00171984">
            <w:pPr>
              <w:snapToGrid w:val="0"/>
              <w:spacing w:after="0" w:line="240" w:lineRule="auto"/>
            </w:pPr>
            <w:r w:rsidRPr="00F8316C">
              <w:t>Reply LS on the user consent for trace reporting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173591C"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2E34A8"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42F97B3E" w14:textId="77777777" w:rsidTr="00C81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6A72A6" w14:textId="77777777" w:rsidR="00171984" w:rsidRPr="00A75C05" w:rsidRDefault="00171984" w:rsidP="00C813E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BD05B9" w14:textId="2A0DE581" w:rsidR="00171984" w:rsidRPr="00F8316C" w:rsidRDefault="00B54707" w:rsidP="00C813E7">
            <w:pPr>
              <w:snapToGrid w:val="0"/>
              <w:spacing w:after="0" w:line="240" w:lineRule="auto"/>
            </w:pPr>
            <w:hyperlink r:id="rId70" w:history="1">
              <w:r w:rsidR="00171984" w:rsidRPr="00171984">
                <w:rPr>
                  <w:rStyle w:val="Hyperlink"/>
                  <w:rFonts w:cs="Arial"/>
                </w:rPr>
                <w:t>S1-240157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91659E" w14:textId="77777777" w:rsidR="00171984" w:rsidRPr="00F8316C" w:rsidRDefault="00171984" w:rsidP="00C813E7">
            <w:pPr>
              <w:snapToGrid w:val="0"/>
              <w:spacing w:after="0" w:line="240" w:lineRule="auto"/>
            </w:pPr>
            <w:r w:rsidRPr="00F8316C">
              <w:t>S2-2401578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F44F51" w14:textId="77777777" w:rsidR="00171984" w:rsidRPr="00F8316C" w:rsidRDefault="00171984" w:rsidP="00C813E7">
            <w:pPr>
              <w:snapToGrid w:val="0"/>
              <w:spacing w:after="0" w:line="240" w:lineRule="auto"/>
            </w:pPr>
            <w:r w:rsidRPr="00F8316C">
              <w:t>Reply LS on the user consent for trace reporting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593A600" w14:textId="77777777" w:rsidR="00171984" w:rsidRPr="00A75C05" w:rsidRDefault="00171984" w:rsidP="00C813E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542417" w14:textId="77777777" w:rsidR="00171984" w:rsidRPr="00A75C05" w:rsidRDefault="00171984" w:rsidP="00C813E7">
            <w:pPr>
              <w:spacing w:after="0" w:line="240" w:lineRule="auto"/>
              <w:rPr>
                <w:rFonts w:eastAsia="Arial Unicode MS" w:cs="Arial"/>
                <w:szCs w:val="18"/>
                <w:lang w:eastAsia="ar-SA"/>
              </w:rPr>
            </w:pPr>
          </w:p>
        </w:tc>
      </w:tr>
      <w:tr w:rsidR="00171984" w:rsidRPr="00A75C05" w14:paraId="5E041B00"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2F8C08" w14:textId="66EB53C6"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1BDE42" w14:textId="1EF7117D" w:rsidR="00171984" w:rsidRPr="00F8316C" w:rsidRDefault="00B54707" w:rsidP="00171984">
            <w:pPr>
              <w:snapToGrid w:val="0"/>
              <w:spacing w:after="0" w:line="240" w:lineRule="auto"/>
            </w:pPr>
            <w:hyperlink r:id="rId71" w:history="1">
              <w:r w:rsidR="00171984" w:rsidRPr="00171984">
                <w:rPr>
                  <w:rStyle w:val="Hyperlink"/>
                  <w:rFonts w:cs="Arial"/>
                </w:rPr>
                <w:t>S1-240155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2A4B2A" w14:textId="5A5FD3A7" w:rsidR="00171984" w:rsidRPr="00F8316C" w:rsidRDefault="00171984" w:rsidP="00171984">
            <w:pPr>
              <w:snapToGrid w:val="0"/>
              <w:spacing w:after="0" w:line="240" w:lineRule="auto"/>
            </w:pPr>
            <w:r w:rsidRPr="00F8316C">
              <w:t>S2-2313605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926525" w14:textId="1807FE4A" w:rsidR="00171984" w:rsidRPr="00F8316C" w:rsidRDefault="00171984" w:rsidP="00171984">
            <w:pPr>
              <w:snapToGrid w:val="0"/>
              <w:spacing w:after="0" w:line="240" w:lineRule="auto"/>
            </w:pPr>
            <w:r w:rsidRPr="00F8316C">
              <w:t>Reply LS on charging aspects of AI/ML traffic</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3F22F1"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2C63F9"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3536567F" w14:textId="77777777" w:rsidTr="00C813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F41422" w14:textId="77777777" w:rsidR="00171984" w:rsidRPr="00A75C05" w:rsidRDefault="00171984" w:rsidP="00C813E7">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B537B1" w14:textId="4B69C65B" w:rsidR="00171984" w:rsidRPr="00F8316C" w:rsidRDefault="00B54707" w:rsidP="00C813E7">
            <w:pPr>
              <w:snapToGrid w:val="0"/>
              <w:spacing w:after="0" w:line="240" w:lineRule="auto"/>
            </w:pPr>
            <w:hyperlink r:id="rId72" w:history="1">
              <w:r w:rsidR="00171984" w:rsidRPr="00171984">
                <w:rPr>
                  <w:rStyle w:val="Hyperlink"/>
                  <w:rFonts w:cs="Arial"/>
                </w:rPr>
                <w:t>S1-240164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2644E4" w14:textId="77777777" w:rsidR="00171984" w:rsidRPr="00F8316C" w:rsidRDefault="00171984" w:rsidP="00C813E7">
            <w:pPr>
              <w:snapToGrid w:val="0"/>
              <w:spacing w:after="0" w:line="240" w:lineRule="auto"/>
            </w:pPr>
            <w:r w:rsidRPr="00F8316C">
              <w:t>S5-240695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D8C2A" w14:textId="77777777" w:rsidR="00171984" w:rsidRPr="00F8316C" w:rsidRDefault="00171984" w:rsidP="00C813E7">
            <w:pPr>
              <w:snapToGrid w:val="0"/>
              <w:spacing w:after="0" w:line="240" w:lineRule="auto"/>
            </w:pPr>
            <w:r w:rsidRPr="00F8316C">
              <w:t>Reply LS on charging aspects of AI/ML traffic</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266D69C" w14:textId="77777777" w:rsidR="00171984" w:rsidRPr="00A75C05" w:rsidRDefault="00171984" w:rsidP="00C813E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441716" w14:textId="77777777" w:rsidR="00171984" w:rsidRPr="00A75C05" w:rsidRDefault="00171984" w:rsidP="00C813E7">
            <w:pPr>
              <w:spacing w:after="0" w:line="240" w:lineRule="auto"/>
              <w:rPr>
                <w:rFonts w:eastAsia="Arial Unicode MS" w:cs="Arial"/>
                <w:szCs w:val="18"/>
                <w:lang w:eastAsia="ar-SA"/>
              </w:rPr>
            </w:pPr>
          </w:p>
        </w:tc>
      </w:tr>
      <w:tr w:rsidR="00171984" w:rsidRPr="00A75C05" w14:paraId="07689F1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8CBD25" w14:textId="343B34C7"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410EBB" w14:textId="3E5E1C22" w:rsidR="00171984" w:rsidRPr="00F8316C" w:rsidRDefault="00B54707" w:rsidP="00171984">
            <w:pPr>
              <w:snapToGrid w:val="0"/>
              <w:spacing w:after="0" w:line="240" w:lineRule="auto"/>
            </w:pPr>
            <w:hyperlink r:id="rId73" w:history="1">
              <w:r w:rsidR="00171984" w:rsidRPr="00171984">
                <w:rPr>
                  <w:rStyle w:val="Hyperlink"/>
                  <w:rFonts w:cs="Arial"/>
                </w:rPr>
                <w:t>S1-240156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DEF10D" w14:textId="2947A089" w:rsidR="00171984" w:rsidRPr="00F8316C" w:rsidRDefault="00171984" w:rsidP="00171984">
            <w:pPr>
              <w:snapToGrid w:val="0"/>
              <w:spacing w:after="0" w:line="240" w:lineRule="auto"/>
            </w:pPr>
            <w:r w:rsidRPr="00F8316C">
              <w:t>S2-2313776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D266C0" w14:textId="05B30DAA" w:rsidR="00171984" w:rsidRPr="00F8316C" w:rsidRDefault="00171984" w:rsidP="00171984">
            <w:pPr>
              <w:snapToGrid w:val="0"/>
              <w:spacing w:after="0" w:line="240" w:lineRule="auto"/>
            </w:pPr>
            <w:r w:rsidRPr="00F8316C">
              <w:t>LS on Ranging/SL Positioning service exposure security and privacy check</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BBCA43A"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F4FBB2"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260C7A3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625D01" w14:textId="62DF5DDE"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96BA84" w14:textId="5ED77AE8" w:rsidR="00171984" w:rsidRPr="00F8316C" w:rsidRDefault="00B54707" w:rsidP="00171984">
            <w:pPr>
              <w:snapToGrid w:val="0"/>
              <w:spacing w:after="0" w:line="240" w:lineRule="auto"/>
            </w:pPr>
            <w:hyperlink r:id="rId74" w:history="1">
              <w:r w:rsidR="00171984" w:rsidRPr="00171984">
                <w:rPr>
                  <w:rStyle w:val="Hyperlink"/>
                  <w:rFonts w:cs="Arial"/>
                </w:rPr>
                <w:t>S1-240158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7E3AE8" w14:textId="11E5136E" w:rsidR="00171984" w:rsidRPr="00F8316C" w:rsidRDefault="00171984" w:rsidP="00171984">
            <w:pPr>
              <w:snapToGrid w:val="0"/>
              <w:spacing w:after="0" w:line="240" w:lineRule="auto"/>
            </w:pPr>
            <w:r w:rsidRPr="00F8316C">
              <w:t>S2-2401650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A6D821" w14:textId="013D6D0C" w:rsidR="00171984" w:rsidRPr="00F8316C" w:rsidRDefault="00171984" w:rsidP="00171984">
            <w:pPr>
              <w:snapToGrid w:val="0"/>
              <w:spacing w:after="0" w:line="240" w:lineRule="auto"/>
            </w:pPr>
            <w:r w:rsidRPr="00F8316C">
              <w:t>Response to “Reply LS on the service requirement of restricting satellite access RAT type”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1BE61F4"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C079C6"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34EB501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BA8A25" w14:textId="0BBBCF0F"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527D50" w14:textId="1DD0B1B2" w:rsidR="00171984" w:rsidRPr="00F8316C" w:rsidRDefault="00B54707" w:rsidP="00171984">
            <w:pPr>
              <w:snapToGrid w:val="0"/>
              <w:spacing w:after="0" w:line="240" w:lineRule="auto"/>
            </w:pPr>
            <w:hyperlink r:id="rId75" w:history="1">
              <w:r w:rsidR="00171984" w:rsidRPr="00171984">
                <w:rPr>
                  <w:rStyle w:val="Hyperlink"/>
                  <w:rFonts w:cs="Arial"/>
                </w:rPr>
                <w:t>S1-240159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E5808" w14:textId="1C2714DE" w:rsidR="00171984" w:rsidRPr="00F8316C" w:rsidRDefault="00171984" w:rsidP="00171984">
            <w:pPr>
              <w:snapToGrid w:val="0"/>
              <w:spacing w:after="0" w:line="240" w:lineRule="auto"/>
            </w:pPr>
            <w:r w:rsidRPr="00F8316C">
              <w:t>S2-2401813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A3E8F3" w14:textId="2C8D2619" w:rsidR="00171984" w:rsidRPr="00F8316C" w:rsidRDefault="00171984" w:rsidP="00171984">
            <w:pPr>
              <w:snapToGrid w:val="0"/>
              <w:spacing w:after="0" w:line="240" w:lineRule="auto"/>
            </w:pPr>
            <w:r w:rsidRPr="00F8316C">
              <w:t>LS on No-Transmit Zones according to ECC decision 22(07)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2C750A"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92D466"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20802CED"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6CE9CF" w14:textId="08BE7C98"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528768" w14:textId="38DF6825" w:rsidR="00171984" w:rsidRPr="00F8316C" w:rsidRDefault="00B54707" w:rsidP="00171984">
            <w:pPr>
              <w:snapToGrid w:val="0"/>
              <w:spacing w:after="0" w:line="240" w:lineRule="auto"/>
            </w:pPr>
            <w:hyperlink r:id="rId76" w:history="1">
              <w:r w:rsidR="00171984" w:rsidRPr="00171984">
                <w:rPr>
                  <w:rStyle w:val="Hyperlink"/>
                  <w:rFonts w:cs="Arial"/>
                </w:rPr>
                <w:t>S1-240160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19F7C" w14:textId="22583B14" w:rsidR="00171984" w:rsidRPr="00F8316C" w:rsidRDefault="00171984" w:rsidP="00171984">
            <w:pPr>
              <w:snapToGrid w:val="0"/>
              <w:spacing w:after="0" w:line="240" w:lineRule="auto"/>
            </w:pPr>
            <w:r w:rsidRPr="00F8316C">
              <w:t>S4-232055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F037CD" w14:textId="3DFB6486" w:rsidR="00171984" w:rsidRPr="00F8316C" w:rsidRDefault="00171984" w:rsidP="00171984">
            <w:pPr>
              <w:snapToGrid w:val="0"/>
              <w:spacing w:after="0" w:line="240" w:lineRule="auto"/>
            </w:pPr>
            <w:r w:rsidRPr="00F8316C">
              <w:t>LS on Support of interworking between SA4 RTC and IMS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299B8EC"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57FC8B"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754E19BE"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483E10" w14:textId="6E059DF6"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81CDF9" w14:textId="731A3D1C" w:rsidR="00171984" w:rsidRPr="00F8316C" w:rsidRDefault="00B54707" w:rsidP="00171984">
            <w:pPr>
              <w:snapToGrid w:val="0"/>
              <w:spacing w:after="0" w:line="240" w:lineRule="auto"/>
            </w:pPr>
            <w:hyperlink r:id="rId77" w:history="1">
              <w:r w:rsidR="00171984" w:rsidRPr="00171984">
                <w:rPr>
                  <w:rStyle w:val="Hyperlink"/>
                  <w:rFonts w:cs="Arial"/>
                </w:rPr>
                <w:t>S1-240161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C77B22" w14:textId="2DDF2B1C" w:rsidR="00171984" w:rsidRPr="00F8316C" w:rsidRDefault="00171984" w:rsidP="00171984">
            <w:pPr>
              <w:snapToGrid w:val="0"/>
              <w:spacing w:after="0" w:line="240" w:lineRule="auto"/>
            </w:pPr>
            <w:r w:rsidRPr="00F8316C">
              <w:t>S4-240517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CBB19A" w14:textId="704C4D0B" w:rsidR="00171984" w:rsidRPr="00F8316C" w:rsidRDefault="00171984" w:rsidP="00171984">
            <w:pPr>
              <w:snapToGrid w:val="0"/>
              <w:spacing w:after="0" w:line="240" w:lineRule="auto"/>
            </w:pPr>
            <w:r w:rsidRPr="00F8316C">
              <w:t>Reply to LS on 3GPP work on energy efficiency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8692A4D"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89F24"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61E6A83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3E7CEB" w14:textId="7F9B27ED"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4B169F" w14:textId="6CCB1E23" w:rsidR="00171984" w:rsidRPr="00F8316C" w:rsidRDefault="00B54707" w:rsidP="00171984">
            <w:pPr>
              <w:snapToGrid w:val="0"/>
              <w:spacing w:after="0" w:line="240" w:lineRule="auto"/>
            </w:pPr>
            <w:hyperlink r:id="rId78" w:history="1">
              <w:r w:rsidR="00171984" w:rsidRPr="00171984">
                <w:rPr>
                  <w:rStyle w:val="Hyperlink"/>
                  <w:rFonts w:cs="Arial"/>
                </w:rPr>
                <w:t>S1-240162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AF7DAB" w14:textId="65859787" w:rsidR="00171984" w:rsidRPr="00F8316C" w:rsidRDefault="00171984" w:rsidP="00171984">
            <w:pPr>
              <w:snapToGrid w:val="0"/>
              <w:spacing w:after="0" w:line="240" w:lineRule="auto"/>
            </w:pPr>
            <w:r w:rsidRPr="00F8316C">
              <w:t>S5-238106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74F3E5" w14:textId="3A3497C8" w:rsidR="00171984" w:rsidRPr="00F8316C" w:rsidRDefault="00171984" w:rsidP="00171984">
            <w:pPr>
              <w:snapToGrid w:val="0"/>
              <w:spacing w:after="0" w:line="240" w:lineRule="auto"/>
            </w:pPr>
            <w:r w:rsidRPr="00F8316C">
              <w:t>LS on network energy related information exposure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7BD6BD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DDD950"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25687720"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D0B4ED" w14:textId="48149094" w:rsidR="00171984" w:rsidRPr="00A75C05" w:rsidRDefault="0017198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B9CB9B" w14:textId="74B81D48" w:rsidR="00171984" w:rsidRPr="00F8316C" w:rsidRDefault="00B54707" w:rsidP="00171984">
            <w:pPr>
              <w:snapToGrid w:val="0"/>
              <w:spacing w:after="0" w:line="240" w:lineRule="auto"/>
            </w:pPr>
            <w:hyperlink r:id="rId79" w:history="1">
              <w:r w:rsidR="00171984" w:rsidRPr="00171984">
                <w:rPr>
                  <w:rStyle w:val="Hyperlink"/>
                  <w:rFonts w:cs="Arial"/>
                </w:rPr>
                <w:t>S1-240163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C4B52D" w14:textId="51130563" w:rsidR="00171984" w:rsidRPr="00F8316C" w:rsidRDefault="00171984" w:rsidP="00171984">
            <w:pPr>
              <w:snapToGrid w:val="0"/>
              <w:spacing w:after="0" w:line="240" w:lineRule="auto"/>
            </w:pPr>
            <w:r w:rsidRPr="00F8316C">
              <w:t>S5-238107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675E35" w14:textId="0EAFA601" w:rsidR="00171984" w:rsidRPr="00F8316C" w:rsidRDefault="00171984" w:rsidP="00171984">
            <w:pPr>
              <w:snapToGrid w:val="0"/>
              <w:spacing w:after="0" w:line="240" w:lineRule="auto"/>
            </w:pPr>
            <w:r w:rsidRPr="00F8316C">
              <w:t>LS on the progress update of AI/ML Management specifications in SA5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95EF73"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0FBA3C"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1E4F4A9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680272" w14:textId="05EDBE83" w:rsidR="00171984" w:rsidRPr="00A75C05" w:rsidRDefault="009E5854" w:rsidP="0017198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32AE6D" w14:textId="224FDDB0" w:rsidR="00171984" w:rsidRPr="00F8316C" w:rsidRDefault="00B54707" w:rsidP="00171984">
            <w:pPr>
              <w:snapToGrid w:val="0"/>
              <w:spacing w:after="0" w:line="240" w:lineRule="auto"/>
            </w:pPr>
            <w:hyperlink r:id="rId80" w:history="1">
              <w:r w:rsidR="00171984" w:rsidRPr="00171984">
                <w:rPr>
                  <w:rStyle w:val="Hyperlink"/>
                  <w:rFonts w:cs="Arial"/>
                </w:rPr>
                <w:t>S1-240167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5A4B5C" w14:textId="7ADF872E" w:rsidR="00171984" w:rsidRPr="00F8316C" w:rsidRDefault="00171984" w:rsidP="00171984">
            <w:pPr>
              <w:snapToGrid w:val="0"/>
              <w:spacing w:after="0" w:line="240" w:lineRule="auto"/>
            </w:pPr>
            <w:r w:rsidRPr="00F8316C">
              <w:t>S5-241084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09F85D" w14:textId="0D1AEB7C" w:rsidR="00171984" w:rsidRPr="00F8316C" w:rsidRDefault="00171984" w:rsidP="00171984">
            <w:pPr>
              <w:snapToGrid w:val="0"/>
              <w:spacing w:after="0" w:line="240" w:lineRule="auto"/>
            </w:pPr>
            <w:r w:rsidRPr="00F8316C">
              <w:t>Reply LS on the user consent for trace reporting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289EFDD"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C3B04C" w14:textId="77777777" w:rsidR="00171984" w:rsidRPr="00A75C05" w:rsidRDefault="00171984" w:rsidP="00171984">
            <w:pPr>
              <w:spacing w:after="0" w:line="240" w:lineRule="auto"/>
              <w:rPr>
                <w:rFonts w:eastAsia="Arial Unicode MS" w:cs="Arial"/>
                <w:szCs w:val="18"/>
                <w:lang w:eastAsia="ar-SA"/>
              </w:rPr>
            </w:pPr>
          </w:p>
        </w:tc>
      </w:tr>
      <w:tr w:rsidR="00171984"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171984" w:rsidRDefault="00171984" w:rsidP="00171984">
            <w:pPr>
              <w:pStyle w:val="Heading1"/>
            </w:pPr>
            <w:r>
              <w:t xml:space="preserve">Quality improvement contributions </w:t>
            </w:r>
          </w:p>
          <w:p w14:paraId="71E0181D" w14:textId="77777777" w:rsidR="00171984" w:rsidRPr="00F45489" w:rsidRDefault="00171984" w:rsidP="00171984">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171984" w:rsidRPr="00A75C05" w14:paraId="393B9B1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C49CD5" w14:textId="0E616B5B" w:rsidR="00171984" w:rsidRPr="00A75C05" w:rsidRDefault="00C813E7" w:rsidP="0017198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C15832" w14:textId="1686FA11" w:rsidR="00171984" w:rsidRPr="000001AA" w:rsidRDefault="00B54707" w:rsidP="00171984">
            <w:pPr>
              <w:snapToGrid w:val="0"/>
              <w:spacing w:after="0" w:line="240" w:lineRule="auto"/>
            </w:pPr>
            <w:hyperlink r:id="rId81" w:history="1">
              <w:r w:rsidR="00171984">
                <w:rPr>
                  <w:rStyle w:val="Hyperlink"/>
                </w:rPr>
                <w:t>S1-240014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612E37" w14:textId="69B7A2D6" w:rsidR="00171984" w:rsidRPr="000001AA" w:rsidRDefault="00171984" w:rsidP="00171984">
            <w:pPr>
              <w:snapToGrid w:val="0"/>
              <w:spacing w:after="0" w:line="240" w:lineRule="auto"/>
            </w:pPr>
            <w:r w:rsidRPr="000001AA">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36A25D" w14:textId="351BDCBC" w:rsidR="00171984" w:rsidRPr="000001AA" w:rsidRDefault="00C813E7" w:rsidP="00171984">
            <w:pPr>
              <w:snapToGrid w:val="0"/>
              <w:spacing w:after="0" w:line="240" w:lineRule="auto"/>
            </w:pPr>
            <w:r>
              <w:t xml:space="preserve">22.261v19.5.0 </w:t>
            </w:r>
            <w:r w:rsidR="00171984" w:rsidRPr="000001AA">
              <w:t>Correction of AI/ML KPI requirements for direct network connection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8FF8DF8"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F6482C" w14:textId="219D5508" w:rsidR="00171984" w:rsidRPr="00A75C05" w:rsidRDefault="00C813E7" w:rsidP="00171984">
            <w:pPr>
              <w:spacing w:after="0" w:line="240" w:lineRule="auto"/>
              <w:rPr>
                <w:rFonts w:eastAsia="Arial Unicode MS" w:cs="Arial"/>
                <w:szCs w:val="18"/>
                <w:lang w:eastAsia="ar-SA"/>
              </w:rPr>
            </w:pPr>
            <w:r w:rsidRPr="00815B33">
              <w:rPr>
                <w:rFonts w:eastAsia="Arial Unicode MS" w:cs="Arial"/>
                <w:i/>
                <w:szCs w:val="18"/>
                <w:lang w:eastAsia="ar-SA"/>
              </w:rPr>
              <w:t xml:space="preserve">WI </w:t>
            </w:r>
            <w:fldSimple w:instr=" DOCPROPERTY  RelatedWis  \* MERGEFORMAT ">
              <w:r>
                <w:rPr>
                  <w:noProof/>
                </w:rPr>
                <w:t>AIML_MT</w:t>
              </w:r>
            </w:fldSimple>
            <w:r w:rsidRPr="00815B33">
              <w:rPr>
                <w:rFonts w:eastAsia="Arial Unicode MS" w:cs="Arial"/>
                <w:i/>
                <w:szCs w:val="18"/>
                <w:lang w:eastAsia="ar-SA"/>
              </w:rPr>
              <w:t xml:space="preserve"> Rel-19 CR</w:t>
            </w:r>
            <w:r w:rsidRPr="00815B33">
              <w:rPr>
                <w:i/>
              </w:rPr>
              <w:t>0</w:t>
            </w:r>
            <w:r>
              <w:rPr>
                <w:i/>
              </w:rPr>
              <w:t>761</w:t>
            </w:r>
            <w:r w:rsidRPr="00815B33">
              <w:rPr>
                <w:rFonts w:eastAsia="Arial Unicode MS" w:cs="Arial"/>
                <w:i/>
                <w:szCs w:val="18"/>
                <w:lang w:eastAsia="ar-SA"/>
              </w:rPr>
              <w:t xml:space="preserve">R- Cat </w:t>
            </w:r>
            <w:r>
              <w:rPr>
                <w:rFonts w:eastAsia="Arial Unicode MS" w:cs="Arial"/>
                <w:i/>
                <w:szCs w:val="18"/>
                <w:lang w:eastAsia="ar-SA"/>
              </w:rPr>
              <w:t>F</w:t>
            </w:r>
          </w:p>
        </w:tc>
      </w:tr>
      <w:tr w:rsidR="00171984" w:rsidRPr="00A75C05" w14:paraId="7C467CB5"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4A496F02" w:rsidR="00171984" w:rsidRPr="00A75C05" w:rsidRDefault="00C813E7" w:rsidP="0017198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40647B90" w:rsidR="00171984" w:rsidRPr="000001AA" w:rsidRDefault="00B54707" w:rsidP="00171984">
            <w:pPr>
              <w:snapToGrid w:val="0"/>
              <w:spacing w:after="0" w:line="240" w:lineRule="auto"/>
            </w:pPr>
            <w:hyperlink r:id="rId82" w:history="1">
              <w:r w:rsidR="00171984">
                <w:rPr>
                  <w:rStyle w:val="Hyperlink"/>
                </w:rPr>
                <w:t>S1-240131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1E6D574C" w:rsidR="00171984" w:rsidRPr="000001AA" w:rsidRDefault="00171984" w:rsidP="00171984">
            <w:pPr>
              <w:snapToGrid w:val="0"/>
              <w:spacing w:after="0" w:line="240" w:lineRule="auto"/>
            </w:pPr>
            <w:r w:rsidRPr="000001AA">
              <w:t>Siemens, Robert Bosch GmbH, Mitsubishi Electric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6520D" w14:textId="6F8AA715" w:rsidR="00171984" w:rsidRPr="000001AA" w:rsidRDefault="00C813E7" w:rsidP="00171984">
            <w:pPr>
              <w:snapToGrid w:val="0"/>
              <w:spacing w:after="0" w:line="240" w:lineRule="auto"/>
            </w:pPr>
            <w:r>
              <w:t xml:space="preserve">22.261v19.5.0 </w:t>
            </w:r>
            <w:r w:rsidR="00171984" w:rsidRPr="000001AA">
              <w:t>Support for Multiple Spanning Tree Protocol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58BC8F" w14:textId="5F1B4A58" w:rsidR="00171984" w:rsidRPr="00A75C05" w:rsidRDefault="00C813E7" w:rsidP="00171984">
            <w:pPr>
              <w:spacing w:after="0" w:line="240" w:lineRule="auto"/>
              <w:rPr>
                <w:rFonts w:eastAsia="Arial Unicode MS" w:cs="Arial"/>
                <w:szCs w:val="18"/>
                <w:lang w:eastAsia="ar-SA"/>
              </w:rPr>
            </w:pPr>
            <w:r w:rsidRPr="00815B33">
              <w:rPr>
                <w:rFonts w:eastAsia="Arial Unicode MS" w:cs="Arial"/>
                <w:i/>
                <w:szCs w:val="18"/>
                <w:lang w:eastAsia="ar-SA"/>
              </w:rPr>
              <w:t xml:space="preserve">WI </w:t>
            </w:r>
            <w:fldSimple w:instr=" DOCPROPERTY  RelatedWis  \* MERGEFORMAT ">
              <w:fldSimple w:instr=" DOCPROPERTY  RelatedWis  \* MERGEFORMAT ">
                <w:r>
                  <w:rPr>
                    <w:noProof/>
                  </w:rPr>
                  <w:t>cyberCAV, TEI19</w:t>
                </w:r>
              </w:fldSimple>
            </w:fldSimple>
            <w:r w:rsidRPr="00815B33">
              <w:rPr>
                <w:rFonts w:eastAsia="Arial Unicode MS" w:cs="Arial"/>
                <w:i/>
                <w:szCs w:val="18"/>
                <w:lang w:eastAsia="ar-SA"/>
              </w:rPr>
              <w:t xml:space="preserve"> Rel-19 CR</w:t>
            </w:r>
            <w:r w:rsidRPr="00815B33">
              <w:rPr>
                <w:i/>
              </w:rPr>
              <w:t>0</w:t>
            </w:r>
            <w:r>
              <w:rPr>
                <w:i/>
              </w:rPr>
              <w:t>781</w:t>
            </w:r>
            <w:r w:rsidRPr="00815B33">
              <w:rPr>
                <w:rFonts w:eastAsia="Arial Unicode MS" w:cs="Arial"/>
                <w:i/>
                <w:szCs w:val="18"/>
                <w:lang w:eastAsia="ar-SA"/>
              </w:rPr>
              <w:t xml:space="preserve">R- Cat </w:t>
            </w:r>
            <w:r>
              <w:rPr>
                <w:rFonts w:eastAsia="Arial Unicode MS" w:cs="Arial"/>
                <w:i/>
                <w:szCs w:val="18"/>
                <w:lang w:eastAsia="ar-SA"/>
              </w:rPr>
              <w:t>C</w:t>
            </w:r>
          </w:p>
        </w:tc>
      </w:tr>
      <w:tr w:rsidR="00171984" w:rsidRPr="00A75C05" w14:paraId="03C9638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D6BBDC5" w14:textId="77777777" w:rsidR="00171984" w:rsidRPr="000C51B6" w:rsidRDefault="00171984" w:rsidP="0017198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95BF4C6" w14:textId="7E470078" w:rsidR="00171984" w:rsidRPr="000C51B6" w:rsidRDefault="00B54707" w:rsidP="00171984">
            <w:pPr>
              <w:snapToGrid w:val="0"/>
              <w:spacing w:after="0" w:line="240" w:lineRule="auto"/>
            </w:pPr>
            <w:hyperlink r:id="rId83" w:history="1">
              <w:r w:rsidR="00171984">
                <w:rPr>
                  <w:rStyle w:val="Hyperlink"/>
                </w:rPr>
                <w:t>S1-240080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7CA3157" w14:textId="77777777" w:rsidR="00171984" w:rsidRPr="000C51B6" w:rsidRDefault="00171984" w:rsidP="00171984">
            <w:pPr>
              <w:snapToGrid w:val="0"/>
              <w:spacing w:after="0" w:line="240" w:lineRule="auto"/>
            </w:pPr>
            <w:r w:rsidRPr="000C51B6">
              <w:t>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2D38F2C" w14:textId="77777777" w:rsidR="00171984" w:rsidRPr="000C51B6" w:rsidRDefault="00171984" w:rsidP="00171984">
            <w:pPr>
              <w:snapToGrid w:val="0"/>
              <w:spacing w:after="0" w:line="240" w:lineRule="auto"/>
            </w:pPr>
            <w:r w:rsidRPr="000C51B6">
              <w:t>New SID on Energy as Service Criteria phase2</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39289082" w14:textId="72261761" w:rsidR="00171984" w:rsidRPr="000C51B6" w:rsidRDefault="00171984" w:rsidP="00171984">
            <w:pPr>
              <w:snapToGrid w:val="0"/>
              <w:spacing w:after="0" w:line="240" w:lineRule="auto"/>
              <w:rPr>
                <w:rFonts w:eastAsia="Times New Roman" w:cs="Arial"/>
                <w:szCs w:val="18"/>
                <w:lang w:eastAsia="ar-SA"/>
              </w:rPr>
            </w:pPr>
            <w:r w:rsidRPr="000C51B6">
              <w:rPr>
                <w:rFonts w:eastAsia="Times New Roman" w:cs="Arial"/>
                <w:szCs w:val="18"/>
                <w:lang w:eastAsia="ar-SA"/>
              </w:rPr>
              <w:t xml:space="preserve">Moved to </w:t>
            </w:r>
            <w:r>
              <w:rPr>
                <w:rFonts w:eastAsia="Times New Roman" w:cs="Arial"/>
                <w:szCs w:val="18"/>
                <w:lang w:eastAsia="ar-SA"/>
              </w:rPr>
              <w:t>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43C9913" w14:textId="77777777" w:rsidR="00171984" w:rsidRPr="000C51B6" w:rsidRDefault="00171984" w:rsidP="00171984">
            <w:pPr>
              <w:spacing w:after="0" w:line="240" w:lineRule="auto"/>
              <w:rPr>
                <w:rFonts w:eastAsia="Arial Unicode MS" w:cs="Arial"/>
                <w:szCs w:val="18"/>
                <w:lang w:eastAsia="ar-SA"/>
              </w:rPr>
            </w:pPr>
          </w:p>
        </w:tc>
      </w:tr>
      <w:tr w:rsidR="00171984" w:rsidRPr="00A75C05" w14:paraId="4CE3E66D"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FFC85B7" w14:textId="77777777" w:rsidR="00171984" w:rsidRPr="000C51B6" w:rsidRDefault="00171984" w:rsidP="0017198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5A29C7D" w14:textId="1B5045C7" w:rsidR="00171984" w:rsidRPr="000C51B6" w:rsidRDefault="00B54707" w:rsidP="00171984">
            <w:pPr>
              <w:snapToGrid w:val="0"/>
              <w:spacing w:after="0" w:line="240" w:lineRule="auto"/>
            </w:pPr>
            <w:hyperlink r:id="rId84" w:history="1">
              <w:r w:rsidR="00171984">
                <w:rPr>
                  <w:rStyle w:val="Hyperlink"/>
                </w:rPr>
                <w:t>S1-240081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A5A4D89" w14:textId="77777777" w:rsidR="00171984" w:rsidRPr="000C51B6" w:rsidRDefault="00171984" w:rsidP="00171984">
            <w:pPr>
              <w:snapToGrid w:val="0"/>
              <w:spacing w:after="0" w:line="240" w:lineRule="auto"/>
            </w:pPr>
            <w:r w:rsidRPr="000C51B6">
              <w:t>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55D70C9" w14:textId="77777777" w:rsidR="00171984" w:rsidRPr="000C51B6" w:rsidRDefault="00171984" w:rsidP="00171984">
            <w:pPr>
              <w:snapToGrid w:val="0"/>
              <w:spacing w:after="0" w:line="240" w:lineRule="auto"/>
            </w:pPr>
            <w:r w:rsidRPr="000C51B6">
              <w:t>Discussion on Energy as Service Criteria phase2</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1CBCBE24" w14:textId="2D2EA96A" w:rsidR="00171984" w:rsidRPr="000C51B6" w:rsidRDefault="00171984" w:rsidP="00171984">
            <w:pPr>
              <w:snapToGrid w:val="0"/>
              <w:spacing w:after="0" w:line="240" w:lineRule="auto"/>
              <w:rPr>
                <w:rFonts w:eastAsia="Times New Roman" w:cs="Arial"/>
                <w:szCs w:val="18"/>
                <w:lang w:eastAsia="ar-SA"/>
              </w:rPr>
            </w:pPr>
            <w:r w:rsidRPr="000C51B6">
              <w:rPr>
                <w:rFonts w:eastAsia="Times New Roman" w:cs="Arial"/>
                <w:szCs w:val="18"/>
                <w:lang w:eastAsia="ar-SA"/>
              </w:rPr>
              <w:t xml:space="preserve">Moved to </w:t>
            </w:r>
            <w:r>
              <w:rPr>
                <w:rFonts w:eastAsia="Times New Roman" w:cs="Arial"/>
                <w:szCs w:val="18"/>
                <w:lang w:eastAsia="ar-SA"/>
              </w:rPr>
              <w:t>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FD72CF2" w14:textId="77777777" w:rsidR="00171984" w:rsidRPr="000C51B6" w:rsidRDefault="00171984" w:rsidP="00171984">
            <w:pPr>
              <w:spacing w:after="0" w:line="240" w:lineRule="auto"/>
              <w:rPr>
                <w:rFonts w:eastAsia="Arial Unicode MS" w:cs="Arial"/>
                <w:szCs w:val="18"/>
                <w:lang w:eastAsia="ar-SA"/>
              </w:rPr>
            </w:pPr>
          </w:p>
        </w:tc>
      </w:tr>
      <w:tr w:rsidR="00171984" w:rsidRPr="00A75C05" w14:paraId="59B3F8B1"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E0BCB5F" w14:textId="77777777" w:rsidR="00171984" w:rsidRPr="000C51B6" w:rsidRDefault="00171984" w:rsidP="0017198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585EB4F" w14:textId="6F35CC92" w:rsidR="00171984" w:rsidRPr="000C51B6" w:rsidRDefault="00B54707" w:rsidP="00171984">
            <w:pPr>
              <w:snapToGrid w:val="0"/>
              <w:spacing w:after="0" w:line="240" w:lineRule="auto"/>
            </w:pPr>
            <w:hyperlink r:id="rId85" w:history="1">
              <w:r w:rsidR="00171984">
                <w:rPr>
                  <w:rStyle w:val="Hyperlink"/>
                </w:rPr>
                <w:t>S1-240082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DA0E979" w14:textId="77777777" w:rsidR="00171984" w:rsidRPr="000C51B6" w:rsidRDefault="00171984" w:rsidP="00171984">
            <w:pPr>
              <w:snapToGrid w:val="0"/>
              <w:spacing w:after="0" w:line="240" w:lineRule="auto"/>
            </w:pPr>
            <w:r w:rsidRPr="000C51B6">
              <w:t>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2129B481" w14:textId="77777777" w:rsidR="00171984" w:rsidRPr="000C51B6" w:rsidRDefault="00171984" w:rsidP="00171984">
            <w:pPr>
              <w:snapToGrid w:val="0"/>
              <w:spacing w:after="0" w:line="240" w:lineRule="auto"/>
            </w:pPr>
            <w:r w:rsidRPr="000C51B6">
              <w:t>new use case on  Energy as Service Criteria phase2</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57FE81EB" w14:textId="57D1F847" w:rsidR="00171984" w:rsidRPr="000C51B6" w:rsidRDefault="00171984" w:rsidP="00171984">
            <w:pPr>
              <w:snapToGrid w:val="0"/>
              <w:spacing w:after="0" w:line="240" w:lineRule="auto"/>
              <w:rPr>
                <w:rFonts w:eastAsia="Times New Roman" w:cs="Arial"/>
                <w:szCs w:val="18"/>
                <w:lang w:eastAsia="ar-SA"/>
              </w:rPr>
            </w:pPr>
            <w:r w:rsidRPr="000C51B6">
              <w:rPr>
                <w:rFonts w:eastAsia="Times New Roman" w:cs="Arial"/>
                <w:szCs w:val="18"/>
                <w:lang w:eastAsia="ar-SA"/>
              </w:rPr>
              <w:t xml:space="preserve">Moved to </w:t>
            </w:r>
            <w:r>
              <w:rPr>
                <w:rFonts w:eastAsia="Times New Roman" w:cs="Arial"/>
                <w:szCs w:val="18"/>
                <w:lang w:eastAsia="ar-SA"/>
              </w:rPr>
              <w:t>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9CAF208" w14:textId="77777777" w:rsidR="00171984" w:rsidRPr="000C51B6" w:rsidRDefault="00171984" w:rsidP="00171984">
            <w:pPr>
              <w:spacing w:after="0" w:line="240" w:lineRule="auto"/>
              <w:rPr>
                <w:rFonts w:eastAsia="Arial Unicode MS" w:cs="Arial"/>
                <w:szCs w:val="18"/>
                <w:lang w:eastAsia="ar-SA"/>
              </w:rPr>
            </w:pPr>
          </w:p>
        </w:tc>
      </w:tr>
      <w:tr w:rsidR="00171984" w:rsidRPr="00A75C05" w14:paraId="54EFEC13"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8588BB2" w14:textId="77777777" w:rsidR="00171984" w:rsidRPr="000C51B6" w:rsidRDefault="00171984" w:rsidP="0017198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7F40CFF" w14:textId="2CE6EA07" w:rsidR="00171984" w:rsidRPr="000C51B6" w:rsidRDefault="00B54707" w:rsidP="00171984">
            <w:pPr>
              <w:snapToGrid w:val="0"/>
              <w:spacing w:after="0" w:line="240" w:lineRule="auto"/>
            </w:pPr>
            <w:hyperlink r:id="rId86" w:history="1">
              <w:r w:rsidR="00171984">
                <w:rPr>
                  <w:rStyle w:val="Hyperlink"/>
                </w:rPr>
                <w:t>S1-240083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8A36A9A" w14:textId="77777777" w:rsidR="00171984" w:rsidRPr="000C51B6" w:rsidRDefault="00171984" w:rsidP="00171984">
            <w:pPr>
              <w:snapToGrid w:val="0"/>
              <w:spacing w:after="0" w:line="240" w:lineRule="auto"/>
            </w:pPr>
            <w:r w:rsidRPr="000C51B6">
              <w:t>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03D793B" w14:textId="77777777" w:rsidR="00171984" w:rsidRPr="000C51B6" w:rsidRDefault="00171984" w:rsidP="00171984">
            <w:pPr>
              <w:snapToGrid w:val="0"/>
              <w:spacing w:after="0" w:line="240" w:lineRule="auto"/>
            </w:pPr>
            <w:r w:rsidRPr="000C51B6">
              <w:t>new use case on  Energy as Service Criteria phase2</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21607366" w14:textId="3A5BD634" w:rsidR="00171984" w:rsidRPr="000C51B6" w:rsidRDefault="00171984" w:rsidP="00171984">
            <w:pPr>
              <w:snapToGrid w:val="0"/>
              <w:spacing w:after="0" w:line="240" w:lineRule="auto"/>
              <w:rPr>
                <w:rFonts w:eastAsia="Times New Roman" w:cs="Arial"/>
                <w:szCs w:val="18"/>
                <w:lang w:eastAsia="ar-SA"/>
              </w:rPr>
            </w:pPr>
            <w:r w:rsidRPr="000C51B6">
              <w:rPr>
                <w:rFonts w:eastAsia="Times New Roman" w:cs="Arial"/>
                <w:szCs w:val="18"/>
                <w:lang w:eastAsia="ar-SA"/>
              </w:rPr>
              <w:t xml:space="preserve">Moved to </w:t>
            </w:r>
            <w:r>
              <w:rPr>
                <w:rFonts w:eastAsia="Times New Roman" w:cs="Arial"/>
                <w:szCs w:val="18"/>
                <w:lang w:eastAsia="ar-SA"/>
              </w:rPr>
              <w:t>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C37D4EB" w14:textId="77777777" w:rsidR="00171984" w:rsidRPr="000C51B6" w:rsidRDefault="00171984" w:rsidP="00171984">
            <w:pPr>
              <w:spacing w:after="0" w:line="240" w:lineRule="auto"/>
              <w:rPr>
                <w:rFonts w:eastAsia="Arial Unicode MS" w:cs="Arial"/>
                <w:szCs w:val="18"/>
                <w:lang w:eastAsia="ar-SA"/>
              </w:rPr>
            </w:pPr>
          </w:p>
        </w:tc>
      </w:tr>
      <w:tr w:rsidR="00171984" w:rsidRPr="00A75C05" w14:paraId="792D7A0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8E52CDA" w14:textId="77777777" w:rsidR="00171984" w:rsidRPr="003634CF" w:rsidRDefault="00171984" w:rsidP="0017198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AF68382" w14:textId="3850B5E9" w:rsidR="00171984" w:rsidRPr="003634CF" w:rsidRDefault="00B54707" w:rsidP="00171984">
            <w:pPr>
              <w:snapToGrid w:val="0"/>
              <w:spacing w:after="0" w:line="240" w:lineRule="auto"/>
            </w:pPr>
            <w:hyperlink r:id="rId87" w:history="1">
              <w:r w:rsidR="00171984">
                <w:rPr>
                  <w:rStyle w:val="Hyperlink"/>
                </w:rPr>
                <w:t>S1-240036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E1FE3AC" w14:textId="77777777" w:rsidR="00171984" w:rsidRPr="003634CF" w:rsidRDefault="00171984" w:rsidP="00171984">
            <w:pPr>
              <w:snapToGrid w:val="0"/>
              <w:spacing w:after="0" w:line="240" w:lineRule="auto"/>
              <w:rPr>
                <w:lang w:val="es-ES"/>
              </w:rPr>
            </w:pPr>
            <w:r w:rsidRPr="003634CF">
              <w:rPr>
                <w:lang w:val="es-ES"/>
              </w:rPr>
              <w:t xml:space="preserve">ZTE, CEPRI, China </w:t>
            </w:r>
            <w:proofErr w:type="spellStart"/>
            <w:r w:rsidRPr="003634CF">
              <w:rPr>
                <w:lang w:val="es-ES"/>
              </w:rPr>
              <w:t>Unicom</w:t>
            </w:r>
            <w:proofErr w:type="spellEnd"/>
            <w:r w:rsidRPr="003634CF">
              <w:rPr>
                <w:lang w:val="es-ES"/>
              </w:rPr>
              <w:t>, 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86E2855" w14:textId="77777777" w:rsidR="00171984" w:rsidRPr="003634CF" w:rsidRDefault="00171984" w:rsidP="00171984">
            <w:pPr>
              <w:snapToGrid w:val="0"/>
              <w:spacing w:after="0" w:line="240" w:lineRule="auto"/>
            </w:pPr>
            <w:r w:rsidRPr="003634CF">
              <w:t>New SID on Study on Task-driven Cooperative Intelligent Cluster</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150E1F9F" w14:textId="0EF98DC4" w:rsidR="00171984" w:rsidRPr="003634CF" w:rsidRDefault="00171984" w:rsidP="00171984">
            <w:pPr>
              <w:snapToGrid w:val="0"/>
              <w:spacing w:after="0" w:line="240" w:lineRule="auto"/>
              <w:rPr>
                <w:rFonts w:eastAsia="Times New Roman" w:cs="Arial"/>
                <w:szCs w:val="18"/>
                <w:lang w:eastAsia="ar-SA"/>
              </w:rPr>
            </w:pPr>
            <w:r w:rsidRPr="003634CF">
              <w:rPr>
                <w:rFonts w:eastAsia="Times New Roman" w:cs="Arial"/>
                <w:szCs w:val="18"/>
                <w:lang w:eastAsia="ar-SA"/>
              </w:rPr>
              <w:t xml:space="preserve">Moved to </w:t>
            </w:r>
            <w:r>
              <w:rPr>
                <w:rFonts w:eastAsia="Times New Roman" w:cs="Arial"/>
                <w:szCs w:val="18"/>
                <w:lang w:eastAsia="ar-SA"/>
              </w:rPr>
              <w:t>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9DFC8F6" w14:textId="77777777" w:rsidR="00171984" w:rsidRPr="003634CF" w:rsidRDefault="00171984" w:rsidP="00171984">
            <w:pPr>
              <w:spacing w:after="0" w:line="240" w:lineRule="auto"/>
              <w:rPr>
                <w:rFonts w:eastAsia="Arial Unicode MS" w:cs="Arial"/>
                <w:szCs w:val="18"/>
                <w:lang w:eastAsia="ar-SA"/>
              </w:rPr>
            </w:pPr>
          </w:p>
        </w:tc>
      </w:tr>
      <w:tr w:rsidR="00171984" w:rsidRPr="00A75C05" w14:paraId="5A762A3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0AF57A0" w14:textId="77777777" w:rsidR="00171984" w:rsidRPr="003634CF" w:rsidRDefault="00171984" w:rsidP="0017198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1C18358" w14:textId="2CAF1CFF" w:rsidR="00171984" w:rsidRPr="003634CF" w:rsidRDefault="00B54707" w:rsidP="00171984">
            <w:pPr>
              <w:snapToGrid w:val="0"/>
              <w:spacing w:after="0" w:line="240" w:lineRule="auto"/>
            </w:pPr>
            <w:hyperlink r:id="rId88" w:history="1">
              <w:r w:rsidR="00171984">
                <w:rPr>
                  <w:rStyle w:val="Hyperlink"/>
                </w:rPr>
                <w:t>S1-240037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7D8A83A" w14:textId="77777777" w:rsidR="00171984" w:rsidRPr="003634CF" w:rsidRDefault="00171984" w:rsidP="00171984">
            <w:pPr>
              <w:snapToGrid w:val="0"/>
              <w:spacing w:after="0" w:line="240" w:lineRule="auto"/>
              <w:rPr>
                <w:lang w:val="es-ES"/>
              </w:rPr>
            </w:pPr>
            <w:r w:rsidRPr="003634CF">
              <w:rPr>
                <w:lang w:val="es-ES"/>
              </w:rPr>
              <w:t xml:space="preserve">ZTE, CEPRI, China </w:t>
            </w:r>
            <w:proofErr w:type="spellStart"/>
            <w:r w:rsidRPr="003634CF">
              <w:rPr>
                <w:lang w:val="es-ES"/>
              </w:rPr>
              <w:t>Unicom</w:t>
            </w:r>
            <w:proofErr w:type="spellEnd"/>
            <w:r w:rsidRPr="003634CF">
              <w:rPr>
                <w:lang w:val="es-ES"/>
              </w:rPr>
              <w:t>, 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DBA8A12" w14:textId="77777777" w:rsidR="00171984" w:rsidRPr="003634CF" w:rsidRDefault="00171984" w:rsidP="00171984">
            <w:pPr>
              <w:snapToGrid w:val="0"/>
              <w:spacing w:after="0" w:line="240" w:lineRule="auto"/>
            </w:pPr>
            <w:r w:rsidRPr="003634CF">
              <w:t>Discussion on Task-driven Cooperative Intelligent Cluster</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484F9594" w14:textId="16C04A42" w:rsidR="00171984" w:rsidRPr="003634CF" w:rsidRDefault="00171984" w:rsidP="00171984">
            <w:pPr>
              <w:snapToGrid w:val="0"/>
              <w:spacing w:after="0" w:line="240" w:lineRule="auto"/>
              <w:rPr>
                <w:rFonts w:eastAsia="Times New Roman" w:cs="Arial"/>
                <w:szCs w:val="18"/>
                <w:lang w:eastAsia="ar-SA"/>
              </w:rPr>
            </w:pPr>
            <w:r w:rsidRPr="003634CF">
              <w:rPr>
                <w:rFonts w:eastAsia="Times New Roman" w:cs="Arial"/>
                <w:szCs w:val="18"/>
                <w:lang w:eastAsia="ar-SA"/>
              </w:rPr>
              <w:t xml:space="preserve">Moved to </w:t>
            </w:r>
            <w:r>
              <w:rPr>
                <w:rFonts w:eastAsia="Times New Roman" w:cs="Arial"/>
                <w:szCs w:val="18"/>
                <w:lang w:eastAsia="ar-SA"/>
              </w:rPr>
              <w:t>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02A1BB8" w14:textId="77777777" w:rsidR="00171984" w:rsidRPr="003634CF" w:rsidRDefault="00171984" w:rsidP="00171984">
            <w:pPr>
              <w:spacing w:after="0" w:line="240" w:lineRule="auto"/>
              <w:rPr>
                <w:rFonts w:eastAsia="Arial Unicode MS" w:cs="Arial"/>
                <w:szCs w:val="18"/>
                <w:lang w:eastAsia="ar-SA"/>
              </w:rPr>
            </w:pPr>
          </w:p>
        </w:tc>
      </w:tr>
      <w:tr w:rsidR="00171984" w:rsidRPr="00A75C05" w14:paraId="43CDDEED"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23EB862" w14:textId="77777777" w:rsidR="00171984" w:rsidRPr="003634CF" w:rsidRDefault="00171984" w:rsidP="0017198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B343BC1" w14:textId="03547265" w:rsidR="00171984" w:rsidRPr="003634CF" w:rsidRDefault="00B54707" w:rsidP="00171984">
            <w:pPr>
              <w:snapToGrid w:val="0"/>
              <w:spacing w:after="0" w:line="240" w:lineRule="auto"/>
            </w:pPr>
            <w:hyperlink r:id="rId89" w:history="1">
              <w:r w:rsidR="00171984">
                <w:rPr>
                  <w:rStyle w:val="Hyperlink"/>
                </w:rPr>
                <w:t>S1-240038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DE51EC6" w14:textId="77777777" w:rsidR="00171984" w:rsidRPr="003634CF" w:rsidRDefault="00171984" w:rsidP="00171984">
            <w:pPr>
              <w:snapToGrid w:val="0"/>
              <w:spacing w:after="0" w:line="240" w:lineRule="auto"/>
            </w:pPr>
            <w:r w:rsidRPr="003634CF">
              <w:t>ZTE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9DA8399" w14:textId="77777777" w:rsidR="00171984" w:rsidRPr="003634CF" w:rsidRDefault="00171984" w:rsidP="00171984">
            <w:pPr>
              <w:snapToGrid w:val="0"/>
              <w:spacing w:after="0" w:line="240" w:lineRule="auto"/>
            </w:pPr>
            <w:r w:rsidRPr="003634CF">
              <w:t>Use Case on Inspection in a Factory for Task-driven Cooperative Dynamic Group</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0EF74D1E" w14:textId="69ED8656" w:rsidR="00171984" w:rsidRPr="003634CF" w:rsidRDefault="00171984" w:rsidP="00171984">
            <w:pPr>
              <w:snapToGrid w:val="0"/>
              <w:spacing w:after="0" w:line="240" w:lineRule="auto"/>
              <w:rPr>
                <w:rFonts w:eastAsia="Times New Roman" w:cs="Arial"/>
                <w:szCs w:val="18"/>
                <w:lang w:eastAsia="ar-SA"/>
              </w:rPr>
            </w:pPr>
            <w:r w:rsidRPr="003634CF">
              <w:rPr>
                <w:rFonts w:eastAsia="Times New Roman" w:cs="Arial"/>
                <w:szCs w:val="18"/>
                <w:lang w:eastAsia="ar-SA"/>
              </w:rPr>
              <w:t xml:space="preserve">Moved to </w:t>
            </w:r>
            <w:r>
              <w:rPr>
                <w:rFonts w:eastAsia="Times New Roman" w:cs="Arial"/>
                <w:szCs w:val="18"/>
                <w:lang w:eastAsia="ar-SA"/>
              </w:rPr>
              <w:t>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05624C8" w14:textId="77777777" w:rsidR="00171984" w:rsidRPr="003634CF" w:rsidRDefault="00171984" w:rsidP="00171984">
            <w:pPr>
              <w:spacing w:after="0" w:line="240" w:lineRule="auto"/>
              <w:rPr>
                <w:rFonts w:eastAsia="Arial Unicode MS" w:cs="Arial"/>
                <w:szCs w:val="18"/>
                <w:lang w:eastAsia="ar-SA"/>
              </w:rPr>
            </w:pPr>
          </w:p>
        </w:tc>
      </w:tr>
      <w:tr w:rsidR="00171984" w:rsidRPr="00A75C05" w14:paraId="6D460D9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BEE14DF" w14:textId="77777777" w:rsidR="00171984" w:rsidRPr="003634CF" w:rsidRDefault="00171984" w:rsidP="0017198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7A382A3" w14:textId="31F3F889" w:rsidR="00171984" w:rsidRPr="003634CF" w:rsidRDefault="00B54707" w:rsidP="00171984">
            <w:pPr>
              <w:snapToGrid w:val="0"/>
              <w:spacing w:after="0" w:line="240" w:lineRule="auto"/>
            </w:pPr>
            <w:hyperlink r:id="rId90" w:history="1">
              <w:r w:rsidR="00171984">
                <w:rPr>
                  <w:rStyle w:val="Hyperlink"/>
                </w:rPr>
                <w:t>S1-240039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6D74F9A" w14:textId="77777777" w:rsidR="00171984" w:rsidRPr="003634CF" w:rsidRDefault="00171984" w:rsidP="00171984">
            <w:pPr>
              <w:snapToGrid w:val="0"/>
              <w:spacing w:after="0" w:line="240" w:lineRule="auto"/>
            </w:pPr>
            <w:r w:rsidRPr="003634CF">
              <w:t>ZTE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2D159D1D" w14:textId="77777777" w:rsidR="00171984" w:rsidRPr="003634CF" w:rsidRDefault="00171984" w:rsidP="00171984">
            <w:pPr>
              <w:snapToGrid w:val="0"/>
              <w:spacing w:after="0" w:line="240" w:lineRule="auto"/>
            </w:pPr>
            <w:r w:rsidRPr="003634CF">
              <w:t>Use Case on Warehousing Task for Task-driven Cooperative Dynamic Group</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31393708" w14:textId="58479291" w:rsidR="00171984" w:rsidRPr="003634CF" w:rsidRDefault="00171984" w:rsidP="00171984">
            <w:pPr>
              <w:snapToGrid w:val="0"/>
              <w:spacing w:after="0" w:line="240" w:lineRule="auto"/>
              <w:rPr>
                <w:rFonts w:eastAsia="Times New Roman" w:cs="Arial"/>
                <w:szCs w:val="18"/>
                <w:lang w:eastAsia="ar-SA"/>
              </w:rPr>
            </w:pPr>
            <w:r w:rsidRPr="003634CF">
              <w:rPr>
                <w:rFonts w:eastAsia="Times New Roman" w:cs="Arial"/>
                <w:szCs w:val="18"/>
                <w:lang w:eastAsia="ar-SA"/>
              </w:rPr>
              <w:t xml:space="preserve">Moved to </w:t>
            </w:r>
            <w:r>
              <w:rPr>
                <w:rFonts w:eastAsia="Times New Roman" w:cs="Arial"/>
                <w:szCs w:val="18"/>
                <w:lang w:eastAsia="ar-SA"/>
              </w:rPr>
              <w:t>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B00EB0B" w14:textId="77777777" w:rsidR="00171984" w:rsidRPr="003634CF" w:rsidRDefault="00171984" w:rsidP="00171984">
            <w:pPr>
              <w:spacing w:after="0" w:line="240" w:lineRule="auto"/>
              <w:rPr>
                <w:rFonts w:eastAsia="Arial Unicode MS" w:cs="Arial"/>
                <w:szCs w:val="18"/>
                <w:lang w:eastAsia="ar-SA"/>
              </w:rPr>
            </w:pPr>
          </w:p>
        </w:tc>
      </w:tr>
      <w:tr w:rsidR="00171984"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2BB2A37B" w:rsidR="00171984" w:rsidRPr="00F45489" w:rsidRDefault="00171984" w:rsidP="00171984">
            <w:pPr>
              <w:pStyle w:val="Heading1"/>
            </w:pPr>
            <w:bookmarkStart w:id="93" w:name="_Toc395595479"/>
            <w:bookmarkStart w:id="94" w:name="_Toc414625489"/>
            <w:r>
              <w:t xml:space="preserve">Rel-17, </w:t>
            </w:r>
            <w:r w:rsidRPr="00F45489">
              <w:t>Rel-1</w:t>
            </w:r>
            <w:r>
              <w:t xml:space="preserve">8 </w:t>
            </w:r>
            <w:r w:rsidRPr="00F45489">
              <w:t xml:space="preserve">and </w:t>
            </w:r>
            <w:r>
              <w:t>e</w:t>
            </w:r>
            <w:r w:rsidRPr="00F45489">
              <w:t xml:space="preserve">arlier </w:t>
            </w:r>
            <w:r>
              <w:t>c</w:t>
            </w:r>
            <w:r w:rsidRPr="00F45489">
              <w:t>ontributions</w:t>
            </w:r>
            <w:bookmarkEnd w:id="93"/>
            <w:bookmarkEnd w:id="94"/>
            <w:r>
              <w:t xml:space="preserve"> </w:t>
            </w:r>
          </w:p>
        </w:tc>
      </w:tr>
      <w:tr w:rsidR="00171984" w:rsidRPr="00B04844" w14:paraId="27DDACC6" w14:textId="77777777" w:rsidTr="000001AA">
        <w:trPr>
          <w:trHeight w:val="141"/>
        </w:trPr>
        <w:tc>
          <w:tcPr>
            <w:tcW w:w="14426" w:type="dxa"/>
            <w:gridSpan w:val="6"/>
            <w:shd w:val="clear" w:color="auto" w:fill="F2F2F2"/>
          </w:tcPr>
          <w:p w14:paraId="1155E923" w14:textId="77777777" w:rsidR="00171984" w:rsidRPr="00F45489" w:rsidRDefault="00171984" w:rsidP="00171984">
            <w:pPr>
              <w:pStyle w:val="Heading2"/>
            </w:pPr>
            <w:r>
              <w:t>Release 17 &amp; 18 Alignment CRs (including Rel-18 cleaning)</w:t>
            </w:r>
          </w:p>
        </w:tc>
      </w:tr>
      <w:tr w:rsidR="00171984" w:rsidRPr="00A75C05" w14:paraId="5F16876E"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E73CB5" w14:textId="5584A11F" w:rsidR="00171984" w:rsidRPr="00A75C05" w:rsidRDefault="00C813E7"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10E7C2" w14:textId="0BF595B6" w:rsidR="00171984" w:rsidRPr="000001AA" w:rsidRDefault="00B54707" w:rsidP="00171984">
            <w:pPr>
              <w:snapToGrid w:val="0"/>
              <w:spacing w:after="0" w:line="240" w:lineRule="auto"/>
            </w:pPr>
            <w:hyperlink r:id="rId91" w:history="1">
              <w:r w:rsidR="00171984">
                <w:rPr>
                  <w:rStyle w:val="Hyperlink"/>
                </w:rPr>
                <w:t>S1-240009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97EEFE" w14:textId="71AE0506" w:rsidR="00171984" w:rsidRPr="000001AA" w:rsidRDefault="00171984" w:rsidP="00171984">
            <w:pPr>
              <w:snapToGrid w:val="0"/>
              <w:spacing w:after="0" w:line="240" w:lineRule="auto"/>
            </w:pPr>
            <w:r w:rsidRPr="000001AA">
              <w:t>SA1 Chairperson,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B8673C" w14:textId="2DDB3346" w:rsidR="00171984" w:rsidRPr="000001AA" w:rsidRDefault="00171984" w:rsidP="00171984">
            <w:pPr>
              <w:snapToGrid w:val="0"/>
              <w:spacing w:after="0" w:line="240" w:lineRule="auto"/>
            </w:pPr>
            <w:r w:rsidRPr="000001AA">
              <w:t>Cleaning Rel-18 Stage 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25D1DED"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51B842" w14:textId="77777777" w:rsidR="00171984" w:rsidRPr="00A75C05" w:rsidRDefault="00171984" w:rsidP="00171984">
            <w:pPr>
              <w:spacing w:after="0" w:line="240" w:lineRule="auto"/>
              <w:rPr>
                <w:rFonts w:eastAsia="Arial Unicode MS" w:cs="Arial"/>
                <w:szCs w:val="18"/>
                <w:lang w:eastAsia="ar-SA"/>
              </w:rPr>
            </w:pPr>
          </w:p>
        </w:tc>
      </w:tr>
      <w:tr w:rsidR="00F310BF" w:rsidRPr="00A75C05" w14:paraId="5ABEA732"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FBB1EB" w14:textId="77777777" w:rsidR="00F310BF" w:rsidRPr="00A75C05" w:rsidRDefault="00F310BF" w:rsidP="00B54707">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E5493B" w14:textId="692D0C2F" w:rsidR="00F310BF" w:rsidRPr="000001AA" w:rsidRDefault="00B54707" w:rsidP="00B54707">
            <w:pPr>
              <w:snapToGrid w:val="0"/>
              <w:spacing w:after="0" w:line="240" w:lineRule="auto"/>
            </w:pPr>
            <w:hyperlink r:id="rId92" w:history="1">
              <w:r w:rsidR="00F310BF">
                <w:rPr>
                  <w:rStyle w:val="Hyperlink"/>
                </w:rPr>
                <w:t>S1-240094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373380" w14:textId="77777777" w:rsidR="00F310BF" w:rsidRPr="000001AA" w:rsidRDefault="00F310BF" w:rsidP="00B54707">
            <w:pPr>
              <w:snapToGrid w:val="0"/>
              <w:spacing w:after="0" w:line="240" w:lineRule="auto"/>
            </w:pPr>
            <w:r w:rsidRPr="000001AA">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BF91E2" w14:textId="77777777" w:rsidR="00F310BF" w:rsidRPr="000001AA" w:rsidRDefault="00F310BF" w:rsidP="00B54707">
            <w:pPr>
              <w:snapToGrid w:val="0"/>
              <w:spacing w:after="0" w:line="240" w:lineRule="auto"/>
            </w:pPr>
            <w:r w:rsidRPr="000001AA">
              <w:t>Discussion on Rel-18 service requirements clean-up in TS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04C89E2" w14:textId="77777777" w:rsidR="00F310BF" w:rsidRPr="00A75C05" w:rsidRDefault="00F310BF"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526378" w14:textId="77777777" w:rsidR="00F310BF" w:rsidRPr="00A75C05" w:rsidRDefault="00F310BF" w:rsidP="00B54707">
            <w:pPr>
              <w:spacing w:after="0" w:line="240" w:lineRule="auto"/>
              <w:rPr>
                <w:rFonts w:eastAsia="Arial Unicode MS" w:cs="Arial"/>
                <w:szCs w:val="18"/>
                <w:lang w:eastAsia="ar-SA"/>
              </w:rPr>
            </w:pPr>
          </w:p>
        </w:tc>
      </w:tr>
      <w:tr w:rsidR="00F310BF" w:rsidRPr="00A75C05" w14:paraId="74A2FB12"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20FEA3" w14:textId="77777777" w:rsidR="00F310BF" w:rsidRPr="00A75C05" w:rsidRDefault="00F310BF" w:rsidP="00B5470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D59E97" w14:textId="59B6FE3C" w:rsidR="00F310BF" w:rsidRPr="000001AA" w:rsidRDefault="00B54707" w:rsidP="00B54707">
            <w:pPr>
              <w:snapToGrid w:val="0"/>
              <w:spacing w:after="0" w:line="240" w:lineRule="auto"/>
            </w:pPr>
            <w:hyperlink r:id="rId93" w:history="1">
              <w:r w:rsidR="00F310BF">
                <w:rPr>
                  <w:rStyle w:val="Hyperlink"/>
                </w:rPr>
                <w:t>S1-240096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31C580" w14:textId="77777777" w:rsidR="00F310BF" w:rsidRPr="000001AA" w:rsidRDefault="00F310BF" w:rsidP="00B54707">
            <w:pPr>
              <w:snapToGrid w:val="0"/>
              <w:spacing w:after="0" w:line="240" w:lineRule="auto"/>
            </w:pPr>
            <w:r w:rsidRPr="00A11FF0">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726D48" w14:textId="77777777" w:rsidR="00F310BF" w:rsidRPr="000001AA" w:rsidRDefault="00F310BF" w:rsidP="00B54707">
            <w:pPr>
              <w:snapToGrid w:val="0"/>
              <w:spacing w:after="0" w:line="240" w:lineRule="auto"/>
            </w:pPr>
            <w:r w:rsidRPr="000001AA">
              <w:t>Discussion on Rel-18 service requirements clean-up in TS 22.104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9D73C52" w14:textId="77777777" w:rsidR="00F310BF" w:rsidRPr="00A75C05" w:rsidRDefault="00F310BF"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31F57A" w14:textId="77777777" w:rsidR="00F310BF" w:rsidRPr="00A75C05" w:rsidRDefault="00F310BF" w:rsidP="00B54707">
            <w:pPr>
              <w:spacing w:after="0" w:line="240" w:lineRule="auto"/>
              <w:rPr>
                <w:rFonts w:eastAsia="Arial Unicode MS" w:cs="Arial"/>
                <w:szCs w:val="18"/>
                <w:lang w:eastAsia="ar-SA"/>
              </w:rPr>
            </w:pPr>
          </w:p>
        </w:tc>
      </w:tr>
      <w:tr w:rsidR="00F310BF" w:rsidRPr="00A75C05" w14:paraId="60D3D768"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86D2C2" w14:textId="77777777" w:rsidR="00F310BF" w:rsidRPr="00A75C05" w:rsidRDefault="00F310BF" w:rsidP="00B5470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502D2C" w14:textId="017FD84A" w:rsidR="00F310BF" w:rsidRPr="000001AA" w:rsidRDefault="00B54707" w:rsidP="00B54707">
            <w:pPr>
              <w:snapToGrid w:val="0"/>
              <w:spacing w:after="0" w:line="240" w:lineRule="auto"/>
            </w:pPr>
            <w:hyperlink r:id="rId94" w:history="1">
              <w:r w:rsidR="00F310BF">
                <w:rPr>
                  <w:rStyle w:val="Hyperlink"/>
                </w:rPr>
                <w:t>S1-240097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E1E2E1" w14:textId="77777777" w:rsidR="00F310BF" w:rsidRPr="000001AA" w:rsidRDefault="00F310BF" w:rsidP="00B54707">
            <w:pPr>
              <w:snapToGrid w:val="0"/>
              <w:spacing w:after="0" w:line="240" w:lineRule="auto"/>
            </w:pPr>
            <w:r w:rsidRPr="00A11FF0">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C988D0" w14:textId="77777777" w:rsidR="00F310BF" w:rsidRPr="000001AA" w:rsidRDefault="00F310BF" w:rsidP="00B54707">
            <w:pPr>
              <w:snapToGrid w:val="0"/>
              <w:spacing w:after="0" w:line="240" w:lineRule="auto"/>
            </w:pPr>
            <w:r w:rsidRPr="000001AA">
              <w:t>Discussion on Rel-18 service requirements clean-up in TS 22.101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6925A72" w14:textId="77777777" w:rsidR="00F310BF" w:rsidRPr="00A75C05" w:rsidRDefault="00F310BF"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A49ACF" w14:textId="77777777" w:rsidR="00F310BF" w:rsidRPr="00A75C05" w:rsidRDefault="00F310BF" w:rsidP="00B54707">
            <w:pPr>
              <w:spacing w:after="0" w:line="240" w:lineRule="auto"/>
              <w:rPr>
                <w:rFonts w:eastAsia="Arial Unicode MS" w:cs="Arial"/>
                <w:szCs w:val="18"/>
                <w:lang w:eastAsia="ar-SA"/>
              </w:rPr>
            </w:pPr>
          </w:p>
        </w:tc>
      </w:tr>
      <w:tr w:rsidR="0050485B" w:rsidRPr="00A75C05" w14:paraId="4EA6B4B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56746D" w14:textId="1953DF25" w:rsidR="0050485B" w:rsidRPr="00A75C05" w:rsidRDefault="0050485B" w:rsidP="0050485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BD8843" w14:textId="6F75DAC6" w:rsidR="0050485B" w:rsidRPr="000001AA" w:rsidRDefault="00B54707" w:rsidP="0050485B">
            <w:pPr>
              <w:snapToGrid w:val="0"/>
              <w:spacing w:after="0" w:line="240" w:lineRule="auto"/>
            </w:pPr>
            <w:hyperlink r:id="rId95" w:history="1">
              <w:r w:rsidR="0050485B">
                <w:rPr>
                  <w:rStyle w:val="Hyperlink"/>
                </w:rPr>
                <w:t>S1-240012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21462F" w14:textId="3957C74D" w:rsidR="0050485B" w:rsidRPr="000001AA" w:rsidRDefault="0050485B" w:rsidP="0050485B">
            <w:pPr>
              <w:snapToGrid w:val="0"/>
              <w:spacing w:after="0" w:line="240" w:lineRule="auto"/>
            </w:pPr>
            <w:r w:rsidRPr="000001AA">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8E5CBB" w14:textId="53BD7580" w:rsidR="0050485B" w:rsidRPr="000001AA" w:rsidRDefault="0050485B" w:rsidP="0050485B">
            <w:pPr>
              <w:snapToGrid w:val="0"/>
              <w:spacing w:after="0" w:line="240" w:lineRule="auto"/>
            </w:pPr>
            <w:r>
              <w:t xml:space="preserve">22.101v18.5.0 </w:t>
            </w:r>
            <w:r w:rsidRPr="000001AA">
              <w:t>Removal of non-implemented UIA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883BBE"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689847" w14:textId="310B35A8" w:rsidR="0050485B" w:rsidRPr="00A75C05" w:rsidRDefault="0050485B" w:rsidP="0050485B">
            <w:pPr>
              <w:spacing w:after="0" w:line="240" w:lineRule="auto"/>
              <w:rPr>
                <w:rFonts w:eastAsia="Arial Unicode MS" w:cs="Arial"/>
                <w:szCs w:val="18"/>
                <w:lang w:eastAsia="ar-SA"/>
              </w:rPr>
            </w:pPr>
            <w:r w:rsidRPr="00176A19">
              <w:rPr>
                <w:rFonts w:eastAsia="Arial Unicode MS" w:cs="Arial"/>
                <w:i/>
                <w:szCs w:val="18"/>
                <w:lang w:eastAsia="ar-SA"/>
              </w:rPr>
              <w:t xml:space="preserve">WI </w:t>
            </w:r>
            <w:fldSimple w:instr=" DOCPROPERTY  RelatedWis  \* MERGEFORMAT ">
              <w:r>
                <w:rPr>
                  <w:noProof/>
                </w:rPr>
                <w:t>UIA</w:t>
              </w:r>
            </w:fldSimple>
            <w:r>
              <w:rPr>
                <w:noProof/>
              </w:rPr>
              <w:t xml:space="preserve"> </w:t>
            </w:r>
            <w:r w:rsidRPr="00176A19">
              <w:rPr>
                <w:rFonts w:eastAsia="Arial Unicode MS" w:cs="Arial"/>
                <w:i/>
                <w:szCs w:val="18"/>
                <w:lang w:eastAsia="ar-SA"/>
              </w:rPr>
              <w:t>Rel-1</w:t>
            </w:r>
            <w:r>
              <w:rPr>
                <w:rFonts w:eastAsia="Arial Unicode MS" w:cs="Arial"/>
                <w:i/>
                <w:szCs w:val="18"/>
                <w:lang w:eastAsia="ar-SA"/>
              </w:rPr>
              <w:t>8</w:t>
            </w:r>
            <w:r w:rsidRPr="00176A19">
              <w:rPr>
                <w:rFonts w:eastAsia="Arial Unicode MS" w:cs="Arial"/>
                <w:i/>
                <w:szCs w:val="18"/>
                <w:lang w:eastAsia="ar-SA"/>
              </w:rPr>
              <w:t xml:space="preserve"> CR</w:t>
            </w:r>
            <w:r w:rsidRPr="00176A19">
              <w:rPr>
                <w:i/>
              </w:rPr>
              <w:t>0</w:t>
            </w:r>
            <w:r>
              <w:rPr>
                <w:i/>
              </w:rPr>
              <w:t>592</w:t>
            </w:r>
            <w:r w:rsidRPr="00176A19">
              <w:rPr>
                <w:rFonts w:eastAsia="Arial Unicode MS" w:cs="Arial"/>
                <w:i/>
                <w:szCs w:val="18"/>
                <w:lang w:eastAsia="ar-SA"/>
              </w:rPr>
              <w:t>R- Cat F</w:t>
            </w:r>
          </w:p>
        </w:tc>
      </w:tr>
      <w:tr w:rsidR="0050485B" w:rsidRPr="00A75C05" w14:paraId="048ECDFE"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705B13" w14:textId="44DF579C" w:rsidR="0050485B" w:rsidRPr="00A75C05" w:rsidRDefault="0050485B" w:rsidP="0050485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62CC62" w14:textId="29DF1934" w:rsidR="0050485B" w:rsidRPr="000001AA" w:rsidRDefault="00B54707" w:rsidP="0050485B">
            <w:pPr>
              <w:snapToGrid w:val="0"/>
              <w:spacing w:after="0" w:line="240" w:lineRule="auto"/>
            </w:pPr>
            <w:hyperlink r:id="rId96" w:history="1">
              <w:r w:rsidR="0050485B">
                <w:rPr>
                  <w:rStyle w:val="Hyperlink"/>
                </w:rPr>
                <w:t>S1-240013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479568" w14:textId="5B237AAD" w:rsidR="0050485B" w:rsidRPr="000001AA" w:rsidRDefault="0050485B" w:rsidP="0050485B">
            <w:pPr>
              <w:snapToGrid w:val="0"/>
              <w:spacing w:after="0" w:line="240" w:lineRule="auto"/>
            </w:pPr>
            <w:r w:rsidRPr="000001AA">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3B8D66" w14:textId="6E612959" w:rsidR="0050485B" w:rsidRPr="000001AA" w:rsidRDefault="0050485B" w:rsidP="0050485B">
            <w:pPr>
              <w:snapToGrid w:val="0"/>
              <w:spacing w:after="0" w:line="240" w:lineRule="auto"/>
            </w:pPr>
            <w:r>
              <w:t xml:space="preserve">22.115v18.0.0 </w:t>
            </w:r>
            <w:r w:rsidRPr="000001AA">
              <w:t>Removal of UIA charging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AAC5AFF"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2BB36B" w14:textId="5FD87C25" w:rsidR="0050485B" w:rsidRPr="00A75C05" w:rsidRDefault="0050485B" w:rsidP="0050485B">
            <w:pPr>
              <w:spacing w:after="0" w:line="240" w:lineRule="auto"/>
              <w:rPr>
                <w:rFonts w:eastAsia="Arial Unicode MS" w:cs="Arial"/>
                <w:szCs w:val="18"/>
                <w:lang w:eastAsia="ar-SA"/>
              </w:rPr>
            </w:pPr>
            <w:r w:rsidRPr="00A6307B">
              <w:rPr>
                <w:rFonts w:eastAsia="Arial Unicode MS" w:cs="Arial"/>
                <w:i/>
                <w:szCs w:val="18"/>
                <w:lang w:eastAsia="ar-SA"/>
              </w:rPr>
              <w:t xml:space="preserve">WI </w:t>
            </w:r>
            <w:fldSimple w:instr=" DOCPROPERTY  RelatedWis  \* MERGEFORMAT ">
              <w:r w:rsidRPr="00A6307B">
                <w:rPr>
                  <w:noProof/>
                </w:rPr>
                <w:t>UIA</w:t>
              </w:r>
            </w:fldSimple>
            <w:r w:rsidRPr="00A6307B">
              <w:rPr>
                <w:noProof/>
              </w:rPr>
              <w:t xml:space="preserve"> </w:t>
            </w:r>
            <w:r w:rsidRPr="00A6307B">
              <w:rPr>
                <w:rFonts w:eastAsia="Arial Unicode MS" w:cs="Arial"/>
                <w:i/>
                <w:szCs w:val="18"/>
                <w:lang w:eastAsia="ar-SA"/>
              </w:rPr>
              <w:t>Rel-18 CR</w:t>
            </w:r>
            <w:r w:rsidRPr="00A6307B">
              <w:rPr>
                <w:i/>
              </w:rPr>
              <w:t>0</w:t>
            </w:r>
            <w:r>
              <w:rPr>
                <w:i/>
              </w:rPr>
              <w:t>108</w:t>
            </w:r>
            <w:r w:rsidRPr="00A6307B">
              <w:rPr>
                <w:rFonts w:eastAsia="Arial Unicode MS" w:cs="Arial"/>
                <w:i/>
                <w:szCs w:val="18"/>
                <w:lang w:eastAsia="ar-SA"/>
              </w:rPr>
              <w:t>R- Cat F</w:t>
            </w:r>
          </w:p>
        </w:tc>
      </w:tr>
      <w:tr w:rsidR="0050485B" w:rsidRPr="00A75C05" w14:paraId="57340461"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812CA3" w14:textId="110375B7" w:rsidR="0050485B" w:rsidRPr="00A75C05" w:rsidRDefault="0050485B" w:rsidP="0050485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9A6AB8" w14:textId="7E9EB864" w:rsidR="0050485B" w:rsidRPr="000001AA" w:rsidRDefault="00B54707" w:rsidP="0050485B">
            <w:pPr>
              <w:snapToGrid w:val="0"/>
              <w:spacing w:after="0" w:line="240" w:lineRule="auto"/>
            </w:pPr>
            <w:hyperlink r:id="rId97" w:history="1">
              <w:r w:rsidR="0050485B">
                <w:rPr>
                  <w:rStyle w:val="Hyperlink"/>
                </w:rPr>
                <w:t>S1-240049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FD1F62" w14:textId="30CFE663" w:rsidR="0050485B" w:rsidRPr="000001AA" w:rsidRDefault="0050485B" w:rsidP="0050485B">
            <w:pPr>
              <w:snapToGrid w:val="0"/>
              <w:spacing w:after="0" w:line="240" w:lineRule="auto"/>
            </w:pPr>
            <w:r w:rsidRPr="000001AA">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A9ED41" w14:textId="6D70631B" w:rsidR="0050485B" w:rsidRPr="000001AA" w:rsidRDefault="0050485B" w:rsidP="0050485B">
            <w:pPr>
              <w:snapToGrid w:val="0"/>
              <w:spacing w:after="0" w:line="240" w:lineRule="auto"/>
            </w:pPr>
            <w:r>
              <w:t xml:space="preserve">22.261v18.12.0 </w:t>
            </w:r>
            <w:r w:rsidRPr="000001AA">
              <w:t>Removal of non-implemented EASNS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7FFE427"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E08AA8" w14:textId="0847D4BA" w:rsidR="0050485B" w:rsidRPr="00A75C05" w:rsidRDefault="0050485B" w:rsidP="0050485B">
            <w:pPr>
              <w:spacing w:after="0" w:line="240" w:lineRule="auto"/>
              <w:rPr>
                <w:rFonts w:eastAsia="Arial Unicode MS" w:cs="Arial"/>
                <w:szCs w:val="18"/>
                <w:lang w:eastAsia="ar-SA"/>
              </w:rPr>
            </w:pPr>
            <w:r w:rsidRPr="00A6307B">
              <w:rPr>
                <w:rFonts w:eastAsia="Arial Unicode MS" w:cs="Arial"/>
                <w:i/>
                <w:szCs w:val="18"/>
                <w:lang w:eastAsia="ar-SA"/>
              </w:rPr>
              <w:t xml:space="preserve">WI </w:t>
            </w:r>
            <w:r>
              <w:t>EASNS</w:t>
            </w:r>
            <w:r w:rsidRPr="00A6307B">
              <w:rPr>
                <w:rFonts w:eastAsia="Arial Unicode MS" w:cs="Arial"/>
                <w:i/>
                <w:szCs w:val="18"/>
                <w:lang w:eastAsia="ar-SA"/>
              </w:rPr>
              <w:t xml:space="preserve"> Rel-18 CR</w:t>
            </w:r>
            <w:r>
              <w:rPr>
                <w:i/>
              </w:rPr>
              <w:t>0766</w:t>
            </w:r>
            <w:r w:rsidRPr="00A6307B">
              <w:rPr>
                <w:rFonts w:eastAsia="Arial Unicode MS" w:cs="Arial"/>
                <w:i/>
                <w:szCs w:val="18"/>
                <w:lang w:eastAsia="ar-SA"/>
              </w:rPr>
              <w:t>R- Cat F</w:t>
            </w:r>
          </w:p>
        </w:tc>
      </w:tr>
      <w:tr w:rsidR="0050485B" w:rsidRPr="00A75C05" w14:paraId="6E1E522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8E3AB" w14:textId="3FFB6A18" w:rsidR="0050485B" w:rsidRPr="00A75C05" w:rsidRDefault="0050485B" w:rsidP="005048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62D636" w14:textId="48229AA1" w:rsidR="0050485B" w:rsidRPr="000001AA" w:rsidRDefault="00B54707" w:rsidP="0050485B">
            <w:pPr>
              <w:snapToGrid w:val="0"/>
              <w:spacing w:after="0" w:line="240" w:lineRule="auto"/>
            </w:pPr>
            <w:hyperlink r:id="rId98" w:history="1">
              <w:r w:rsidR="0050485B">
                <w:rPr>
                  <w:rStyle w:val="Hyperlink"/>
                </w:rPr>
                <w:t>S1-240058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C0AD36" w14:textId="32C6326A" w:rsidR="0050485B" w:rsidRPr="000001AA" w:rsidRDefault="0050485B" w:rsidP="0050485B">
            <w:pPr>
              <w:snapToGrid w:val="0"/>
              <w:spacing w:after="0" w:line="240" w:lineRule="auto"/>
            </w:pPr>
            <w:r w:rsidRPr="000001AA">
              <w:t>Samsung,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C1BC85" w14:textId="01265682" w:rsidR="0050485B" w:rsidRPr="000001AA" w:rsidRDefault="0050485B" w:rsidP="0050485B">
            <w:pPr>
              <w:snapToGrid w:val="0"/>
              <w:spacing w:after="0" w:line="240" w:lineRule="auto"/>
            </w:pPr>
            <w:r w:rsidRPr="000001AA">
              <w:t>Rel-18 Alignment of Stage 1 with results for SEI</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46A143C"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96F413" w14:textId="54F3D31A" w:rsidR="0050485B" w:rsidRPr="00A75C05" w:rsidRDefault="0050485B" w:rsidP="0050485B">
            <w:pPr>
              <w:spacing w:after="0" w:line="240" w:lineRule="auto"/>
              <w:rPr>
                <w:rFonts w:eastAsia="Arial Unicode MS" w:cs="Arial"/>
                <w:szCs w:val="18"/>
                <w:lang w:eastAsia="ar-SA"/>
              </w:rPr>
            </w:pPr>
          </w:p>
        </w:tc>
      </w:tr>
      <w:tr w:rsidR="0050485B" w:rsidRPr="00A75C05" w14:paraId="71DBFB96"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433096" w14:textId="497B81A6" w:rsidR="0050485B" w:rsidRPr="00A75C05" w:rsidRDefault="0050485B" w:rsidP="0050485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ABB2CC" w14:textId="0957FB0C" w:rsidR="0050485B" w:rsidRPr="000001AA" w:rsidRDefault="00B54707" w:rsidP="0050485B">
            <w:pPr>
              <w:snapToGrid w:val="0"/>
              <w:spacing w:after="0" w:line="240" w:lineRule="auto"/>
            </w:pPr>
            <w:hyperlink r:id="rId99" w:history="1">
              <w:r w:rsidR="0050485B">
                <w:rPr>
                  <w:rStyle w:val="Hyperlink"/>
                </w:rPr>
                <w:t>S1-240059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F720D0" w14:textId="7888ED2A" w:rsidR="0050485B" w:rsidRPr="000001AA" w:rsidRDefault="0050485B" w:rsidP="0050485B">
            <w:pPr>
              <w:snapToGrid w:val="0"/>
              <w:spacing w:after="0" w:line="240" w:lineRule="auto"/>
            </w:pPr>
            <w:r w:rsidRPr="000001AA">
              <w:t>Samsung,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B2AA33" w14:textId="73F46975" w:rsidR="0050485B" w:rsidRPr="000001AA" w:rsidRDefault="0050485B" w:rsidP="0050485B">
            <w:pPr>
              <w:snapToGrid w:val="0"/>
              <w:spacing w:after="0" w:line="240" w:lineRule="auto"/>
            </w:pPr>
            <w:r>
              <w:t xml:space="preserve">22.104v18.3.0 </w:t>
            </w:r>
            <w:r w:rsidRPr="000001AA">
              <w:t>Alignment for Smart Energy Infrastructure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D3829D1"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A8EEBF" w14:textId="02595FBA" w:rsidR="0050485B" w:rsidRPr="00A75C05" w:rsidRDefault="0050485B" w:rsidP="0050485B">
            <w:pPr>
              <w:spacing w:after="0" w:line="240" w:lineRule="auto"/>
              <w:rPr>
                <w:rFonts w:eastAsia="Arial Unicode MS" w:cs="Arial"/>
                <w:szCs w:val="18"/>
                <w:lang w:eastAsia="ar-SA"/>
              </w:rPr>
            </w:pPr>
            <w:r w:rsidRPr="00A6307B">
              <w:rPr>
                <w:rFonts w:eastAsia="Arial Unicode MS" w:cs="Arial"/>
                <w:i/>
                <w:szCs w:val="18"/>
                <w:lang w:eastAsia="ar-SA"/>
              </w:rPr>
              <w:t xml:space="preserve">WI </w:t>
            </w:r>
            <w:r>
              <w:t xml:space="preserve">SEI </w:t>
            </w:r>
            <w:r w:rsidRPr="00A6307B">
              <w:rPr>
                <w:rFonts w:eastAsia="Arial Unicode MS" w:cs="Arial"/>
                <w:i/>
                <w:szCs w:val="18"/>
                <w:lang w:eastAsia="ar-SA"/>
              </w:rPr>
              <w:t>Rel-18 CR</w:t>
            </w:r>
            <w:r w:rsidRPr="00A6307B">
              <w:rPr>
                <w:i/>
              </w:rPr>
              <w:t>0</w:t>
            </w:r>
            <w:r>
              <w:rPr>
                <w:i/>
              </w:rPr>
              <w:t>098</w:t>
            </w:r>
            <w:r w:rsidRPr="00A6307B">
              <w:rPr>
                <w:rFonts w:eastAsia="Arial Unicode MS" w:cs="Arial"/>
                <w:i/>
                <w:szCs w:val="18"/>
                <w:lang w:eastAsia="ar-SA"/>
              </w:rPr>
              <w:t>R- Cat F</w:t>
            </w:r>
          </w:p>
        </w:tc>
      </w:tr>
      <w:tr w:rsidR="0050485B" w:rsidRPr="00A75C05" w14:paraId="204E6A6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4FA068" w14:textId="3E037464" w:rsidR="0050485B" w:rsidRPr="00A75C05" w:rsidRDefault="0050485B" w:rsidP="0050485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C97372" w14:textId="7331CA97" w:rsidR="0050485B" w:rsidRPr="000001AA" w:rsidRDefault="00B54707" w:rsidP="0050485B">
            <w:pPr>
              <w:snapToGrid w:val="0"/>
              <w:spacing w:after="0" w:line="240" w:lineRule="auto"/>
            </w:pPr>
            <w:hyperlink r:id="rId100" w:history="1">
              <w:r w:rsidR="0050485B">
                <w:rPr>
                  <w:rStyle w:val="Hyperlink"/>
                </w:rPr>
                <w:t>S1-240060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5EC90F" w14:textId="37FF4A3C" w:rsidR="0050485B" w:rsidRPr="000001AA" w:rsidRDefault="0050485B" w:rsidP="0050485B">
            <w:pPr>
              <w:snapToGrid w:val="0"/>
              <w:spacing w:after="0" w:line="240" w:lineRule="auto"/>
            </w:pPr>
            <w:r w:rsidRPr="000001AA">
              <w:t>Samsung,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542CD3" w14:textId="1074E855" w:rsidR="0050485B" w:rsidRPr="000001AA" w:rsidRDefault="0050485B" w:rsidP="0050485B">
            <w:pPr>
              <w:snapToGrid w:val="0"/>
              <w:spacing w:after="0" w:line="240" w:lineRule="auto"/>
            </w:pPr>
            <w:r>
              <w:t xml:space="preserve">22.261v18.12.0 </w:t>
            </w:r>
            <w:r w:rsidRPr="000001AA">
              <w:t>Alignment for Smart Energy Infrastructure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A487577"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CF35C3" w14:textId="45736B45" w:rsidR="0050485B" w:rsidRPr="00A75C05" w:rsidRDefault="0050485B" w:rsidP="0050485B">
            <w:pPr>
              <w:spacing w:after="0" w:line="240" w:lineRule="auto"/>
              <w:rPr>
                <w:rFonts w:eastAsia="Arial Unicode MS" w:cs="Arial"/>
                <w:szCs w:val="18"/>
                <w:lang w:eastAsia="ar-SA"/>
              </w:rPr>
            </w:pPr>
            <w:r w:rsidRPr="00A6307B">
              <w:rPr>
                <w:rFonts w:eastAsia="Arial Unicode MS" w:cs="Arial"/>
                <w:i/>
                <w:szCs w:val="18"/>
                <w:lang w:eastAsia="ar-SA"/>
              </w:rPr>
              <w:t xml:space="preserve">WI </w:t>
            </w:r>
            <w:r>
              <w:t xml:space="preserve">SEI </w:t>
            </w:r>
            <w:r w:rsidRPr="00A6307B">
              <w:rPr>
                <w:rFonts w:eastAsia="Arial Unicode MS" w:cs="Arial"/>
                <w:i/>
                <w:szCs w:val="18"/>
                <w:lang w:eastAsia="ar-SA"/>
              </w:rPr>
              <w:t>Rel-18 CR</w:t>
            </w:r>
            <w:r w:rsidRPr="00A6307B">
              <w:rPr>
                <w:i/>
              </w:rPr>
              <w:t>0</w:t>
            </w:r>
            <w:r>
              <w:rPr>
                <w:i/>
              </w:rPr>
              <w:t>771</w:t>
            </w:r>
            <w:r w:rsidRPr="00A6307B">
              <w:rPr>
                <w:rFonts w:eastAsia="Arial Unicode MS" w:cs="Arial"/>
                <w:i/>
                <w:szCs w:val="18"/>
                <w:lang w:eastAsia="ar-SA"/>
              </w:rPr>
              <w:t>R- Cat F</w:t>
            </w:r>
          </w:p>
        </w:tc>
      </w:tr>
      <w:tr w:rsidR="0050485B" w:rsidRPr="00A75C05" w14:paraId="38C04840"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5404B2" w14:textId="038E582C" w:rsidR="0050485B" w:rsidRPr="00A75C05" w:rsidRDefault="0050485B" w:rsidP="005048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450B5C" w14:textId="77BE0315" w:rsidR="0050485B" w:rsidRPr="000001AA" w:rsidRDefault="00B54707" w:rsidP="0050485B">
            <w:pPr>
              <w:snapToGrid w:val="0"/>
              <w:spacing w:after="0" w:line="240" w:lineRule="auto"/>
            </w:pPr>
            <w:hyperlink r:id="rId101" w:history="1">
              <w:r w:rsidR="0050485B">
                <w:rPr>
                  <w:rStyle w:val="Hyperlink"/>
                </w:rPr>
                <w:t>S1-240088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D1BB70" w14:textId="6AE202D1" w:rsidR="0050485B" w:rsidRPr="000001AA" w:rsidRDefault="0050485B" w:rsidP="0050485B">
            <w:pPr>
              <w:snapToGrid w:val="0"/>
              <w:spacing w:after="0" w:line="240" w:lineRule="auto"/>
            </w:pPr>
            <w:r w:rsidRPr="000001AA">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108A8E" w14:textId="6A32A140" w:rsidR="0050485B" w:rsidRPr="000001AA" w:rsidRDefault="0050485B" w:rsidP="0050485B">
            <w:pPr>
              <w:snapToGrid w:val="0"/>
              <w:spacing w:after="0" w:line="240" w:lineRule="auto"/>
            </w:pPr>
            <w:r w:rsidRPr="000001AA">
              <w:t>Clean-up of Rel-18 PALS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A065BF"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6C031D" w14:textId="7449838B" w:rsidR="0050485B" w:rsidRPr="00A75C05" w:rsidRDefault="0050485B" w:rsidP="0050485B">
            <w:pPr>
              <w:spacing w:after="0" w:line="240" w:lineRule="auto"/>
              <w:rPr>
                <w:rFonts w:eastAsia="Arial Unicode MS" w:cs="Arial"/>
                <w:szCs w:val="18"/>
                <w:lang w:eastAsia="ar-SA"/>
              </w:rPr>
            </w:pPr>
          </w:p>
        </w:tc>
      </w:tr>
      <w:tr w:rsidR="0050485B" w:rsidRPr="00A75C05" w14:paraId="33724E61" w14:textId="77777777" w:rsidTr="0050485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25286C" w14:textId="54002B8F" w:rsidR="0050485B" w:rsidRPr="00A75C05" w:rsidRDefault="0050485B" w:rsidP="0050485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8C9EDC" w14:textId="3F25F0E1" w:rsidR="0050485B" w:rsidRPr="000001AA" w:rsidRDefault="00B54707" w:rsidP="0050485B">
            <w:pPr>
              <w:snapToGrid w:val="0"/>
              <w:spacing w:after="0" w:line="240" w:lineRule="auto"/>
            </w:pPr>
            <w:hyperlink r:id="rId102" w:history="1">
              <w:r w:rsidR="0050485B">
                <w:rPr>
                  <w:rStyle w:val="Hyperlink"/>
                </w:rPr>
                <w:t>S1-240145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B73FC8" w14:textId="68A56A54" w:rsidR="0050485B" w:rsidRPr="000001AA" w:rsidRDefault="0050485B" w:rsidP="0050485B">
            <w:pPr>
              <w:snapToGrid w:val="0"/>
              <w:spacing w:after="0" w:line="240" w:lineRule="auto"/>
            </w:pPr>
            <w:r w:rsidRPr="000001AA">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1697AD" w14:textId="4EF8829E" w:rsidR="0050485B" w:rsidRPr="000001AA" w:rsidRDefault="0050485B" w:rsidP="0050485B">
            <w:pPr>
              <w:snapToGrid w:val="0"/>
              <w:spacing w:after="0" w:line="240" w:lineRule="auto"/>
            </w:pPr>
            <w:r>
              <w:t xml:space="preserve">22.261v18.2.0 </w:t>
            </w:r>
            <w:r w:rsidRPr="000001AA">
              <w:t xml:space="preserve">CR for Clean-up of Rel-18 PALS Requirements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1C58E49"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F0301A" w14:textId="6E468690" w:rsidR="0050485B" w:rsidRPr="00A75C05" w:rsidRDefault="0050485B" w:rsidP="0050485B">
            <w:pPr>
              <w:spacing w:after="0" w:line="240" w:lineRule="auto"/>
              <w:rPr>
                <w:rFonts w:eastAsia="Arial Unicode MS" w:cs="Arial"/>
                <w:szCs w:val="18"/>
                <w:lang w:eastAsia="ar-SA"/>
              </w:rPr>
            </w:pPr>
            <w:r w:rsidRPr="00A6307B">
              <w:rPr>
                <w:rFonts w:eastAsia="Arial Unicode MS" w:cs="Arial"/>
                <w:i/>
                <w:szCs w:val="18"/>
                <w:lang w:eastAsia="ar-SA"/>
              </w:rPr>
              <w:t xml:space="preserve">WI </w:t>
            </w:r>
            <w:r>
              <w:t>PALS</w:t>
            </w:r>
            <w:r w:rsidRPr="00A6307B">
              <w:rPr>
                <w:noProof/>
              </w:rPr>
              <w:t xml:space="preserve"> </w:t>
            </w:r>
            <w:r w:rsidRPr="00A6307B">
              <w:rPr>
                <w:rFonts w:eastAsia="Arial Unicode MS" w:cs="Arial"/>
                <w:i/>
                <w:szCs w:val="18"/>
                <w:lang w:eastAsia="ar-SA"/>
              </w:rPr>
              <w:t>Rel-18 CR</w:t>
            </w:r>
            <w:r>
              <w:rPr>
                <w:i/>
              </w:rPr>
              <w:t>0782</w:t>
            </w:r>
            <w:r w:rsidRPr="00A6307B">
              <w:rPr>
                <w:rFonts w:eastAsia="Arial Unicode MS" w:cs="Arial"/>
                <w:i/>
                <w:szCs w:val="18"/>
                <w:lang w:eastAsia="ar-SA"/>
              </w:rPr>
              <w:t>R- Cat F</w:t>
            </w:r>
          </w:p>
        </w:tc>
      </w:tr>
      <w:tr w:rsidR="0050485B" w:rsidRPr="00A75C05" w14:paraId="2C189BC0"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FF21BA" w14:textId="4EC67087" w:rsidR="0050485B" w:rsidRPr="00A75C05" w:rsidRDefault="00F310BF" w:rsidP="005048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BDB92F" w14:textId="5ED74852" w:rsidR="0050485B" w:rsidRPr="000001AA" w:rsidRDefault="00B54707" w:rsidP="0050485B">
            <w:pPr>
              <w:snapToGrid w:val="0"/>
              <w:spacing w:after="0" w:line="240" w:lineRule="auto"/>
            </w:pPr>
            <w:hyperlink r:id="rId103" w:history="1">
              <w:r w:rsidR="0050485B">
                <w:rPr>
                  <w:rStyle w:val="Hyperlink"/>
                </w:rPr>
                <w:t>S1-240108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760709" w14:textId="22238351" w:rsidR="0050485B" w:rsidRPr="000001AA" w:rsidRDefault="0050485B" w:rsidP="0050485B">
            <w:pPr>
              <w:snapToGrid w:val="0"/>
              <w:spacing w:after="0" w:line="240" w:lineRule="auto"/>
            </w:pPr>
            <w:r w:rsidRPr="00A11FF0">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F89846" w14:textId="1DDB7CF2" w:rsidR="0050485B" w:rsidRPr="000001AA" w:rsidRDefault="0050485B" w:rsidP="0050485B">
            <w:pPr>
              <w:snapToGrid w:val="0"/>
              <w:spacing w:after="0" w:line="240" w:lineRule="auto"/>
            </w:pPr>
            <w:r w:rsidRPr="000001AA">
              <w:t>Alignment of TS 22.125 “</w:t>
            </w:r>
            <w:proofErr w:type="spellStart"/>
            <w:r w:rsidRPr="000001AA">
              <w:t>Uncrewed</w:t>
            </w:r>
            <w:proofErr w:type="spellEnd"/>
            <w:r w:rsidRPr="000001AA">
              <w:t xml:space="preserve"> Aerial System (UAS) support in 3GPP” with progress in other 3GPP WGs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F66B27"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799A13" w14:textId="6C31C8D2" w:rsidR="0050485B" w:rsidRPr="00A75C05" w:rsidRDefault="0050485B" w:rsidP="0050485B">
            <w:pPr>
              <w:spacing w:after="0" w:line="240" w:lineRule="auto"/>
              <w:rPr>
                <w:rFonts w:eastAsia="Arial Unicode MS" w:cs="Arial"/>
                <w:szCs w:val="18"/>
                <w:lang w:eastAsia="ar-SA"/>
              </w:rPr>
            </w:pPr>
          </w:p>
        </w:tc>
      </w:tr>
      <w:tr w:rsidR="0050485B" w:rsidRPr="00A75C05" w14:paraId="3073443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1BEE37" w14:textId="26E4328E" w:rsidR="0050485B" w:rsidRPr="00A75C05" w:rsidRDefault="00F310BF" w:rsidP="0050485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8E892D" w14:textId="2297714A" w:rsidR="0050485B" w:rsidRPr="000001AA" w:rsidRDefault="00B54707" w:rsidP="0050485B">
            <w:pPr>
              <w:snapToGrid w:val="0"/>
              <w:spacing w:after="0" w:line="240" w:lineRule="auto"/>
            </w:pPr>
            <w:hyperlink r:id="rId104" w:history="1">
              <w:r w:rsidR="0050485B">
                <w:rPr>
                  <w:rStyle w:val="Hyperlink"/>
                </w:rPr>
                <w:t>S1-240109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314AFB" w14:textId="65E564D6" w:rsidR="0050485B" w:rsidRPr="000001AA" w:rsidRDefault="0050485B" w:rsidP="0050485B">
            <w:pPr>
              <w:snapToGrid w:val="0"/>
              <w:spacing w:after="0" w:line="240" w:lineRule="auto"/>
            </w:pPr>
            <w:r w:rsidRPr="00A11FF0">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164B89" w14:textId="6E076783" w:rsidR="0050485B" w:rsidRPr="000001AA" w:rsidRDefault="00F310BF" w:rsidP="0050485B">
            <w:pPr>
              <w:snapToGrid w:val="0"/>
              <w:spacing w:after="0" w:line="240" w:lineRule="auto"/>
            </w:pPr>
            <w:r>
              <w:t xml:space="preserve">22.125v18.0.0 </w:t>
            </w:r>
            <w:r w:rsidR="0050485B" w:rsidRPr="000001AA">
              <w:t>Alignment of TS 22.125 “</w:t>
            </w:r>
            <w:proofErr w:type="spellStart"/>
            <w:r w:rsidR="0050485B" w:rsidRPr="000001AA">
              <w:t>Uncrewed</w:t>
            </w:r>
            <w:proofErr w:type="spellEnd"/>
            <w:r w:rsidR="0050485B" w:rsidRPr="000001AA">
              <w:t xml:space="preserve"> Aerial System (UAS) support in 3GPP” with progress in other 3GPP WGs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5CA422"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5F6DF1" w14:textId="313C8DCF" w:rsidR="0050485B" w:rsidRDefault="0050485B" w:rsidP="0050485B">
            <w:pPr>
              <w:spacing w:after="0" w:line="240" w:lineRule="auto"/>
              <w:rPr>
                <w:rFonts w:eastAsia="Arial Unicode MS" w:cs="Arial"/>
                <w:i/>
                <w:szCs w:val="18"/>
                <w:lang w:eastAsia="ar-SA"/>
              </w:rPr>
            </w:pPr>
            <w:r w:rsidRPr="00A6307B">
              <w:rPr>
                <w:rFonts w:eastAsia="Arial Unicode MS" w:cs="Arial"/>
                <w:i/>
                <w:szCs w:val="18"/>
                <w:lang w:eastAsia="ar-SA"/>
              </w:rPr>
              <w:t xml:space="preserve">WI </w:t>
            </w:r>
            <w:r w:rsidR="00F310BF" w:rsidRPr="00F310BF">
              <w:rPr>
                <w:highlight w:val="yellow"/>
              </w:rPr>
              <w:fldChar w:fldCharType="begin"/>
            </w:r>
            <w:r w:rsidR="00F310BF" w:rsidRPr="00F310BF">
              <w:rPr>
                <w:highlight w:val="yellow"/>
              </w:rPr>
              <w:instrText xml:space="preserve"> DOCPROPERTY  RelatedWis  \* MERGEFORMAT </w:instrText>
            </w:r>
            <w:r w:rsidR="00F310BF" w:rsidRPr="00F310BF">
              <w:rPr>
                <w:highlight w:val="yellow"/>
              </w:rPr>
              <w:fldChar w:fldCharType="separate"/>
            </w:r>
            <w:r w:rsidR="00F310BF" w:rsidRPr="00F310BF">
              <w:rPr>
                <w:noProof/>
                <w:highlight w:val="yellow"/>
              </w:rPr>
              <w:t>TEI18</w:t>
            </w:r>
            <w:r w:rsidR="00F310BF" w:rsidRPr="00F310BF">
              <w:rPr>
                <w:noProof/>
                <w:highlight w:val="yellow"/>
              </w:rPr>
              <w:fldChar w:fldCharType="end"/>
            </w:r>
            <w:r w:rsidR="00F310BF">
              <w:rPr>
                <w:noProof/>
              </w:rPr>
              <w:t xml:space="preserve"> </w:t>
            </w:r>
            <w:r w:rsidRPr="00A6307B">
              <w:rPr>
                <w:rFonts w:eastAsia="Arial Unicode MS" w:cs="Arial"/>
                <w:i/>
                <w:szCs w:val="18"/>
                <w:lang w:eastAsia="ar-SA"/>
              </w:rPr>
              <w:t>Rel-18 CR</w:t>
            </w:r>
            <w:r w:rsidRPr="00A6307B">
              <w:rPr>
                <w:i/>
              </w:rPr>
              <w:t>0</w:t>
            </w:r>
            <w:r w:rsidR="00F310BF">
              <w:rPr>
                <w:i/>
              </w:rPr>
              <w:t>051</w:t>
            </w:r>
            <w:r w:rsidRPr="00A6307B">
              <w:rPr>
                <w:rFonts w:eastAsia="Arial Unicode MS" w:cs="Arial"/>
                <w:i/>
                <w:szCs w:val="18"/>
                <w:lang w:eastAsia="ar-SA"/>
              </w:rPr>
              <w:t>R- Cat F</w:t>
            </w:r>
          </w:p>
          <w:p w14:paraId="4D116C44" w14:textId="32E9B947" w:rsidR="00F310BF" w:rsidRPr="00A75C05" w:rsidRDefault="00F310BF" w:rsidP="0050485B">
            <w:pPr>
              <w:spacing w:after="0" w:line="240" w:lineRule="auto"/>
              <w:rPr>
                <w:rFonts w:eastAsia="Arial Unicode MS" w:cs="Arial"/>
                <w:szCs w:val="18"/>
                <w:lang w:eastAsia="ar-SA"/>
              </w:rPr>
            </w:pPr>
            <w:r>
              <w:rPr>
                <w:rFonts w:eastAsia="Arial Unicode MS" w:cs="Arial"/>
                <w:i/>
                <w:szCs w:val="18"/>
                <w:lang w:eastAsia="ar-SA"/>
              </w:rPr>
              <w:t>Use corresponding WI Code</w:t>
            </w:r>
          </w:p>
        </w:tc>
      </w:tr>
      <w:tr w:rsidR="00F310BF" w:rsidRPr="00A75C05" w14:paraId="3F4EF691"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6F3DAA" w14:textId="77777777" w:rsidR="00F310BF" w:rsidRPr="00A75C05" w:rsidRDefault="00F310BF" w:rsidP="00B5470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9D74A8" w14:textId="16A68B43" w:rsidR="00F310BF" w:rsidRPr="000001AA" w:rsidRDefault="00B54707" w:rsidP="00B54707">
            <w:pPr>
              <w:snapToGrid w:val="0"/>
              <w:spacing w:after="0" w:line="240" w:lineRule="auto"/>
            </w:pPr>
            <w:hyperlink r:id="rId105" w:history="1">
              <w:r w:rsidR="00F310BF">
                <w:rPr>
                  <w:rStyle w:val="Hyperlink"/>
                </w:rPr>
                <w:t>S1-240141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9118F7" w14:textId="77777777" w:rsidR="00F310BF" w:rsidRPr="000001AA" w:rsidRDefault="00F310BF" w:rsidP="00B54707">
            <w:pPr>
              <w:snapToGrid w:val="0"/>
              <w:spacing w:after="0" w:line="240" w:lineRule="auto"/>
            </w:pPr>
            <w:r>
              <w:t>Qualcomm</w:t>
            </w:r>
            <w:r w:rsidRPr="00BE5BAB">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777D98" w14:textId="77777777" w:rsidR="00F310BF" w:rsidRPr="000001AA" w:rsidRDefault="00F310BF" w:rsidP="00B54707">
            <w:pPr>
              <w:snapToGrid w:val="0"/>
              <w:spacing w:after="0" w:line="240" w:lineRule="auto"/>
            </w:pPr>
            <w:r w:rsidRPr="000001AA">
              <w:t>Discussion on Rel-18 VMR requirements clean-up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D19FD19" w14:textId="77777777" w:rsidR="00F310BF" w:rsidRPr="00A75C05" w:rsidRDefault="00F310BF"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0F697E" w14:textId="00754806" w:rsidR="00F310BF" w:rsidRPr="00A75C05" w:rsidRDefault="00F310BF" w:rsidP="00B54707">
            <w:pPr>
              <w:spacing w:after="0" w:line="240" w:lineRule="auto"/>
              <w:rPr>
                <w:rFonts w:eastAsia="Arial Unicode MS" w:cs="Arial"/>
                <w:szCs w:val="18"/>
                <w:lang w:eastAsia="ar-SA"/>
              </w:rPr>
            </w:pPr>
          </w:p>
        </w:tc>
      </w:tr>
      <w:tr w:rsidR="0050485B" w:rsidRPr="00A75C05" w14:paraId="5B103B65"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0CF82D" w14:textId="7CA8E13E" w:rsidR="0050485B" w:rsidRPr="00A75C05" w:rsidRDefault="00F310BF" w:rsidP="005048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99BC66" w14:textId="4D3AF9B3" w:rsidR="0050485B" w:rsidRPr="000001AA" w:rsidRDefault="00B54707" w:rsidP="0050485B">
            <w:pPr>
              <w:snapToGrid w:val="0"/>
              <w:spacing w:after="0" w:line="240" w:lineRule="auto"/>
            </w:pPr>
            <w:hyperlink r:id="rId106" w:history="1">
              <w:r w:rsidR="0050485B">
                <w:rPr>
                  <w:rStyle w:val="Hyperlink"/>
                </w:rPr>
                <w:t>S1-240118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DD7E08" w14:textId="3E8A2A27" w:rsidR="0050485B" w:rsidRPr="000001AA" w:rsidRDefault="0050485B" w:rsidP="0050485B">
            <w:pPr>
              <w:snapToGrid w:val="0"/>
              <w:spacing w:after="0" w:line="240" w:lineRule="auto"/>
            </w:pPr>
            <w:r w:rsidRPr="000001AA">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38BED0" w14:textId="43D9BDAF" w:rsidR="0050485B" w:rsidRPr="000001AA" w:rsidRDefault="0050485B" w:rsidP="0050485B">
            <w:pPr>
              <w:snapToGrid w:val="0"/>
              <w:spacing w:after="0" w:line="240" w:lineRule="auto"/>
            </w:pPr>
            <w:r w:rsidRPr="000001AA">
              <w:t>Discussion of Aligning Performance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8FD1D75" w14:textId="77777777" w:rsidR="0050485B" w:rsidRPr="00A75C05" w:rsidRDefault="0050485B"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6000ED" w14:textId="2E58C82D" w:rsidR="0050485B" w:rsidRPr="00A75C05" w:rsidRDefault="0050485B" w:rsidP="0050485B">
            <w:pPr>
              <w:spacing w:after="0" w:line="240" w:lineRule="auto"/>
              <w:rPr>
                <w:rFonts w:eastAsia="Arial Unicode MS" w:cs="Arial"/>
                <w:szCs w:val="18"/>
                <w:lang w:eastAsia="ar-SA"/>
              </w:rPr>
            </w:pPr>
          </w:p>
        </w:tc>
      </w:tr>
      <w:tr w:rsidR="00171984" w:rsidRPr="00012C8A" w14:paraId="326B800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3C681ECA" w:rsidR="00171984" w:rsidRPr="00012C8A" w:rsidRDefault="00171984" w:rsidP="00171984">
            <w:pPr>
              <w:pStyle w:val="Heading2"/>
            </w:pPr>
            <w:r>
              <w:t xml:space="preserve">Rel-18 correction and clarification CRs </w:t>
            </w:r>
          </w:p>
        </w:tc>
      </w:tr>
      <w:tr w:rsidR="00171984" w:rsidRPr="00A75C05" w14:paraId="11C77A94" w14:textId="77777777" w:rsidTr="00F310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878A1" w14:textId="413E469C" w:rsidR="00171984" w:rsidRPr="00A75C05" w:rsidRDefault="00F310BF" w:rsidP="0017198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89D32" w14:textId="18FF274F" w:rsidR="00171984" w:rsidRPr="000001AA" w:rsidRDefault="00B54707" w:rsidP="00171984">
            <w:pPr>
              <w:snapToGrid w:val="0"/>
              <w:spacing w:after="0" w:line="240" w:lineRule="auto"/>
            </w:pPr>
            <w:hyperlink r:id="rId107" w:history="1">
              <w:r w:rsidR="00171984">
                <w:rPr>
                  <w:rStyle w:val="Hyperlink"/>
                </w:rPr>
                <w:t>S1-240062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33F70" w14:textId="2CAD6107" w:rsidR="00171984" w:rsidRPr="000001AA" w:rsidRDefault="00171984" w:rsidP="00171984">
            <w:pPr>
              <w:snapToGrid w:val="0"/>
              <w:spacing w:after="0" w:line="240" w:lineRule="auto"/>
            </w:pPr>
            <w:proofErr w:type="spellStart"/>
            <w:r w:rsidRPr="000001AA">
              <w:t>Honor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756EFA" w14:textId="3E3AD886" w:rsidR="00171984" w:rsidRPr="000001AA" w:rsidRDefault="00F310BF" w:rsidP="00171984">
            <w:pPr>
              <w:snapToGrid w:val="0"/>
              <w:spacing w:after="0" w:line="240" w:lineRule="auto"/>
            </w:pPr>
            <w:r>
              <w:t xml:space="preserve">22.261v18.12.0 </w:t>
            </w:r>
            <w:r w:rsidR="00171984" w:rsidRPr="000001AA">
              <w:t>Clarification of 5G LAN-type service to enable UE-Satellite-UE communication with 5G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82F24A4" w14:textId="77777777" w:rsidR="00171984" w:rsidRPr="001A52C3" w:rsidRDefault="00171984" w:rsidP="0017198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C7B930" w14:textId="6B765CB5" w:rsidR="00F310BF" w:rsidRDefault="00F310BF" w:rsidP="00F310BF">
            <w:pPr>
              <w:spacing w:after="0" w:line="240" w:lineRule="auto"/>
              <w:rPr>
                <w:rFonts w:eastAsia="Arial Unicode MS" w:cs="Arial"/>
                <w:i/>
                <w:szCs w:val="18"/>
                <w:lang w:eastAsia="ar-SA"/>
              </w:rPr>
            </w:pPr>
            <w:r w:rsidRPr="00A6307B">
              <w:rPr>
                <w:rFonts w:eastAsia="Arial Unicode MS" w:cs="Arial"/>
                <w:i/>
                <w:szCs w:val="18"/>
                <w:lang w:eastAsia="ar-SA"/>
              </w:rPr>
              <w:t xml:space="preserve">WI </w:t>
            </w:r>
            <w:fldSimple w:instr=" DOCPROPERTY  RelatedWis  \* MERGEFORMAT ">
              <w:r w:rsidRPr="00161804">
                <w:rPr>
                  <w:noProof/>
                  <w:highlight w:val="yellow"/>
                </w:rPr>
                <w:t>5GSAT_Ph3</w:t>
              </w:r>
            </w:fldSimple>
            <w:r>
              <w:rPr>
                <w:noProof/>
              </w:rPr>
              <w:t xml:space="preserve"> </w:t>
            </w:r>
            <w:r w:rsidRPr="00A6307B">
              <w:rPr>
                <w:rFonts w:eastAsia="Arial Unicode MS" w:cs="Arial"/>
                <w:i/>
                <w:szCs w:val="18"/>
                <w:lang w:eastAsia="ar-SA"/>
              </w:rPr>
              <w:t>Rel-18 CR</w:t>
            </w:r>
            <w:r w:rsidRPr="00A6307B">
              <w:rPr>
                <w:i/>
              </w:rPr>
              <w:t>0</w:t>
            </w:r>
            <w:r>
              <w:rPr>
                <w:i/>
              </w:rPr>
              <w:t>773</w:t>
            </w:r>
            <w:r w:rsidRPr="00A6307B">
              <w:rPr>
                <w:rFonts w:eastAsia="Arial Unicode MS" w:cs="Arial"/>
                <w:i/>
                <w:szCs w:val="18"/>
                <w:lang w:eastAsia="ar-SA"/>
              </w:rPr>
              <w:t>R- Cat F</w:t>
            </w:r>
          </w:p>
          <w:p w14:paraId="36CF8297" w14:textId="612763B1" w:rsidR="00161804" w:rsidRDefault="00161804" w:rsidP="00F310BF">
            <w:pPr>
              <w:spacing w:after="0" w:line="240" w:lineRule="auto"/>
              <w:rPr>
                <w:rFonts w:eastAsia="Arial Unicode MS" w:cs="Arial"/>
                <w:i/>
                <w:szCs w:val="18"/>
                <w:lang w:eastAsia="ar-SA"/>
              </w:rPr>
            </w:pPr>
            <w:r>
              <w:rPr>
                <w:rFonts w:eastAsia="Arial Unicode MS" w:cs="Arial"/>
                <w:i/>
                <w:szCs w:val="18"/>
                <w:lang w:eastAsia="ar-SA"/>
              </w:rPr>
              <w:t>Use corresponding WI Code</w:t>
            </w:r>
          </w:p>
          <w:p w14:paraId="439DA4C9" w14:textId="6D1CFFAB" w:rsidR="00171984" w:rsidRPr="001A52C3" w:rsidRDefault="00171984" w:rsidP="00171984">
            <w:pPr>
              <w:spacing w:after="0" w:line="240" w:lineRule="auto"/>
            </w:pPr>
          </w:p>
        </w:tc>
      </w:tr>
      <w:tr w:rsidR="00F310BF" w:rsidRPr="00A75C05" w14:paraId="31FB4D0D" w14:textId="77777777" w:rsidTr="00F310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EF8A0E8" w14:textId="77777777" w:rsidR="00F310BF" w:rsidRPr="00F310BF" w:rsidRDefault="00F310BF" w:rsidP="00B54707">
            <w:pPr>
              <w:snapToGrid w:val="0"/>
              <w:spacing w:after="0" w:line="240" w:lineRule="auto"/>
              <w:rPr>
                <w:rFonts w:eastAsia="Times New Roman" w:cs="Arial"/>
                <w:szCs w:val="18"/>
                <w:lang w:eastAsia="ar-SA"/>
              </w:rPr>
            </w:pPr>
            <w:r w:rsidRPr="00F310B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341CF48" w14:textId="72D7AF2A" w:rsidR="00F310BF" w:rsidRPr="00F310BF" w:rsidRDefault="00B54707" w:rsidP="00B54707">
            <w:pPr>
              <w:snapToGrid w:val="0"/>
              <w:spacing w:after="0" w:line="240" w:lineRule="auto"/>
            </w:pPr>
            <w:hyperlink r:id="rId108" w:history="1">
              <w:r w:rsidR="00F310BF" w:rsidRPr="00F310BF">
                <w:rPr>
                  <w:rStyle w:val="Hyperlink"/>
                  <w:color w:val="auto"/>
                </w:rPr>
                <w:t>S1-240056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EB9BF50" w14:textId="77777777" w:rsidR="00F310BF" w:rsidRPr="00F310BF" w:rsidRDefault="00F310BF" w:rsidP="00B54707">
            <w:pPr>
              <w:snapToGrid w:val="0"/>
              <w:spacing w:after="0" w:line="240" w:lineRule="auto"/>
            </w:pPr>
            <w:proofErr w:type="spellStart"/>
            <w:r w:rsidRPr="00F310BF">
              <w:t>Honor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6ED6F2D" w14:textId="77777777" w:rsidR="00F310BF" w:rsidRPr="00F310BF" w:rsidRDefault="00F310BF" w:rsidP="00B54707">
            <w:pPr>
              <w:snapToGrid w:val="0"/>
              <w:spacing w:after="0" w:line="240" w:lineRule="auto"/>
            </w:pPr>
            <w:r w:rsidRPr="00F310BF">
              <w:t>22.261v18.12.0 Clarification of 5G LAN-type service to enable UE-Satellite-UE communication with 5G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4DCEE8CA" w14:textId="3AADEA55" w:rsidR="00F310BF" w:rsidRPr="00F310BF" w:rsidRDefault="00F310BF" w:rsidP="00B54707">
            <w:pPr>
              <w:snapToGrid w:val="0"/>
              <w:spacing w:after="0" w:line="240" w:lineRule="auto"/>
              <w:rPr>
                <w:rFonts w:eastAsia="Times New Roman" w:cs="Arial"/>
                <w:szCs w:val="18"/>
                <w:lang w:eastAsia="ar-SA"/>
              </w:rPr>
            </w:pPr>
            <w:r w:rsidRPr="00F310BF">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5C56640" w14:textId="77777777" w:rsidR="00F310BF" w:rsidRPr="00F310BF" w:rsidRDefault="00F310BF" w:rsidP="00B54707">
            <w:pPr>
              <w:spacing w:after="0" w:line="240" w:lineRule="auto"/>
              <w:rPr>
                <w:rFonts w:eastAsia="Arial Unicode MS" w:cs="Arial"/>
                <w:i/>
                <w:szCs w:val="18"/>
                <w:lang w:eastAsia="ar-SA"/>
              </w:rPr>
            </w:pPr>
            <w:r w:rsidRPr="00F310BF">
              <w:rPr>
                <w:rFonts w:eastAsia="Arial Unicode MS" w:cs="Arial"/>
                <w:i/>
                <w:szCs w:val="18"/>
                <w:lang w:eastAsia="ar-SA"/>
              </w:rPr>
              <w:t xml:space="preserve">WI </w:t>
            </w:r>
            <w:fldSimple w:instr=" DOCPROPERTY  RelatedWis  \* MERGEFORMAT ">
              <w:r w:rsidRPr="00F310BF">
                <w:rPr>
                  <w:noProof/>
                </w:rPr>
                <w:t>5GSAT_Ph3</w:t>
              </w:r>
            </w:fldSimple>
            <w:r w:rsidRPr="00F310BF">
              <w:rPr>
                <w:noProof/>
              </w:rPr>
              <w:t xml:space="preserve"> </w:t>
            </w:r>
            <w:r w:rsidRPr="00F310BF">
              <w:rPr>
                <w:rFonts w:eastAsia="Arial Unicode MS" w:cs="Arial"/>
                <w:i/>
                <w:szCs w:val="18"/>
                <w:lang w:eastAsia="ar-SA"/>
              </w:rPr>
              <w:t>Rel-18 CR</w:t>
            </w:r>
            <w:r w:rsidRPr="00F310BF">
              <w:rPr>
                <w:i/>
              </w:rPr>
              <w:t>0769</w:t>
            </w:r>
            <w:r w:rsidRPr="00F310BF">
              <w:rPr>
                <w:rFonts w:eastAsia="Arial Unicode MS" w:cs="Arial"/>
                <w:i/>
                <w:szCs w:val="18"/>
                <w:lang w:eastAsia="ar-SA"/>
              </w:rPr>
              <w:t>R- Cat F</w:t>
            </w:r>
          </w:p>
          <w:p w14:paraId="50F0690F" w14:textId="77777777" w:rsidR="00F310BF" w:rsidRPr="00F310BF" w:rsidRDefault="00F310BF" w:rsidP="00B54707">
            <w:pPr>
              <w:spacing w:after="0" w:line="240" w:lineRule="auto"/>
              <w:rPr>
                <w:rFonts w:eastAsia="Arial Unicode MS" w:cs="Arial"/>
                <w:szCs w:val="18"/>
                <w:lang w:eastAsia="ar-SA"/>
              </w:rPr>
            </w:pPr>
          </w:p>
        </w:tc>
      </w:tr>
      <w:tr w:rsidR="00171984" w:rsidRPr="00B04844" w14:paraId="514EB0D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171984" w:rsidRPr="00FC250B" w:rsidRDefault="00171984" w:rsidP="00171984">
            <w:pPr>
              <w:pStyle w:val="Heading2"/>
            </w:pPr>
            <w:r>
              <w:t>Rel-17 and earlier CRs (other than alignment)</w:t>
            </w:r>
          </w:p>
        </w:tc>
      </w:tr>
      <w:tr w:rsidR="00402966" w:rsidRPr="00402966" w14:paraId="47AFFAAE"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4D0D07" w14:textId="639ACA3A" w:rsidR="00402966" w:rsidRPr="00A75C05" w:rsidRDefault="00402966" w:rsidP="00B5470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F9702E" w14:textId="4EE0ECBB" w:rsidR="00402966" w:rsidRPr="000001AA" w:rsidRDefault="00B54707" w:rsidP="00B54707">
            <w:pPr>
              <w:snapToGrid w:val="0"/>
              <w:spacing w:after="0" w:line="240" w:lineRule="auto"/>
            </w:pPr>
            <w:hyperlink r:id="rId109" w:history="1">
              <w:r w:rsidR="00402966">
                <w:rPr>
                  <w:rStyle w:val="Hyperlink"/>
                </w:rPr>
                <w:t>S1-240128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5155C0" w14:textId="06C00378" w:rsidR="00402966" w:rsidRPr="000001AA" w:rsidRDefault="00402966" w:rsidP="00B54707">
            <w:pPr>
              <w:snapToGrid w:val="0"/>
              <w:spacing w:after="0" w:line="240" w:lineRule="auto"/>
            </w:pPr>
            <w:r w:rsidRPr="000001AA">
              <w:t>MediaTek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538217" w14:textId="42919827" w:rsidR="00402966" w:rsidRPr="000001AA" w:rsidRDefault="00402966" w:rsidP="00B54707">
            <w:pPr>
              <w:snapToGrid w:val="0"/>
              <w:spacing w:after="0" w:line="240" w:lineRule="auto"/>
            </w:pPr>
            <w:r>
              <w:t xml:space="preserve">22.261v17.12.0 </w:t>
            </w:r>
            <w:r w:rsidRPr="000001AA">
              <w:t>Access to PLMN during disaster condition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B26FF0" w14:textId="77777777" w:rsidR="00402966" w:rsidRPr="00A75C05" w:rsidRDefault="00402966"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E37662" w14:textId="417FC24B" w:rsidR="00402966" w:rsidRPr="00402966" w:rsidRDefault="00402966" w:rsidP="00402966">
            <w:pPr>
              <w:spacing w:after="0" w:line="240" w:lineRule="auto"/>
              <w:rPr>
                <w:rFonts w:eastAsia="Arial Unicode MS" w:cs="Arial"/>
                <w:i/>
                <w:szCs w:val="18"/>
                <w:lang w:val="en-US" w:eastAsia="ar-SA"/>
              </w:rPr>
            </w:pPr>
            <w:r w:rsidRPr="00402966">
              <w:rPr>
                <w:rFonts w:eastAsia="Arial Unicode MS" w:cs="Arial"/>
                <w:i/>
                <w:szCs w:val="18"/>
                <w:lang w:val="en-US" w:eastAsia="ar-SA"/>
              </w:rPr>
              <w:t xml:space="preserve">WI </w:t>
            </w:r>
            <w:r>
              <w:fldChar w:fldCharType="begin"/>
            </w:r>
            <w:r w:rsidRPr="00402966">
              <w:rPr>
                <w:lang w:val="en-US"/>
              </w:rPr>
              <w:instrText xml:space="preserve"> DOCPROPERTY  RelatedWis  \* MERGEFORMAT </w:instrText>
            </w:r>
            <w:r>
              <w:fldChar w:fldCharType="separate"/>
            </w:r>
            <w:r w:rsidRPr="00402966">
              <w:rPr>
                <w:noProof/>
                <w:lang w:val="en-US"/>
              </w:rPr>
              <w:t>MINT</w:t>
            </w:r>
            <w:r>
              <w:rPr>
                <w:noProof/>
              </w:rPr>
              <w:fldChar w:fldCharType="end"/>
            </w:r>
            <w:r w:rsidRPr="00402966">
              <w:rPr>
                <w:noProof/>
                <w:lang w:val="en-US"/>
              </w:rPr>
              <w:t xml:space="preserve"> </w:t>
            </w:r>
            <w:r w:rsidRPr="00402966">
              <w:rPr>
                <w:rFonts w:eastAsia="Arial Unicode MS" w:cs="Arial"/>
                <w:i/>
                <w:szCs w:val="18"/>
                <w:lang w:val="en-US" w:eastAsia="ar-SA"/>
              </w:rPr>
              <w:t>Rel-17 CR</w:t>
            </w:r>
            <w:r w:rsidRPr="00402966">
              <w:rPr>
                <w:i/>
                <w:lang w:val="en-US"/>
              </w:rPr>
              <w:t>0780</w:t>
            </w:r>
            <w:r w:rsidRPr="00402966">
              <w:rPr>
                <w:rFonts w:eastAsia="Arial Unicode MS" w:cs="Arial"/>
                <w:i/>
                <w:szCs w:val="18"/>
                <w:lang w:val="en-US" w:eastAsia="ar-SA"/>
              </w:rPr>
              <w:t>R- Cat F</w:t>
            </w:r>
          </w:p>
          <w:p w14:paraId="137D4440" w14:textId="77777777" w:rsidR="00402966" w:rsidRPr="00402966" w:rsidRDefault="00402966" w:rsidP="00B54707">
            <w:pPr>
              <w:spacing w:after="0" w:line="240" w:lineRule="auto"/>
              <w:rPr>
                <w:rFonts w:eastAsia="Arial Unicode MS" w:cs="Arial"/>
                <w:szCs w:val="18"/>
                <w:lang w:val="en-US" w:eastAsia="ar-SA"/>
              </w:rPr>
            </w:pPr>
          </w:p>
        </w:tc>
      </w:tr>
      <w:tr w:rsidR="00402966" w:rsidRPr="00A75C05" w14:paraId="53E47179"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FA1D0F" w14:textId="36D31285" w:rsidR="00402966" w:rsidRPr="00402966" w:rsidRDefault="00402966" w:rsidP="00B54707">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3989A4" w14:textId="16CD3B58" w:rsidR="00402966" w:rsidRPr="000001AA" w:rsidRDefault="00B54707" w:rsidP="00B54707">
            <w:pPr>
              <w:snapToGrid w:val="0"/>
              <w:spacing w:after="0" w:line="240" w:lineRule="auto"/>
            </w:pPr>
            <w:hyperlink r:id="rId110" w:history="1">
              <w:r w:rsidR="00402966">
                <w:rPr>
                  <w:rStyle w:val="Hyperlink"/>
                </w:rPr>
                <w:t>S1-240126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620D1B" w14:textId="19265321" w:rsidR="00402966" w:rsidRPr="000001AA" w:rsidRDefault="00402966" w:rsidP="00B54707">
            <w:pPr>
              <w:snapToGrid w:val="0"/>
              <w:spacing w:after="0" w:line="240" w:lineRule="auto"/>
            </w:pPr>
            <w:r w:rsidRPr="000001AA">
              <w:t>MediaTek, Rakute</w:t>
            </w:r>
            <w:r>
              <w: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9D9073" w14:textId="0C4322DE" w:rsidR="00402966" w:rsidRPr="000001AA" w:rsidRDefault="00402966" w:rsidP="00B54707">
            <w:pPr>
              <w:snapToGrid w:val="0"/>
              <w:spacing w:after="0" w:line="240" w:lineRule="auto"/>
            </w:pPr>
            <w:r>
              <w:t xml:space="preserve">22.261v18.12.0 </w:t>
            </w:r>
            <w:r w:rsidRPr="000001AA">
              <w:t>Access to PLMN during disaster condition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BB6072" w14:textId="77777777" w:rsidR="00402966" w:rsidRPr="00A75C05" w:rsidRDefault="00402966"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6FD8FE" w14:textId="5A134C5A" w:rsidR="00402966" w:rsidRPr="00402966" w:rsidRDefault="00402966" w:rsidP="00B54707">
            <w:pPr>
              <w:spacing w:after="0" w:line="240" w:lineRule="auto"/>
              <w:rPr>
                <w:rFonts w:eastAsia="Arial Unicode MS" w:cs="Arial"/>
                <w:i/>
                <w:szCs w:val="18"/>
                <w:lang w:val="en-US" w:eastAsia="ar-SA"/>
              </w:rPr>
            </w:pPr>
            <w:r w:rsidRPr="00402966">
              <w:rPr>
                <w:rFonts w:eastAsia="Arial Unicode MS" w:cs="Arial"/>
                <w:i/>
                <w:szCs w:val="18"/>
                <w:lang w:val="en-US" w:eastAsia="ar-SA"/>
              </w:rPr>
              <w:t xml:space="preserve">WI </w:t>
            </w:r>
            <w:r>
              <w:fldChar w:fldCharType="begin"/>
            </w:r>
            <w:r w:rsidRPr="00402966">
              <w:rPr>
                <w:lang w:val="en-US"/>
              </w:rPr>
              <w:instrText xml:space="preserve"> DOCPROPERTY  RelatedWis  \* MERGEFORMAT </w:instrText>
            </w:r>
            <w:r>
              <w:fldChar w:fldCharType="separate"/>
            </w:r>
            <w:r w:rsidRPr="00402966">
              <w:rPr>
                <w:noProof/>
                <w:lang w:val="en-US"/>
              </w:rPr>
              <w:t>MINT</w:t>
            </w:r>
            <w:r>
              <w:rPr>
                <w:noProof/>
              </w:rPr>
              <w:fldChar w:fldCharType="end"/>
            </w:r>
            <w:r w:rsidRPr="00402966">
              <w:rPr>
                <w:noProof/>
                <w:lang w:val="en-US"/>
              </w:rPr>
              <w:t xml:space="preserve"> </w:t>
            </w:r>
            <w:r w:rsidRPr="00402966">
              <w:rPr>
                <w:rFonts w:eastAsia="Arial Unicode MS" w:cs="Arial"/>
                <w:i/>
                <w:szCs w:val="18"/>
                <w:lang w:val="en-US" w:eastAsia="ar-SA"/>
              </w:rPr>
              <w:t>Rel-1</w:t>
            </w:r>
            <w:r>
              <w:rPr>
                <w:rFonts w:eastAsia="Arial Unicode MS" w:cs="Arial"/>
                <w:i/>
                <w:szCs w:val="18"/>
                <w:lang w:val="en-US" w:eastAsia="ar-SA"/>
              </w:rPr>
              <w:t>8</w:t>
            </w:r>
            <w:r w:rsidRPr="00402966">
              <w:rPr>
                <w:rFonts w:eastAsia="Arial Unicode MS" w:cs="Arial"/>
                <w:i/>
                <w:szCs w:val="18"/>
                <w:lang w:val="en-US" w:eastAsia="ar-SA"/>
              </w:rPr>
              <w:t xml:space="preserve"> CR</w:t>
            </w:r>
            <w:r w:rsidRPr="00402966">
              <w:rPr>
                <w:i/>
                <w:lang w:val="en-US"/>
              </w:rPr>
              <w:t>07</w:t>
            </w:r>
            <w:r>
              <w:rPr>
                <w:i/>
                <w:lang w:val="en-US"/>
              </w:rPr>
              <w:t>79</w:t>
            </w:r>
            <w:r w:rsidRPr="00402966">
              <w:rPr>
                <w:rFonts w:eastAsia="Arial Unicode MS" w:cs="Arial"/>
                <w:i/>
                <w:szCs w:val="18"/>
                <w:lang w:val="en-US" w:eastAsia="ar-SA"/>
              </w:rPr>
              <w:t xml:space="preserve">R- Cat </w:t>
            </w:r>
            <w:r>
              <w:rPr>
                <w:rFonts w:eastAsia="Arial Unicode MS" w:cs="Arial"/>
                <w:i/>
                <w:szCs w:val="18"/>
                <w:lang w:val="en-US" w:eastAsia="ar-SA"/>
              </w:rPr>
              <w:t>A</w:t>
            </w:r>
          </w:p>
        </w:tc>
      </w:tr>
      <w:tr w:rsidR="00171984" w:rsidRPr="00A75C05" w14:paraId="1BB059E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16F972" w14:textId="1F5E74D9" w:rsidR="00171984" w:rsidRPr="00A75C05" w:rsidRDefault="00402966" w:rsidP="00171984">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6C7FD4" w14:textId="4DC782A0" w:rsidR="00171984" w:rsidRPr="000001AA" w:rsidRDefault="00B54707" w:rsidP="00171984">
            <w:pPr>
              <w:snapToGrid w:val="0"/>
              <w:spacing w:after="0" w:line="240" w:lineRule="auto"/>
            </w:pPr>
            <w:hyperlink r:id="rId111" w:history="1">
              <w:r w:rsidR="00171984">
                <w:rPr>
                  <w:rStyle w:val="Hyperlink"/>
                </w:rPr>
                <w:t>S1-240123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70B3C4" w14:textId="5D0A8AF8" w:rsidR="00171984" w:rsidRPr="000001AA" w:rsidRDefault="00402966" w:rsidP="00171984">
            <w:pPr>
              <w:snapToGrid w:val="0"/>
              <w:spacing w:after="0" w:line="240" w:lineRule="auto"/>
            </w:pPr>
            <w:r w:rsidRPr="000001AA">
              <w:t>MediaTek, Rakute</w:t>
            </w:r>
            <w:r>
              <w: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AD588B" w14:textId="0103895A" w:rsidR="00171984" w:rsidRPr="000001AA" w:rsidRDefault="00402966" w:rsidP="00171984">
            <w:pPr>
              <w:snapToGrid w:val="0"/>
              <w:spacing w:after="0" w:line="240" w:lineRule="auto"/>
            </w:pPr>
            <w:r>
              <w:t xml:space="preserve">22.261v19.5.0 </w:t>
            </w:r>
            <w:r w:rsidR="00171984" w:rsidRPr="000001AA">
              <w:t>Access to PLMN during disaster condition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D2AAD87"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4FF680" w14:textId="4FA96405" w:rsidR="00171984" w:rsidRPr="00402966" w:rsidRDefault="00402966" w:rsidP="00171984">
            <w:pPr>
              <w:spacing w:after="0" w:line="240" w:lineRule="auto"/>
              <w:rPr>
                <w:rFonts w:eastAsia="Arial Unicode MS" w:cs="Arial"/>
                <w:i/>
                <w:szCs w:val="18"/>
                <w:lang w:val="en-US" w:eastAsia="ar-SA"/>
              </w:rPr>
            </w:pPr>
            <w:r w:rsidRPr="00402966">
              <w:rPr>
                <w:rFonts w:eastAsia="Arial Unicode MS" w:cs="Arial"/>
                <w:i/>
                <w:szCs w:val="18"/>
                <w:lang w:val="en-US" w:eastAsia="ar-SA"/>
              </w:rPr>
              <w:t xml:space="preserve">WI </w:t>
            </w:r>
            <w:r>
              <w:fldChar w:fldCharType="begin"/>
            </w:r>
            <w:r w:rsidRPr="00402966">
              <w:rPr>
                <w:lang w:val="en-US"/>
              </w:rPr>
              <w:instrText xml:space="preserve"> DOCPROPERTY  RelatedWis  \* MERGEFORMAT </w:instrText>
            </w:r>
            <w:r>
              <w:fldChar w:fldCharType="separate"/>
            </w:r>
            <w:r w:rsidRPr="00402966">
              <w:rPr>
                <w:noProof/>
                <w:lang w:val="en-US"/>
              </w:rPr>
              <w:t>MINT</w:t>
            </w:r>
            <w:r>
              <w:rPr>
                <w:noProof/>
              </w:rPr>
              <w:fldChar w:fldCharType="end"/>
            </w:r>
            <w:r w:rsidRPr="00402966">
              <w:rPr>
                <w:noProof/>
                <w:lang w:val="en-US"/>
              </w:rPr>
              <w:t xml:space="preserve"> </w:t>
            </w:r>
            <w:r w:rsidRPr="00402966">
              <w:rPr>
                <w:rFonts w:eastAsia="Arial Unicode MS" w:cs="Arial"/>
                <w:i/>
                <w:szCs w:val="18"/>
                <w:lang w:val="en-US" w:eastAsia="ar-SA"/>
              </w:rPr>
              <w:t>Rel-1</w:t>
            </w:r>
            <w:r>
              <w:rPr>
                <w:rFonts w:eastAsia="Arial Unicode MS" w:cs="Arial"/>
                <w:i/>
                <w:szCs w:val="18"/>
                <w:lang w:val="en-US" w:eastAsia="ar-SA"/>
              </w:rPr>
              <w:t>9</w:t>
            </w:r>
            <w:r w:rsidRPr="00402966">
              <w:rPr>
                <w:rFonts w:eastAsia="Arial Unicode MS" w:cs="Arial"/>
                <w:i/>
                <w:szCs w:val="18"/>
                <w:lang w:val="en-US" w:eastAsia="ar-SA"/>
              </w:rPr>
              <w:t xml:space="preserve"> CR</w:t>
            </w:r>
            <w:r w:rsidRPr="00402966">
              <w:rPr>
                <w:i/>
                <w:lang w:val="en-US"/>
              </w:rPr>
              <w:t>07</w:t>
            </w:r>
            <w:r>
              <w:rPr>
                <w:i/>
                <w:lang w:val="en-US"/>
              </w:rPr>
              <w:t>78</w:t>
            </w:r>
            <w:r w:rsidRPr="00402966">
              <w:rPr>
                <w:rFonts w:eastAsia="Arial Unicode MS" w:cs="Arial"/>
                <w:i/>
                <w:szCs w:val="18"/>
                <w:lang w:val="en-US" w:eastAsia="ar-SA"/>
              </w:rPr>
              <w:t>R- Cat</w:t>
            </w:r>
            <w:r>
              <w:rPr>
                <w:rFonts w:eastAsia="Arial Unicode MS" w:cs="Arial"/>
                <w:i/>
                <w:szCs w:val="18"/>
                <w:lang w:val="en-US" w:eastAsia="ar-SA"/>
              </w:rPr>
              <w:t xml:space="preserve"> A</w:t>
            </w:r>
          </w:p>
        </w:tc>
      </w:tr>
      <w:tr w:rsidR="00171984" w14:paraId="05D7CEC8" w14:textId="77777777" w:rsidTr="00DF3949">
        <w:trPr>
          <w:trHeight w:val="141"/>
        </w:trPr>
        <w:tc>
          <w:tcPr>
            <w:tcW w:w="14426" w:type="dxa"/>
            <w:gridSpan w:val="6"/>
            <w:shd w:val="clear" w:color="auto" w:fill="F2F2F2"/>
          </w:tcPr>
          <w:p w14:paraId="2C31996E" w14:textId="07FD6858" w:rsidR="00171984" w:rsidRDefault="00171984" w:rsidP="00171984">
            <w:pPr>
              <w:pStyle w:val="Heading1"/>
            </w:pPr>
            <w:r>
              <w:t>Rel-19 contributions</w:t>
            </w:r>
          </w:p>
        </w:tc>
      </w:tr>
      <w:tr w:rsidR="00171984" w:rsidRPr="00745D37" w14:paraId="047C8928" w14:textId="77777777" w:rsidTr="00E61342">
        <w:trPr>
          <w:trHeight w:val="141"/>
        </w:trPr>
        <w:tc>
          <w:tcPr>
            <w:tcW w:w="14426" w:type="dxa"/>
            <w:gridSpan w:val="6"/>
            <w:tcBorders>
              <w:bottom w:val="single" w:sz="4" w:space="0" w:color="auto"/>
            </w:tcBorders>
            <w:shd w:val="clear" w:color="auto" w:fill="F2F2F2" w:themeFill="background1" w:themeFillShade="F2"/>
          </w:tcPr>
          <w:p w14:paraId="6E245FCF" w14:textId="777D0A5F" w:rsidR="00171984" w:rsidRPr="00DF5A37" w:rsidRDefault="00171984" w:rsidP="00171984">
            <w:pPr>
              <w:pStyle w:val="Heading2"/>
              <w:rPr>
                <w:lang w:val="en-US"/>
              </w:rPr>
            </w:pPr>
            <w:r w:rsidRPr="00B209E2">
              <w:t>F</w:t>
            </w:r>
            <w:bookmarkStart w:id="95" w:name="_Hlk132013383"/>
            <w:r w:rsidRPr="00B209E2">
              <w:t>S_ISN</w:t>
            </w:r>
            <w:r w:rsidRPr="00DF5A37">
              <w:rPr>
                <w:lang w:val="en-US"/>
              </w:rPr>
              <w:t xml:space="preserve">: </w:t>
            </w:r>
            <w:r w:rsidRPr="00466EC7">
              <w:t xml:space="preserve">Study on Interconnect of SNPN </w:t>
            </w:r>
            <w:bookmarkEnd w:id="95"/>
            <w:r w:rsidRPr="00DF5A37">
              <w:rPr>
                <w:lang w:val="en-US"/>
              </w:rPr>
              <w:t>[</w:t>
            </w:r>
            <w:hyperlink r:id="rId112" w:history="1">
              <w:r w:rsidRPr="00466EC7">
                <w:rPr>
                  <w:rStyle w:val="Hyperlink"/>
                </w:rPr>
                <w:t>SP-230236</w:t>
              </w:r>
            </w:hyperlink>
            <w:r w:rsidRPr="00DF5A37">
              <w:rPr>
                <w:lang w:val="en-US"/>
              </w:rPr>
              <w:t>]</w:t>
            </w:r>
          </w:p>
        </w:tc>
      </w:tr>
      <w:tr w:rsidR="00171984" w:rsidRPr="00611C6F" w14:paraId="5388CEC1" w14:textId="77777777" w:rsidTr="00E61342">
        <w:trPr>
          <w:trHeight w:val="141"/>
        </w:trPr>
        <w:tc>
          <w:tcPr>
            <w:tcW w:w="14426" w:type="dxa"/>
            <w:gridSpan w:val="6"/>
            <w:tcBorders>
              <w:bottom w:val="single" w:sz="4" w:space="0" w:color="auto"/>
            </w:tcBorders>
            <w:shd w:val="clear" w:color="auto" w:fill="auto"/>
          </w:tcPr>
          <w:p w14:paraId="38A667DF" w14:textId="77777777" w:rsidR="00171984" w:rsidRPr="00DF5A37" w:rsidRDefault="00171984" w:rsidP="0017198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2EBB385" w14:textId="7D1E4D7A" w:rsidR="00171984" w:rsidRPr="00B209E2" w:rsidRDefault="00171984" w:rsidP="0017198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Thierry </w:t>
            </w:r>
            <w:proofErr w:type="spellStart"/>
            <w:r w:rsidRPr="00B209E2">
              <w:rPr>
                <w:lang w:val="fr-FR"/>
              </w:rPr>
              <w:t>Bérisot</w:t>
            </w:r>
            <w:proofErr w:type="spellEnd"/>
            <w:r w:rsidRPr="00B209E2">
              <w:rPr>
                <w:lang w:val="fr-FR"/>
              </w:rPr>
              <w:t xml:space="preserve"> (</w:t>
            </w:r>
            <w:proofErr w:type="spellStart"/>
            <w:r w:rsidRPr="00B209E2">
              <w:rPr>
                <w:lang w:val="fr-FR"/>
              </w:rPr>
              <w:t>Novamint</w:t>
            </w:r>
            <w:proofErr w:type="spellEnd"/>
            <w:r w:rsidRPr="00B209E2">
              <w:rPr>
                <w:lang w:val="fr-FR"/>
              </w:rPr>
              <w:t>)</w:t>
            </w:r>
          </w:p>
          <w:p w14:paraId="0752E989" w14:textId="63A86DCD" w:rsidR="00171984" w:rsidRPr="00B209E2" w:rsidRDefault="00171984" w:rsidP="00171984">
            <w:pPr>
              <w:suppressAutoHyphens/>
              <w:spacing w:after="0" w:line="240" w:lineRule="auto"/>
              <w:rPr>
                <w:rStyle w:val="Hyperlink"/>
                <w:rFonts w:eastAsia="Arial Unicode MS" w:cs="Arial"/>
                <w:szCs w:val="18"/>
                <w:lang w:val="fr-FR" w:eastAsia="ar-SA"/>
              </w:rPr>
            </w:pPr>
            <w:proofErr w:type="spellStart"/>
            <w:r w:rsidRPr="00A82E64">
              <w:rPr>
                <w:rFonts w:eastAsia="Arial Unicode MS" w:cs="Arial"/>
                <w:szCs w:val="18"/>
                <w:lang w:val="fr-FR" w:eastAsia="ar-SA"/>
              </w:rPr>
              <w:t>Latest</w:t>
            </w:r>
            <w:proofErr w:type="spellEnd"/>
            <w:r w:rsidRPr="00A82E64">
              <w:rPr>
                <w:rFonts w:eastAsia="Arial Unicode MS" w:cs="Arial"/>
                <w:szCs w:val="18"/>
                <w:lang w:val="fr-FR" w:eastAsia="ar-SA"/>
              </w:rPr>
              <w:t xml:space="preserve"> version:</w:t>
            </w:r>
            <w:r>
              <w:rPr>
                <w:rFonts w:eastAsia="Arial Unicode MS" w:cs="Arial"/>
                <w:szCs w:val="18"/>
                <w:lang w:val="fr-FR" w:eastAsia="ar-SA"/>
              </w:rPr>
              <w:t xml:space="preserve"> </w:t>
            </w:r>
            <w:r w:rsidRPr="00C3296C">
              <w:rPr>
                <w:rFonts w:eastAsia="Arial Unicode MS" w:cs="Arial"/>
                <w:lang w:val="fr-FR"/>
              </w:rPr>
              <w:t>TR22.</w:t>
            </w:r>
            <w:r>
              <w:rPr>
                <w:rFonts w:eastAsia="Arial Unicode MS" w:cs="Arial"/>
                <w:lang w:val="fr-FR"/>
              </w:rPr>
              <w:t>848</w:t>
            </w:r>
            <w:r w:rsidRPr="00C3296C">
              <w:rPr>
                <w:rFonts w:eastAsia="Arial Unicode MS" w:cs="Arial"/>
                <w:lang w:val="fr-FR"/>
              </w:rPr>
              <w:t>v0.</w:t>
            </w:r>
            <w:r>
              <w:rPr>
                <w:rFonts w:eastAsia="Arial Unicode MS" w:cs="Arial"/>
                <w:lang w:val="fr-FR"/>
              </w:rPr>
              <w:t>0</w:t>
            </w:r>
            <w:r w:rsidRPr="00C3296C">
              <w:rPr>
                <w:rFonts w:eastAsia="Arial Unicode MS" w:cs="Arial"/>
                <w:lang w:val="fr-FR"/>
              </w:rPr>
              <w:t>.0</w:t>
            </w:r>
          </w:p>
          <w:p w14:paraId="12D5D5AF" w14:textId="6D76EC37" w:rsidR="00171984" w:rsidRPr="00DF5A37" w:rsidRDefault="00171984" w:rsidP="0017198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Pr>
                <w:rFonts w:eastAsia="Arial Unicode MS" w:cs="Arial"/>
                <w:szCs w:val="18"/>
                <w:lang w:val="fr-FR" w:eastAsia="ar-SA"/>
              </w:rPr>
              <w:t>102</w:t>
            </w:r>
            <w:r w:rsidRPr="00DF5A37">
              <w:rPr>
                <w:rFonts w:eastAsia="Arial Unicode MS" w:cs="Arial"/>
                <w:szCs w:val="18"/>
                <w:lang w:val="fr-FR" w:eastAsia="ar-SA"/>
              </w:rPr>
              <w:t xml:space="preserve"> (</w:t>
            </w:r>
            <w:r>
              <w:rPr>
                <w:rFonts w:eastAsia="Arial Unicode MS" w:cs="Arial"/>
                <w:szCs w:val="18"/>
                <w:lang w:val="fr-FR" w:eastAsia="ar-SA"/>
              </w:rPr>
              <w:t>12</w:t>
            </w:r>
            <w:r w:rsidRPr="00DF5A37">
              <w:rPr>
                <w:rFonts w:eastAsia="Arial Unicode MS" w:cs="Arial"/>
                <w:szCs w:val="18"/>
                <w:lang w:val="fr-FR" w:eastAsia="ar-SA"/>
              </w:rPr>
              <w:t>/2023)</w:t>
            </w:r>
          </w:p>
          <w:p w14:paraId="307354CB" w14:textId="39FF8104" w:rsidR="00171984" w:rsidRPr="00DF5A37" w:rsidRDefault="00171984" w:rsidP="0017198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65</w:t>
            </w:r>
            <w:r w:rsidRPr="00DF5A37">
              <w:rPr>
                <w:rFonts w:eastAsia="Arial Unicode MS" w:cs="Arial"/>
                <w:szCs w:val="18"/>
                <w:lang w:val="fr-FR" w:eastAsia="ar-SA"/>
              </w:rPr>
              <w:t>%</w:t>
            </w:r>
          </w:p>
        </w:tc>
      </w:tr>
      <w:tr w:rsidR="00402966" w:rsidRPr="004D64F2" w14:paraId="6AB6540C" w14:textId="77777777" w:rsidTr="00B54707">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1EA704" w14:textId="383125DC" w:rsidR="00402966" w:rsidRPr="00175020" w:rsidRDefault="00402966" w:rsidP="00B5470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FA2B1B" w14:textId="50CCB3D0" w:rsidR="00402966" w:rsidRPr="000001AA" w:rsidRDefault="00B54707" w:rsidP="00B54707">
            <w:pPr>
              <w:snapToGrid w:val="0"/>
              <w:spacing w:after="0" w:line="240" w:lineRule="auto"/>
            </w:pPr>
            <w:hyperlink r:id="rId113" w:history="1">
              <w:r w:rsidR="00402966">
                <w:rPr>
                  <w:rStyle w:val="Hyperlink"/>
                </w:rPr>
                <w:t>S1-240129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547EF4" w14:textId="77777777" w:rsidR="00402966" w:rsidRPr="000001AA" w:rsidRDefault="00402966" w:rsidP="00B54707">
            <w:pPr>
              <w:snapToGrid w:val="0"/>
              <w:spacing w:after="0" w:line="240" w:lineRule="auto"/>
            </w:pPr>
            <w:r w:rsidRPr="000001AA">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972FCD" w14:textId="77777777" w:rsidR="00402966" w:rsidRPr="000001AA" w:rsidRDefault="00402966" w:rsidP="00B54707">
            <w:pPr>
              <w:snapToGrid w:val="0"/>
              <w:spacing w:after="0" w:line="240" w:lineRule="auto"/>
            </w:pPr>
            <w:r w:rsidRPr="000001AA">
              <w:t>Pseudo-CR on update for scope and overview section for 22.848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B11D185" w14:textId="77777777" w:rsidR="00402966" w:rsidRPr="00175020" w:rsidRDefault="00402966"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9FB382" w14:textId="77777777" w:rsidR="00402966" w:rsidRPr="00175020" w:rsidRDefault="00402966" w:rsidP="00B54707">
            <w:pPr>
              <w:spacing w:after="0" w:line="240" w:lineRule="auto"/>
              <w:rPr>
                <w:rFonts w:eastAsia="Arial Unicode MS" w:cs="Arial"/>
                <w:szCs w:val="18"/>
                <w:lang w:eastAsia="ar-SA"/>
              </w:rPr>
            </w:pPr>
          </w:p>
        </w:tc>
      </w:tr>
      <w:tr w:rsidR="00171984" w:rsidRPr="004D64F2" w14:paraId="3AF2589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F7EFCB" w14:textId="5BDA52E2" w:rsidR="00171984" w:rsidRPr="00B209E2" w:rsidRDefault="00402966" w:rsidP="0017198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B6E75B" w14:textId="32C0C2AE" w:rsidR="00171984" w:rsidRPr="000001AA" w:rsidRDefault="00B54707" w:rsidP="00171984">
            <w:pPr>
              <w:snapToGrid w:val="0"/>
              <w:spacing w:after="0" w:line="240" w:lineRule="auto"/>
            </w:pPr>
            <w:hyperlink r:id="rId114" w:history="1">
              <w:r w:rsidR="00171984">
                <w:rPr>
                  <w:rStyle w:val="Hyperlink"/>
                </w:rPr>
                <w:t>S1-240084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D67923" w14:textId="54A6647F" w:rsidR="00171984" w:rsidRPr="000001AA" w:rsidRDefault="00171984" w:rsidP="00171984">
            <w:pPr>
              <w:snapToGrid w:val="0"/>
              <w:spacing w:after="0" w:line="240" w:lineRule="auto"/>
            </w:pPr>
            <w:r w:rsidRPr="000001AA">
              <w:t>NOVAMINT, b-com, EDF</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F1ED7C" w14:textId="2073B4A3" w:rsidR="00171984" w:rsidRPr="000001AA" w:rsidRDefault="00171984" w:rsidP="00171984">
            <w:pPr>
              <w:snapToGrid w:val="0"/>
              <w:spacing w:after="0" w:line="240" w:lineRule="auto"/>
            </w:pPr>
            <w:r w:rsidRPr="000001AA">
              <w:t>Pseudo-CR on consolidated requirements for TR 22.848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930899C" w14:textId="77777777" w:rsidR="00171984" w:rsidRPr="00175020"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1BFE2A" w14:textId="77777777" w:rsidR="00171984" w:rsidRPr="00175020" w:rsidRDefault="00171984" w:rsidP="00171984">
            <w:pPr>
              <w:spacing w:after="0" w:line="240" w:lineRule="auto"/>
              <w:rPr>
                <w:rFonts w:eastAsia="Arial Unicode MS" w:cs="Arial"/>
                <w:szCs w:val="18"/>
                <w:lang w:eastAsia="ar-SA"/>
              </w:rPr>
            </w:pPr>
          </w:p>
        </w:tc>
      </w:tr>
      <w:tr w:rsidR="00171984" w:rsidRPr="004D64F2" w14:paraId="2D818431"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3D6FB2" w14:textId="4B9F9449" w:rsidR="00171984" w:rsidRPr="00175020" w:rsidRDefault="00402966"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F2ED83" w14:textId="3BBBB800" w:rsidR="00171984" w:rsidRPr="000001AA" w:rsidRDefault="00B54707" w:rsidP="00171984">
            <w:pPr>
              <w:snapToGrid w:val="0"/>
              <w:spacing w:after="0" w:line="240" w:lineRule="auto"/>
            </w:pPr>
            <w:hyperlink r:id="rId115" w:history="1">
              <w:r w:rsidR="00171984">
                <w:rPr>
                  <w:rStyle w:val="Hyperlink"/>
                </w:rPr>
                <w:t>S1-240085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8E7928" w14:textId="0E6A2C3D" w:rsidR="00171984" w:rsidRPr="000001AA" w:rsidRDefault="00171984" w:rsidP="00171984">
            <w:pPr>
              <w:snapToGrid w:val="0"/>
              <w:spacing w:after="0" w:line="240" w:lineRule="auto"/>
            </w:pPr>
            <w:r w:rsidRPr="000001AA">
              <w:t>NOVAMINT, Intel, Cisco Systems, EDF, 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CAC0B5" w14:textId="11E58EF5" w:rsidR="00171984" w:rsidRPr="000001AA" w:rsidRDefault="00171984" w:rsidP="00171984">
            <w:pPr>
              <w:snapToGrid w:val="0"/>
              <w:spacing w:after="0" w:line="240" w:lineRule="auto"/>
            </w:pPr>
            <w:r w:rsidRPr="000001AA">
              <w:t>Pseudo-CR on conclusions for TR 22.848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C4FBD0B" w14:textId="77777777" w:rsidR="00171984" w:rsidRPr="00175020"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1407F1" w14:textId="77777777" w:rsidR="00171984" w:rsidRPr="00175020" w:rsidRDefault="00171984" w:rsidP="00171984">
            <w:pPr>
              <w:spacing w:after="0" w:line="240" w:lineRule="auto"/>
              <w:rPr>
                <w:rFonts w:eastAsia="Arial Unicode MS" w:cs="Arial"/>
                <w:szCs w:val="18"/>
                <w:lang w:eastAsia="ar-SA"/>
              </w:rPr>
            </w:pPr>
          </w:p>
        </w:tc>
      </w:tr>
      <w:tr w:rsidR="00171984" w:rsidRPr="004D64F2" w14:paraId="4C44F1C3"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904E5" w14:textId="2D9F6579" w:rsidR="00171984" w:rsidRPr="00175020" w:rsidRDefault="00402966"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FDAEC4" w14:textId="336FE7AD" w:rsidR="00171984" w:rsidRPr="000001AA" w:rsidRDefault="00B54707" w:rsidP="00171984">
            <w:pPr>
              <w:snapToGrid w:val="0"/>
              <w:spacing w:after="0" w:line="240" w:lineRule="auto"/>
            </w:pPr>
            <w:hyperlink r:id="rId116" w:history="1">
              <w:r w:rsidR="00171984">
                <w:rPr>
                  <w:rStyle w:val="Hyperlink"/>
                </w:rPr>
                <w:t>S1-240086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266C6B" w14:textId="1A2FDA4F" w:rsidR="00171984" w:rsidRPr="000001AA" w:rsidRDefault="00171984" w:rsidP="00171984">
            <w:pPr>
              <w:snapToGrid w:val="0"/>
              <w:spacing w:after="0" w:line="240" w:lineRule="auto"/>
            </w:pPr>
            <w:r w:rsidRPr="000001AA">
              <w:t>NOVAMINT, Intel, Cisco Systems, EDF, 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1A2F31" w14:textId="2EAA1A42" w:rsidR="00171984" w:rsidRPr="000001AA" w:rsidRDefault="00171984" w:rsidP="00171984">
            <w:pPr>
              <w:snapToGrid w:val="0"/>
              <w:spacing w:after="0" w:line="240" w:lineRule="auto"/>
            </w:pPr>
            <w:r w:rsidRPr="000001AA">
              <w:t>New WID on Interconnect of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7916156" w14:textId="77777777" w:rsidR="00171984" w:rsidRPr="00175020"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5007B8" w14:textId="77777777" w:rsidR="00171984" w:rsidRPr="00175020" w:rsidRDefault="00171984" w:rsidP="00171984">
            <w:pPr>
              <w:spacing w:after="0" w:line="240" w:lineRule="auto"/>
              <w:rPr>
                <w:rFonts w:eastAsia="Arial Unicode MS" w:cs="Arial"/>
                <w:szCs w:val="18"/>
                <w:lang w:eastAsia="ar-SA"/>
              </w:rPr>
            </w:pPr>
          </w:p>
        </w:tc>
      </w:tr>
      <w:tr w:rsidR="00171984" w:rsidRPr="004D64F2" w14:paraId="18B122D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FBB077" w14:textId="4BABD391" w:rsidR="00171984" w:rsidRPr="00175020" w:rsidRDefault="0025350C" w:rsidP="0017198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AD8AEA" w14:textId="7E1335C9" w:rsidR="00171984" w:rsidRPr="000001AA" w:rsidRDefault="00B54707" w:rsidP="00171984">
            <w:pPr>
              <w:snapToGrid w:val="0"/>
              <w:spacing w:after="0" w:line="240" w:lineRule="auto"/>
            </w:pPr>
            <w:hyperlink r:id="rId117" w:history="1">
              <w:r w:rsidR="00171984">
                <w:rPr>
                  <w:rStyle w:val="Hyperlink"/>
                </w:rPr>
                <w:t>S1-240087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B70A01" w14:textId="38D6BA61" w:rsidR="00171984" w:rsidRPr="000001AA" w:rsidRDefault="00171984" w:rsidP="00171984">
            <w:pPr>
              <w:snapToGrid w:val="0"/>
              <w:spacing w:after="0" w:line="240" w:lineRule="auto"/>
            </w:pPr>
            <w:r w:rsidRPr="000001AA">
              <w:t>NOVAMINT,  Intel, Cisco Systems, EDF, b-com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07776B" w14:textId="005C2C98" w:rsidR="00171984" w:rsidRPr="000001AA" w:rsidRDefault="0025350C" w:rsidP="00171984">
            <w:pPr>
              <w:snapToGrid w:val="0"/>
              <w:spacing w:after="0" w:line="240" w:lineRule="auto"/>
            </w:pPr>
            <w:r>
              <w:t xml:space="preserve">22.261v19.5.0 </w:t>
            </w:r>
            <w:r w:rsidR="00171984" w:rsidRPr="000001AA">
              <w:t>Add requirements for Interconnect of SNPN in 22.261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F7D2069" w14:textId="77777777" w:rsidR="00171984" w:rsidRPr="00175020"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1F2C46" w14:textId="0D86D8CE" w:rsidR="00171984" w:rsidRDefault="0025350C" w:rsidP="00171984">
            <w:pPr>
              <w:spacing w:after="0" w:line="240" w:lineRule="auto"/>
              <w:rPr>
                <w:rFonts w:eastAsia="Arial Unicode MS" w:cs="Arial"/>
                <w:i/>
                <w:szCs w:val="18"/>
                <w:lang w:val="en-US" w:eastAsia="ar-SA"/>
              </w:rPr>
            </w:pPr>
            <w:r w:rsidRPr="00402966">
              <w:rPr>
                <w:rFonts w:eastAsia="Arial Unicode MS" w:cs="Arial"/>
                <w:i/>
                <w:szCs w:val="18"/>
                <w:lang w:val="en-US" w:eastAsia="ar-SA"/>
              </w:rPr>
              <w:t xml:space="preserve">WI </w:t>
            </w:r>
            <w:r w:rsidRPr="0025350C">
              <w:rPr>
                <w:highlight w:val="yellow"/>
              </w:rPr>
              <w:t>DUMMY</w:t>
            </w:r>
            <w:r w:rsidRPr="00402966">
              <w:rPr>
                <w:noProof/>
                <w:lang w:val="en-US"/>
              </w:rPr>
              <w:t xml:space="preserve"> </w:t>
            </w:r>
            <w:r w:rsidRPr="00402966">
              <w:rPr>
                <w:rFonts w:eastAsia="Arial Unicode MS" w:cs="Arial"/>
                <w:i/>
                <w:szCs w:val="18"/>
                <w:lang w:val="en-US" w:eastAsia="ar-SA"/>
              </w:rPr>
              <w:t>Rel-1</w:t>
            </w:r>
            <w:r>
              <w:rPr>
                <w:rFonts w:eastAsia="Arial Unicode MS" w:cs="Arial"/>
                <w:i/>
                <w:szCs w:val="18"/>
                <w:lang w:val="en-US" w:eastAsia="ar-SA"/>
              </w:rPr>
              <w:t>9</w:t>
            </w:r>
            <w:r w:rsidRPr="00402966">
              <w:rPr>
                <w:rFonts w:eastAsia="Arial Unicode MS" w:cs="Arial"/>
                <w:i/>
                <w:szCs w:val="18"/>
                <w:lang w:val="en-US" w:eastAsia="ar-SA"/>
              </w:rPr>
              <w:t xml:space="preserve"> CR</w:t>
            </w:r>
            <w:r w:rsidRPr="00402966">
              <w:rPr>
                <w:i/>
                <w:lang w:val="en-US"/>
              </w:rPr>
              <w:t>07</w:t>
            </w:r>
            <w:r>
              <w:rPr>
                <w:i/>
                <w:lang w:val="en-US"/>
              </w:rPr>
              <w:t>76</w:t>
            </w:r>
            <w:r w:rsidRPr="00402966">
              <w:rPr>
                <w:rFonts w:eastAsia="Arial Unicode MS" w:cs="Arial"/>
                <w:i/>
                <w:szCs w:val="18"/>
                <w:lang w:val="en-US" w:eastAsia="ar-SA"/>
              </w:rPr>
              <w:t>R- Cat</w:t>
            </w:r>
            <w:r>
              <w:rPr>
                <w:rFonts w:eastAsia="Arial Unicode MS" w:cs="Arial"/>
                <w:i/>
                <w:szCs w:val="18"/>
                <w:lang w:val="en-US" w:eastAsia="ar-SA"/>
              </w:rPr>
              <w:t xml:space="preserve"> B</w:t>
            </w:r>
          </w:p>
          <w:p w14:paraId="4E511C22" w14:textId="2E47B487" w:rsidR="0025350C" w:rsidRPr="0025350C" w:rsidRDefault="0025350C" w:rsidP="00171984">
            <w:pPr>
              <w:spacing w:after="0" w:line="240" w:lineRule="auto"/>
            </w:pPr>
            <w:r>
              <w:rPr>
                <w:rFonts w:eastAsia="Arial Unicode MS" w:cs="Arial"/>
                <w:i/>
                <w:szCs w:val="18"/>
                <w:lang w:val="en-US" w:eastAsia="ar-SA"/>
              </w:rPr>
              <w:t>Correct WI Code</w:t>
            </w:r>
          </w:p>
        </w:tc>
      </w:tr>
      <w:tr w:rsidR="00171984" w:rsidRPr="004D64F2" w14:paraId="79E3EC9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0A83E" w14:textId="08098CE3" w:rsidR="00171984" w:rsidRPr="00175020" w:rsidRDefault="0025350C" w:rsidP="0017198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31C1A" w14:textId="2D69F6CB" w:rsidR="00171984" w:rsidRPr="000001AA" w:rsidRDefault="00B54707" w:rsidP="00171984">
            <w:pPr>
              <w:snapToGrid w:val="0"/>
              <w:spacing w:after="0" w:line="240" w:lineRule="auto"/>
            </w:pPr>
            <w:hyperlink r:id="rId118" w:history="1">
              <w:r w:rsidR="00171984">
                <w:rPr>
                  <w:rStyle w:val="Hyperlink"/>
                </w:rPr>
                <w:t>S1-240140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89F985" w14:textId="6F5497D4" w:rsidR="00171984" w:rsidRPr="000001AA" w:rsidRDefault="00171984" w:rsidP="00171984">
            <w:pPr>
              <w:snapToGrid w:val="0"/>
              <w:spacing w:after="0" w:line="240" w:lineRule="auto"/>
            </w:pPr>
            <w:r w:rsidRPr="000001AA">
              <w:t>NOVAMINT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648B2" w14:textId="27CC1BC2" w:rsidR="00171984" w:rsidRPr="000001AA" w:rsidRDefault="00171984" w:rsidP="00171984">
            <w:pPr>
              <w:snapToGrid w:val="0"/>
              <w:spacing w:after="0" w:line="240" w:lineRule="auto"/>
            </w:pPr>
            <w:r w:rsidRPr="000001AA">
              <w:t>Rel-19 Work Item Exception for ISN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48FA549" w14:textId="77777777" w:rsidR="00171984" w:rsidRPr="00175020"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C4CC71" w14:textId="77777777" w:rsidR="00171984" w:rsidRPr="00175020" w:rsidRDefault="00171984" w:rsidP="00171984">
            <w:pPr>
              <w:spacing w:after="0" w:line="240" w:lineRule="auto"/>
              <w:rPr>
                <w:rFonts w:eastAsia="Arial Unicode MS" w:cs="Arial"/>
                <w:szCs w:val="18"/>
                <w:lang w:eastAsia="ar-SA"/>
              </w:rPr>
            </w:pPr>
          </w:p>
        </w:tc>
      </w:tr>
      <w:tr w:rsidR="00171984" w:rsidRPr="00745D37" w14:paraId="1112D39D" w14:textId="77777777" w:rsidTr="00E61342">
        <w:trPr>
          <w:trHeight w:val="141"/>
        </w:trPr>
        <w:tc>
          <w:tcPr>
            <w:tcW w:w="14426" w:type="dxa"/>
            <w:gridSpan w:val="6"/>
            <w:tcBorders>
              <w:bottom w:val="single" w:sz="4" w:space="0" w:color="auto"/>
            </w:tcBorders>
            <w:shd w:val="clear" w:color="auto" w:fill="F2F2F2" w:themeFill="background1" w:themeFillShade="F2"/>
          </w:tcPr>
          <w:p w14:paraId="2BB31AAB" w14:textId="19EB97DE" w:rsidR="00171984" w:rsidRPr="00DF5A37" w:rsidRDefault="00171984" w:rsidP="00171984">
            <w:pPr>
              <w:pStyle w:val="Heading2"/>
              <w:rPr>
                <w:lang w:val="en-US"/>
              </w:rPr>
            </w:pPr>
            <w:r>
              <w:rPr>
                <w:lang w:val="en-US"/>
              </w:rPr>
              <w:t>Other Rel-19 contributions (e.g. CRs to clean, correct completed studies)</w:t>
            </w:r>
          </w:p>
        </w:tc>
      </w:tr>
      <w:tr w:rsidR="0025350C" w:rsidRPr="00A75C05" w14:paraId="44B075A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D23920" w14:textId="1BF8A15A" w:rsidR="0025350C" w:rsidRPr="00A75C05" w:rsidRDefault="0025350C" w:rsidP="002535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E63017" w14:textId="02B48D90" w:rsidR="0025350C" w:rsidRPr="000001AA" w:rsidRDefault="00B54707" w:rsidP="0025350C">
            <w:pPr>
              <w:snapToGrid w:val="0"/>
              <w:spacing w:after="0" w:line="240" w:lineRule="auto"/>
            </w:pPr>
            <w:hyperlink r:id="rId119" w:history="1">
              <w:r w:rsidR="0025350C">
                <w:rPr>
                  <w:rStyle w:val="Hyperlink"/>
                </w:rPr>
                <w:t>S1-240018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CFD208" w14:textId="76C71D43" w:rsidR="0025350C" w:rsidRPr="000001AA" w:rsidRDefault="0025350C" w:rsidP="0025350C">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B9862D" w14:textId="15051E11" w:rsidR="0025350C" w:rsidRPr="000001AA" w:rsidRDefault="0025350C" w:rsidP="0025350C">
            <w:pPr>
              <w:snapToGrid w:val="0"/>
              <w:spacing w:after="0" w:line="240" w:lineRule="auto"/>
            </w:pPr>
            <w:r>
              <w:t xml:space="preserve">22.261v19.5.0 </w:t>
            </w:r>
            <w:r w:rsidRPr="000001AA">
              <w:t>TS22.261_CR _Correct the TS number for Ambient IoT clause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C5D3D32"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1CC7A4" w14:textId="77777777" w:rsidR="0025350C" w:rsidRDefault="0025350C" w:rsidP="0025350C">
            <w:pPr>
              <w:spacing w:after="0" w:line="240" w:lineRule="auto"/>
              <w:rPr>
                <w:rFonts w:eastAsia="Arial Unicode MS" w:cs="Arial"/>
                <w:i/>
                <w:szCs w:val="18"/>
                <w:lang w:val="en-US" w:eastAsia="ar-SA"/>
              </w:rPr>
            </w:pPr>
            <w:r w:rsidRPr="0025350C">
              <w:rPr>
                <w:rFonts w:eastAsia="Arial Unicode MS" w:cs="Arial"/>
                <w:i/>
                <w:szCs w:val="18"/>
                <w:lang w:val="en-US" w:eastAsia="ar-SA"/>
              </w:rPr>
              <w:t xml:space="preserve">WI </w:t>
            </w:r>
            <w:r w:rsidRPr="0025350C">
              <w:rPr>
                <w:highlight w:val="yellow"/>
                <w:lang w:eastAsia="zh-CN"/>
              </w:rPr>
              <w:t>Ambient-IoT</w:t>
            </w:r>
            <w:r w:rsidRPr="0025350C">
              <w:rPr>
                <w:rFonts w:eastAsia="Arial Unicode MS" w:cs="Arial"/>
                <w:i/>
                <w:szCs w:val="18"/>
                <w:lang w:val="en-US" w:eastAsia="ar-SA"/>
              </w:rPr>
              <w:t xml:space="preserve"> Rel-19 CR</w:t>
            </w:r>
            <w:r w:rsidRPr="0025350C">
              <w:rPr>
                <w:i/>
                <w:lang w:val="en-US"/>
              </w:rPr>
              <w:t>07</w:t>
            </w:r>
            <w:r>
              <w:rPr>
                <w:i/>
                <w:lang w:val="en-US"/>
              </w:rPr>
              <w:t>62</w:t>
            </w:r>
            <w:r w:rsidRPr="0025350C">
              <w:rPr>
                <w:rFonts w:eastAsia="Arial Unicode MS" w:cs="Arial"/>
                <w:i/>
                <w:szCs w:val="18"/>
                <w:lang w:val="en-US" w:eastAsia="ar-SA"/>
              </w:rPr>
              <w:t xml:space="preserve">R- Cat </w:t>
            </w:r>
            <w:r>
              <w:rPr>
                <w:rFonts w:eastAsia="Arial Unicode MS" w:cs="Arial"/>
                <w:i/>
                <w:szCs w:val="18"/>
                <w:lang w:val="en-US" w:eastAsia="ar-SA"/>
              </w:rPr>
              <w:t>F</w:t>
            </w:r>
          </w:p>
          <w:p w14:paraId="300180A1" w14:textId="39510168" w:rsidR="0025350C" w:rsidRPr="0025350C" w:rsidRDefault="0025350C" w:rsidP="0025350C">
            <w:pPr>
              <w:spacing w:after="0" w:line="240" w:lineRule="auto"/>
              <w:rPr>
                <w:rFonts w:eastAsia="Arial Unicode MS" w:cs="Arial"/>
                <w:szCs w:val="18"/>
                <w:lang w:eastAsia="ar-SA"/>
              </w:rPr>
            </w:pPr>
            <w:r>
              <w:rPr>
                <w:rFonts w:eastAsia="Arial Unicode MS" w:cs="Arial"/>
                <w:i/>
                <w:szCs w:val="18"/>
                <w:lang w:val="en-US" w:eastAsia="ar-SA"/>
              </w:rPr>
              <w:t>Correct WI Code</w:t>
            </w:r>
          </w:p>
        </w:tc>
      </w:tr>
      <w:tr w:rsidR="0025350C" w:rsidRPr="00A75C05" w14:paraId="1EDFC42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DFACA9" w14:textId="1BF7B78E" w:rsidR="0025350C" w:rsidRPr="00A75C05" w:rsidRDefault="0025350C" w:rsidP="002535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EFB9CA" w14:textId="33EEC899" w:rsidR="0025350C" w:rsidRPr="000001AA" w:rsidRDefault="00B54707" w:rsidP="0025350C">
            <w:pPr>
              <w:snapToGrid w:val="0"/>
              <w:spacing w:after="0" w:line="240" w:lineRule="auto"/>
            </w:pPr>
            <w:hyperlink r:id="rId120" w:history="1">
              <w:r w:rsidR="0025350C">
                <w:rPr>
                  <w:rStyle w:val="Hyperlink"/>
                </w:rPr>
                <w:t>S1-240019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B777E4" w14:textId="4FBA7EC9" w:rsidR="0025350C" w:rsidRPr="000001AA" w:rsidRDefault="0025350C" w:rsidP="0025350C">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7F22E5" w14:textId="2A811C19" w:rsidR="0025350C" w:rsidRPr="000001AA" w:rsidRDefault="0025350C" w:rsidP="0025350C">
            <w:pPr>
              <w:snapToGrid w:val="0"/>
              <w:spacing w:after="0" w:line="240" w:lineRule="auto"/>
            </w:pPr>
            <w:r>
              <w:t xml:space="preserve">22.369v19.0.0 </w:t>
            </w:r>
            <w:r w:rsidRPr="000001AA">
              <w:t>TS22.369_CR _</w:t>
            </w:r>
            <w:proofErr w:type="spellStart"/>
            <w:r w:rsidRPr="000001AA">
              <w:t>AIoT_Adding</w:t>
            </w:r>
            <w:proofErr w:type="spellEnd"/>
            <w:r w:rsidRPr="000001AA">
              <w:t xml:space="preserve"> the abbreviation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16A8674"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E53B60" w14:textId="67DD123D" w:rsidR="0025350C" w:rsidRDefault="0025350C" w:rsidP="0025350C">
            <w:pPr>
              <w:spacing w:after="0" w:line="240" w:lineRule="auto"/>
              <w:rPr>
                <w:rFonts w:eastAsia="Arial Unicode MS" w:cs="Arial"/>
                <w:i/>
                <w:szCs w:val="18"/>
                <w:lang w:val="en-US" w:eastAsia="ar-SA"/>
              </w:rPr>
            </w:pPr>
            <w:r w:rsidRPr="0025350C">
              <w:rPr>
                <w:rFonts w:eastAsia="Arial Unicode MS" w:cs="Arial"/>
                <w:i/>
                <w:szCs w:val="18"/>
                <w:lang w:val="en-US" w:eastAsia="ar-SA"/>
              </w:rPr>
              <w:t xml:space="preserve">WI </w:t>
            </w:r>
            <w:r w:rsidRPr="0025350C">
              <w:rPr>
                <w:highlight w:val="yellow"/>
                <w:lang w:eastAsia="zh-CN"/>
              </w:rPr>
              <w:t>Ambient-IoT</w:t>
            </w:r>
            <w:r w:rsidRPr="0025350C">
              <w:rPr>
                <w:rFonts w:eastAsia="Arial Unicode MS" w:cs="Arial"/>
                <w:i/>
                <w:szCs w:val="18"/>
                <w:lang w:val="en-US" w:eastAsia="ar-SA"/>
              </w:rPr>
              <w:t xml:space="preserve"> Rel-19 CR</w:t>
            </w:r>
            <w:r w:rsidRPr="0025350C">
              <w:rPr>
                <w:i/>
                <w:lang w:val="en-US"/>
              </w:rPr>
              <w:t>0</w:t>
            </w:r>
            <w:r>
              <w:rPr>
                <w:i/>
                <w:lang w:val="en-US"/>
              </w:rPr>
              <w:t>001</w:t>
            </w:r>
            <w:r w:rsidRPr="0025350C">
              <w:rPr>
                <w:rFonts w:eastAsia="Arial Unicode MS" w:cs="Arial"/>
                <w:i/>
                <w:szCs w:val="18"/>
                <w:lang w:val="en-US" w:eastAsia="ar-SA"/>
              </w:rPr>
              <w:t xml:space="preserve">R- Cat </w:t>
            </w:r>
            <w:r>
              <w:rPr>
                <w:rFonts w:eastAsia="Arial Unicode MS" w:cs="Arial"/>
                <w:i/>
                <w:szCs w:val="18"/>
                <w:lang w:val="en-US" w:eastAsia="ar-SA"/>
              </w:rPr>
              <w:t>F</w:t>
            </w:r>
          </w:p>
          <w:p w14:paraId="1EB4F320" w14:textId="4485D516" w:rsidR="0025350C" w:rsidRPr="0025350C" w:rsidRDefault="0025350C" w:rsidP="0025350C">
            <w:pPr>
              <w:spacing w:after="0" w:line="240" w:lineRule="auto"/>
              <w:rPr>
                <w:rFonts w:eastAsia="Arial Unicode MS" w:cs="Arial"/>
                <w:i/>
                <w:szCs w:val="18"/>
                <w:lang w:val="en-US" w:eastAsia="ar-SA"/>
              </w:rPr>
            </w:pPr>
            <w:r>
              <w:rPr>
                <w:rFonts w:eastAsia="Arial Unicode MS" w:cs="Arial"/>
                <w:i/>
                <w:szCs w:val="18"/>
                <w:lang w:val="en-US" w:eastAsia="ar-SA"/>
              </w:rPr>
              <w:t>Correct WI Code</w:t>
            </w:r>
          </w:p>
        </w:tc>
      </w:tr>
      <w:tr w:rsidR="0025350C" w:rsidRPr="00A75C05" w14:paraId="761F2D4C"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74E87C" w14:textId="1637BEBB" w:rsidR="0025350C" w:rsidRPr="00A75C05" w:rsidRDefault="0025350C" w:rsidP="002535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078821" w14:textId="6AED01B4" w:rsidR="0025350C" w:rsidRPr="000001AA" w:rsidRDefault="00B54707" w:rsidP="0025350C">
            <w:pPr>
              <w:snapToGrid w:val="0"/>
              <w:spacing w:after="0" w:line="240" w:lineRule="auto"/>
            </w:pPr>
            <w:hyperlink r:id="rId121" w:history="1">
              <w:r w:rsidR="0025350C">
                <w:rPr>
                  <w:rStyle w:val="Hyperlink"/>
                </w:rPr>
                <w:t>S1-240020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FE44D5" w14:textId="409ED124" w:rsidR="0025350C" w:rsidRPr="000001AA" w:rsidRDefault="0025350C" w:rsidP="0025350C">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A3A054" w14:textId="4834BBD0" w:rsidR="0025350C" w:rsidRPr="000001AA" w:rsidRDefault="0025350C" w:rsidP="0025350C">
            <w:pPr>
              <w:snapToGrid w:val="0"/>
              <w:spacing w:after="0" w:line="240" w:lineRule="auto"/>
            </w:pPr>
            <w:r>
              <w:t xml:space="preserve">22.369v19.0.0 </w:t>
            </w:r>
            <w:r w:rsidRPr="000001AA">
              <w:t>TS22.369_CR _</w:t>
            </w:r>
            <w:proofErr w:type="spellStart"/>
            <w:r w:rsidRPr="000001AA">
              <w:t>AIoT_Adding</w:t>
            </w:r>
            <w:proofErr w:type="spellEnd"/>
            <w:r w:rsidRPr="000001AA">
              <w:t xml:space="preserve"> the </w:t>
            </w:r>
            <w:proofErr w:type="spellStart"/>
            <w:r w:rsidRPr="000001AA">
              <w:t>descirption</w:t>
            </w:r>
            <w:proofErr w:type="spellEnd"/>
            <w:r w:rsidRPr="000001AA">
              <w:t xml:space="preserve"> of terms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D4AA795"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7D91E" w14:textId="3CBA6EB8" w:rsidR="0025350C" w:rsidRDefault="0025350C" w:rsidP="0025350C">
            <w:pPr>
              <w:spacing w:after="0" w:line="240" w:lineRule="auto"/>
              <w:rPr>
                <w:rFonts w:eastAsia="Arial Unicode MS" w:cs="Arial"/>
                <w:i/>
                <w:szCs w:val="18"/>
                <w:lang w:val="en-US" w:eastAsia="ar-SA"/>
              </w:rPr>
            </w:pPr>
            <w:r w:rsidRPr="0025350C">
              <w:rPr>
                <w:rFonts w:eastAsia="Arial Unicode MS" w:cs="Arial"/>
                <w:i/>
                <w:szCs w:val="18"/>
                <w:lang w:val="en-US" w:eastAsia="ar-SA"/>
              </w:rPr>
              <w:t xml:space="preserve">WI </w:t>
            </w:r>
            <w:r w:rsidRPr="0025350C">
              <w:rPr>
                <w:highlight w:val="yellow"/>
                <w:lang w:eastAsia="zh-CN"/>
              </w:rPr>
              <w:t>Ambient-IoT</w:t>
            </w:r>
            <w:r w:rsidRPr="0025350C">
              <w:rPr>
                <w:rFonts w:eastAsia="Arial Unicode MS" w:cs="Arial"/>
                <w:i/>
                <w:szCs w:val="18"/>
                <w:lang w:val="en-US" w:eastAsia="ar-SA"/>
              </w:rPr>
              <w:t xml:space="preserve"> Rel-19 CR</w:t>
            </w:r>
            <w:r w:rsidRPr="0025350C">
              <w:rPr>
                <w:i/>
                <w:lang w:val="en-US"/>
              </w:rPr>
              <w:t>0</w:t>
            </w:r>
            <w:r>
              <w:rPr>
                <w:i/>
                <w:lang w:val="en-US"/>
              </w:rPr>
              <w:t>002</w:t>
            </w:r>
            <w:r w:rsidRPr="0025350C">
              <w:rPr>
                <w:rFonts w:eastAsia="Arial Unicode MS" w:cs="Arial"/>
                <w:i/>
                <w:szCs w:val="18"/>
                <w:lang w:val="en-US" w:eastAsia="ar-SA"/>
              </w:rPr>
              <w:t xml:space="preserve">R- Cat </w:t>
            </w:r>
            <w:r>
              <w:rPr>
                <w:rFonts w:eastAsia="Arial Unicode MS" w:cs="Arial"/>
                <w:i/>
                <w:szCs w:val="18"/>
                <w:lang w:val="en-US" w:eastAsia="ar-SA"/>
              </w:rPr>
              <w:t>F</w:t>
            </w:r>
          </w:p>
          <w:p w14:paraId="240BDCB7" w14:textId="217A2B09" w:rsidR="0025350C" w:rsidRPr="0025350C" w:rsidRDefault="0025350C" w:rsidP="0025350C">
            <w:pPr>
              <w:spacing w:after="0" w:line="240" w:lineRule="auto"/>
              <w:rPr>
                <w:rFonts w:eastAsia="Arial Unicode MS" w:cs="Arial"/>
                <w:szCs w:val="18"/>
                <w:lang w:eastAsia="ar-SA"/>
              </w:rPr>
            </w:pPr>
            <w:r>
              <w:rPr>
                <w:rFonts w:eastAsia="Arial Unicode MS" w:cs="Arial"/>
                <w:i/>
                <w:szCs w:val="18"/>
                <w:lang w:val="en-US" w:eastAsia="ar-SA"/>
              </w:rPr>
              <w:t>Correct WI Code</w:t>
            </w:r>
          </w:p>
        </w:tc>
      </w:tr>
      <w:tr w:rsidR="0025350C" w:rsidRPr="00A75C05" w14:paraId="625E4123"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9F8235" w14:textId="609922B4" w:rsidR="0025350C" w:rsidRPr="00A75C05" w:rsidRDefault="00F70540" w:rsidP="002535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52F79B" w14:textId="5AFF1B53" w:rsidR="0025350C" w:rsidRPr="000001AA" w:rsidRDefault="00B54707" w:rsidP="0025350C">
            <w:pPr>
              <w:snapToGrid w:val="0"/>
              <w:spacing w:after="0" w:line="240" w:lineRule="auto"/>
            </w:pPr>
            <w:hyperlink r:id="rId122" w:history="1">
              <w:r w:rsidR="0025350C">
                <w:rPr>
                  <w:rStyle w:val="Hyperlink"/>
                </w:rPr>
                <w:t>S1-240035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F1D2AC" w14:textId="27CA300A" w:rsidR="0025350C" w:rsidRPr="000001AA" w:rsidRDefault="0025350C" w:rsidP="0025350C">
            <w:pPr>
              <w:snapToGrid w:val="0"/>
              <w:spacing w:after="0" w:line="240" w:lineRule="auto"/>
            </w:pPr>
            <w:proofErr w:type="spellStart"/>
            <w:r w:rsidRPr="000001AA">
              <w:t>Peraton</w:t>
            </w:r>
            <w:proofErr w:type="spellEnd"/>
            <w:r w:rsidRPr="000001AA">
              <w:t xml:space="preserve"> Labs, CISA ECD, AT&amp;T, Verizon,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2BD065" w14:textId="75DDCE5C" w:rsidR="0025350C" w:rsidRPr="000001AA" w:rsidRDefault="00F70540" w:rsidP="0025350C">
            <w:pPr>
              <w:snapToGrid w:val="0"/>
              <w:spacing w:after="0" w:line="240" w:lineRule="auto"/>
            </w:pPr>
            <w:r>
              <w:t xml:space="preserve">22.261v19.5.0 </w:t>
            </w:r>
            <w:r w:rsidR="0025350C" w:rsidRPr="000001AA">
              <w:t>Exemption of Priority Services (e.g., MPS) from Energy Limitation Controls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E6B091"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20BB96" w14:textId="2BAE9B64" w:rsidR="0025350C" w:rsidRDefault="0025350C" w:rsidP="0025350C">
            <w:pPr>
              <w:spacing w:after="0" w:line="240" w:lineRule="auto"/>
              <w:rPr>
                <w:rFonts w:eastAsia="Arial Unicode MS" w:cs="Arial"/>
                <w:i/>
                <w:szCs w:val="18"/>
                <w:lang w:val="en-US" w:eastAsia="ar-SA"/>
              </w:rPr>
            </w:pPr>
            <w:r w:rsidRPr="0025350C">
              <w:rPr>
                <w:rFonts w:eastAsia="Arial Unicode MS" w:cs="Arial"/>
                <w:i/>
                <w:szCs w:val="18"/>
                <w:lang w:val="en-US" w:eastAsia="ar-SA"/>
              </w:rPr>
              <w:t xml:space="preserve">WI </w:t>
            </w:r>
            <w:proofErr w:type="spellStart"/>
            <w:r w:rsidR="00F70540" w:rsidRPr="00F70540">
              <w:rPr>
                <w:highlight w:val="yellow"/>
              </w:rPr>
              <w:t>EnergySer</w:t>
            </w:r>
            <w:proofErr w:type="spellEnd"/>
            <w:r w:rsidR="00F70540" w:rsidRPr="00F70540">
              <w:t xml:space="preserve"> </w:t>
            </w:r>
            <w:r w:rsidRPr="0025350C">
              <w:rPr>
                <w:rFonts w:eastAsia="Arial Unicode MS" w:cs="Arial"/>
                <w:i/>
                <w:szCs w:val="18"/>
                <w:lang w:val="en-US" w:eastAsia="ar-SA"/>
              </w:rPr>
              <w:t>Rel-19 CR</w:t>
            </w:r>
            <w:r w:rsidRPr="0025350C">
              <w:rPr>
                <w:i/>
                <w:lang w:val="en-US"/>
              </w:rPr>
              <w:t>07</w:t>
            </w:r>
            <w:r w:rsidR="00F70540">
              <w:rPr>
                <w:i/>
                <w:lang w:val="en-US"/>
              </w:rPr>
              <w:t>63</w:t>
            </w:r>
            <w:r w:rsidRPr="0025350C">
              <w:rPr>
                <w:rFonts w:eastAsia="Arial Unicode MS" w:cs="Arial"/>
                <w:i/>
                <w:szCs w:val="18"/>
                <w:lang w:val="en-US" w:eastAsia="ar-SA"/>
              </w:rPr>
              <w:t xml:space="preserve">R- Cat </w:t>
            </w:r>
            <w:r w:rsidR="00F70540">
              <w:rPr>
                <w:rFonts w:eastAsia="Arial Unicode MS" w:cs="Arial"/>
                <w:i/>
                <w:szCs w:val="18"/>
                <w:lang w:val="en-US" w:eastAsia="ar-SA"/>
              </w:rPr>
              <w:t>F</w:t>
            </w:r>
          </w:p>
          <w:p w14:paraId="7310B0DF" w14:textId="5EC92F79" w:rsidR="00F70540" w:rsidRPr="0025350C" w:rsidRDefault="00F70540" w:rsidP="0025350C">
            <w:pPr>
              <w:spacing w:after="0" w:line="240" w:lineRule="auto"/>
              <w:rPr>
                <w:rFonts w:eastAsia="Arial Unicode MS" w:cs="Arial"/>
                <w:szCs w:val="18"/>
                <w:lang w:eastAsia="ar-SA"/>
              </w:rPr>
            </w:pPr>
            <w:r>
              <w:rPr>
                <w:rFonts w:eastAsia="Arial Unicode MS" w:cs="Arial"/>
                <w:i/>
                <w:szCs w:val="18"/>
                <w:lang w:val="en-US" w:eastAsia="ar-SA"/>
              </w:rPr>
              <w:t>Correct WI Code</w:t>
            </w:r>
          </w:p>
        </w:tc>
      </w:tr>
      <w:tr w:rsidR="00AE7A77" w:rsidRPr="00A75C05" w14:paraId="3A1FC911"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6C406F" w14:textId="77777777" w:rsidR="00AE7A77" w:rsidRPr="00A75C05" w:rsidRDefault="00AE7A77" w:rsidP="00B5470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F0CCA6" w14:textId="4BB190E5" w:rsidR="00AE7A77" w:rsidRPr="000001AA" w:rsidRDefault="00B54707" w:rsidP="00B54707">
            <w:pPr>
              <w:snapToGrid w:val="0"/>
              <w:spacing w:after="0" w:line="240" w:lineRule="auto"/>
            </w:pPr>
            <w:hyperlink r:id="rId123" w:history="1">
              <w:r w:rsidR="00AE7A77">
                <w:rPr>
                  <w:rStyle w:val="Hyperlink"/>
                </w:rPr>
                <w:t>S1-240101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E7CC79" w14:textId="77777777" w:rsidR="00AE7A77" w:rsidRPr="000001AA" w:rsidRDefault="00AE7A77" w:rsidP="00B54707">
            <w:pPr>
              <w:snapToGrid w:val="0"/>
              <w:spacing w:after="0" w:line="240" w:lineRule="auto"/>
            </w:pPr>
            <w:r w:rsidRPr="000001AA">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9C4BCB" w14:textId="77777777" w:rsidR="00AE7A77" w:rsidRPr="000001AA" w:rsidRDefault="00AE7A77" w:rsidP="00B54707">
            <w:pPr>
              <w:snapToGrid w:val="0"/>
              <w:spacing w:after="0" w:line="240" w:lineRule="auto"/>
            </w:pPr>
            <w:r>
              <w:t xml:space="preserve">22.882v19.2.0 </w:t>
            </w:r>
            <w:r w:rsidRPr="000001AA">
              <w:t>Editorial corrections in EE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914A51A" w14:textId="77777777" w:rsidR="00AE7A77" w:rsidRPr="00A75C05" w:rsidRDefault="00AE7A77"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0EC81E" w14:textId="77777777" w:rsidR="00AE7A77" w:rsidRPr="0025350C" w:rsidRDefault="00AE7A77" w:rsidP="00B54707">
            <w:pPr>
              <w:spacing w:after="0" w:line="240" w:lineRule="auto"/>
              <w:rPr>
                <w:rFonts w:eastAsia="Arial Unicode MS" w:cs="Arial"/>
                <w:szCs w:val="18"/>
                <w:lang w:eastAsia="ar-SA"/>
              </w:rPr>
            </w:pPr>
            <w:r w:rsidRPr="0025350C">
              <w:rPr>
                <w:rFonts w:eastAsia="Arial Unicode MS" w:cs="Arial"/>
                <w:i/>
                <w:szCs w:val="18"/>
                <w:lang w:val="en-US" w:eastAsia="ar-SA"/>
              </w:rPr>
              <w:t xml:space="preserve">WI </w:t>
            </w:r>
            <w:r>
              <w:t>FS_</w:t>
            </w:r>
            <w:r w:rsidRPr="00F672EE">
              <w:t xml:space="preserve"> </w:t>
            </w:r>
            <w:proofErr w:type="spellStart"/>
            <w:r w:rsidRPr="00F672EE">
              <w:t>EnergyServ</w:t>
            </w:r>
            <w:proofErr w:type="spellEnd"/>
            <w:r w:rsidRPr="0025350C">
              <w:rPr>
                <w:noProof/>
                <w:lang w:val="en-US"/>
              </w:rPr>
              <w:t xml:space="preserve"> </w:t>
            </w:r>
            <w:r w:rsidRPr="0025350C">
              <w:rPr>
                <w:rFonts w:eastAsia="Arial Unicode MS" w:cs="Arial"/>
                <w:i/>
                <w:szCs w:val="18"/>
                <w:lang w:val="en-US" w:eastAsia="ar-SA"/>
              </w:rPr>
              <w:t>Rel-19 CR</w:t>
            </w:r>
            <w:r w:rsidRPr="0025350C">
              <w:rPr>
                <w:i/>
                <w:lang w:val="en-US"/>
              </w:rPr>
              <w:t>0</w:t>
            </w:r>
            <w:r>
              <w:rPr>
                <w:i/>
                <w:lang w:val="en-US"/>
              </w:rPr>
              <w:t>011</w:t>
            </w:r>
            <w:r w:rsidRPr="0025350C">
              <w:rPr>
                <w:rFonts w:eastAsia="Arial Unicode MS" w:cs="Arial"/>
                <w:i/>
                <w:szCs w:val="18"/>
                <w:lang w:val="en-US" w:eastAsia="ar-SA"/>
              </w:rPr>
              <w:t xml:space="preserve">R- Cat </w:t>
            </w:r>
            <w:r>
              <w:rPr>
                <w:rFonts w:eastAsia="Arial Unicode MS" w:cs="Arial"/>
                <w:i/>
                <w:szCs w:val="18"/>
                <w:lang w:val="en-US" w:eastAsia="ar-SA"/>
              </w:rPr>
              <w:t>F</w:t>
            </w:r>
          </w:p>
        </w:tc>
      </w:tr>
      <w:tr w:rsidR="00AE7A77" w:rsidRPr="00A75C05" w14:paraId="0BC2AC57"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965CF7" w14:textId="77777777" w:rsidR="00AE7A77" w:rsidRPr="00A75C05" w:rsidRDefault="00AE7A77" w:rsidP="00B5470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79423B" w14:textId="59C40977" w:rsidR="00AE7A77" w:rsidRPr="000001AA" w:rsidRDefault="00B54707" w:rsidP="00B54707">
            <w:pPr>
              <w:snapToGrid w:val="0"/>
              <w:spacing w:after="0" w:line="240" w:lineRule="auto"/>
            </w:pPr>
            <w:hyperlink r:id="rId124" w:history="1">
              <w:r w:rsidR="00AE7A77">
                <w:rPr>
                  <w:rStyle w:val="Hyperlink"/>
                </w:rPr>
                <w:t>S1-240119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EE8463" w14:textId="77777777" w:rsidR="00AE7A77" w:rsidRPr="000001AA" w:rsidRDefault="00AE7A77" w:rsidP="00B54707">
            <w:pPr>
              <w:snapToGrid w:val="0"/>
              <w:spacing w:after="0" w:line="240" w:lineRule="auto"/>
            </w:pPr>
            <w:r>
              <w:t>DT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599138" w14:textId="77777777" w:rsidR="00AE7A77" w:rsidRPr="000001AA" w:rsidRDefault="00AE7A77" w:rsidP="00B54707">
            <w:pPr>
              <w:snapToGrid w:val="0"/>
              <w:spacing w:after="0" w:line="240" w:lineRule="auto"/>
            </w:pPr>
            <w:r>
              <w:t xml:space="preserve">22.837v19.12.1 </w:t>
            </w:r>
            <w:r w:rsidRPr="000001AA">
              <w:t>Editorial clean-up of TR 22.837 section 7</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2250795" w14:textId="77777777" w:rsidR="00AE7A77" w:rsidRPr="00A75C05" w:rsidRDefault="00AE7A77"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A0AABC" w14:textId="77777777" w:rsidR="00AE7A77" w:rsidRPr="0025350C" w:rsidRDefault="00AE7A77" w:rsidP="00B54707">
            <w:pPr>
              <w:spacing w:after="0" w:line="240" w:lineRule="auto"/>
              <w:rPr>
                <w:rFonts w:eastAsia="Arial Unicode MS" w:cs="Arial"/>
                <w:szCs w:val="18"/>
                <w:lang w:eastAsia="ar-SA"/>
              </w:rPr>
            </w:pPr>
            <w:r w:rsidRPr="0025350C">
              <w:rPr>
                <w:rFonts w:eastAsia="Arial Unicode MS" w:cs="Arial"/>
                <w:i/>
                <w:szCs w:val="18"/>
                <w:lang w:val="en-US" w:eastAsia="ar-SA"/>
              </w:rPr>
              <w:t xml:space="preserve">WI </w:t>
            </w:r>
            <w:fldSimple w:instr=" DOCPROPERTY  RelatedWis  \* MERGEFORMAT ">
              <w:r>
                <w:rPr>
                  <w:noProof/>
                </w:rPr>
                <w:t>FS_Sensing</w:t>
              </w:r>
            </w:fldSimple>
            <w:r>
              <w:rPr>
                <w:noProof/>
              </w:rPr>
              <w:t xml:space="preserve"> </w:t>
            </w:r>
            <w:r w:rsidRPr="0025350C">
              <w:rPr>
                <w:rFonts w:eastAsia="Arial Unicode MS" w:cs="Arial"/>
                <w:i/>
                <w:szCs w:val="18"/>
                <w:lang w:val="en-US" w:eastAsia="ar-SA"/>
              </w:rPr>
              <w:t>Rel-19 CR</w:t>
            </w:r>
            <w:r w:rsidRPr="0025350C">
              <w:rPr>
                <w:i/>
                <w:lang w:val="en-US"/>
              </w:rPr>
              <w:t>0778</w:t>
            </w:r>
            <w:r w:rsidRPr="0025350C">
              <w:rPr>
                <w:rFonts w:eastAsia="Arial Unicode MS" w:cs="Arial"/>
                <w:i/>
                <w:szCs w:val="18"/>
                <w:lang w:val="en-US" w:eastAsia="ar-SA"/>
              </w:rPr>
              <w:t xml:space="preserve">R- Cat </w:t>
            </w:r>
            <w:r>
              <w:rPr>
                <w:rFonts w:eastAsia="Arial Unicode MS" w:cs="Arial"/>
                <w:i/>
                <w:szCs w:val="18"/>
                <w:lang w:val="en-US" w:eastAsia="ar-SA"/>
              </w:rPr>
              <w:t>D</w:t>
            </w:r>
          </w:p>
        </w:tc>
      </w:tr>
      <w:tr w:rsidR="0025350C" w:rsidRPr="00A75C05" w14:paraId="6965A10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F5CBBB" w14:textId="15F6DAFF" w:rsidR="0025350C" w:rsidRPr="00A75C05" w:rsidRDefault="00F70540" w:rsidP="002535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95B3F9" w14:textId="6BFE79F5" w:rsidR="0025350C" w:rsidRPr="000001AA" w:rsidRDefault="00B54707" w:rsidP="0025350C">
            <w:pPr>
              <w:snapToGrid w:val="0"/>
              <w:spacing w:after="0" w:line="240" w:lineRule="auto"/>
            </w:pPr>
            <w:hyperlink r:id="rId125" w:history="1">
              <w:r w:rsidR="0025350C">
                <w:rPr>
                  <w:rStyle w:val="Hyperlink"/>
                </w:rPr>
                <w:t>S1-240043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265F01" w14:textId="12A1C0EF" w:rsidR="0025350C" w:rsidRPr="000001AA" w:rsidRDefault="0025350C" w:rsidP="0025350C">
            <w:pPr>
              <w:snapToGrid w:val="0"/>
              <w:spacing w:after="0" w:line="240" w:lineRule="auto"/>
            </w:pPr>
            <w:r>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177378" w14:textId="55FC961D" w:rsidR="0025350C" w:rsidRPr="000001AA" w:rsidRDefault="00F70540" w:rsidP="0025350C">
            <w:pPr>
              <w:snapToGrid w:val="0"/>
              <w:spacing w:after="0" w:line="240" w:lineRule="auto"/>
            </w:pPr>
            <w:r>
              <w:t xml:space="preserve">22.837v19.2.0 </w:t>
            </w:r>
            <w:r w:rsidR="0025350C" w:rsidRPr="000001AA">
              <w:t>Modifying the figure in 5.19.1 Description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BB58EB8"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E1439F" w14:textId="6D754B92" w:rsidR="0025350C" w:rsidRDefault="0025350C" w:rsidP="0025350C">
            <w:pPr>
              <w:spacing w:after="0" w:line="240" w:lineRule="auto"/>
              <w:rPr>
                <w:rFonts w:eastAsia="Arial Unicode MS" w:cs="Arial"/>
                <w:i/>
                <w:szCs w:val="18"/>
                <w:lang w:val="en-US" w:eastAsia="ar-SA"/>
              </w:rPr>
            </w:pPr>
            <w:r w:rsidRPr="0025350C">
              <w:rPr>
                <w:rFonts w:eastAsia="Arial Unicode MS" w:cs="Arial"/>
                <w:i/>
                <w:szCs w:val="18"/>
                <w:lang w:val="en-US" w:eastAsia="ar-SA"/>
              </w:rPr>
              <w:t xml:space="preserve">WI </w:t>
            </w:r>
            <w:r w:rsidR="00F70540" w:rsidRPr="00F70540">
              <w:rPr>
                <w:rFonts w:hint="eastAsia"/>
                <w:highlight w:val="yellow"/>
                <w:lang w:val="en-US" w:eastAsia="zh-CN"/>
              </w:rPr>
              <w:t>S</w:t>
            </w:r>
            <w:r w:rsidR="00F70540" w:rsidRPr="00F70540">
              <w:rPr>
                <w:highlight w:val="yellow"/>
                <w:lang w:val="en-US" w:eastAsia="zh-CN"/>
              </w:rPr>
              <w:t>ensing</w:t>
            </w:r>
            <w:r w:rsidR="00F70540" w:rsidRPr="0025350C">
              <w:rPr>
                <w:rFonts w:eastAsia="Arial Unicode MS" w:cs="Arial"/>
                <w:i/>
                <w:szCs w:val="18"/>
                <w:lang w:val="en-US" w:eastAsia="ar-SA"/>
              </w:rPr>
              <w:t xml:space="preserve"> </w:t>
            </w:r>
            <w:r w:rsidRPr="0025350C">
              <w:rPr>
                <w:rFonts w:eastAsia="Arial Unicode MS" w:cs="Arial"/>
                <w:i/>
                <w:szCs w:val="18"/>
                <w:lang w:val="en-US" w:eastAsia="ar-SA"/>
              </w:rPr>
              <w:t>Rel-19 CR</w:t>
            </w:r>
            <w:r w:rsidRPr="0025350C">
              <w:rPr>
                <w:i/>
                <w:lang w:val="en-US"/>
              </w:rPr>
              <w:t>0</w:t>
            </w:r>
            <w:r w:rsidR="00F70540">
              <w:rPr>
                <w:i/>
                <w:lang w:val="en-US"/>
              </w:rPr>
              <w:t>020</w:t>
            </w:r>
            <w:r w:rsidRPr="0025350C">
              <w:rPr>
                <w:rFonts w:eastAsia="Arial Unicode MS" w:cs="Arial"/>
                <w:i/>
                <w:szCs w:val="18"/>
                <w:lang w:val="en-US" w:eastAsia="ar-SA"/>
              </w:rPr>
              <w:t xml:space="preserve">R- Cat </w:t>
            </w:r>
            <w:r w:rsidR="00F70540">
              <w:rPr>
                <w:rFonts w:eastAsia="Arial Unicode MS" w:cs="Arial"/>
                <w:i/>
                <w:szCs w:val="18"/>
                <w:lang w:val="en-US" w:eastAsia="ar-SA"/>
              </w:rPr>
              <w:t>F</w:t>
            </w:r>
          </w:p>
          <w:p w14:paraId="0F3117AA" w14:textId="3D0FD00F" w:rsidR="00F70540" w:rsidRPr="0025350C" w:rsidRDefault="00F70540" w:rsidP="0025350C">
            <w:pPr>
              <w:spacing w:after="0" w:line="240" w:lineRule="auto"/>
              <w:rPr>
                <w:rFonts w:eastAsia="Arial Unicode MS" w:cs="Arial"/>
                <w:szCs w:val="18"/>
                <w:lang w:eastAsia="ar-SA"/>
              </w:rPr>
            </w:pPr>
            <w:r>
              <w:rPr>
                <w:rFonts w:eastAsia="Arial Unicode MS" w:cs="Arial"/>
                <w:i/>
                <w:szCs w:val="18"/>
                <w:lang w:val="en-US" w:eastAsia="ar-SA"/>
              </w:rPr>
              <w:t>Correct WI Code</w:t>
            </w:r>
          </w:p>
        </w:tc>
      </w:tr>
      <w:tr w:rsidR="00161804" w:rsidRPr="00A75C05" w14:paraId="349E3FB7"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1F2FE2" w14:textId="77777777" w:rsidR="00161804" w:rsidRPr="00A75C05" w:rsidRDefault="00161804" w:rsidP="00B5470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7CD594" w14:textId="3CB76780" w:rsidR="00161804" w:rsidRPr="000001AA" w:rsidRDefault="00B54707" w:rsidP="00B54707">
            <w:pPr>
              <w:snapToGrid w:val="0"/>
              <w:spacing w:after="0" w:line="240" w:lineRule="auto"/>
            </w:pPr>
            <w:hyperlink r:id="rId126" w:history="1">
              <w:r w:rsidR="00161804">
                <w:rPr>
                  <w:rStyle w:val="Hyperlink"/>
                </w:rPr>
                <w:t>S1-240073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1A7EDC" w14:textId="77777777" w:rsidR="00161804" w:rsidRPr="000001AA" w:rsidRDefault="00161804" w:rsidP="00B54707">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818D92" w14:textId="77777777" w:rsidR="00161804" w:rsidRPr="000001AA" w:rsidRDefault="00161804" w:rsidP="00B54707">
            <w:pPr>
              <w:snapToGrid w:val="0"/>
              <w:spacing w:after="0" w:line="240" w:lineRule="auto"/>
            </w:pPr>
            <w:r w:rsidRPr="006B5E5C">
              <w:t>22.137v19.0.0 Editorial clean</w:t>
            </w:r>
            <w:r w:rsidRPr="000001AA">
              <w:t>-up of KPI table for sensing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720F719" w14:textId="77777777" w:rsidR="00161804" w:rsidRPr="00A75C05" w:rsidRDefault="00161804" w:rsidP="00B547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B93F97" w14:textId="77777777" w:rsidR="006B5E5C" w:rsidRDefault="00161804" w:rsidP="00B54707">
            <w:pPr>
              <w:spacing w:after="0" w:line="240" w:lineRule="auto"/>
              <w:rPr>
                <w:rFonts w:eastAsia="Arial Unicode MS" w:cs="Arial"/>
                <w:i/>
                <w:szCs w:val="18"/>
                <w:lang w:val="en-US" w:eastAsia="ar-SA"/>
              </w:rPr>
            </w:pPr>
            <w:r w:rsidRPr="0025350C">
              <w:rPr>
                <w:rFonts w:eastAsia="Arial Unicode MS" w:cs="Arial"/>
                <w:i/>
                <w:szCs w:val="18"/>
                <w:lang w:val="en-US" w:eastAsia="ar-SA"/>
              </w:rPr>
              <w:t xml:space="preserve">WI </w:t>
            </w:r>
            <w:r w:rsidRPr="006B5E5C">
              <w:rPr>
                <w:noProof/>
              </w:rPr>
              <w:t>Sensing</w:t>
            </w:r>
            <w:r w:rsidRPr="0025350C">
              <w:rPr>
                <w:rFonts w:eastAsia="Arial Unicode MS" w:cs="Arial"/>
                <w:i/>
                <w:szCs w:val="18"/>
                <w:lang w:val="en-US" w:eastAsia="ar-SA"/>
              </w:rPr>
              <w:t xml:space="preserve"> Rel-19 CR</w:t>
            </w:r>
            <w:r w:rsidRPr="0025350C">
              <w:rPr>
                <w:i/>
                <w:lang w:val="en-US"/>
              </w:rPr>
              <w:t>0778</w:t>
            </w:r>
            <w:r w:rsidRPr="0025350C">
              <w:rPr>
                <w:rFonts w:eastAsia="Arial Unicode MS" w:cs="Arial"/>
                <w:i/>
                <w:szCs w:val="18"/>
                <w:lang w:val="en-US" w:eastAsia="ar-SA"/>
              </w:rPr>
              <w:t xml:space="preserve">R- Cat </w:t>
            </w:r>
            <w:r>
              <w:rPr>
                <w:rFonts w:eastAsia="Arial Unicode MS" w:cs="Arial"/>
                <w:i/>
                <w:szCs w:val="18"/>
                <w:lang w:val="en-US" w:eastAsia="ar-SA"/>
              </w:rPr>
              <w:t>F</w:t>
            </w:r>
          </w:p>
          <w:p w14:paraId="0273EED6" w14:textId="533EF14B" w:rsidR="00161804" w:rsidRPr="006B5E5C" w:rsidRDefault="006B5E5C" w:rsidP="00B54707">
            <w:pPr>
              <w:spacing w:after="0" w:line="240" w:lineRule="auto"/>
              <w:rPr>
                <w:rFonts w:eastAsia="Arial Unicode MS" w:cs="Arial"/>
                <w:i/>
                <w:szCs w:val="18"/>
                <w:lang w:val="en-US" w:eastAsia="ar-SA"/>
              </w:rPr>
            </w:pPr>
            <w:r>
              <w:rPr>
                <w:rFonts w:eastAsia="Arial Unicode MS" w:cs="Arial"/>
                <w:i/>
                <w:szCs w:val="18"/>
                <w:lang w:val="en-US" w:eastAsia="ar-SA"/>
              </w:rPr>
              <w:t>C</w:t>
            </w:r>
            <w:r w:rsidR="00161804">
              <w:rPr>
                <w:rFonts w:eastAsia="Arial Unicode MS" w:cs="Arial"/>
                <w:i/>
                <w:szCs w:val="18"/>
                <w:lang w:val="en-US" w:eastAsia="ar-SA"/>
              </w:rPr>
              <w:t>orrect cat</w:t>
            </w:r>
          </w:p>
        </w:tc>
      </w:tr>
      <w:tr w:rsidR="0025350C" w:rsidRPr="00A75C05" w14:paraId="43485D2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815EA4" w14:textId="221A0F25" w:rsidR="0025350C" w:rsidRPr="00A75C05" w:rsidRDefault="00F70540" w:rsidP="002535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185EE4" w14:textId="2C7B7A7D" w:rsidR="0025350C" w:rsidRPr="000001AA" w:rsidRDefault="00B54707" w:rsidP="0025350C">
            <w:pPr>
              <w:snapToGrid w:val="0"/>
              <w:spacing w:after="0" w:line="240" w:lineRule="auto"/>
            </w:pPr>
            <w:hyperlink r:id="rId127" w:history="1">
              <w:r w:rsidR="0025350C">
                <w:rPr>
                  <w:rStyle w:val="Hyperlink"/>
                </w:rPr>
                <w:t>S1-240054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D3C35" w14:textId="6273475F" w:rsidR="0025350C" w:rsidRPr="000001AA" w:rsidRDefault="0025350C" w:rsidP="0025350C">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FB6126" w14:textId="31C53A21" w:rsidR="0025350C" w:rsidRPr="000001AA" w:rsidRDefault="00161804" w:rsidP="0025350C">
            <w:pPr>
              <w:snapToGrid w:val="0"/>
              <w:spacing w:after="0" w:line="240" w:lineRule="auto"/>
            </w:pPr>
            <w:r>
              <w:t xml:space="preserve">22.261v19.5.0 </w:t>
            </w:r>
            <w:r w:rsidR="0025350C" w:rsidRPr="000001AA">
              <w:t>DualSteer requirement updating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CAA280"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02C026" w14:textId="77777777" w:rsidR="0025350C" w:rsidRDefault="0025350C" w:rsidP="0025350C">
            <w:pPr>
              <w:snapToGrid w:val="0"/>
              <w:spacing w:after="0" w:line="240" w:lineRule="auto"/>
              <w:rPr>
                <w:rFonts w:eastAsia="Arial Unicode MS" w:cs="Arial"/>
                <w:i/>
                <w:szCs w:val="18"/>
                <w:lang w:val="en-US" w:eastAsia="ar-SA"/>
              </w:rPr>
            </w:pPr>
            <w:r w:rsidRPr="0025350C">
              <w:rPr>
                <w:rFonts w:eastAsia="Arial Unicode MS" w:cs="Arial"/>
                <w:i/>
                <w:szCs w:val="18"/>
                <w:lang w:val="en-US" w:eastAsia="ar-SA"/>
              </w:rPr>
              <w:t xml:space="preserve">WI </w:t>
            </w:r>
            <w:r w:rsidR="00F70540">
              <w:rPr>
                <w:lang w:eastAsia="zh-CN"/>
              </w:rPr>
              <w:t>DualSteer</w:t>
            </w:r>
            <w:r w:rsidR="00F70540" w:rsidRPr="0025350C">
              <w:rPr>
                <w:rFonts w:eastAsia="Arial Unicode MS" w:cs="Arial"/>
                <w:i/>
                <w:szCs w:val="18"/>
                <w:lang w:val="en-US" w:eastAsia="ar-SA"/>
              </w:rPr>
              <w:t xml:space="preserve"> </w:t>
            </w:r>
            <w:r w:rsidRPr="0025350C">
              <w:rPr>
                <w:rFonts w:eastAsia="Arial Unicode MS" w:cs="Arial"/>
                <w:i/>
                <w:szCs w:val="18"/>
                <w:lang w:val="en-US" w:eastAsia="ar-SA"/>
              </w:rPr>
              <w:t>Rel-19 CR</w:t>
            </w:r>
            <w:r w:rsidRPr="0025350C">
              <w:rPr>
                <w:i/>
                <w:lang w:val="en-US"/>
              </w:rPr>
              <w:t>07</w:t>
            </w:r>
            <w:r w:rsidR="00F70540">
              <w:rPr>
                <w:i/>
                <w:lang w:val="en-US"/>
              </w:rPr>
              <w:t>67</w:t>
            </w:r>
            <w:r w:rsidRPr="0025350C">
              <w:rPr>
                <w:rFonts w:eastAsia="Arial Unicode MS" w:cs="Arial"/>
                <w:i/>
                <w:szCs w:val="18"/>
                <w:lang w:val="en-US" w:eastAsia="ar-SA"/>
              </w:rPr>
              <w:t xml:space="preserve">R- Cat </w:t>
            </w:r>
            <w:r w:rsidR="00F70540">
              <w:rPr>
                <w:rFonts w:eastAsia="Arial Unicode MS" w:cs="Arial"/>
                <w:i/>
                <w:szCs w:val="18"/>
                <w:lang w:val="en-US" w:eastAsia="ar-SA"/>
              </w:rPr>
              <w:t>D</w:t>
            </w:r>
          </w:p>
          <w:p w14:paraId="3EC91571" w14:textId="6057A2D2" w:rsidR="00F70540" w:rsidRPr="0025350C" w:rsidRDefault="00F70540" w:rsidP="0025350C">
            <w:pPr>
              <w:snapToGrid w:val="0"/>
              <w:spacing w:after="0" w:line="240" w:lineRule="auto"/>
              <w:rPr>
                <w:rFonts w:eastAsia="Arial Unicode MS" w:cs="Arial"/>
                <w:szCs w:val="18"/>
                <w:lang w:eastAsia="ar-SA"/>
              </w:rPr>
            </w:pPr>
            <w:r w:rsidRPr="00F70540">
              <w:rPr>
                <w:rFonts w:eastAsia="Arial Unicode MS" w:cs="Arial"/>
                <w:i/>
                <w:szCs w:val="18"/>
                <w:highlight w:val="yellow"/>
                <w:lang w:val="en-US" w:eastAsia="ar-SA"/>
              </w:rPr>
              <w:t>Must be Cat F</w:t>
            </w:r>
          </w:p>
        </w:tc>
      </w:tr>
      <w:tr w:rsidR="0025350C" w:rsidRPr="00A75C05" w14:paraId="0D07A5B6"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8B83E9" w14:textId="426ACDD6" w:rsidR="0025350C" w:rsidRPr="00A75C05" w:rsidRDefault="00161804" w:rsidP="0025350C">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503F8A" w14:textId="73874382" w:rsidR="0025350C" w:rsidRPr="000001AA" w:rsidRDefault="00B54707" w:rsidP="0025350C">
            <w:pPr>
              <w:snapToGrid w:val="0"/>
              <w:spacing w:after="0" w:line="240" w:lineRule="auto"/>
            </w:pPr>
            <w:hyperlink r:id="rId128" w:history="1">
              <w:r w:rsidR="0025350C">
                <w:rPr>
                  <w:rStyle w:val="Hyperlink"/>
                </w:rPr>
                <w:t>S1-240061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A245F6" w14:textId="5B7BFBD9" w:rsidR="0025350C" w:rsidRPr="000001AA" w:rsidRDefault="0025350C" w:rsidP="0025350C">
            <w:pPr>
              <w:snapToGrid w:val="0"/>
              <w:spacing w:after="0" w:line="240" w:lineRule="auto"/>
            </w:pPr>
            <w:proofErr w:type="spellStart"/>
            <w:r>
              <w:t>Honor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62A404" w14:textId="7FE89EE7" w:rsidR="0025350C" w:rsidRPr="000001AA" w:rsidRDefault="00F70540" w:rsidP="0025350C">
            <w:pPr>
              <w:snapToGrid w:val="0"/>
              <w:spacing w:after="0" w:line="240" w:lineRule="auto"/>
            </w:pPr>
            <w:r>
              <w:t xml:space="preserve">22.261v19.5.0 </w:t>
            </w:r>
            <w:r w:rsidR="0025350C" w:rsidRPr="000001AA">
              <w:t>Clarification of 5G LAN-type service to enable UE-Satellite-UE communication with 5G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3B17C8"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BFD77" w14:textId="379E96D5" w:rsidR="0025350C" w:rsidRPr="0025350C" w:rsidRDefault="0025350C" w:rsidP="0025350C">
            <w:pPr>
              <w:spacing w:after="0" w:line="240" w:lineRule="auto"/>
              <w:rPr>
                <w:rFonts w:eastAsia="Arial Unicode MS" w:cs="Arial"/>
                <w:szCs w:val="18"/>
                <w:lang w:eastAsia="ar-SA"/>
              </w:rPr>
            </w:pPr>
            <w:r w:rsidRPr="0025350C">
              <w:rPr>
                <w:rFonts w:eastAsia="Arial Unicode MS" w:cs="Arial"/>
                <w:i/>
                <w:szCs w:val="18"/>
                <w:lang w:val="en-US" w:eastAsia="ar-SA"/>
              </w:rPr>
              <w:t xml:space="preserve">WI </w:t>
            </w:r>
            <w:fldSimple w:instr=" DOCPROPERTY  RelatedWis  \* MERGEFORMAT ">
              <w:r w:rsidR="00161804">
                <w:rPr>
                  <w:noProof/>
                </w:rPr>
                <w:t>5GSAT_Ph3</w:t>
              </w:r>
            </w:fldSimple>
            <w:r w:rsidR="00161804">
              <w:rPr>
                <w:noProof/>
              </w:rPr>
              <w:t xml:space="preserve"> </w:t>
            </w:r>
            <w:r w:rsidRPr="0025350C">
              <w:rPr>
                <w:rFonts w:eastAsia="Arial Unicode MS" w:cs="Arial"/>
                <w:i/>
                <w:szCs w:val="18"/>
                <w:lang w:val="en-US" w:eastAsia="ar-SA"/>
              </w:rPr>
              <w:t>Rel-19 CR</w:t>
            </w:r>
            <w:r w:rsidRPr="0025350C">
              <w:rPr>
                <w:i/>
                <w:lang w:val="en-US"/>
              </w:rPr>
              <w:t>077</w:t>
            </w:r>
            <w:r w:rsidR="00161804">
              <w:rPr>
                <w:i/>
                <w:lang w:val="en-US"/>
              </w:rPr>
              <w:t>2</w:t>
            </w:r>
            <w:r w:rsidRPr="0025350C">
              <w:rPr>
                <w:rFonts w:eastAsia="Arial Unicode MS" w:cs="Arial"/>
                <w:i/>
                <w:szCs w:val="18"/>
                <w:lang w:val="en-US" w:eastAsia="ar-SA"/>
              </w:rPr>
              <w:t xml:space="preserve">R- Cat </w:t>
            </w:r>
            <w:r w:rsidR="00161804">
              <w:rPr>
                <w:rFonts w:eastAsia="Arial Unicode MS" w:cs="Arial"/>
                <w:i/>
                <w:szCs w:val="18"/>
                <w:lang w:val="en-US" w:eastAsia="ar-SA"/>
              </w:rPr>
              <w:t>F</w:t>
            </w:r>
          </w:p>
        </w:tc>
      </w:tr>
      <w:tr w:rsidR="0025350C" w:rsidRPr="00A75C05" w14:paraId="1242FC4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6CE4AC" w14:textId="19F3BDA7" w:rsidR="0025350C" w:rsidRPr="00A75C05" w:rsidRDefault="00161804" w:rsidP="002535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8D851B" w14:textId="0CA25BD6" w:rsidR="0025350C" w:rsidRPr="000001AA" w:rsidRDefault="00B54707" w:rsidP="0025350C">
            <w:pPr>
              <w:snapToGrid w:val="0"/>
              <w:spacing w:after="0" w:line="240" w:lineRule="auto"/>
            </w:pPr>
            <w:hyperlink r:id="rId129" w:history="1">
              <w:r w:rsidR="0025350C">
                <w:rPr>
                  <w:rStyle w:val="Hyperlink"/>
                </w:rPr>
                <w:t>S1-240063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3848EF" w14:textId="3E799191" w:rsidR="0025350C" w:rsidRPr="000001AA" w:rsidRDefault="0025350C" w:rsidP="0025350C">
            <w:pPr>
              <w:snapToGrid w:val="0"/>
              <w:spacing w:after="0" w:line="240" w:lineRule="auto"/>
            </w:pPr>
            <w:proofErr w:type="spellStart"/>
            <w:r>
              <w:t>Honor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52B06C" w14:textId="64FFEA22" w:rsidR="0025350C" w:rsidRPr="000001AA" w:rsidRDefault="00161804" w:rsidP="0025350C">
            <w:pPr>
              <w:snapToGrid w:val="0"/>
              <w:spacing w:after="0" w:line="240" w:lineRule="auto"/>
            </w:pPr>
            <w:r>
              <w:t xml:space="preserve">22.261v19.5.0 </w:t>
            </w:r>
            <w:r w:rsidR="0025350C" w:rsidRPr="000001AA">
              <w:t>Clarification of services supported in UE-Satellite-UE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646F088"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866E50" w14:textId="04F3DFFE" w:rsidR="0025350C" w:rsidRPr="0025350C" w:rsidRDefault="0025350C" w:rsidP="0025350C">
            <w:pPr>
              <w:spacing w:after="0" w:line="240" w:lineRule="auto"/>
              <w:rPr>
                <w:rFonts w:eastAsia="Arial Unicode MS" w:cs="Arial"/>
                <w:szCs w:val="18"/>
                <w:lang w:eastAsia="ar-SA"/>
              </w:rPr>
            </w:pPr>
            <w:r w:rsidRPr="0025350C">
              <w:rPr>
                <w:rFonts w:eastAsia="Arial Unicode MS" w:cs="Arial"/>
                <w:i/>
                <w:szCs w:val="18"/>
                <w:lang w:val="en-US" w:eastAsia="ar-SA"/>
              </w:rPr>
              <w:t xml:space="preserve">WI </w:t>
            </w:r>
            <w:fldSimple w:instr=" DOCPROPERTY  RelatedWis  \* MERGEFORMAT ">
              <w:r w:rsidR="00161804">
                <w:rPr>
                  <w:noProof/>
                </w:rPr>
                <w:t>5GSAT_Ph3</w:t>
              </w:r>
            </w:fldSimple>
            <w:r w:rsidR="00161804">
              <w:rPr>
                <w:noProof/>
              </w:rPr>
              <w:t xml:space="preserve"> </w:t>
            </w:r>
            <w:r w:rsidRPr="0025350C">
              <w:rPr>
                <w:rFonts w:eastAsia="Arial Unicode MS" w:cs="Arial"/>
                <w:i/>
                <w:szCs w:val="18"/>
                <w:lang w:val="en-US" w:eastAsia="ar-SA"/>
              </w:rPr>
              <w:t>Rel-19 CR</w:t>
            </w:r>
            <w:r w:rsidRPr="0025350C">
              <w:rPr>
                <w:i/>
                <w:lang w:val="en-US"/>
              </w:rPr>
              <w:t>077</w:t>
            </w:r>
            <w:r w:rsidR="00161804">
              <w:rPr>
                <w:i/>
                <w:lang w:val="en-US"/>
              </w:rPr>
              <w:t>4</w:t>
            </w:r>
            <w:r w:rsidRPr="0025350C">
              <w:rPr>
                <w:rFonts w:eastAsia="Arial Unicode MS" w:cs="Arial"/>
                <w:i/>
                <w:szCs w:val="18"/>
                <w:lang w:val="en-US" w:eastAsia="ar-SA"/>
              </w:rPr>
              <w:t xml:space="preserve">R- Cat </w:t>
            </w:r>
            <w:r w:rsidR="00161804">
              <w:rPr>
                <w:rFonts w:eastAsia="Arial Unicode MS" w:cs="Arial"/>
                <w:i/>
                <w:szCs w:val="18"/>
                <w:lang w:val="en-US" w:eastAsia="ar-SA"/>
              </w:rPr>
              <w:t>F</w:t>
            </w:r>
          </w:p>
        </w:tc>
      </w:tr>
      <w:tr w:rsidR="0025350C" w:rsidRPr="00A75C05" w14:paraId="7B89085C"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18D124" w14:textId="3CD3C268" w:rsidR="0025350C" w:rsidRPr="00A75C05" w:rsidRDefault="00161804" w:rsidP="002535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1C4792" w14:textId="60F97D9B" w:rsidR="0025350C" w:rsidRPr="000001AA" w:rsidRDefault="00B54707" w:rsidP="0025350C">
            <w:pPr>
              <w:snapToGrid w:val="0"/>
              <w:spacing w:after="0" w:line="240" w:lineRule="auto"/>
            </w:pPr>
            <w:hyperlink r:id="rId130" w:history="1">
              <w:r w:rsidR="0025350C">
                <w:rPr>
                  <w:rStyle w:val="Hyperlink"/>
                </w:rPr>
                <w:t>S1-240095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F25852" w14:textId="167E473D" w:rsidR="0025350C" w:rsidRPr="000001AA" w:rsidRDefault="0025350C" w:rsidP="0025350C">
            <w:pPr>
              <w:snapToGrid w:val="0"/>
              <w:spacing w:after="0" w:line="240" w:lineRule="auto"/>
            </w:pPr>
            <w: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33290A" w14:textId="6A2488C8" w:rsidR="0025350C" w:rsidRPr="000001AA" w:rsidRDefault="00161804" w:rsidP="0025350C">
            <w:pPr>
              <w:snapToGrid w:val="0"/>
              <w:spacing w:after="0" w:line="240" w:lineRule="auto"/>
            </w:pPr>
            <w:r>
              <w:t xml:space="preserve">22.156v19.0.0 </w:t>
            </w:r>
            <w:r w:rsidR="0025350C" w:rsidRPr="000001AA">
              <w:t>Correction to Metaverse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FBA6116"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2B7DE2" w14:textId="59777743" w:rsidR="0025350C" w:rsidRPr="0025350C" w:rsidRDefault="0025350C" w:rsidP="0025350C">
            <w:pPr>
              <w:spacing w:after="0" w:line="240" w:lineRule="auto"/>
              <w:rPr>
                <w:rFonts w:eastAsia="Arial Unicode MS" w:cs="Arial"/>
                <w:szCs w:val="18"/>
                <w:lang w:eastAsia="ar-SA"/>
              </w:rPr>
            </w:pPr>
            <w:r w:rsidRPr="0025350C">
              <w:rPr>
                <w:rFonts w:eastAsia="Arial Unicode MS" w:cs="Arial"/>
                <w:i/>
                <w:szCs w:val="18"/>
                <w:lang w:val="en-US" w:eastAsia="ar-SA"/>
              </w:rPr>
              <w:t xml:space="preserve">WI </w:t>
            </w:r>
            <w:r w:rsidR="00161804">
              <w:rPr>
                <w:noProof/>
              </w:rPr>
              <w:fldChar w:fldCharType="begin"/>
            </w:r>
            <w:r w:rsidR="00161804">
              <w:rPr>
                <w:noProof/>
              </w:rPr>
              <w:instrText xml:space="preserve"> DOCPROPERTY  RelatedWis  \* MERGEFORMAT </w:instrText>
            </w:r>
            <w:r w:rsidR="00161804">
              <w:rPr>
                <w:noProof/>
              </w:rPr>
              <w:fldChar w:fldCharType="separate"/>
            </w:r>
            <w:r w:rsidR="00161804">
              <w:rPr>
                <w:noProof/>
              </w:rPr>
              <w:t>Metaverse</w:t>
            </w:r>
            <w:r w:rsidR="00161804">
              <w:rPr>
                <w:noProof/>
              </w:rPr>
              <w:fldChar w:fldCharType="end"/>
            </w:r>
            <w:r w:rsidR="00161804">
              <w:rPr>
                <w:noProof/>
              </w:rPr>
              <w:t xml:space="preserve"> </w:t>
            </w:r>
            <w:r w:rsidRPr="0025350C">
              <w:rPr>
                <w:rFonts w:eastAsia="Arial Unicode MS" w:cs="Arial"/>
                <w:i/>
                <w:szCs w:val="18"/>
                <w:lang w:val="en-US" w:eastAsia="ar-SA"/>
              </w:rPr>
              <w:t>Rel-19 CR</w:t>
            </w:r>
            <w:r w:rsidRPr="0025350C">
              <w:rPr>
                <w:i/>
                <w:lang w:val="en-US"/>
              </w:rPr>
              <w:t>0</w:t>
            </w:r>
            <w:r w:rsidR="00161804">
              <w:rPr>
                <w:i/>
                <w:lang w:val="en-US"/>
              </w:rPr>
              <w:t>001</w:t>
            </w:r>
            <w:r w:rsidRPr="0025350C">
              <w:rPr>
                <w:rFonts w:eastAsia="Arial Unicode MS" w:cs="Arial"/>
                <w:i/>
                <w:szCs w:val="18"/>
                <w:lang w:val="en-US" w:eastAsia="ar-SA"/>
              </w:rPr>
              <w:t xml:space="preserve">R- Cat </w:t>
            </w:r>
            <w:r w:rsidR="00161804">
              <w:rPr>
                <w:rFonts w:eastAsia="Arial Unicode MS" w:cs="Arial"/>
                <w:i/>
                <w:szCs w:val="18"/>
                <w:lang w:val="en-US" w:eastAsia="ar-SA"/>
              </w:rPr>
              <w:t>F</w:t>
            </w:r>
          </w:p>
        </w:tc>
      </w:tr>
      <w:tr w:rsidR="0025350C" w:rsidRPr="00A75C05" w14:paraId="211EE121"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BA850" w14:textId="5FDE52CB" w:rsidR="0025350C" w:rsidRPr="00A75C05" w:rsidRDefault="00AE7A77" w:rsidP="002535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44DC82" w14:textId="00D7825E" w:rsidR="0025350C" w:rsidRPr="000001AA" w:rsidRDefault="00B54707" w:rsidP="0025350C">
            <w:pPr>
              <w:snapToGrid w:val="0"/>
              <w:spacing w:after="0" w:line="240" w:lineRule="auto"/>
            </w:pPr>
            <w:hyperlink r:id="rId131" w:history="1">
              <w:r w:rsidR="0025350C">
                <w:rPr>
                  <w:rStyle w:val="Hyperlink"/>
                </w:rPr>
                <w:t>S1-240138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C19BA" w14:textId="1DD00085" w:rsidR="0025350C" w:rsidRPr="000001AA" w:rsidRDefault="0025350C" w:rsidP="0025350C">
            <w:pPr>
              <w:snapToGrid w:val="0"/>
              <w:spacing w:after="0" w:line="240" w:lineRule="auto"/>
            </w:pPr>
            <w:proofErr w:type="spellStart"/>
            <w:r w:rsidRPr="0071450B">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3DEBF" w14:textId="1311104B" w:rsidR="0025350C" w:rsidRPr="000001AA" w:rsidRDefault="00AE7A77" w:rsidP="0025350C">
            <w:pPr>
              <w:snapToGrid w:val="0"/>
              <w:spacing w:after="0" w:line="240" w:lineRule="auto"/>
            </w:pPr>
            <w:r>
              <w:t xml:space="preserve">22.155v19.1.0 </w:t>
            </w:r>
            <w:r w:rsidR="0025350C" w:rsidRPr="000001AA">
              <w:t>Alignment of terminology for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D851316" w14:textId="77777777" w:rsidR="0025350C" w:rsidRPr="00A75C05" w:rsidRDefault="0025350C" w:rsidP="0025350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3A1AB2" w14:textId="1E67B1AC" w:rsidR="0025350C" w:rsidRPr="0025350C" w:rsidRDefault="0025350C" w:rsidP="0025350C">
            <w:pPr>
              <w:spacing w:after="0" w:line="240" w:lineRule="auto"/>
              <w:rPr>
                <w:rFonts w:eastAsia="Arial Unicode MS" w:cs="Arial"/>
                <w:szCs w:val="18"/>
                <w:lang w:eastAsia="ar-SA"/>
              </w:rPr>
            </w:pPr>
            <w:r w:rsidRPr="0025350C">
              <w:rPr>
                <w:rFonts w:eastAsia="Arial Unicode MS" w:cs="Arial"/>
                <w:i/>
                <w:szCs w:val="18"/>
                <w:lang w:val="en-US" w:eastAsia="ar-SA"/>
              </w:rPr>
              <w:t xml:space="preserve">WI </w:t>
            </w:r>
            <w:fldSimple w:instr=" DOCPROPERTY  RelatedWis  \* MERGEFORMAT ">
              <w:r w:rsidR="00AE7A77">
                <w:rPr>
                  <w:noProof/>
                </w:rPr>
                <w:t>UAS_Ph3</w:t>
              </w:r>
            </w:fldSimple>
            <w:r w:rsidR="00AE7A77">
              <w:rPr>
                <w:noProof/>
              </w:rPr>
              <w:t xml:space="preserve"> </w:t>
            </w:r>
            <w:r w:rsidRPr="0025350C">
              <w:rPr>
                <w:rFonts w:eastAsia="Arial Unicode MS" w:cs="Arial"/>
                <w:i/>
                <w:szCs w:val="18"/>
                <w:lang w:val="en-US" w:eastAsia="ar-SA"/>
              </w:rPr>
              <w:t>Rel-19 CR</w:t>
            </w:r>
            <w:r w:rsidRPr="0025350C">
              <w:rPr>
                <w:i/>
                <w:lang w:val="en-US"/>
              </w:rPr>
              <w:t>0</w:t>
            </w:r>
            <w:r w:rsidR="00AE7A77">
              <w:rPr>
                <w:i/>
                <w:lang w:val="en-US"/>
              </w:rPr>
              <w:t>052</w:t>
            </w:r>
            <w:r w:rsidRPr="0025350C">
              <w:rPr>
                <w:rFonts w:eastAsia="Arial Unicode MS" w:cs="Arial"/>
                <w:i/>
                <w:szCs w:val="18"/>
                <w:lang w:val="en-US" w:eastAsia="ar-SA"/>
              </w:rPr>
              <w:t xml:space="preserve">R- Cat </w:t>
            </w:r>
            <w:r w:rsidR="00AE7A77">
              <w:rPr>
                <w:rFonts w:eastAsia="Arial Unicode MS" w:cs="Arial"/>
                <w:i/>
                <w:szCs w:val="18"/>
                <w:lang w:val="en-US" w:eastAsia="ar-SA"/>
              </w:rPr>
              <w:t>F</w:t>
            </w:r>
          </w:p>
        </w:tc>
      </w:tr>
      <w:tr w:rsidR="00B54707" w:rsidRPr="00A75C05" w14:paraId="240F14C1" w14:textId="77777777" w:rsidTr="00B54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76C31D7" w14:textId="77777777" w:rsidR="00B54707" w:rsidRPr="00B54707" w:rsidRDefault="00B54707" w:rsidP="00B54707">
            <w:pPr>
              <w:snapToGrid w:val="0"/>
              <w:spacing w:after="0" w:line="240" w:lineRule="auto"/>
              <w:rPr>
                <w:rFonts w:eastAsia="Times New Roman" w:cs="Arial"/>
                <w:szCs w:val="18"/>
                <w:lang w:eastAsia="ar-SA"/>
              </w:rPr>
            </w:pPr>
            <w:r w:rsidRPr="00B5470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CC0B0CA" w14:textId="77777777" w:rsidR="00B54707" w:rsidRPr="00B54707" w:rsidRDefault="00B54707" w:rsidP="00B54707">
            <w:pPr>
              <w:snapToGrid w:val="0"/>
              <w:spacing w:after="0" w:line="240" w:lineRule="auto"/>
            </w:pPr>
            <w:hyperlink r:id="rId132" w:history="1">
              <w:r w:rsidRPr="00B54707">
                <w:rPr>
                  <w:rStyle w:val="Hyperlink"/>
                  <w:color w:val="auto"/>
                </w:rPr>
                <w:t>S1-240099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74B0B40" w14:textId="77777777" w:rsidR="00B54707" w:rsidRPr="00B54707" w:rsidRDefault="00B54707" w:rsidP="00B54707">
            <w:pPr>
              <w:snapToGrid w:val="0"/>
              <w:spacing w:after="0" w:line="240" w:lineRule="auto"/>
            </w:pPr>
            <w:r w:rsidRPr="00B54707">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4FB763C" w14:textId="77777777" w:rsidR="00B54707" w:rsidRPr="00B54707" w:rsidRDefault="00B54707" w:rsidP="00B54707">
            <w:pPr>
              <w:snapToGrid w:val="0"/>
              <w:spacing w:after="0" w:line="240" w:lineRule="auto"/>
            </w:pPr>
            <w:r w:rsidRPr="00B54707">
              <w:t>22.261v19.5.0 CR on energy-related definitions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14:paraId="7DF3A96B" w14:textId="6650933A" w:rsidR="00B54707" w:rsidRPr="00B54707" w:rsidRDefault="00B54707" w:rsidP="00B54707">
            <w:pPr>
              <w:snapToGrid w:val="0"/>
              <w:spacing w:after="0" w:line="240" w:lineRule="auto"/>
              <w:rPr>
                <w:rFonts w:eastAsia="Times New Roman" w:cs="Arial"/>
                <w:szCs w:val="18"/>
                <w:lang w:eastAsia="ar-SA"/>
              </w:rPr>
            </w:pPr>
            <w:r w:rsidRPr="00B54707">
              <w:rPr>
                <w:rFonts w:eastAsia="Times New Roman" w:cs="Arial"/>
                <w:szCs w:val="18"/>
                <w:lang w:eastAsia="ar-SA"/>
              </w:rPr>
              <w:t xml:space="preserve">Moved to </w:t>
            </w:r>
            <w:r>
              <w:rPr>
                <w:rFonts w:eastAsia="Times New Roman" w:cs="Arial"/>
                <w:szCs w:val="18"/>
                <w:lang w:eastAsia="ar-SA"/>
              </w:rPr>
              <w:t>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7B774F8" w14:textId="77777777" w:rsidR="00B54707" w:rsidRPr="00B54707" w:rsidRDefault="00B54707" w:rsidP="00B54707">
            <w:pPr>
              <w:spacing w:after="0" w:line="240" w:lineRule="auto"/>
              <w:rPr>
                <w:rFonts w:eastAsia="Arial Unicode MS" w:cs="Arial"/>
                <w:szCs w:val="18"/>
                <w:lang w:eastAsia="ar-SA"/>
              </w:rPr>
            </w:pPr>
            <w:r w:rsidRPr="00B54707">
              <w:rPr>
                <w:rFonts w:eastAsia="Arial Unicode MS" w:cs="Arial"/>
                <w:i/>
                <w:szCs w:val="18"/>
                <w:lang w:val="en-US" w:eastAsia="ar-SA"/>
              </w:rPr>
              <w:t xml:space="preserve">WI </w:t>
            </w:r>
            <w:fldSimple w:instr=" DOCPROPERTY  RelatedWis  \* MERGEFORMAT ">
              <w:r w:rsidRPr="00B54707">
                <w:rPr>
                  <w:noProof/>
                </w:rPr>
                <w:t>EnergyServ</w:t>
              </w:r>
            </w:fldSimple>
            <w:r w:rsidRPr="00B54707">
              <w:rPr>
                <w:noProof/>
              </w:rPr>
              <w:t xml:space="preserve"> </w:t>
            </w:r>
            <w:r w:rsidRPr="00B54707">
              <w:rPr>
                <w:rFonts w:eastAsia="Arial Unicode MS" w:cs="Arial"/>
                <w:i/>
                <w:szCs w:val="18"/>
                <w:lang w:val="en-US" w:eastAsia="ar-SA"/>
              </w:rPr>
              <w:t>Rel-19 CR</w:t>
            </w:r>
            <w:r w:rsidRPr="00B54707">
              <w:rPr>
                <w:i/>
                <w:lang w:val="en-US"/>
              </w:rPr>
              <w:t>0777</w:t>
            </w:r>
            <w:r w:rsidRPr="00B54707">
              <w:rPr>
                <w:rFonts w:eastAsia="Arial Unicode MS" w:cs="Arial"/>
                <w:i/>
                <w:szCs w:val="18"/>
                <w:lang w:val="en-US" w:eastAsia="ar-SA"/>
              </w:rPr>
              <w:t>R- Cat F</w:t>
            </w:r>
          </w:p>
        </w:tc>
      </w:tr>
      <w:tr w:rsidR="0046626A" w:rsidRPr="00A75C05" w14:paraId="70019A19" w14:textId="77777777" w:rsidTr="00F7054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900D166" w14:textId="77777777" w:rsidR="0046626A" w:rsidRPr="0046626A" w:rsidRDefault="0046626A" w:rsidP="0050485B">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F6E270C" w14:textId="47028142" w:rsidR="0046626A" w:rsidRPr="0046626A" w:rsidRDefault="00B54707" w:rsidP="0050485B">
            <w:pPr>
              <w:snapToGrid w:val="0"/>
              <w:spacing w:after="0" w:line="240" w:lineRule="auto"/>
            </w:pPr>
            <w:hyperlink r:id="rId133" w:history="1">
              <w:r w:rsidR="0046626A" w:rsidRPr="0046626A">
                <w:rPr>
                  <w:rStyle w:val="Hyperlink"/>
                  <w:color w:val="auto"/>
                </w:rPr>
                <w:t>S1-240055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FDCCDE7" w14:textId="77777777" w:rsidR="0046626A" w:rsidRPr="0046626A" w:rsidRDefault="0046626A" w:rsidP="0050485B">
            <w:pPr>
              <w:snapToGrid w:val="0"/>
              <w:spacing w:after="0" w:line="240" w:lineRule="auto"/>
            </w:pPr>
            <w:proofErr w:type="spellStart"/>
            <w:r w:rsidRPr="0046626A">
              <w:t>Honor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4D3E8E4" w14:textId="77777777" w:rsidR="0046626A" w:rsidRPr="0046626A" w:rsidRDefault="0046626A" w:rsidP="0050485B">
            <w:pPr>
              <w:snapToGrid w:val="0"/>
              <w:spacing w:after="0" w:line="240" w:lineRule="auto"/>
            </w:pPr>
            <w:r w:rsidRPr="0046626A">
              <w:t>Clarification of 5G LAN-type service to enable UE-Satellite-UE communication with 5G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109A41BB" w14:textId="08819557" w:rsidR="0046626A" w:rsidRPr="0046626A" w:rsidRDefault="0046626A" w:rsidP="0050485B">
            <w:pPr>
              <w:snapToGrid w:val="0"/>
              <w:spacing w:after="0" w:line="240" w:lineRule="auto"/>
              <w:rPr>
                <w:rFonts w:eastAsia="Times New Roman" w:cs="Arial"/>
                <w:szCs w:val="18"/>
                <w:lang w:eastAsia="ar-SA"/>
              </w:rPr>
            </w:pPr>
            <w:r w:rsidRPr="0046626A">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8D860AE" w14:textId="6E4ADF94" w:rsidR="0046626A" w:rsidRPr="0046626A" w:rsidRDefault="0046626A" w:rsidP="0050485B">
            <w:pPr>
              <w:spacing w:after="0" w:line="240" w:lineRule="auto"/>
              <w:rPr>
                <w:rFonts w:eastAsia="Arial Unicode MS" w:cs="Arial"/>
                <w:szCs w:val="18"/>
                <w:lang w:eastAsia="ar-SA"/>
              </w:rPr>
            </w:pPr>
          </w:p>
        </w:tc>
      </w:tr>
      <w:tr w:rsidR="00F70540" w:rsidRPr="00A75C05" w14:paraId="27827353" w14:textId="77777777" w:rsidTr="00F7054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B1EA61C" w14:textId="77777777" w:rsidR="00F70540" w:rsidRPr="00F70540" w:rsidRDefault="00F70540" w:rsidP="00B5470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1D738BE" w14:textId="57276078" w:rsidR="00F70540" w:rsidRPr="00F70540" w:rsidRDefault="00B54707" w:rsidP="00B54707">
            <w:pPr>
              <w:snapToGrid w:val="0"/>
              <w:spacing w:after="0" w:line="240" w:lineRule="auto"/>
            </w:pPr>
            <w:hyperlink r:id="rId134" w:history="1">
              <w:r w:rsidR="00F70540" w:rsidRPr="00F70540">
                <w:rPr>
                  <w:rStyle w:val="Hyperlink"/>
                  <w:color w:val="auto"/>
                </w:rPr>
                <w:t>S1-240048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8A8B02F" w14:textId="77777777" w:rsidR="00F70540" w:rsidRPr="00F70540" w:rsidRDefault="00F70540" w:rsidP="00B54707">
            <w:pPr>
              <w:snapToGrid w:val="0"/>
              <w:spacing w:after="0" w:line="240" w:lineRule="auto"/>
            </w:pPr>
            <w:proofErr w:type="spellStart"/>
            <w:r w:rsidRPr="00F70540">
              <w:t>Honor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0A7BC8C7" w14:textId="77777777" w:rsidR="00F70540" w:rsidRPr="00F70540" w:rsidRDefault="00F70540" w:rsidP="00B54707">
            <w:pPr>
              <w:snapToGrid w:val="0"/>
              <w:spacing w:after="0" w:line="240" w:lineRule="auto"/>
            </w:pPr>
            <w:r w:rsidRPr="00F70540">
              <w:t>Enhancement to UE-satellite-UE communication with 5G satellite backhaul</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49D23BA1" w14:textId="634BA7E5" w:rsidR="00F70540" w:rsidRPr="00F70540" w:rsidRDefault="00F70540" w:rsidP="00B54707">
            <w:pPr>
              <w:snapToGrid w:val="0"/>
              <w:spacing w:after="0" w:line="240" w:lineRule="auto"/>
              <w:rPr>
                <w:rFonts w:eastAsia="Times New Roman" w:cs="Arial"/>
                <w:szCs w:val="18"/>
                <w:lang w:eastAsia="ar-SA"/>
              </w:rPr>
            </w:pPr>
            <w:r w:rsidRPr="00F70540">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1467851" w14:textId="2F6E724D" w:rsidR="00F70540" w:rsidRPr="00F70540" w:rsidRDefault="00F70540" w:rsidP="00B54707">
            <w:pPr>
              <w:spacing w:after="0" w:line="240" w:lineRule="auto"/>
              <w:rPr>
                <w:rFonts w:eastAsia="Arial Unicode MS" w:cs="Arial"/>
                <w:szCs w:val="18"/>
                <w:lang w:eastAsia="ar-SA"/>
              </w:rPr>
            </w:pPr>
          </w:p>
        </w:tc>
      </w:tr>
      <w:tr w:rsidR="00F70540" w:rsidRPr="00A75C05" w14:paraId="77591458" w14:textId="77777777" w:rsidTr="00F7054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F3BDBC0" w14:textId="77777777" w:rsidR="00F70540" w:rsidRPr="00F70540" w:rsidRDefault="00F70540" w:rsidP="00B5470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66A44B1" w14:textId="33308B88" w:rsidR="00F70540" w:rsidRPr="00F70540" w:rsidRDefault="00B54707" w:rsidP="00B54707">
            <w:pPr>
              <w:snapToGrid w:val="0"/>
              <w:spacing w:after="0" w:line="240" w:lineRule="auto"/>
            </w:pPr>
            <w:hyperlink r:id="rId135" w:history="1">
              <w:r w:rsidR="00F70540" w:rsidRPr="00F70540">
                <w:rPr>
                  <w:rStyle w:val="Hyperlink"/>
                  <w:color w:val="auto"/>
                </w:rPr>
                <w:t>S1-240057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5DA2260" w14:textId="77777777" w:rsidR="00F70540" w:rsidRPr="00F70540" w:rsidRDefault="00F70540" w:rsidP="00B54707">
            <w:pPr>
              <w:snapToGrid w:val="0"/>
              <w:spacing w:after="0" w:line="240" w:lineRule="auto"/>
            </w:pPr>
            <w:proofErr w:type="spellStart"/>
            <w:r w:rsidRPr="00F70540">
              <w:t>Honor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C65A22D" w14:textId="77777777" w:rsidR="00F70540" w:rsidRPr="00F70540" w:rsidRDefault="00F70540" w:rsidP="00B54707">
            <w:pPr>
              <w:snapToGrid w:val="0"/>
              <w:spacing w:after="0" w:line="240" w:lineRule="auto"/>
            </w:pPr>
            <w:r w:rsidRPr="00F70540">
              <w:t>Clarification of services supported in UE-Satellite-UE communication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14:paraId="720B885D" w14:textId="6874DF2B" w:rsidR="00F70540" w:rsidRPr="00F70540" w:rsidRDefault="00F70540" w:rsidP="00B54707">
            <w:pPr>
              <w:snapToGrid w:val="0"/>
              <w:spacing w:after="0" w:line="240" w:lineRule="auto"/>
              <w:rPr>
                <w:rFonts w:eastAsia="Times New Roman" w:cs="Arial"/>
                <w:szCs w:val="18"/>
                <w:lang w:eastAsia="ar-SA"/>
              </w:rPr>
            </w:pPr>
            <w:r w:rsidRPr="00F70540">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F7B46D4" w14:textId="3B23B10A" w:rsidR="00F70540" w:rsidRPr="00F70540" w:rsidRDefault="00F70540" w:rsidP="00B54707">
            <w:pPr>
              <w:spacing w:after="0" w:line="240" w:lineRule="auto"/>
              <w:rPr>
                <w:rFonts w:eastAsia="Arial Unicode MS" w:cs="Arial"/>
                <w:szCs w:val="18"/>
                <w:lang w:eastAsia="ar-SA"/>
              </w:rPr>
            </w:pPr>
          </w:p>
        </w:tc>
      </w:tr>
      <w:tr w:rsidR="00171984" w:rsidRPr="00B04844" w14:paraId="57E8B047" w14:textId="77777777" w:rsidTr="000001AA">
        <w:trPr>
          <w:trHeight w:val="141"/>
        </w:trPr>
        <w:tc>
          <w:tcPr>
            <w:tcW w:w="14426" w:type="dxa"/>
            <w:gridSpan w:val="6"/>
            <w:shd w:val="clear" w:color="auto" w:fill="F2F2F2"/>
          </w:tcPr>
          <w:p w14:paraId="6F3824CD" w14:textId="7BF79648" w:rsidR="00171984" w:rsidRPr="00F45489" w:rsidRDefault="00171984" w:rsidP="00171984">
            <w:pPr>
              <w:pStyle w:val="Heading1"/>
            </w:pPr>
            <w:r>
              <w:t>Rel-20 Part 1 (5GA) contributions: new Study</w:t>
            </w:r>
            <w:r w:rsidRPr="00F45489">
              <w:t xml:space="preserve"> Items </w:t>
            </w:r>
            <w:r>
              <w:t>(including related contributions)</w:t>
            </w:r>
          </w:p>
        </w:tc>
      </w:tr>
      <w:tr w:rsidR="00171984" w:rsidRPr="006E6FF4" w14:paraId="207A9612" w14:textId="77777777" w:rsidTr="008616E5">
        <w:trPr>
          <w:trHeight w:val="250"/>
        </w:trPr>
        <w:tc>
          <w:tcPr>
            <w:tcW w:w="14426" w:type="dxa"/>
            <w:gridSpan w:val="6"/>
            <w:tcBorders>
              <w:bottom w:val="single" w:sz="4" w:space="0" w:color="auto"/>
            </w:tcBorders>
            <w:shd w:val="clear" w:color="auto" w:fill="F2F2F2"/>
          </w:tcPr>
          <w:p w14:paraId="1682516E" w14:textId="0A37DA9F" w:rsidR="00171984" w:rsidRPr="006E6FF4" w:rsidRDefault="00171984" w:rsidP="00171984">
            <w:pPr>
              <w:pStyle w:val="Heading8"/>
              <w:jc w:val="left"/>
            </w:pPr>
            <w:r>
              <w:rPr>
                <w:color w:val="1F497D" w:themeColor="text2"/>
                <w:sz w:val="18"/>
                <w:szCs w:val="22"/>
              </w:rPr>
              <w:t>General</w:t>
            </w:r>
          </w:p>
        </w:tc>
      </w:tr>
      <w:tr w:rsidR="00171984" w:rsidRPr="00A75C05" w14:paraId="1611282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DBF15B" w14:textId="4DC63F37" w:rsidR="00171984" w:rsidRPr="000C51B6"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C6E81B" w14:textId="2FA5DC32" w:rsidR="00171984" w:rsidRPr="000C51B6" w:rsidRDefault="00B54707" w:rsidP="00171984">
            <w:pPr>
              <w:snapToGrid w:val="0"/>
              <w:spacing w:after="0" w:line="240" w:lineRule="auto"/>
            </w:pPr>
            <w:hyperlink r:id="rId136" w:history="1">
              <w:r w:rsidR="00171984">
                <w:rPr>
                  <w:rStyle w:val="Hyperlink"/>
                  <w:rFonts w:eastAsia="Times New Roman" w:cs="Arial"/>
                  <w:sz w:val="16"/>
                  <w:szCs w:val="16"/>
                  <w:lang w:eastAsia="en-GB"/>
                </w:rPr>
                <w:t>S1-240010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C3288D" w14:textId="1AC7F362" w:rsidR="00171984" w:rsidRPr="000C51B6" w:rsidRDefault="00171984" w:rsidP="00171984">
            <w:pPr>
              <w:snapToGrid w:val="0"/>
              <w:spacing w:after="0" w:line="240" w:lineRule="auto"/>
            </w:pPr>
            <w:r w:rsidRPr="005731AB">
              <w:rPr>
                <w:rFonts w:eastAsia="Times New Roman" w:cs="Arial"/>
                <w:sz w:val="16"/>
                <w:szCs w:val="16"/>
                <w:lang w:eastAsia="en-GB"/>
              </w:rPr>
              <w:t>SA1 Chairperson,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F793C6" w14:textId="7AE52739" w:rsidR="00171984" w:rsidRPr="000C51B6" w:rsidRDefault="00171984" w:rsidP="00171984">
            <w:pPr>
              <w:snapToGrid w:val="0"/>
              <w:spacing w:after="0" w:line="240" w:lineRule="auto"/>
            </w:pPr>
            <w:r w:rsidRPr="005731AB">
              <w:rPr>
                <w:rFonts w:eastAsia="Times New Roman" w:cs="Arial"/>
                <w:sz w:val="16"/>
                <w:szCs w:val="16"/>
                <w:lang w:eastAsia="en-GB"/>
              </w:rPr>
              <w:t>Process for SA1 Rel-20 content planning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3ECD1A5" w14:textId="77777777" w:rsidR="00171984" w:rsidRPr="000C51B6"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33820E" w14:textId="5552D9C9" w:rsidR="00171984" w:rsidRPr="000C51B6" w:rsidRDefault="00171984" w:rsidP="00171984">
            <w:pPr>
              <w:spacing w:after="0" w:line="240" w:lineRule="auto"/>
              <w:rPr>
                <w:rFonts w:eastAsia="Arial Unicode MS" w:cs="Arial"/>
                <w:szCs w:val="18"/>
                <w:lang w:eastAsia="ar-SA"/>
              </w:rPr>
            </w:pPr>
          </w:p>
        </w:tc>
      </w:tr>
      <w:tr w:rsidR="00171984" w:rsidRPr="006E6FF4" w14:paraId="00B0E745" w14:textId="77777777" w:rsidTr="000C51B6">
        <w:trPr>
          <w:trHeight w:val="250"/>
        </w:trPr>
        <w:tc>
          <w:tcPr>
            <w:tcW w:w="14426" w:type="dxa"/>
            <w:gridSpan w:val="6"/>
            <w:tcBorders>
              <w:bottom w:val="single" w:sz="4" w:space="0" w:color="auto"/>
            </w:tcBorders>
            <w:shd w:val="clear" w:color="auto" w:fill="F2F2F2"/>
          </w:tcPr>
          <w:p w14:paraId="1908C66C" w14:textId="5B14ED0E" w:rsidR="00171984" w:rsidRPr="006E6FF4" w:rsidRDefault="00171984" w:rsidP="00171984">
            <w:pPr>
              <w:pStyle w:val="Heading8"/>
              <w:jc w:val="left"/>
            </w:pPr>
            <w:r w:rsidRPr="003634CF">
              <w:rPr>
                <w:color w:val="1F497D" w:themeColor="text2"/>
                <w:sz w:val="18"/>
                <w:szCs w:val="22"/>
              </w:rPr>
              <w:t>Energy as Service Criteria phase2</w:t>
            </w:r>
          </w:p>
        </w:tc>
      </w:tr>
      <w:tr w:rsidR="00171984" w:rsidRPr="00A75C05" w14:paraId="32B7A53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40714B" w14:textId="1DACF69F" w:rsidR="00171984" w:rsidRPr="000C51B6"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46FC4D" w14:textId="5E9D93A1" w:rsidR="00171984" w:rsidRPr="000C51B6" w:rsidRDefault="00B54707" w:rsidP="00171984">
            <w:pPr>
              <w:snapToGrid w:val="0"/>
              <w:spacing w:after="0" w:line="240" w:lineRule="auto"/>
            </w:pPr>
            <w:hyperlink r:id="rId137" w:history="1">
              <w:r w:rsidR="00171984">
                <w:rPr>
                  <w:rStyle w:val="Hyperlink"/>
                </w:rPr>
                <w:t>S1-240080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49D657" w14:textId="77777777" w:rsidR="00171984" w:rsidRPr="000C51B6" w:rsidRDefault="00171984" w:rsidP="00171984">
            <w:pPr>
              <w:snapToGrid w:val="0"/>
              <w:spacing w:after="0" w:line="240" w:lineRule="auto"/>
            </w:pPr>
            <w:r w:rsidRPr="000C51B6">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B07C35" w14:textId="77777777" w:rsidR="00171984" w:rsidRPr="000C51B6" w:rsidRDefault="00171984" w:rsidP="00171984">
            <w:pPr>
              <w:snapToGrid w:val="0"/>
              <w:spacing w:after="0" w:line="240" w:lineRule="auto"/>
            </w:pPr>
            <w:r w:rsidRPr="000C51B6">
              <w:t>New SID on Energy as Service Criteria phase2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99C45D" w14:textId="6F75706E" w:rsidR="00171984" w:rsidRPr="000C51B6"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0EF41C" w14:textId="4415BAB3" w:rsidR="00171984" w:rsidRPr="000C51B6" w:rsidRDefault="00171984" w:rsidP="00171984">
            <w:pPr>
              <w:spacing w:after="0" w:line="240" w:lineRule="auto"/>
              <w:rPr>
                <w:rFonts w:eastAsia="Arial Unicode MS" w:cs="Arial"/>
                <w:szCs w:val="18"/>
                <w:lang w:eastAsia="ar-SA"/>
              </w:rPr>
            </w:pPr>
            <w:r w:rsidRPr="00F86003">
              <w:rPr>
                <w:rFonts w:eastAsia="Arial Unicode MS" w:cs="Arial"/>
                <w:szCs w:val="18"/>
                <w:lang w:eastAsia="ar-SA"/>
              </w:rPr>
              <w:t>Moved from 4</w:t>
            </w:r>
          </w:p>
        </w:tc>
      </w:tr>
      <w:tr w:rsidR="00171984" w:rsidRPr="00A75C05" w14:paraId="7607057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4A4762" w14:textId="723F7C44"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A165FA" w14:textId="685A7939" w:rsidR="00171984" w:rsidRPr="000001AA" w:rsidRDefault="00B54707" w:rsidP="00171984">
            <w:pPr>
              <w:snapToGrid w:val="0"/>
              <w:spacing w:after="0" w:line="240" w:lineRule="auto"/>
            </w:pPr>
            <w:hyperlink r:id="rId138" w:history="1">
              <w:r w:rsidR="00171984">
                <w:rPr>
                  <w:rStyle w:val="Hyperlink"/>
                </w:rPr>
                <w:t>S1-240081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D1E676" w14:textId="77777777" w:rsidR="00171984" w:rsidRPr="000001AA" w:rsidRDefault="00171984" w:rsidP="00171984">
            <w:pPr>
              <w:snapToGrid w:val="0"/>
              <w:spacing w:after="0" w:line="240" w:lineRule="auto"/>
            </w:pPr>
            <w:r w:rsidRPr="000001AA">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831102" w14:textId="77777777" w:rsidR="00171984" w:rsidRPr="000001AA" w:rsidRDefault="00171984" w:rsidP="00171984">
            <w:pPr>
              <w:snapToGrid w:val="0"/>
              <w:spacing w:after="0" w:line="240" w:lineRule="auto"/>
            </w:pPr>
            <w:r w:rsidRPr="000001AA">
              <w:t>Discussion on Energy as Service Criteria phase2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2307941"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A89272" w14:textId="10A84577" w:rsidR="00171984" w:rsidRPr="00A75C05" w:rsidRDefault="00171984" w:rsidP="00171984">
            <w:pPr>
              <w:spacing w:after="0" w:line="240" w:lineRule="auto"/>
              <w:rPr>
                <w:rFonts w:eastAsia="Arial Unicode MS" w:cs="Arial"/>
                <w:szCs w:val="18"/>
                <w:lang w:eastAsia="ar-SA"/>
              </w:rPr>
            </w:pPr>
            <w:r w:rsidRPr="00F86003">
              <w:rPr>
                <w:rFonts w:eastAsia="Arial Unicode MS" w:cs="Arial"/>
                <w:szCs w:val="18"/>
                <w:lang w:eastAsia="ar-SA"/>
              </w:rPr>
              <w:t>Moved from 4</w:t>
            </w:r>
          </w:p>
        </w:tc>
      </w:tr>
      <w:tr w:rsidR="00171984" w:rsidRPr="00A75C05" w14:paraId="42788C6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698F5C" w14:textId="4A7645B4"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AD69E8" w14:textId="75BAD0E1" w:rsidR="00171984" w:rsidRPr="000001AA" w:rsidRDefault="00B54707" w:rsidP="00171984">
            <w:pPr>
              <w:snapToGrid w:val="0"/>
              <w:spacing w:after="0" w:line="240" w:lineRule="auto"/>
            </w:pPr>
            <w:hyperlink r:id="rId139" w:history="1">
              <w:r w:rsidR="00171984">
                <w:rPr>
                  <w:rStyle w:val="Hyperlink"/>
                </w:rPr>
                <w:t>S1-240082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C4A694" w14:textId="77777777" w:rsidR="00171984" w:rsidRPr="000001AA" w:rsidRDefault="00171984" w:rsidP="00171984">
            <w:pPr>
              <w:snapToGrid w:val="0"/>
              <w:spacing w:after="0" w:line="240" w:lineRule="auto"/>
            </w:pPr>
            <w:r w:rsidRPr="000001AA">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371F35" w14:textId="77777777" w:rsidR="00171984" w:rsidRPr="000001AA" w:rsidRDefault="00171984" w:rsidP="00171984">
            <w:pPr>
              <w:snapToGrid w:val="0"/>
              <w:spacing w:after="0" w:line="240" w:lineRule="auto"/>
            </w:pPr>
            <w:r w:rsidRPr="000001AA">
              <w:t>new use case on  Energy as Service Criteria phase2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5B50ADF"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6EE5F4" w14:textId="227D90F1" w:rsidR="00171984" w:rsidRPr="00A75C05" w:rsidRDefault="00171984" w:rsidP="00171984">
            <w:pPr>
              <w:spacing w:after="0" w:line="240" w:lineRule="auto"/>
              <w:rPr>
                <w:rFonts w:eastAsia="Arial Unicode MS" w:cs="Arial"/>
                <w:szCs w:val="18"/>
                <w:lang w:eastAsia="ar-SA"/>
              </w:rPr>
            </w:pPr>
            <w:r w:rsidRPr="00F86003">
              <w:rPr>
                <w:rFonts w:eastAsia="Arial Unicode MS" w:cs="Arial"/>
                <w:szCs w:val="18"/>
                <w:lang w:eastAsia="ar-SA"/>
              </w:rPr>
              <w:t>Moved from 4</w:t>
            </w:r>
          </w:p>
        </w:tc>
      </w:tr>
      <w:tr w:rsidR="00171984" w:rsidRPr="00A75C05" w14:paraId="0703FDD4"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AFC95A" w14:textId="52C92797"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CC4B6C" w14:textId="3CB4EA97" w:rsidR="00171984" w:rsidRPr="000001AA" w:rsidRDefault="00B54707" w:rsidP="00171984">
            <w:pPr>
              <w:snapToGrid w:val="0"/>
              <w:spacing w:after="0" w:line="240" w:lineRule="auto"/>
            </w:pPr>
            <w:hyperlink r:id="rId140" w:history="1">
              <w:r w:rsidR="00171984">
                <w:rPr>
                  <w:rStyle w:val="Hyperlink"/>
                </w:rPr>
                <w:t>S1-240083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76643F" w14:textId="77777777" w:rsidR="00171984" w:rsidRPr="000001AA" w:rsidRDefault="00171984" w:rsidP="00171984">
            <w:pPr>
              <w:snapToGrid w:val="0"/>
              <w:spacing w:after="0" w:line="240" w:lineRule="auto"/>
            </w:pPr>
            <w:r w:rsidRPr="000001AA">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F0A1F2" w14:textId="77777777" w:rsidR="00171984" w:rsidRPr="000001AA" w:rsidRDefault="00171984" w:rsidP="00171984">
            <w:pPr>
              <w:snapToGrid w:val="0"/>
              <w:spacing w:after="0" w:line="240" w:lineRule="auto"/>
            </w:pPr>
            <w:r w:rsidRPr="000001AA">
              <w:t>new use case on  Energy as Service Criteria phase2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981B1AF"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8A4849" w14:textId="462E358F" w:rsidR="00171984" w:rsidRPr="00A75C05" w:rsidRDefault="00171984" w:rsidP="00171984">
            <w:pPr>
              <w:spacing w:after="0" w:line="240" w:lineRule="auto"/>
              <w:rPr>
                <w:rFonts w:eastAsia="Arial Unicode MS" w:cs="Arial"/>
                <w:szCs w:val="18"/>
                <w:lang w:eastAsia="ar-SA"/>
              </w:rPr>
            </w:pPr>
            <w:r w:rsidRPr="00F86003">
              <w:rPr>
                <w:rFonts w:eastAsia="Arial Unicode MS" w:cs="Arial"/>
                <w:szCs w:val="18"/>
                <w:lang w:eastAsia="ar-SA"/>
              </w:rPr>
              <w:t>Moved from 4</w:t>
            </w:r>
          </w:p>
        </w:tc>
      </w:tr>
      <w:tr w:rsidR="00171984" w:rsidRPr="006E6FF4" w14:paraId="10D76557" w14:textId="77777777" w:rsidTr="00A278F2">
        <w:trPr>
          <w:trHeight w:val="250"/>
        </w:trPr>
        <w:tc>
          <w:tcPr>
            <w:tcW w:w="14426" w:type="dxa"/>
            <w:gridSpan w:val="6"/>
            <w:tcBorders>
              <w:bottom w:val="single" w:sz="4" w:space="0" w:color="auto"/>
            </w:tcBorders>
            <w:shd w:val="clear" w:color="auto" w:fill="F2F2F2"/>
          </w:tcPr>
          <w:p w14:paraId="44912F7B" w14:textId="4BB42C95" w:rsidR="00171984" w:rsidRPr="006E6FF4" w:rsidRDefault="00171984" w:rsidP="00171984">
            <w:pPr>
              <w:pStyle w:val="Heading8"/>
              <w:jc w:val="left"/>
            </w:pPr>
            <w:r w:rsidRPr="003634CF">
              <w:rPr>
                <w:color w:val="1F497D" w:themeColor="text2"/>
                <w:sz w:val="18"/>
                <w:szCs w:val="22"/>
              </w:rPr>
              <w:t>Task-driven Cooperative Intelligent Cluster</w:t>
            </w:r>
          </w:p>
        </w:tc>
      </w:tr>
      <w:tr w:rsidR="00171984" w:rsidRPr="00A75C05" w14:paraId="51B8A271"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8438CA" w14:textId="45A2247C"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 xml:space="preserve">WID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837C9D" w14:textId="7C495176" w:rsidR="00171984" w:rsidRPr="000001AA" w:rsidRDefault="00B54707" w:rsidP="00171984">
            <w:pPr>
              <w:snapToGrid w:val="0"/>
              <w:spacing w:after="0" w:line="240" w:lineRule="auto"/>
            </w:pPr>
            <w:hyperlink r:id="rId141" w:history="1">
              <w:r w:rsidR="00171984">
                <w:rPr>
                  <w:rStyle w:val="Hyperlink"/>
                </w:rPr>
                <w:t>S1-240036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508E11" w14:textId="77777777" w:rsidR="00171984" w:rsidRPr="003634CF" w:rsidRDefault="00171984" w:rsidP="00171984">
            <w:pPr>
              <w:snapToGrid w:val="0"/>
              <w:spacing w:after="0" w:line="240" w:lineRule="auto"/>
              <w:rPr>
                <w:lang w:val="es-ES"/>
              </w:rPr>
            </w:pPr>
            <w:r w:rsidRPr="003634CF">
              <w:rPr>
                <w:lang w:val="es-ES"/>
              </w:rPr>
              <w:t xml:space="preserve">ZTE, CEPRI, China </w:t>
            </w:r>
            <w:proofErr w:type="spellStart"/>
            <w:r w:rsidRPr="003634CF">
              <w:rPr>
                <w:lang w:val="es-ES"/>
              </w:rPr>
              <w:t>Unicom</w:t>
            </w:r>
            <w:proofErr w:type="spellEnd"/>
            <w:r w:rsidRPr="003634CF">
              <w:rPr>
                <w:lang w:val="es-ES"/>
              </w:rPr>
              <w:t>,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6705E7" w14:textId="77777777" w:rsidR="00171984" w:rsidRPr="000001AA" w:rsidRDefault="00171984" w:rsidP="00171984">
            <w:pPr>
              <w:snapToGrid w:val="0"/>
              <w:spacing w:after="0" w:line="240" w:lineRule="auto"/>
            </w:pPr>
            <w:r w:rsidRPr="000001AA">
              <w:t>New SID on Study on Task-driven Cooperative Intelligent Cluster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55A660E"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09F996" w14:textId="398D4EFE" w:rsidR="00171984" w:rsidRPr="00A75C05" w:rsidRDefault="00171984" w:rsidP="00171984">
            <w:pPr>
              <w:spacing w:after="0" w:line="240" w:lineRule="auto"/>
              <w:rPr>
                <w:rFonts w:eastAsia="Arial Unicode MS" w:cs="Arial"/>
                <w:szCs w:val="18"/>
                <w:lang w:eastAsia="ar-SA"/>
              </w:rPr>
            </w:pPr>
            <w:r w:rsidRPr="00F86003">
              <w:rPr>
                <w:rFonts w:eastAsia="Arial Unicode MS" w:cs="Arial"/>
                <w:szCs w:val="18"/>
                <w:lang w:eastAsia="ar-SA"/>
              </w:rPr>
              <w:t>Moved from 4</w:t>
            </w:r>
          </w:p>
        </w:tc>
      </w:tr>
      <w:tr w:rsidR="00171984" w:rsidRPr="00A75C05" w14:paraId="2EF2594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CB6AC" w14:textId="66D8D13D"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38B45C" w14:textId="5775D3E9" w:rsidR="00171984" w:rsidRPr="000001AA" w:rsidRDefault="00B54707" w:rsidP="00171984">
            <w:pPr>
              <w:snapToGrid w:val="0"/>
              <w:spacing w:after="0" w:line="240" w:lineRule="auto"/>
            </w:pPr>
            <w:hyperlink r:id="rId142" w:history="1">
              <w:r w:rsidR="00171984">
                <w:rPr>
                  <w:rStyle w:val="Hyperlink"/>
                </w:rPr>
                <w:t>S1-240037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6BF907" w14:textId="77777777" w:rsidR="00171984" w:rsidRPr="003634CF" w:rsidRDefault="00171984" w:rsidP="00171984">
            <w:pPr>
              <w:snapToGrid w:val="0"/>
              <w:spacing w:after="0" w:line="240" w:lineRule="auto"/>
              <w:rPr>
                <w:lang w:val="es-ES"/>
              </w:rPr>
            </w:pPr>
            <w:r w:rsidRPr="003634CF">
              <w:rPr>
                <w:lang w:val="es-ES"/>
              </w:rPr>
              <w:t xml:space="preserve">ZTE, CEPRI, China </w:t>
            </w:r>
            <w:proofErr w:type="spellStart"/>
            <w:r w:rsidRPr="003634CF">
              <w:rPr>
                <w:lang w:val="es-ES"/>
              </w:rPr>
              <w:t>Unicom</w:t>
            </w:r>
            <w:proofErr w:type="spellEnd"/>
            <w:r w:rsidRPr="003634CF">
              <w:rPr>
                <w:lang w:val="es-ES"/>
              </w:rPr>
              <w:t>,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3D3F96" w14:textId="77777777" w:rsidR="00171984" w:rsidRPr="000001AA" w:rsidRDefault="00171984" w:rsidP="00171984">
            <w:pPr>
              <w:snapToGrid w:val="0"/>
              <w:spacing w:after="0" w:line="240" w:lineRule="auto"/>
            </w:pPr>
            <w:r w:rsidRPr="000001AA">
              <w:t>Discussion on Task-driven Cooperative Intelligent Cluster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EBD204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8B3163" w14:textId="7D1C29EF" w:rsidR="00171984" w:rsidRPr="00A75C05" w:rsidRDefault="00171984" w:rsidP="00171984">
            <w:pPr>
              <w:spacing w:after="0" w:line="240" w:lineRule="auto"/>
              <w:rPr>
                <w:rFonts w:eastAsia="Arial Unicode MS" w:cs="Arial"/>
                <w:szCs w:val="18"/>
                <w:lang w:eastAsia="ar-SA"/>
              </w:rPr>
            </w:pPr>
            <w:r w:rsidRPr="00F86003">
              <w:rPr>
                <w:rFonts w:eastAsia="Arial Unicode MS" w:cs="Arial"/>
                <w:szCs w:val="18"/>
                <w:lang w:eastAsia="ar-SA"/>
              </w:rPr>
              <w:t>Moved from 4</w:t>
            </w:r>
          </w:p>
        </w:tc>
      </w:tr>
      <w:tr w:rsidR="00171984" w:rsidRPr="00A75C05" w14:paraId="7251CED3"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5839CF" w14:textId="26E00646"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AE9071" w14:textId="7D254885" w:rsidR="00171984" w:rsidRPr="000001AA" w:rsidRDefault="00B54707" w:rsidP="00171984">
            <w:pPr>
              <w:snapToGrid w:val="0"/>
              <w:spacing w:after="0" w:line="240" w:lineRule="auto"/>
            </w:pPr>
            <w:hyperlink r:id="rId143" w:history="1">
              <w:r w:rsidR="00171984">
                <w:rPr>
                  <w:rStyle w:val="Hyperlink"/>
                </w:rPr>
                <w:t>S1-240038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E81B84" w14:textId="77777777" w:rsidR="00171984" w:rsidRPr="000001AA" w:rsidRDefault="00171984" w:rsidP="00171984">
            <w:pPr>
              <w:snapToGrid w:val="0"/>
              <w:spacing w:after="0" w:line="240" w:lineRule="auto"/>
            </w:pPr>
            <w:r w:rsidRPr="000001AA">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744FFA" w14:textId="77777777" w:rsidR="00171984" w:rsidRPr="000001AA" w:rsidRDefault="00171984" w:rsidP="00171984">
            <w:pPr>
              <w:snapToGrid w:val="0"/>
              <w:spacing w:after="0" w:line="240" w:lineRule="auto"/>
            </w:pPr>
            <w:r w:rsidRPr="000001AA">
              <w:t>Use Case on Inspection in a Factory for Task-driven Cooperative Dynamic Group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2CE60F"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82CF26" w14:textId="3C81A77E" w:rsidR="00171984" w:rsidRPr="00A75C05" w:rsidRDefault="00171984" w:rsidP="00171984">
            <w:pPr>
              <w:spacing w:after="0" w:line="240" w:lineRule="auto"/>
              <w:rPr>
                <w:rFonts w:eastAsia="Arial Unicode MS" w:cs="Arial"/>
                <w:szCs w:val="18"/>
                <w:lang w:eastAsia="ar-SA"/>
              </w:rPr>
            </w:pPr>
            <w:r w:rsidRPr="00F86003">
              <w:rPr>
                <w:rFonts w:eastAsia="Arial Unicode MS" w:cs="Arial"/>
                <w:szCs w:val="18"/>
                <w:lang w:eastAsia="ar-SA"/>
              </w:rPr>
              <w:t>Moved from 4</w:t>
            </w:r>
          </w:p>
        </w:tc>
      </w:tr>
      <w:tr w:rsidR="00171984" w:rsidRPr="00A75C05" w14:paraId="209E894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7875AE" w14:textId="7B5D8198"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4765F4" w14:textId="63F8EE3D" w:rsidR="00171984" w:rsidRPr="000001AA" w:rsidRDefault="00B54707" w:rsidP="00171984">
            <w:pPr>
              <w:snapToGrid w:val="0"/>
              <w:spacing w:after="0" w:line="240" w:lineRule="auto"/>
            </w:pPr>
            <w:hyperlink r:id="rId144" w:history="1">
              <w:r w:rsidR="00171984">
                <w:rPr>
                  <w:rStyle w:val="Hyperlink"/>
                </w:rPr>
                <w:t>S1-240039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1F485D" w14:textId="77777777" w:rsidR="00171984" w:rsidRPr="000001AA" w:rsidRDefault="00171984" w:rsidP="00171984">
            <w:pPr>
              <w:snapToGrid w:val="0"/>
              <w:spacing w:after="0" w:line="240" w:lineRule="auto"/>
            </w:pPr>
            <w:r w:rsidRPr="000001AA">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27E209" w14:textId="77777777" w:rsidR="00171984" w:rsidRPr="000001AA" w:rsidRDefault="00171984" w:rsidP="00171984">
            <w:pPr>
              <w:snapToGrid w:val="0"/>
              <w:spacing w:after="0" w:line="240" w:lineRule="auto"/>
            </w:pPr>
            <w:r w:rsidRPr="000001AA">
              <w:t>Use Case on Warehousing Task for Task-driven Cooperative Dynamic Group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11773B2"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BE5A65" w14:textId="55035561" w:rsidR="00171984" w:rsidRPr="00A75C05" w:rsidRDefault="00171984" w:rsidP="00171984">
            <w:pPr>
              <w:spacing w:after="0" w:line="240" w:lineRule="auto"/>
              <w:rPr>
                <w:rFonts w:eastAsia="Arial Unicode MS" w:cs="Arial"/>
                <w:szCs w:val="18"/>
                <w:lang w:eastAsia="ar-SA"/>
              </w:rPr>
            </w:pPr>
            <w:r w:rsidRPr="00F86003">
              <w:rPr>
                <w:rFonts w:eastAsia="Arial Unicode MS" w:cs="Arial"/>
                <w:szCs w:val="18"/>
                <w:lang w:eastAsia="ar-SA"/>
              </w:rPr>
              <w:t>Moved from 4</w:t>
            </w:r>
          </w:p>
        </w:tc>
      </w:tr>
      <w:tr w:rsidR="00171984" w:rsidRPr="006E6FF4" w14:paraId="5226FD0E" w14:textId="77777777" w:rsidTr="00A278F2">
        <w:trPr>
          <w:trHeight w:val="250"/>
        </w:trPr>
        <w:tc>
          <w:tcPr>
            <w:tcW w:w="14426" w:type="dxa"/>
            <w:gridSpan w:val="6"/>
            <w:tcBorders>
              <w:bottom w:val="single" w:sz="4" w:space="0" w:color="auto"/>
            </w:tcBorders>
            <w:shd w:val="clear" w:color="auto" w:fill="F2F2F2"/>
          </w:tcPr>
          <w:p w14:paraId="5C415A03" w14:textId="775212BA" w:rsidR="00171984" w:rsidRPr="006E6FF4" w:rsidRDefault="00171984" w:rsidP="00171984">
            <w:pPr>
              <w:pStyle w:val="Heading8"/>
              <w:jc w:val="left"/>
            </w:pPr>
            <w:r w:rsidRPr="000C51B6">
              <w:rPr>
                <w:color w:val="1F497D" w:themeColor="text2"/>
                <w:sz w:val="18"/>
                <w:szCs w:val="22"/>
              </w:rPr>
              <w:t>5GS assisted Cross-domain AI</w:t>
            </w:r>
          </w:p>
        </w:tc>
      </w:tr>
      <w:tr w:rsidR="00171984" w:rsidRPr="00A75C05" w14:paraId="5F90C73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9B04EA" w14:textId="5B395590"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1831D0" w14:textId="682BA1C3" w:rsidR="00171984" w:rsidRPr="004159F5" w:rsidRDefault="00B54707" w:rsidP="00171984">
            <w:pPr>
              <w:snapToGrid w:val="0"/>
              <w:spacing w:after="0" w:line="240" w:lineRule="auto"/>
            </w:pPr>
            <w:hyperlink r:id="rId145" w:history="1">
              <w:r w:rsidR="00171984">
                <w:rPr>
                  <w:rStyle w:val="Hyperlink"/>
                </w:rPr>
                <w:t>S1-240016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3BEA3A" w14:textId="7C18EDFF" w:rsidR="00171984" w:rsidRPr="004159F5" w:rsidRDefault="00171984" w:rsidP="00171984">
            <w:pPr>
              <w:snapToGrid w:val="0"/>
              <w:spacing w:after="0" w:line="240" w:lineRule="auto"/>
            </w:pPr>
            <w:r w:rsidRPr="004159F5">
              <w:t xml:space="preserve">OPPO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95A20A" w14:textId="55A0DD71" w:rsidR="00171984" w:rsidRPr="004159F5" w:rsidRDefault="00171984" w:rsidP="00171984">
            <w:pPr>
              <w:snapToGrid w:val="0"/>
              <w:spacing w:after="0" w:line="240" w:lineRule="auto"/>
            </w:pPr>
            <w:r w:rsidRPr="004159F5">
              <w:t>New SID on Study on 5GS assisted cross-domain AI</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77633ED"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B2B9DB" w14:textId="77777777" w:rsidR="00171984" w:rsidRPr="00A75C05" w:rsidRDefault="00171984" w:rsidP="00171984">
            <w:pPr>
              <w:spacing w:after="0" w:line="240" w:lineRule="auto"/>
              <w:rPr>
                <w:rFonts w:eastAsia="Arial Unicode MS" w:cs="Arial"/>
                <w:szCs w:val="18"/>
                <w:lang w:eastAsia="ar-SA"/>
              </w:rPr>
            </w:pPr>
          </w:p>
        </w:tc>
      </w:tr>
      <w:tr w:rsidR="0046626A" w:rsidRPr="00A75C05" w14:paraId="606D98F7" w14:textId="77777777" w:rsidTr="0050485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106171" w14:textId="7E9495A8" w:rsidR="0046626A" w:rsidRPr="00A75C05" w:rsidRDefault="0046626A" w:rsidP="005048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770BE3" w14:textId="20075DE5" w:rsidR="0046626A" w:rsidRPr="004159F5" w:rsidRDefault="00B54707" w:rsidP="0050485B">
            <w:pPr>
              <w:snapToGrid w:val="0"/>
              <w:spacing w:after="0" w:line="240" w:lineRule="auto"/>
            </w:pPr>
            <w:hyperlink r:id="rId146" w:history="1">
              <w:r w:rsidR="0046626A">
                <w:rPr>
                  <w:rStyle w:val="Hyperlink"/>
                </w:rPr>
                <w:t>S1-240015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0FC33B" w14:textId="77777777" w:rsidR="0046626A" w:rsidRPr="004159F5" w:rsidRDefault="0046626A" w:rsidP="0050485B">
            <w:pPr>
              <w:snapToGrid w:val="0"/>
              <w:spacing w:after="0" w:line="240" w:lineRule="auto"/>
            </w:pPr>
            <w:r w:rsidRPr="004159F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C17803" w14:textId="77777777" w:rsidR="0046626A" w:rsidRPr="004159F5" w:rsidRDefault="0046626A" w:rsidP="0050485B">
            <w:pPr>
              <w:snapToGrid w:val="0"/>
              <w:spacing w:after="0" w:line="240" w:lineRule="auto"/>
            </w:pPr>
            <w:r w:rsidRPr="004159F5">
              <w:t>DP for the study of 5GS assisted Cross-domain AI</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F25F32A" w14:textId="77777777" w:rsidR="0046626A" w:rsidRPr="00A75C05" w:rsidRDefault="0046626A"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EE7790" w14:textId="77777777" w:rsidR="0046626A" w:rsidRPr="00A75C05" w:rsidRDefault="0046626A" w:rsidP="0050485B">
            <w:pPr>
              <w:spacing w:after="0" w:line="240" w:lineRule="auto"/>
              <w:rPr>
                <w:rFonts w:eastAsia="Arial Unicode MS" w:cs="Arial"/>
                <w:szCs w:val="18"/>
                <w:lang w:eastAsia="ar-SA"/>
              </w:rPr>
            </w:pPr>
          </w:p>
        </w:tc>
      </w:tr>
      <w:tr w:rsidR="00171984" w:rsidRPr="006E6FF4" w14:paraId="6E4F242F" w14:textId="77777777" w:rsidTr="00CF6429">
        <w:trPr>
          <w:trHeight w:val="250"/>
        </w:trPr>
        <w:tc>
          <w:tcPr>
            <w:tcW w:w="14426" w:type="dxa"/>
            <w:gridSpan w:val="6"/>
            <w:tcBorders>
              <w:bottom w:val="single" w:sz="4" w:space="0" w:color="auto"/>
            </w:tcBorders>
            <w:shd w:val="clear" w:color="auto" w:fill="F2F2F2"/>
          </w:tcPr>
          <w:p w14:paraId="0C63DE2D" w14:textId="4EC6580C" w:rsidR="00171984" w:rsidRPr="006E6FF4" w:rsidRDefault="00171984" w:rsidP="00171984">
            <w:pPr>
              <w:pStyle w:val="Heading8"/>
              <w:jc w:val="left"/>
            </w:pPr>
            <w:r>
              <w:rPr>
                <w:color w:val="1F497D" w:themeColor="text2"/>
                <w:sz w:val="18"/>
                <w:szCs w:val="22"/>
              </w:rPr>
              <w:lastRenderedPageBreak/>
              <w:t>S</w:t>
            </w:r>
            <w:r w:rsidRPr="000C51B6">
              <w:rPr>
                <w:color w:val="1F497D" w:themeColor="text2"/>
                <w:sz w:val="18"/>
                <w:szCs w:val="22"/>
              </w:rPr>
              <w:t>econdary network selection</w:t>
            </w:r>
          </w:p>
        </w:tc>
      </w:tr>
      <w:tr w:rsidR="0046626A" w:rsidRPr="00A75C05" w14:paraId="10EF89AF" w14:textId="77777777" w:rsidTr="00CF64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F7E2AE" w14:textId="26D102AF" w:rsidR="0046626A" w:rsidRPr="00CF6429" w:rsidRDefault="0046626A" w:rsidP="0050485B">
            <w:pPr>
              <w:snapToGrid w:val="0"/>
              <w:spacing w:after="0" w:line="240" w:lineRule="auto"/>
              <w:rPr>
                <w:rFonts w:eastAsia="Times New Roman" w:cs="Arial"/>
                <w:szCs w:val="18"/>
                <w:lang w:eastAsia="ar-SA"/>
              </w:rPr>
            </w:pPr>
            <w:r w:rsidRPr="00CF6429">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C029F7" w14:textId="27093933" w:rsidR="0046626A" w:rsidRPr="00CF6429" w:rsidRDefault="00B54707" w:rsidP="0050485B">
            <w:pPr>
              <w:snapToGrid w:val="0"/>
              <w:spacing w:after="0" w:line="240" w:lineRule="auto"/>
            </w:pPr>
            <w:hyperlink r:id="rId147" w:history="1">
              <w:r w:rsidR="0046626A" w:rsidRPr="00CF6429">
                <w:rPr>
                  <w:rStyle w:val="Hyperlink"/>
                  <w:color w:val="auto"/>
                </w:rPr>
                <w:t>S1-240022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B16D334" w14:textId="77777777" w:rsidR="0046626A" w:rsidRPr="00CF6429" w:rsidRDefault="0046626A" w:rsidP="0050485B">
            <w:pPr>
              <w:snapToGrid w:val="0"/>
              <w:spacing w:after="0" w:line="240" w:lineRule="auto"/>
            </w:pPr>
            <w:r w:rsidRPr="00CF6429">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5B14FFF" w14:textId="77777777" w:rsidR="0046626A" w:rsidRPr="00CF6429" w:rsidRDefault="0046626A" w:rsidP="0050485B">
            <w:pPr>
              <w:snapToGrid w:val="0"/>
              <w:spacing w:after="0" w:line="240" w:lineRule="auto"/>
            </w:pPr>
            <w:r w:rsidRPr="00CF6429">
              <w:t>New SID on secondary network selection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E56EF3C" w14:textId="6DFC169D" w:rsidR="0046626A" w:rsidRPr="00CF6429" w:rsidRDefault="00CF6429" w:rsidP="0050485B">
            <w:pPr>
              <w:snapToGrid w:val="0"/>
              <w:spacing w:after="0" w:line="240" w:lineRule="auto"/>
              <w:rPr>
                <w:rFonts w:eastAsia="Times New Roman" w:cs="Arial"/>
                <w:szCs w:val="18"/>
                <w:lang w:eastAsia="ar-SA"/>
              </w:rPr>
            </w:pPr>
            <w:r w:rsidRPr="00CF6429">
              <w:rPr>
                <w:rFonts w:eastAsia="Times New Roman" w:cs="Arial"/>
                <w:szCs w:val="18"/>
                <w:lang w:eastAsia="ar-SA"/>
              </w:rPr>
              <w:t>Revised to S1-240146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824A58A" w14:textId="77777777" w:rsidR="0046626A" w:rsidRPr="00CF6429" w:rsidRDefault="0046626A" w:rsidP="0050485B">
            <w:pPr>
              <w:spacing w:after="0" w:line="240" w:lineRule="auto"/>
              <w:rPr>
                <w:rFonts w:eastAsia="Arial Unicode MS" w:cs="Arial"/>
                <w:szCs w:val="18"/>
                <w:lang w:eastAsia="ar-SA"/>
              </w:rPr>
            </w:pPr>
          </w:p>
        </w:tc>
      </w:tr>
      <w:tr w:rsidR="00CF6429" w:rsidRPr="00A75C05" w14:paraId="6E6B1D49" w14:textId="77777777" w:rsidTr="00CF64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248724" w14:textId="53BE8596" w:rsidR="00CF6429" w:rsidRPr="00CF6429" w:rsidRDefault="00CF6429" w:rsidP="0050485B">
            <w:pPr>
              <w:snapToGrid w:val="0"/>
              <w:spacing w:after="0" w:line="240" w:lineRule="auto"/>
              <w:rPr>
                <w:rFonts w:eastAsia="Times New Roman" w:cs="Arial"/>
                <w:szCs w:val="18"/>
                <w:lang w:eastAsia="ar-SA"/>
              </w:rPr>
            </w:pPr>
            <w:r w:rsidRPr="00CF6429">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614C8B" w14:textId="40C48EC8" w:rsidR="00CF6429" w:rsidRPr="00CF6429" w:rsidRDefault="00B54707" w:rsidP="0050485B">
            <w:pPr>
              <w:snapToGrid w:val="0"/>
              <w:spacing w:after="0" w:line="240" w:lineRule="auto"/>
            </w:pPr>
            <w:hyperlink r:id="rId148" w:history="1">
              <w:r w:rsidR="00CF6429" w:rsidRPr="00CF6429">
                <w:rPr>
                  <w:rStyle w:val="Hyperlink"/>
                  <w:rFonts w:cs="Arial"/>
                  <w:color w:val="auto"/>
                </w:rPr>
                <w:t>S1-240146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C22984" w14:textId="695F66FD" w:rsidR="00CF6429" w:rsidRPr="00CF6429" w:rsidRDefault="00CF6429" w:rsidP="0050485B">
            <w:pPr>
              <w:snapToGrid w:val="0"/>
              <w:spacing w:after="0" w:line="240" w:lineRule="auto"/>
            </w:pPr>
            <w:r w:rsidRPr="00CF6429">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BF8F8F" w14:textId="0BFEF425" w:rsidR="00CF6429" w:rsidRPr="00CF6429" w:rsidRDefault="00CF6429" w:rsidP="0050485B">
            <w:pPr>
              <w:snapToGrid w:val="0"/>
              <w:spacing w:after="0" w:line="240" w:lineRule="auto"/>
            </w:pPr>
            <w:r w:rsidRPr="00CF6429">
              <w:t>New SID on secondary network 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3F33C4A" w14:textId="77777777" w:rsidR="00CF6429" w:rsidRPr="00CF6429" w:rsidRDefault="00CF6429"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5CA678" w14:textId="1E4F759A" w:rsidR="00CF6429" w:rsidRPr="00CF6429" w:rsidRDefault="00CF6429" w:rsidP="0050485B">
            <w:pPr>
              <w:spacing w:after="0" w:line="240" w:lineRule="auto"/>
              <w:rPr>
                <w:rFonts w:eastAsia="Arial Unicode MS" w:cs="Arial"/>
                <w:szCs w:val="18"/>
                <w:lang w:eastAsia="ar-SA"/>
              </w:rPr>
            </w:pPr>
            <w:r w:rsidRPr="00CF6429">
              <w:rPr>
                <w:rFonts w:eastAsia="Arial Unicode MS" w:cs="Arial"/>
                <w:szCs w:val="18"/>
                <w:lang w:eastAsia="ar-SA"/>
              </w:rPr>
              <w:t>Revision of S1-240022.</w:t>
            </w:r>
          </w:p>
        </w:tc>
      </w:tr>
      <w:tr w:rsidR="00171984" w:rsidRPr="00A75C05" w14:paraId="28F0160C" w14:textId="77777777" w:rsidTr="00CF64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37A62E" w14:textId="6783AF0B"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F0FB3" w14:textId="502B7105" w:rsidR="00171984" w:rsidRPr="004159F5" w:rsidRDefault="00B54707" w:rsidP="00171984">
            <w:pPr>
              <w:snapToGrid w:val="0"/>
              <w:spacing w:after="0" w:line="240" w:lineRule="auto"/>
            </w:pPr>
            <w:hyperlink r:id="rId149" w:history="1">
              <w:r w:rsidR="00171984">
                <w:rPr>
                  <w:rStyle w:val="Hyperlink"/>
                </w:rPr>
                <w:t>S1-240021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3A0976" w14:textId="3D62C2F2" w:rsidR="00171984" w:rsidRPr="004159F5" w:rsidRDefault="00171984" w:rsidP="00171984">
            <w:pPr>
              <w:snapToGrid w:val="0"/>
              <w:spacing w:after="0" w:line="240" w:lineRule="auto"/>
            </w:pPr>
            <w:r w:rsidRPr="009F771B">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89DFFF" w14:textId="175C2812" w:rsidR="00171984" w:rsidRPr="004159F5" w:rsidRDefault="00171984" w:rsidP="00171984">
            <w:pPr>
              <w:snapToGrid w:val="0"/>
              <w:spacing w:after="0" w:line="240" w:lineRule="auto"/>
            </w:pPr>
            <w:r w:rsidRPr="004159F5">
              <w:t>DP on new SID for secondary network 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062E1E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80169C"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2F754A63" w14:textId="77777777" w:rsidTr="00CF64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86AEBD0" w14:textId="065FCA9D" w:rsidR="00171984" w:rsidRPr="00CF6429" w:rsidRDefault="0046626A" w:rsidP="00171984">
            <w:pPr>
              <w:snapToGrid w:val="0"/>
              <w:spacing w:after="0" w:line="240" w:lineRule="auto"/>
              <w:rPr>
                <w:rFonts w:eastAsia="Times New Roman" w:cs="Arial"/>
                <w:szCs w:val="18"/>
                <w:lang w:eastAsia="ar-SA"/>
              </w:rPr>
            </w:pPr>
            <w:proofErr w:type="spellStart"/>
            <w:r w:rsidRPr="00CF642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8E549F3" w14:textId="77D7E0A2" w:rsidR="00171984" w:rsidRPr="00CF6429" w:rsidRDefault="00B54707" w:rsidP="00171984">
            <w:pPr>
              <w:snapToGrid w:val="0"/>
              <w:spacing w:after="0" w:line="240" w:lineRule="auto"/>
            </w:pPr>
            <w:hyperlink r:id="rId150" w:history="1">
              <w:r w:rsidR="00171984" w:rsidRPr="00CF6429">
                <w:rPr>
                  <w:rStyle w:val="Hyperlink"/>
                  <w:color w:val="auto"/>
                </w:rPr>
                <w:t>S1-240023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52E2BD" w14:textId="1A26AE2B" w:rsidR="00171984" w:rsidRPr="00CF6429" w:rsidRDefault="00171984" w:rsidP="00171984">
            <w:pPr>
              <w:snapToGrid w:val="0"/>
              <w:spacing w:after="0" w:line="240" w:lineRule="auto"/>
            </w:pPr>
            <w:r w:rsidRPr="00CF6429">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9D16957" w14:textId="74DA5C86" w:rsidR="00171984" w:rsidRPr="00CF6429" w:rsidRDefault="00171984" w:rsidP="00171984">
            <w:pPr>
              <w:snapToGrid w:val="0"/>
              <w:spacing w:after="0" w:line="240" w:lineRule="auto"/>
            </w:pPr>
            <w:r w:rsidRPr="00CF6429">
              <w:t>TR skeleton for secondary network selection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51C31209" w14:textId="4F17B3F1" w:rsidR="00171984" w:rsidRPr="00CF6429" w:rsidRDefault="00CF6429" w:rsidP="00171984">
            <w:pPr>
              <w:snapToGrid w:val="0"/>
              <w:spacing w:after="0" w:line="240" w:lineRule="auto"/>
              <w:rPr>
                <w:rFonts w:eastAsia="Times New Roman" w:cs="Arial"/>
                <w:szCs w:val="18"/>
                <w:lang w:eastAsia="ar-SA"/>
              </w:rPr>
            </w:pPr>
            <w:r w:rsidRPr="00CF6429">
              <w:rPr>
                <w:rFonts w:eastAsia="Times New Roman" w:cs="Arial"/>
                <w:szCs w:val="18"/>
                <w:lang w:eastAsia="ar-SA"/>
              </w:rPr>
              <w:t>Revised to S1-240147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397BE88" w14:textId="77777777" w:rsidR="00171984" w:rsidRPr="00CF6429" w:rsidRDefault="00171984" w:rsidP="00171984">
            <w:pPr>
              <w:spacing w:after="0" w:line="240" w:lineRule="auto"/>
              <w:rPr>
                <w:rFonts w:eastAsia="Arial Unicode MS" w:cs="Arial"/>
                <w:szCs w:val="18"/>
                <w:lang w:eastAsia="ar-SA"/>
              </w:rPr>
            </w:pPr>
          </w:p>
        </w:tc>
      </w:tr>
      <w:tr w:rsidR="00CF6429" w:rsidRPr="00A75C05" w14:paraId="02D0F8AA" w14:textId="77777777" w:rsidTr="00CF64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56B063" w14:textId="52B1A06D" w:rsidR="00CF6429" w:rsidRPr="00CF6429" w:rsidRDefault="00CF6429" w:rsidP="00171984">
            <w:pPr>
              <w:snapToGrid w:val="0"/>
              <w:spacing w:after="0" w:line="240" w:lineRule="auto"/>
              <w:rPr>
                <w:rFonts w:eastAsia="Times New Roman" w:cs="Arial"/>
                <w:szCs w:val="18"/>
                <w:lang w:eastAsia="ar-SA"/>
              </w:rPr>
            </w:pPr>
            <w:proofErr w:type="spellStart"/>
            <w:r w:rsidRPr="00CF642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B98188" w14:textId="04A54961" w:rsidR="00CF6429" w:rsidRPr="00CF6429" w:rsidRDefault="00B54707" w:rsidP="00171984">
            <w:pPr>
              <w:snapToGrid w:val="0"/>
              <w:spacing w:after="0" w:line="240" w:lineRule="auto"/>
            </w:pPr>
            <w:hyperlink r:id="rId151" w:history="1">
              <w:r w:rsidR="00CF6429" w:rsidRPr="00CF6429">
                <w:rPr>
                  <w:rStyle w:val="Hyperlink"/>
                  <w:rFonts w:cs="Arial"/>
                  <w:color w:val="auto"/>
                </w:rPr>
                <w:t>S1-240147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AB27C2" w14:textId="28231C98" w:rsidR="00CF6429" w:rsidRPr="00CF6429" w:rsidRDefault="00CF6429" w:rsidP="00171984">
            <w:pPr>
              <w:snapToGrid w:val="0"/>
              <w:spacing w:after="0" w:line="240" w:lineRule="auto"/>
            </w:pPr>
            <w:r w:rsidRPr="00CF6429">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20FFEF" w14:textId="660CB4B4" w:rsidR="00CF6429" w:rsidRPr="00CF6429" w:rsidRDefault="00CF6429" w:rsidP="00171984">
            <w:pPr>
              <w:snapToGrid w:val="0"/>
              <w:spacing w:after="0" w:line="240" w:lineRule="auto"/>
            </w:pPr>
            <w:r w:rsidRPr="00CF6429">
              <w:t>TR skeleton for secondary network 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8077872" w14:textId="77777777" w:rsidR="00CF6429" w:rsidRPr="00CF6429" w:rsidRDefault="00CF6429"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A49ABC" w14:textId="25E0477C" w:rsidR="00CF6429" w:rsidRPr="00CF6429" w:rsidRDefault="00CF6429" w:rsidP="00171984">
            <w:pPr>
              <w:spacing w:after="0" w:line="240" w:lineRule="auto"/>
              <w:rPr>
                <w:rFonts w:eastAsia="Arial Unicode MS" w:cs="Arial"/>
                <w:szCs w:val="18"/>
                <w:lang w:eastAsia="ar-SA"/>
              </w:rPr>
            </w:pPr>
            <w:r w:rsidRPr="00CF6429">
              <w:rPr>
                <w:rFonts w:eastAsia="Arial Unicode MS" w:cs="Arial"/>
                <w:szCs w:val="18"/>
                <w:lang w:eastAsia="ar-SA"/>
              </w:rPr>
              <w:t>Revision of S1-240023.</w:t>
            </w:r>
          </w:p>
        </w:tc>
      </w:tr>
      <w:tr w:rsidR="00171984" w:rsidRPr="00A75C05" w14:paraId="69A96131" w14:textId="77777777" w:rsidTr="00CF64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B38FC8" w14:textId="23EC9D0A" w:rsidR="00171984" w:rsidRPr="00CF6429" w:rsidRDefault="0046626A" w:rsidP="00171984">
            <w:pPr>
              <w:snapToGrid w:val="0"/>
              <w:spacing w:after="0" w:line="240" w:lineRule="auto"/>
              <w:rPr>
                <w:rFonts w:eastAsia="Times New Roman" w:cs="Arial"/>
                <w:szCs w:val="18"/>
                <w:lang w:eastAsia="ar-SA"/>
              </w:rPr>
            </w:pPr>
            <w:proofErr w:type="spellStart"/>
            <w:r w:rsidRPr="00CF642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9FC100" w14:textId="7033110A" w:rsidR="00171984" w:rsidRPr="00CF6429" w:rsidRDefault="00B54707" w:rsidP="00171984">
            <w:pPr>
              <w:snapToGrid w:val="0"/>
              <w:spacing w:after="0" w:line="240" w:lineRule="auto"/>
            </w:pPr>
            <w:hyperlink r:id="rId152" w:history="1">
              <w:r w:rsidR="00171984" w:rsidRPr="00CF6429">
                <w:rPr>
                  <w:rStyle w:val="Hyperlink"/>
                  <w:color w:val="auto"/>
                </w:rPr>
                <w:t>S1-240024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BBF292" w14:textId="350C3514" w:rsidR="00171984" w:rsidRPr="00CF6429" w:rsidRDefault="00171984" w:rsidP="00171984">
            <w:pPr>
              <w:snapToGrid w:val="0"/>
              <w:spacing w:after="0" w:line="240" w:lineRule="auto"/>
            </w:pPr>
            <w:r w:rsidRPr="00CF6429">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4558F26" w14:textId="781C7112" w:rsidR="00171984" w:rsidRPr="00CF6429" w:rsidRDefault="00171984" w:rsidP="00171984">
            <w:pPr>
              <w:snapToGrid w:val="0"/>
              <w:spacing w:after="0" w:line="240" w:lineRule="auto"/>
            </w:pPr>
            <w:r w:rsidRPr="00CF6429">
              <w:t>Illustrative use case for secondary network selection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416182EA" w14:textId="036455A9" w:rsidR="00171984" w:rsidRPr="00CF6429" w:rsidRDefault="00CF6429" w:rsidP="00171984">
            <w:pPr>
              <w:snapToGrid w:val="0"/>
              <w:spacing w:after="0" w:line="240" w:lineRule="auto"/>
              <w:rPr>
                <w:rFonts w:eastAsia="Times New Roman" w:cs="Arial"/>
                <w:szCs w:val="18"/>
                <w:lang w:eastAsia="ar-SA"/>
              </w:rPr>
            </w:pPr>
            <w:r w:rsidRPr="00CF6429">
              <w:rPr>
                <w:rFonts w:eastAsia="Times New Roman" w:cs="Arial"/>
                <w:szCs w:val="18"/>
                <w:lang w:eastAsia="ar-SA"/>
              </w:rPr>
              <w:t>Revised to S1-240148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4E82A3E" w14:textId="77777777" w:rsidR="00171984" w:rsidRPr="00CF6429" w:rsidRDefault="00171984" w:rsidP="00171984">
            <w:pPr>
              <w:spacing w:after="0" w:line="240" w:lineRule="auto"/>
              <w:rPr>
                <w:rFonts w:eastAsia="Arial Unicode MS" w:cs="Arial"/>
                <w:szCs w:val="18"/>
                <w:lang w:eastAsia="ar-SA"/>
              </w:rPr>
            </w:pPr>
          </w:p>
        </w:tc>
      </w:tr>
      <w:tr w:rsidR="00CF6429" w:rsidRPr="00A75C05" w14:paraId="2AF7CA96" w14:textId="77777777" w:rsidTr="00CF64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C35237" w14:textId="17EBEFE7" w:rsidR="00CF6429" w:rsidRPr="00CF6429" w:rsidRDefault="00CF6429" w:rsidP="00171984">
            <w:pPr>
              <w:snapToGrid w:val="0"/>
              <w:spacing w:after="0" w:line="240" w:lineRule="auto"/>
              <w:rPr>
                <w:rFonts w:eastAsia="Times New Roman" w:cs="Arial"/>
                <w:szCs w:val="18"/>
                <w:lang w:eastAsia="ar-SA"/>
              </w:rPr>
            </w:pPr>
            <w:proofErr w:type="spellStart"/>
            <w:r w:rsidRPr="00CF6429">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5BB28" w14:textId="2F163133" w:rsidR="00CF6429" w:rsidRPr="00CF6429" w:rsidRDefault="00B54707" w:rsidP="00171984">
            <w:pPr>
              <w:snapToGrid w:val="0"/>
              <w:spacing w:after="0" w:line="240" w:lineRule="auto"/>
            </w:pPr>
            <w:hyperlink r:id="rId153" w:history="1">
              <w:r w:rsidR="00CF6429" w:rsidRPr="00CF6429">
                <w:rPr>
                  <w:rStyle w:val="Hyperlink"/>
                  <w:rFonts w:cs="Arial"/>
                  <w:color w:val="auto"/>
                </w:rPr>
                <w:t>S1-240148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59C9B1" w14:textId="1813CCAF" w:rsidR="00CF6429" w:rsidRPr="00CF6429" w:rsidRDefault="00CF6429" w:rsidP="00171984">
            <w:pPr>
              <w:snapToGrid w:val="0"/>
              <w:spacing w:after="0" w:line="240" w:lineRule="auto"/>
            </w:pPr>
            <w:r w:rsidRPr="00CF6429">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9B752C" w14:textId="4AA00CCC" w:rsidR="00CF6429" w:rsidRPr="00CF6429" w:rsidRDefault="00CF6429" w:rsidP="00171984">
            <w:pPr>
              <w:snapToGrid w:val="0"/>
              <w:spacing w:after="0" w:line="240" w:lineRule="auto"/>
            </w:pPr>
            <w:r w:rsidRPr="00CF6429">
              <w:t>Illustrative use case for secondary network 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4EB0C27" w14:textId="77777777" w:rsidR="00CF6429" w:rsidRPr="00CF6429" w:rsidRDefault="00CF6429"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3DEE9C" w14:textId="7F23B641" w:rsidR="00CF6429" w:rsidRPr="00CF6429" w:rsidRDefault="00CF6429" w:rsidP="00171984">
            <w:pPr>
              <w:spacing w:after="0" w:line="240" w:lineRule="auto"/>
              <w:rPr>
                <w:rFonts w:eastAsia="Arial Unicode MS" w:cs="Arial"/>
                <w:szCs w:val="18"/>
                <w:lang w:eastAsia="ar-SA"/>
              </w:rPr>
            </w:pPr>
            <w:r w:rsidRPr="00CF6429">
              <w:rPr>
                <w:rFonts w:eastAsia="Arial Unicode MS" w:cs="Arial"/>
                <w:szCs w:val="18"/>
                <w:lang w:eastAsia="ar-SA"/>
              </w:rPr>
              <w:t>Revision of S1-240024.</w:t>
            </w:r>
          </w:p>
        </w:tc>
      </w:tr>
      <w:tr w:rsidR="00171984" w:rsidRPr="006E6FF4" w14:paraId="3A0A7977" w14:textId="77777777" w:rsidTr="00A278F2">
        <w:trPr>
          <w:trHeight w:val="250"/>
        </w:trPr>
        <w:tc>
          <w:tcPr>
            <w:tcW w:w="14426" w:type="dxa"/>
            <w:gridSpan w:val="6"/>
            <w:tcBorders>
              <w:bottom w:val="single" w:sz="4" w:space="0" w:color="auto"/>
            </w:tcBorders>
            <w:shd w:val="clear" w:color="auto" w:fill="F2F2F2"/>
          </w:tcPr>
          <w:p w14:paraId="53E602E9" w14:textId="2CC2F419" w:rsidR="00171984" w:rsidRPr="006E6FF4" w:rsidRDefault="00171984" w:rsidP="00171984">
            <w:pPr>
              <w:pStyle w:val="Heading8"/>
              <w:jc w:val="left"/>
            </w:pPr>
            <w:r>
              <w:rPr>
                <w:color w:val="1F497D" w:themeColor="text2"/>
                <w:sz w:val="18"/>
                <w:szCs w:val="22"/>
              </w:rPr>
              <w:t>D</w:t>
            </w:r>
            <w:r w:rsidRPr="000C51B6">
              <w:rPr>
                <w:color w:val="1F497D" w:themeColor="text2"/>
                <w:sz w:val="18"/>
                <w:szCs w:val="22"/>
              </w:rPr>
              <w:t>istributed device and user-centric trust</w:t>
            </w:r>
          </w:p>
        </w:tc>
      </w:tr>
      <w:tr w:rsidR="00171984" w:rsidRPr="00A75C05" w14:paraId="23B58A3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027862" w14:textId="6FBEAE3A"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D10A70" w14:textId="58878B2D" w:rsidR="00171984" w:rsidRPr="004159F5" w:rsidRDefault="00B54707" w:rsidP="00171984">
            <w:pPr>
              <w:snapToGrid w:val="0"/>
              <w:spacing w:after="0" w:line="240" w:lineRule="auto"/>
            </w:pPr>
            <w:hyperlink r:id="rId154" w:history="1">
              <w:r w:rsidR="00171984">
                <w:rPr>
                  <w:rStyle w:val="Hyperlink"/>
                </w:rPr>
                <w:t>S1-240026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8A456E" w14:textId="4C4EB093" w:rsidR="00171984" w:rsidRPr="004159F5" w:rsidRDefault="00171984" w:rsidP="00171984">
            <w:pPr>
              <w:snapToGrid w:val="0"/>
              <w:spacing w:after="0" w:line="240" w:lineRule="auto"/>
            </w:pPr>
            <w:proofErr w:type="spellStart"/>
            <w:r w:rsidRPr="004159F5">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963F29" w14:textId="762AAB0F" w:rsidR="00171984" w:rsidRPr="004159F5" w:rsidRDefault="00171984" w:rsidP="00171984">
            <w:pPr>
              <w:snapToGrid w:val="0"/>
              <w:spacing w:after="0" w:line="240" w:lineRule="auto"/>
            </w:pPr>
            <w:r w:rsidRPr="004159F5">
              <w:t>Motivation for study on distributed device and user-centric trust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301FC8F"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CCBF"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1DE2057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416C2" w14:textId="47513E5B"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69BB7D" w14:textId="3AC9D897" w:rsidR="00171984" w:rsidRPr="004159F5" w:rsidRDefault="00B54707" w:rsidP="00171984">
            <w:pPr>
              <w:snapToGrid w:val="0"/>
              <w:spacing w:after="0" w:line="240" w:lineRule="auto"/>
            </w:pPr>
            <w:hyperlink r:id="rId155" w:history="1">
              <w:r w:rsidR="00171984">
                <w:rPr>
                  <w:rStyle w:val="Hyperlink"/>
                </w:rPr>
                <w:t>S1-240027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4A67ED" w14:textId="01D8D0CC" w:rsidR="00171984" w:rsidRPr="004159F5" w:rsidRDefault="00171984" w:rsidP="00171984">
            <w:pPr>
              <w:snapToGrid w:val="0"/>
              <w:spacing w:after="0" w:line="240" w:lineRule="auto"/>
            </w:pPr>
            <w:proofErr w:type="spellStart"/>
            <w:r w:rsidRPr="004159F5">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81CDCF" w14:textId="5DF15176" w:rsidR="00171984" w:rsidRPr="004159F5" w:rsidRDefault="00171984" w:rsidP="00171984">
            <w:pPr>
              <w:snapToGrid w:val="0"/>
              <w:spacing w:after="0" w:line="240" w:lineRule="auto"/>
            </w:pPr>
            <w:r w:rsidRPr="004159F5">
              <w:t>New SID: Study on distributed device and user-centric trust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C14874"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056434"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6FAE3BB2" w14:textId="77777777" w:rsidTr="00A278F2">
        <w:trPr>
          <w:trHeight w:val="250"/>
        </w:trPr>
        <w:tc>
          <w:tcPr>
            <w:tcW w:w="14426" w:type="dxa"/>
            <w:gridSpan w:val="6"/>
            <w:tcBorders>
              <w:bottom w:val="single" w:sz="4" w:space="0" w:color="auto"/>
            </w:tcBorders>
            <w:shd w:val="clear" w:color="auto" w:fill="F2F2F2"/>
          </w:tcPr>
          <w:p w14:paraId="5E6BFBF8" w14:textId="0AA01C01" w:rsidR="00171984" w:rsidRPr="006E6FF4" w:rsidRDefault="00171984" w:rsidP="00171984">
            <w:pPr>
              <w:pStyle w:val="Heading8"/>
              <w:jc w:val="left"/>
            </w:pPr>
            <w:r w:rsidRPr="000C51B6">
              <w:rPr>
                <w:color w:val="1F497D" w:themeColor="text2"/>
                <w:sz w:val="18"/>
                <w:szCs w:val="22"/>
              </w:rPr>
              <w:t>Disaster Communication Service (DCS) without Centralized 5G Core</w:t>
            </w:r>
          </w:p>
        </w:tc>
      </w:tr>
      <w:tr w:rsidR="00171984" w:rsidRPr="00A75C05" w14:paraId="26A84CED"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F899A0" w14:textId="094378D4"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2A381D" w14:textId="53104345" w:rsidR="00171984" w:rsidRPr="004159F5" w:rsidRDefault="00B54707" w:rsidP="00171984">
            <w:pPr>
              <w:snapToGrid w:val="0"/>
              <w:spacing w:after="0" w:line="240" w:lineRule="auto"/>
            </w:pPr>
            <w:hyperlink r:id="rId156" w:history="1">
              <w:r w:rsidR="00171984">
                <w:rPr>
                  <w:rStyle w:val="Hyperlink"/>
                </w:rPr>
                <w:t>S1-240028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B771B9" w14:textId="75CEC9F8" w:rsidR="00171984" w:rsidRPr="004159F5" w:rsidRDefault="00171984" w:rsidP="00171984">
            <w:pPr>
              <w:snapToGrid w:val="0"/>
              <w:spacing w:after="0" w:line="240" w:lineRule="auto"/>
            </w:pPr>
            <w:r w:rsidRPr="004159F5">
              <w:t>US Department of Homeland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92B819" w14:textId="0DCF152E" w:rsidR="00171984" w:rsidRPr="004159F5" w:rsidRDefault="00171984" w:rsidP="00171984">
            <w:pPr>
              <w:snapToGrid w:val="0"/>
              <w:spacing w:after="0" w:line="240" w:lineRule="auto"/>
            </w:pPr>
            <w:r w:rsidRPr="004159F5">
              <w:t>Discussion on Disaster Communication Service (DCS) without Centralized 5G Core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BAD7485"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5BD932"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4A38C43F" w14:textId="77777777" w:rsidTr="00A278F2">
        <w:trPr>
          <w:trHeight w:val="250"/>
        </w:trPr>
        <w:tc>
          <w:tcPr>
            <w:tcW w:w="14426" w:type="dxa"/>
            <w:gridSpan w:val="6"/>
            <w:tcBorders>
              <w:bottom w:val="single" w:sz="4" w:space="0" w:color="auto"/>
            </w:tcBorders>
            <w:shd w:val="clear" w:color="auto" w:fill="F2F2F2"/>
          </w:tcPr>
          <w:p w14:paraId="7334C364" w14:textId="0EBDEE08" w:rsidR="00171984" w:rsidRPr="006E6FF4" w:rsidRDefault="00171984" w:rsidP="00171984">
            <w:pPr>
              <w:pStyle w:val="Heading8"/>
              <w:jc w:val="left"/>
            </w:pPr>
            <w:r w:rsidRPr="00A278F2">
              <w:rPr>
                <w:color w:val="1F497D" w:themeColor="text2"/>
                <w:sz w:val="18"/>
                <w:szCs w:val="22"/>
              </w:rPr>
              <w:t>Enhanced 5G Resident</w:t>
            </w:r>
          </w:p>
        </w:tc>
      </w:tr>
      <w:tr w:rsidR="00171984" w:rsidRPr="00A75C05" w14:paraId="03CD8F37"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9BD9F2" w14:textId="49F676B6"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04D514" w14:textId="3F1AAD13" w:rsidR="00171984" w:rsidRPr="004159F5" w:rsidRDefault="00B54707" w:rsidP="00171984">
            <w:pPr>
              <w:snapToGrid w:val="0"/>
              <w:spacing w:after="0" w:line="240" w:lineRule="auto"/>
            </w:pPr>
            <w:hyperlink r:id="rId157" w:history="1">
              <w:r w:rsidR="00171984">
                <w:rPr>
                  <w:rStyle w:val="Hyperlink"/>
                </w:rPr>
                <w:t>S1-240029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6F5B00" w14:textId="19272137" w:rsidR="00171984" w:rsidRPr="004159F5" w:rsidRDefault="00171984" w:rsidP="00171984">
            <w:pPr>
              <w:snapToGrid w:val="0"/>
              <w:spacing w:after="0" w:line="240" w:lineRule="auto"/>
            </w:pPr>
            <w:r w:rsidRPr="004159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02D6DC" w14:textId="5C6C3C1C" w:rsidR="00171984" w:rsidRPr="004159F5" w:rsidRDefault="00171984" w:rsidP="00171984">
            <w:pPr>
              <w:snapToGrid w:val="0"/>
              <w:spacing w:after="0" w:line="240" w:lineRule="auto"/>
            </w:pPr>
            <w:r w:rsidRPr="004159F5">
              <w:t>Study of Enhanced 5G Resident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9F970D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69D2EC"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331495B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FBDE9C" w14:textId="0F350DC5"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97F843" w14:textId="3304A573" w:rsidR="00171984" w:rsidRPr="004159F5" w:rsidRDefault="00B54707" w:rsidP="00171984">
            <w:pPr>
              <w:snapToGrid w:val="0"/>
              <w:spacing w:after="0" w:line="240" w:lineRule="auto"/>
            </w:pPr>
            <w:hyperlink r:id="rId158" w:history="1">
              <w:r w:rsidR="00171984">
                <w:rPr>
                  <w:rStyle w:val="Hyperlink"/>
                </w:rPr>
                <w:t>S1-240030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1C0A43" w14:textId="0D31F79A" w:rsidR="00171984" w:rsidRPr="004159F5" w:rsidRDefault="00171984" w:rsidP="00171984">
            <w:pPr>
              <w:snapToGrid w:val="0"/>
              <w:spacing w:after="0" w:line="240" w:lineRule="auto"/>
            </w:pPr>
            <w:r w:rsidRPr="004159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C2AA24" w14:textId="3F4AD311" w:rsidR="00171984" w:rsidRPr="004159F5" w:rsidRDefault="00171984" w:rsidP="00171984">
            <w:pPr>
              <w:snapToGrid w:val="0"/>
              <w:spacing w:after="0" w:line="240" w:lineRule="auto"/>
            </w:pPr>
            <w:r w:rsidRPr="004159F5">
              <w:t>Motivation for Enhancement to 5G Residence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2062662"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FB4862"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2AFC88D5" w14:textId="77777777" w:rsidTr="00A278F2">
        <w:trPr>
          <w:trHeight w:val="250"/>
        </w:trPr>
        <w:tc>
          <w:tcPr>
            <w:tcW w:w="14426" w:type="dxa"/>
            <w:gridSpan w:val="6"/>
            <w:tcBorders>
              <w:bottom w:val="single" w:sz="4" w:space="0" w:color="auto"/>
            </w:tcBorders>
            <w:shd w:val="clear" w:color="auto" w:fill="F2F2F2"/>
          </w:tcPr>
          <w:p w14:paraId="7ECD7488" w14:textId="1E9AA437" w:rsidR="00171984" w:rsidRPr="006E6FF4" w:rsidRDefault="00171984" w:rsidP="00171984">
            <w:pPr>
              <w:pStyle w:val="Heading8"/>
              <w:jc w:val="left"/>
            </w:pPr>
            <w:r>
              <w:rPr>
                <w:color w:val="1F497D" w:themeColor="text2"/>
                <w:sz w:val="18"/>
                <w:szCs w:val="22"/>
              </w:rPr>
              <w:t>N</w:t>
            </w:r>
            <w:r w:rsidRPr="00A278F2">
              <w:rPr>
                <w:color w:val="1F497D" w:themeColor="text2"/>
                <w:sz w:val="18"/>
                <w:szCs w:val="22"/>
              </w:rPr>
              <w:t>on-3GPP fallback to gain 3GPP access</w:t>
            </w:r>
          </w:p>
        </w:tc>
      </w:tr>
      <w:tr w:rsidR="00172512" w:rsidRPr="00A75C05" w14:paraId="5E4228DD" w14:textId="77777777" w:rsidTr="0050485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A8AB02" w14:textId="77777777" w:rsidR="00172512" w:rsidRPr="00A75C05" w:rsidRDefault="00172512" w:rsidP="0050485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B55FCA" w14:textId="10DC901E" w:rsidR="00172512" w:rsidRPr="004159F5" w:rsidRDefault="00B54707" w:rsidP="0050485B">
            <w:pPr>
              <w:snapToGrid w:val="0"/>
              <w:spacing w:after="0" w:line="240" w:lineRule="auto"/>
            </w:pPr>
            <w:hyperlink r:id="rId159" w:history="1">
              <w:r w:rsidR="00172512">
                <w:rPr>
                  <w:rStyle w:val="Hyperlink"/>
                </w:rPr>
                <w:t>S1-240032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28B02A" w14:textId="77777777" w:rsidR="00172512" w:rsidRPr="004159F5" w:rsidRDefault="00172512" w:rsidP="0050485B">
            <w:pPr>
              <w:snapToGrid w:val="0"/>
              <w:spacing w:after="0" w:line="240" w:lineRule="auto"/>
            </w:pPr>
            <w:r w:rsidRPr="004159F5">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FADE53" w14:textId="77777777" w:rsidR="00172512" w:rsidRPr="004159F5" w:rsidRDefault="00172512" w:rsidP="0050485B">
            <w:pPr>
              <w:snapToGrid w:val="0"/>
              <w:spacing w:after="0" w:line="240" w:lineRule="auto"/>
            </w:pPr>
            <w:r w:rsidRPr="004159F5">
              <w:t xml:space="preserve">New Study on non-3GPP fallback to gain 3GPP access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2FF04B" w14:textId="77777777" w:rsidR="00172512" w:rsidRPr="00A75C05" w:rsidRDefault="00172512"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22346D" w14:textId="77777777" w:rsidR="00172512" w:rsidRPr="00A75C05" w:rsidRDefault="00172512" w:rsidP="0050485B">
            <w:pPr>
              <w:spacing w:after="0" w:line="240" w:lineRule="auto"/>
              <w:rPr>
                <w:rFonts w:eastAsia="Arial Unicode MS" w:cs="Arial"/>
                <w:szCs w:val="18"/>
                <w:lang w:eastAsia="ar-SA"/>
              </w:rPr>
            </w:pPr>
          </w:p>
        </w:tc>
      </w:tr>
      <w:tr w:rsidR="00171984" w:rsidRPr="00A75C05" w14:paraId="48D54D8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C07D93" w14:textId="0476C515"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9E400C" w14:textId="145D2FE2" w:rsidR="00171984" w:rsidRPr="004159F5" w:rsidRDefault="00B54707" w:rsidP="00171984">
            <w:pPr>
              <w:snapToGrid w:val="0"/>
              <w:spacing w:after="0" w:line="240" w:lineRule="auto"/>
            </w:pPr>
            <w:hyperlink r:id="rId160" w:history="1">
              <w:r w:rsidR="00171984">
                <w:rPr>
                  <w:rStyle w:val="Hyperlink"/>
                </w:rPr>
                <w:t>S1-240031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0C0FC9" w14:textId="2DC1706F" w:rsidR="00171984" w:rsidRPr="004159F5" w:rsidRDefault="00171984" w:rsidP="00171984">
            <w:pPr>
              <w:snapToGrid w:val="0"/>
              <w:spacing w:after="0" w:line="240" w:lineRule="auto"/>
            </w:pPr>
            <w:r w:rsidRPr="004159F5">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C65C94" w14:textId="3490054C" w:rsidR="00171984" w:rsidRPr="004159F5" w:rsidRDefault="00171984" w:rsidP="00171984">
            <w:pPr>
              <w:snapToGrid w:val="0"/>
              <w:spacing w:after="0" w:line="240" w:lineRule="auto"/>
            </w:pPr>
            <w:r w:rsidRPr="004159F5">
              <w:t>Motivation for New Study on non-3GPP fallback to gain 3GPP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1DA42FB"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4846EA"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45FB2966" w14:textId="77777777" w:rsidTr="00A278F2">
        <w:trPr>
          <w:trHeight w:val="250"/>
        </w:trPr>
        <w:tc>
          <w:tcPr>
            <w:tcW w:w="14426" w:type="dxa"/>
            <w:gridSpan w:val="6"/>
            <w:tcBorders>
              <w:bottom w:val="single" w:sz="4" w:space="0" w:color="auto"/>
            </w:tcBorders>
            <w:shd w:val="clear" w:color="auto" w:fill="F2F2F2"/>
          </w:tcPr>
          <w:p w14:paraId="351A1DEF" w14:textId="370889C3" w:rsidR="00171984" w:rsidRPr="006E6FF4" w:rsidRDefault="00171984" w:rsidP="00171984">
            <w:pPr>
              <w:pStyle w:val="Heading8"/>
              <w:jc w:val="left"/>
            </w:pPr>
            <w:r w:rsidRPr="00A278F2">
              <w:rPr>
                <w:color w:val="1F497D" w:themeColor="text2"/>
                <w:sz w:val="18"/>
                <w:szCs w:val="22"/>
              </w:rPr>
              <w:t>Advanced Non-Public Networks and Their Interworking</w:t>
            </w:r>
          </w:p>
        </w:tc>
      </w:tr>
      <w:tr w:rsidR="00172512" w:rsidRPr="00A75C05" w14:paraId="2C024EB4" w14:textId="77777777" w:rsidTr="0050485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E78EAF" w14:textId="77777777" w:rsidR="00172512" w:rsidRPr="00A75C05" w:rsidRDefault="00172512" w:rsidP="0050485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599A94" w14:textId="79225EE2" w:rsidR="00172512" w:rsidRPr="004159F5" w:rsidRDefault="00B54707" w:rsidP="0050485B">
            <w:pPr>
              <w:snapToGrid w:val="0"/>
              <w:spacing w:after="0" w:line="240" w:lineRule="auto"/>
            </w:pPr>
            <w:hyperlink r:id="rId161" w:history="1">
              <w:r w:rsidR="00172512">
                <w:rPr>
                  <w:rStyle w:val="Hyperlink"/>
                </w:rPr>
                <w:t>S1-240034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8BF2C9" w14:textId="77777777" w:rsidR="00172512" w:rsidRPr="004159F5" w:rsidRDefault="00172512" w:rsidP="0050485B">
            <w:pPr>
              <w:snapToGrid w:val="0"/>
              <w:spacing w:after="0" w:line="240" w:lineRule="auto"/>
            </w:pPr>
            <w:r w:rsidRPr="004159F5">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EDECC0" w14:textId="77777777" w:rsidR="00172512" w:rsidRPr="004159F5" w:rsidRDefault="00172512" w:rsidP="0050485B">
            <w:pPr>
              <w:snapToGrid w:val="0"/>
              <w:spacing w:after="0" w:line="240" w:lineRule="auto"/>
            </w:pPr>
            <w:r w:rsidRPr="004159F5">
              <w:t>New Study on Advanced Non-Public Networks and Their Interworking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5A05298" w14:textId="77777777" w:rsidR="00172512" w:rsidRPr="00A75C05" w:rsidRDefault="00172512"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8D910C" w14:textId="77777777" w:rsidR="00172512" w:rsidRPr="00A75C05" w:rsidRDefault="00172512" w:rsidP="0050485B">
            <w:pPr>
              <w:spacing w:after="0" w:line="240" w:lineRule="auto"/>
              <w:rPr>
                <w:rFonts w:eastAsia="Arial Unicode MS" w:cs="Arial"/>
                <w:szCs w:val="18"/>
                <w:lang w:eastAsia="ar-SA"/>
              </w:rPr>
            </w:pPr>
          </w:p>
        </w:tc>
      </w:tr>
      <w:tr w:rsidR="00171984" w:rsidRPr="00A75C05" w14:paraId="3FC070A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A090D2" w14:textId="406BFE8D"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E086C8" w14:textId="280A23D5" w:rsidR="00171984" w:rsidRPr="004159F5" w:rsidRDefault="00B54707" w:rsidP="00171984">
            <w:pPr>
              <w:snapToGrid w:val="0"/>
              <w:spacing w:after="0" w:line="240" w:lineRule="auto"/>
            </w:pPr>
            <w:hyperlink r:id="rId162" w:history="1">
              <w:r w:rsidR="00171984">
                <w:rPr>
                  <w:rStyle w:val="Hyperlink"/>
                </w:rPr>
                <w:t>S1-240033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9F6CDE" w14:textId="333F84A0" w:rsidR="00171984" w:rsidRPr="004159F5" w:rsidRDefault="00171984" w:rsidP="00171984">
            <w:pPr>
              <w:snapToGrid w:val="0"/>
              <w:spacing w:after="0" w:line="240" w:lineRule="auto"/>
            </w:pPr>
            <w:r w:rsidRPr="004159F5">
              <w:t xml:space="preserve">NEC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203BB0" w14:textId="60321E46" w:rsidR="00171984" w:rsidRPr="004159F5" w:rsidRDefault="00171984" w:rsidP="00171984">
            <w:pPr>
              <w:snapToGrid w:val="0"/>
              <w:spacing w:after="0" w:line="240" w:lineRule="auto"/>
            </w:pPr>
            <w:r w:rsidRPr="004159F5">
              <w:t>Motivation for New Study on Advanced Non-Public Networks and Their Interworking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29ED43D"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40EC91"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175BF455" w14:textId="77777777" w:rsidTr="00A278F2">
        <w:trPr>
          <w:trHeight w:val="250"/>
        </w:trPr>
        <w:tc>
          <w:tcPr>
            <w:tcW w:w="14426" w:type="dxa"/>
            <w:gridSpan w:val="6"/>
            <w:tcBorders>
              <w:bottom w:val="single" w:sz="4" w:space="0" w:color="auto"/>
            </w:tcBorders>
            <w:shd w:val="clear" w:color="auto" w:fill="F2F2F2"/>
          </w:tcPr>
          <w:p w14:paraId="4F700426" w14:textId="20857B9E" w:rsidR="00171984" w:rsidRPr="006E6FF4" w:rsidRDefault="00171984" w:rsidP="00171984">
            <w:pPr>
              <w:pStyle w:val="Heading8"/>
              <w:jc w:val="left"/>
            </w:pPr>
            <w:r w:rsidRPr="00A278F2">
              <w:rPr>
                <w:color w:val="1F497D" w:themeColor="text2"/>
                <w:sz w:val="18"/>
                <w:szCs w:val="22"/>
              </w:rPr>
              <w:t>Sensing and Communication Phase2</w:t>
            </w:r>
          </w:p>
        </w:tc>
      </w:tr>
      <w:tr w:rsidR="00172512" w:rsidRPr="00A75C05" w14:paraId="3B6233BD" w14:textId="77777777" w:rsidTr="0050485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2A65C1" w14:textId="77777777" w:rsidR="00172512" w:rsidRPr="00A75C05" w:rsidRDefault="00172512" w:rsidP="0050485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8E8A95" w14:textId="01823E0A" w:rsidR="00172512" w:rsidRPr="004159F5" w:rsidRDefault="00B54707" w:rsidP="0050485B">
            <w:pPr>
              <w:snapToGrid w:val="0"/>
              <w:spacing w:after="0" w:line="240" w:lineRule="auto"/>
            </w:pPr>
            <w:hyperlink r:id="rId163" w:history="1">
              <w:r w:rsidR="00172512">
                <w:rPr>
                  <w:rStyle w:val="Hyperlink"/>
                </w:rPr>
                <w:t>S1-240045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675E6D" w14:textId="77777777" w:rsidR="00172512" w:rsidRPr="004159F5" w:rsidRDefault="00172512" w:rsidP="0050485B">
            <w:pPr>
              <w:snapToGrid w:val="0"/>
              <w:spacing w:after="0" w:line="240" w:lineRule="auto"/>
            </w:pPr>
            <w:r w:rsidRPr="004159F5">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9E75CF" w14:textId="77777777" w:rsidR="00172512" w:rsidRPr="004159F5" w:rsidRDefault="00172512" w:rsidP="0050485B">
            <w:pPr>
              <w:snapToGrid w:val="0"/>
              <w:spacing w:after="0" w:line="240" w:lineRule="auto"/>
            </w:pPr>
            <w:r w:rsidRPr="004159F5">
              <w:t>New SID on Study on Integrated Sensing and Communication Phase 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1A4391" w14:textId="77777777" w:rsidR="00172512" w:rsidRPr="00A75C05" w:rsidRDefault="00172512"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9EE274" w14:textId="77777777" w:rsidR="00172512" w:rsidRPr="00A75C05" w:rsidRDefault="00172512" w:rsidP="0050485B">
            <w:pPr>
              <w:spacing w:after="0" w:line="240" w:lineRule="auto"/>
              <w:rPr>
                <w:rFonts w:eastAsia="Arial Unicode MS" w:cs="Arial"/>
                <w:szCs w:val="18"/>
                <w:lang w:eastAsia="ar-SA"/>
              </w:rPr>
            </w:pPr>
          </w:p>
        </w:tc>
      </w:tr>
      <w:tr w:rsidR="00171984" w:rsidRPr="00A75C05" w14:paraId="62A0200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7DDEC9" w14:textId="380603CB"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D88CF3" w14:textId="6B15C365" w:rsidR="00171984" w:rsidRPr="004159F5" w:rsidRDefault="00B54707" w:rsidP="00171984">
            <w:pPr>
              <w:snapToGrid w:val="0"/>
              <w:spacing w:after="0" w:line="240" w:lineRule="auto"/>
            </w:pPr>
            <w:hyperlink r:id="rId164" w:history="1">
              <w:r w:rsidR="00171984">
                <w:rPr>
                  <w:rStyle w:val="Hyperlink"/>
                </w:rPr>
                <w:t>S1-240044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A42E80" w14:textId="08F585E9" w:rsidR="00171984" w:rsidRPr="004159F5" w:rsidRDefault="00171984" w:rsidP="00171984">
            <w:pPr>
              <w:snapToGrid w:val="0"/>
              <w:spacing w:after="0" w:line="240" w:lineRule="auto"/>
            </w:pPr>
            <w:r w:rsidRPr="004159F5">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98D7BE" w14:textId="56F4E3F5" w:rsidR="00171984" w:rsidRPr="004159F5" w:rsidRDefault="00171984" w:rsidP="00171984">
            <w:pPr>
              <w:snapToGrid w:val="0"/>
              <w:spacing w:after="0" w:line="240" w:lineRule="auto"/>
            </w:pPr>
            <w:r w:rsidRPr="004159F5">
              <w:t>Integrated Sensing and Communication Phase2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B99556F"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6F731F"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AA048F5"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00D97F" w14:textId="2F8E1AC3"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4C8E3" w14:textId="7685D725" w:rsidR="00171984" w:rsidRPr="004159F5" w:rsidRDefault="00B54707" w:rsidP="00171984">
            <w:pPr>
              <w:snapToGrid w:val="0"/>
              <w:spacing w:after="0" w:line="240" w:lineRule="auto"/>
            </w:pPr>
            <w:hyperlink r:id="rId165" w:history="1">
              <w:r w:rsidR="00171984">
                <w:rPr>
                  <w:rStyle w:val="Hyperlink"/>
                </w:rPr>
                <w:t>S1-240046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BB6796" w14:textId="149740A0" w:rsidR="00171984" w:rsidRPr="004159F5" w:rsidRDefault="00171984" w:rsidP="00171984">
            <w:pPr>
              <w:snapToGrid w:val="0"/>
              <w:spacing w:after="0" w:line="240" w:lineRule="auto"/>
            </w:pPr>
            <w:r w:rsidRPr="004159F5">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81A507" w14:textId="46323DBA" w:rsidR="00171984" w:rsidRPr="004159F5" w:rsidRDefault="00171984" w:rsidP="00171984">
            <w:pPr>
              <w:snapToGrid w:val="0"/>
              <w:spacing w:after="0" w:line="240" w:lineRule="auto"/>
            </w:pPr>
            <w:r w:rsidRPr="004159F5">
              <w:t>Use case on WLAN access to sense passenger flow in an airport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BA4FEF2"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D55810"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7E0FD0A6"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1BD59D" w14:textId="79A572D8"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DED67C" w14:textId="5C11DD05" w:rsidR="00171984" w:rsidRPr="004159F5" w:rsidRDefault="00B54707" w:rsidP="00171984">
            <w:pPr>
              <w:snapToGrid w:val="0"/>
              <w:spacing w:after="0" w:line="240" w:lineRule="auto"/>
            </w:pPr>
            <w:hyperlink r:id="rId166" w:history="1">
              <w:r w:rsidR="00171984">
                <w:rPr>
                  <w:rStyle w:val="Hyperlink"/>
                </w:rPr>
                <w:t>S1-240047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D6FC7B" w14:textId="0996F758" w:rsidR="00171984" w:rsidRPr="004159F5" w:rsidRDefault="00171984" w:rsidP="00171984">
            <w:pPr>
              <w:snapToGrid w:val="0"/>
              <w:spacing w:after="0" w:line="240" w:lineRule="auto"/>
            </w:pPr>
            <w:r w:rsidRPr="004159F5">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A0E5AF" w14:textId="1076E7A8" w:rsidR="00171984" w:rsidRPr="004159F5" w:rsidRDefault="00171984" w:rsidP="00171984">
            <w:pPr>
              <w:snapToGrid w:val="0"/>
              <w:spacing w:after="0" w:line="240" w:lineRule="auto"/>
            </w:pPr>
            <w:r w:rsidRPr="004159F5">
              <w:t>Use case on sensing assisted discovery and communication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982CBD"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F9110C" w14:textId="77777777" w:rsidR="00171984" w:rsidRPr="00A75C05" w:rsidRDefault="00171984" w:rsidP="00171984">
            <w:pPr>
              <w:spacing w:after="0" w:line="240" w:lineRule="auto"/>
              <w:rPr>
                <w:rFonts w:eastAsia="Arial Unicode MS" w:cs="Arial"/>
                <w:szCs w:val="18"/>
                <w:lang w:eastAsia="ar-SA"/>
              </w:rPr>
            </w:pPr>
          </w:p>
        </w:tc>
      </w:tr>
      <w:tr w:rsidR="0046626A" w:rsidRPr="00A75C05" w14:paraId="44D2D0E8" w14:textId="77777777" w:rsidTr="0050485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FA2BDB" w14:textId="77777777" w:rsidR="0046626A" w:rsidRPr="00A75C05" w:rsidRDefault="0046626A" w:rsidP="005048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7163A6" w14:textId="5083D548" w:rsidR="0046626A" w:rsidRPr="004159F5" w:rsidRDefault="00B54707" w:rsidP="0050485B">
            <w:pPr>
              <w:snapToGrid w:val="0"/>
              <w:spacing w:after="0" w:line="240" w:lineRule="auto"/>
            </w:pPr>
            <w:hyperlink r:id="rId167" w:history="1">
              <w:r w:rsidR="0046626A">
                <w:rPr>
                  <w:rStyle w:val="Hyperlink"/>
                </w:rPr>
                <w:t>S1-240105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08B125" w14:textId="77777777" w:rsidR="0046626A" w:rsidRPr="004159F5" w:rsidRDefault="0046626A" w:rsidP="0050485B">
            <w:pPr>
              <w:snapToGrid w:val="0"/>
              <w:spacing w:after="0" w:line="240" w:lineRule="auto"/>
            </w:pPr>
            <w:r w:rsidRPr="004159F5">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80AA1D" w14:textId="77777777" w:rsidR="0046626A" w:rsidRPr="004159F5" w:rsidRDefault="0046626A" w:rsidP="0050485B">
            <w:pPr>
              <w:snapToGrid w:val="0"/>
              <w:spacing w:after="0" w:line="240" w:lineRule="auto"/>
            </w:pPr>
            <w:r w:rsidRPr="004159F5">
              <w:t>Discussion on Integrated Sensing and Communication phase 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20AF3ED" w14:textId="77777777" w:rsidR="0046626A" w:rsidRPr="00A75C05" w:rsidRDefault="0046626A"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3C9953" w14:textId="77777777" w:rsidR="0046626A" w:rsidRPr="00A75C05" w:rsidRDefault="0046626A" w:rsidP="0050485B">
            <w:pPr>
              <w:spacing w:after="0" w:line="240" w:lineRule="auto"/>
              <w:rPr>
                <w:rFonts w:eastAsia="Arial Unicode MS" w:cs="Arial"/>
                <w:szCs w:val="18"/>
                <w:lang w:eastAsia="ar-SA"/>
              </w:rPr>
            </w:pPr>
          </w:p>
        </w:tc>
      </w:tr>
      <w:tr w:rsidR="00171984" w:rsidRPr="006E6FF4" w14:paraId="0C8C5EB1" w14:textId="77777777" w:rsidTr="00A278F2">
        <w:trPr>
          <w:trHeight w:val="250"/>
        </w:trPr>
        <w:tc>
          <w:tcPr>
            <w:tcW w:w="14426" w:type="dxa"/>
            <w:gridSpan w:val="6"/>
            <w:tcBorders>
              <w:bottom w:val="single" w:sz="4" w:space="0" w:color="auto"/>
            </w:tcBorders>
            <w:shd w:val="clear" w:color="auto" w:fill="F2F2F2"/>
          </w:tcPr>
          <w:p w14:paraId="29ADD335" w14:textId="7D4F0D73" w:rsidR="00171984" w:rsidRPr="006E6FF4" w:rsidRDefault="00171984" w:rsidP="00171984">
            <w:pPr>
              <w:pStyle w:val="Heading8"/>
              <w:jc w:val="left"/>
            </w:pPr>
            <w:r w:rsidRPr="00A278F2">
              <w:rPr>
                <w:color w:val="1F497D" w:themeColor="text2"/>
                <w:sz w:val="18"/>
                <w:szCs w:val="22"/>
              </w:rPr>
              <w:lastRenderedPageBreak/>
              <w:t>Satellite access - Phase 4</w:t>
            </w:r>
          </w:p>
        </w:tc>
      </w:tr>
      <w:tr w:rsidR="00171984" w:rsidRPr="00A75C05" w14:paraId="666CE69C"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C46199" w14:textId="33D12071"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E0F6A2" w14:textId="7F522857" w:rsidR="00171984" w:rsidRPr="004159F5" w:rsidRDefault="00B54707" w:rsidP="00171984">
            <w:pPr>
              <w:snapToGrid w:val="0"/>
              <w:spacing w:after="0" w:line="240" w:lineRule="auto"/>
            </w:pPr>
            <w:hyperlink r:id="rId168" w:history="1">
              <w:r w:rsidR="00171984">
                <w:rPr>
                  <w:rStyle w:val="Hyperlink"/>
                </w:rPr>
                <w:t>S1-240052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628CB4" w14:textId="7F9BADCD" w:rsidR="00171984" w:rsidRPr="004159F5" w:rsidRDefault="00171984" w:rsidP="00171984">
            <w:pPr>
              <w:snapToGrid w:val="0"/>
              <w:spacing w:after="0" w:line="240" w:lineRule="auto"/>
            </w:pPr>
            <w:r w:rsidRPr="004159F5">
              <w:t xml:space="preserve">NOVAMINT, Thales, Airbus, Eutelsat Group, Fraunhofer IIS, TNO, ESA, SES, ETRI, vivo, SKY Perfect JSAT, </w:t>
            </w:r>
            <w:proofErr w:type="spellStart"/>
            <w:r w:rsidRPr="004159F5">
              <w:t>Sateliot</w:t>
            </w:r>
            <w:proofErr w:type="spellEnd"/>
            <w:r w:rsidRPr="004159F5">
              <w:t>, Lockheed Martin, Hughes Network systems, CATT, Nokia, Nokia Shanghai Bell, OQ Technology,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BCA5F0" w14:textId="3CA1DEC4" w:rsidR="00171984" w:rsidRPr="004159F5" w:rsidRDefault="00171984" w:rsidP="00171984">
            <w:pPr>
              <w:snapToGrid w:val="0"/>
              <w:spacing w:after="0" w:line="240" w:lineRule="auto"/>
            </w:pPr>
            <w:r w:rsidRPr="004159F5">
              <w:t>New SID on Study on satellite access - Phase 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336CC25"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4266C2"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73C6BD0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D7C91B" w14:textId="3E1317E5"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4B1A3A" w14:textId="18ED806A" w:rsidR="00171984" w:rsidRPr="004159F5" w:rsidRDefault="00B54707" w:rsidP="00171984">
            <w:pPr>
              <w:snapToGrid w:val="0"/>
              <w:spacing w:after="0" w:line="240" w:lineRule="auto"/>
            </w:pPr>
            <w:hyperlink r:id="rId169" w:history="1">
              <w:r w:rsidR="00171984">
                <w:rPr>
                  <w:rStyle w:val="Hyperlink"/>
                </w:rPr>
                <w:t>S1-240053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3A0201" w14:textId="12679294" w:rsidR="00171984" w:rsidRPr="004159F5" w:rsidRDefault="00171984" w:rsidP="00171984">
            <w:pPr>
              <w:snapToGrid w:val="0"/>
              <w:spacing w:after="0" w:line="240" w:lineRule="auto"/>
            </w:pPr>
            <w:r w:rsidRPr="004159F5">
              <w:t xml:space="preserve">NOVAMINT, Thales, Airbus, Eutelsat Group, Fraunhofer IIS, TNO, ESA, SES, ETRI, vivo, SKY Perfect JSAT, </w:t>
            </w:r>
            <w:proofErr w:type="spellStart"/>
            <w:r w:rsidRPr="004159F5">
              <w:t>Sateliot</w:t>
            </w:r>
            <w:proofErr w:type="spellEnd"/>
            <w:r w:rsidRPr="004159F5">
              <w:t>, Lockheed Martin, Hughes Network systems, CATT, Nokia, Nokia Shanghai Bell, OQ Technology,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6BBF85" w14:textId="28EBCAAA" w:rsidR="00171984" w:rsidRPr="004159F5" w:rsidRDefault="00171984" w:rsidP="00171984">
            <w:pPr>
              <w:snapToGrid w:val="0"/>
              <w:spacing w:after="0" w:line="240" w:lineRule="auto"/>
            </w:pPr>
            <w:r w:rsidRPr="004159F5">
              <w:t>Motivation for a Study on satellite access - Phase 4</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79F4561"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3581F0"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007C3B6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4DFA5A" w14:textId="7D88783D"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8A15A8" w14:textId="2E59C8C7" w:rsidR="00171984" w:rsidRPr="004159F5" w:rsidRDefault="00B54707" w:rsidP="00171984">
            <w:pPr>
              <w:snapToGrid w:val="0"/>
              <w:spacing w:after="0" w:line="240" w:lineRule="auto"/>
            </w:pPr>
            <w:hyperlink r:id="rId170" w:history="1">
              <w:r w:rsidR="00171984">
                <w:rPr>
                  <w:rStyle w:val="Hyperlink"/>
                </w:rPr>
                <w:t>S1-240064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6D8209" w14:textId="2A6EEA0B" w:rsidR="00171984" w:rsidRPr="004159F5" w:rsidRDefault="00171984" w:rsidP="00171984">
            <w:pPr>
              <w:snapToGrid w:val="0"/>
              <w:spacing w:after="0" w:line="240" w:lineRule="auto"/>
            </w:pPr>
            <w:r w:rsidRPr="004159F5">
              <w:t xml:space="preserve">SES S.A., Thales, ESA, </w:t>
            </w:r>
            <w:proofErr w:type="spellStart"/>
            <w:r w:rsidRPr="004159F5">
              <w:t>Novamint</w:t>
            </w:r>
            <w:proofErr w:type="spellEnd"/>
            <w:r w:rsidRPr="004159F5">
              <w:t xml:space="preserve">, Hugues Network Systems, TNO, Fraunhofer, Lockheed Martin, Airbus, JSAT, ETRI, Inmarsat Viasat, </w:t>
            </w:r>
            <w:proofErr w:type="spellStart"/>
            <w:r w:rsidRPr="004159F5">
              <w:t>Hispasat</w:t>
            </w:r>
            <w:proofErr w:type="spellEnd"/>
            <w:r w:rsidRPr="004159F5">
              <w:t>, Eutelsat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2248FF" w14:textId="78CA9DD7" w:rsidR="00171984" w:rsidRPr="004159F5" w:rsidRDefault="00171984" w:rsidP="00171984">
            <w:pPr>
              <w:snapToGrid w:val="0"/>
              <w:spacing w:after="0" w:line="240" w:lineRule="auto"/>
            </w:pPr>
            <w:r w:rsidRPr="004159F5">
              <w:t>Use Cases motivations for 5G MBS over NTN study</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A571B2E"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BA8490"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6A733055" w14:textId="77777777" w:rsidTr="00A278F2">
        <w:trPr>
          <w:trHeight w:val="250"/>
        </w:trPr>
        <w:tc>
          <w:tcPr>
            <w:tcW w:w="14426" w:type="dxa"/>
            <w:gridSpan w:val="6"/>
            <w:tcBorders>
              <w:bottom w:val="single" w:sz="4" w:space="0" w:color="auto"/>
            </w:tcBorders>
            <w:shd w:val="clear" w:color="auto" w:fill="F2F2F2"/>
          </w:tcPr>
          <w:p w14:paraId="00196CE5" w14:textId="7765FA64" w:rsidR="00171984" w:rsidRPr="006E6FF4" w:rsidRDefault="00171984" w:rsidP="00171984">
            <w:pPr>
              <w:pStyle w:val="Heading8"/>
              <w:jc w:val="left"/>
            </w:pPr>
            <w:r w:rsidRPr="00A278F2">
              <w:rPr>
                <w:color w:val="1F497D" w:themeColor="text2"/>
                <w:sz w:val="18"/>
                <w:szCs w:val="22"/>
              </w:rPr>
              <w:t>NetShare phase 2</w:t>
            </w:r>
          </w:p>
        </w:tc>
      </w:tr>
      <w:tr w:rsidR="00171984" w:rsidRPr="00A75C05" w14:paraId="7866C1E4"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0026B4" w14:textId="35CDE14F"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w:t>
            </w:r>
            <w:r w:rsidR="007E3B14">
              <w:rPr>
                <w:rFonts w:eastAsia="Times New Roman" w:cs="Arial"/>
                <w:szCs w:val="18"/>
                <w:lang w:eastAsia="ar-SA"/>
              </w:rPr>
              <w:t>I</w:t>
            </w:r>
            <w:r>
              <w:rPr>
                <w:rFonts w:eastAsia="Times New Roman" w:cs="Arial"/>
                <w:szCs w:val="18"/>
                <w:lang w:eastAsia="ar-SA"/>
              </w:rPr>
              <w:t>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D98F06" w14:textId="4F4EDD3D" w:rsidR="00171984" w:rsidRPr="004159F5" w:rsidRDefault="00B54707" w:rsidP="00171984">
            <w:pPr>
              <w:snapToGrid w:val="0"/>
              <w:spacing w:after="0" w:line="240" w:lineRule="auto"/>
            </w:pPr>
            <w:hyperlink r:id="rId171" w:history="1">
              <w:r w:rsidR="00171984">
                <w:rPr>
                  <w:rStyle w:val="Hyperlink"/>
                </w:rPr>
                <w:t>S1-240065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50B100" w14:textId="7C157D43" w:rsidR="00171984" w:rsidRPr="004159F5" w:rsidRDefault="00171984" w:rsidP="00171984">
            <w:pPr>
              <w:snapToGrid w:val="0"/>
              <w:spacing w:after="0" w:line="240" w:lineRule="auto"/>
            </w:pPr>
            <w:r w:rsidRPr="004159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A2FBFB" w14:textId="10164941" w:rsidR="00171984" w:rsidRPr="004159F5" w:rsidRDefault="00171984" w:rsidP="00171984">
            <w:pPr>
              <w:snapToGrid w:val="0"/>
              <w:spacing w:after="0" w:line="240" w:lineRule="auto"/>
            </w:pPr>
            <w:r w:rsidRPr="004159F5">
              <w:t>New Study on NetShare phase 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7A9A1C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AF2D39"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10AF8553"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292E08" w14:textId="6C523443"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D7B974" w14:textId="5E33B461" w:rsidR="00171984" w:rsidRPr="004159F5" w:rsidRDefault="00B54707" w:rsidP="00171984">
            <w:pPr>
              <w:snapToGrid w:val="0"/>
              <w:spacing w:after="0" w:line="240" w:lineRule="auto"/>
            </w:pPr>
            <w:hyperlink r:id="rId172" w:history="1">
              <w:r w:rsidR="00171984">
                <w:rPr>
                  <w:rStyle w:val="Hyperlink"/>
                </w:rPr>
                <w:t>S1-240066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F27B17" w14:textId="5F73684D" w:rsidR="00171984" w:rsidRPr="004159F5" w:rsidRDefault="00171984" w:rsidP="00171984">
            <w:pPr>
              <w:snapToGrid w:val="0"/>
              <w:spacing w:after="0" w:line="240" w:lineRule="auto"/>
            </w:pPr>
            <w:r w:rsidRPr="004159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692D65" w14:textId="4204F7BD" w:rsidR="00171984" w:rsidRPr="004159F5" w:rsidRDefault="00171984" w:rsidP="00171984">
            <w:pPr>
              <w:snapToGrid w:val="0"/>
              <w:spacing w:after="0" w:line="240" w:lineRule="auto"/>
            </w:pPr>
            <w:r w:rsidRPr="004159F5">
              <w:t>Further analyses and use case suggestions on NetShare phase 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FFF6844"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4FB3BF"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2FAF739C" w14:textId="77777777" w:rsidTr="00A278F2">
        <w:trPr>
          <w:trHeight w:val="250"/>
        </w:trPr>
        <w:tc>
          <w:tcPr>
            <w:tcW w:w="14426" w:type="dxa"/>
            <w:gridSpan w:val="6"/>
            <w:tcBorders>
              <w:bottom w:val="single" w:sz="4" w:space="0" w:color="auto"/>
            </w:tcBorders>
            <w:shd w:val="clear" w:color="auto" w:fill="F2F2F2"/>
          </w:tcPr>
          <w:p w14:paraId="60120DFC" w14:textId="086ECB04" w:rsidR="00171984" w:rsidRPr="006E6FF4" w:rsidRDefault="00171984" w:rsidP="00171984">
            <w:pPr>
              <w:pStyle w:val="Heading8"/>
              <w:jc w:val="left"/>
            </w:pPr>
            <w:r w:rsidRPr="00A278F2">
              <w:rPr>
                <w:color w:val="1F497D" w:themeColor="text2"/>
                <w:sz w:val="18"/>
                <w:szCs w:val="22"/>
              </w:rPr>
              <w:t>Multi-network Interoperability Enhancement</w:t>
            </w:r>
          </w:p>
        </w:tc>
      </w:tr>
      <w:tr w:rsidR="00171984" w:rsidRPr="00A75C05" w14:paraId="381186E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9A79F3" w14:textId="76E04149"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452CFB" w14:textId="02AC1324" w:rsidR="00171984" w:rsidRPr="004159F5" w:rsidRDefault="00B54707" w:rsidP="00171984">
            <w:pPr>
              <w:snapToGrid w:val="0"/>
              <w:spacing w:after="0" w:line="240" w:lineRule="auto"/>
            </w:pPr>
            <w:hyperlink r:id="rId173" w:history="1">
              <w:r w:rsidR="00171984">
                <w:rPr>
                  <w:rStyle w:val="Hyperlink"/>
                </w:rPr>
                <w:t>S1-240067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DB5A86" w14:textId="697540A4" w:rsidR="00171984" w:rsidRPr="004159F5" w:rsidRDefault="00171984" w:rsidP="00171984">
            <w:pPr>
              <w:snapToGrid w:val="0"/>
              <w:spacing w:after="0" w:line="240" w:lineRule="auto"/>
            </w:pPr>
            <w:r w:rsidRPr="004159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2C8924" w14:textId="53A0DF2E" w:rsidR="00171984" w:rsidRPr="004159F5" w:rsidRDefault="00171984" w:rsidP="00171984">
            <w:pPr>
              <w:snapToGrid w:val="0"/>
              <w:spacing w:after="0" w:line="240" w:lineRule="auto"/>
            </w:pPr>
            <w:r w:rsidRPr="004159F5">
              <w:t>New SID: Study on Multi-network Interoperability Enhancement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E960856"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CAB869"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1B2E69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726328" w14:textId="14358B2D"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52B153" w14:textId="40A851D6" w:rsidR="00171984" w:rsidRPr="004159F5" w:rsidRDefault="00B54707" w:rsidP="00171984">
            <w:pPr>
              <w:snapToGrid w:val="0"/>
              <w:spacing w:after="0" w:line="240" w:lineRule="auto"/>
            </w:pPr>
            <w:hyperlink r:id="rId174" w:history="1">
              <w:r w:rsidR="00171984">
                <w:rPr>
                  <w:rStyle w:val="Hyperlink"/>
                </w:rPr>
                <w:t>S1-240068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69950B" w14:textId="523DB848" w:rsidR="00171984" w:rsidRPr="004159F5" w:rsidRDefault="00171984" w:rsidP="00171984">
            <w:pPr>
              <w:snapToGrid w:val="0"/>
              <w:spacing w:after="0" w:line="240" w:lineRule="auto"/>
            </w:pPr>
            <w:r w:rsidRPr="004159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87A34E" w14:textId="5D9ED987" w:rsidR="00171984" w:rsidRPr="004159F5" w:rsidRDefault="00171984" w:rsidP="00171984">
            <w:pPr>
              <w:snapToGrid w:val="0"/>
              <w:spacing w:after="0" w:line="240" w:lineRule="auto"/>
            </w:pPr>
            <w:r w:rsidRPr="004159F5">
              <w:t>Discussion on Multi-network Interoperability Enhancement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C90DF25"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D794A"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1B68C8F7" w14:textId="77777777" w:rsidTr="00A278F2">
        <w:trPr>
          <w:trHeight w:val="250"/>
        </w:trPr>
        <w:tc>
          <w:tcPr>
            <w:tcW w:w="14426" w:type="dxa"/>
            <w:gridSpan w:val="6"/>
            <w:tcBorders>
              <w:bottom w:val="single" w:sz="4" w:space="0" w:color="auto"/>
            </w:tcBorders>
            <w:shd w:val="clear" w:color="auto" w:fill="F2F2F2"/>
          </w:tcPr>
          <w:p w14:paraId="78F2F332" w14:textId="4FB0AB15" w:rsidR="00171984" w:rsidRPr="006E6FF4" w:rsidRDefault="00171984" w:rsidP="00171984">
            <w:pPr>
              <w:pStyle w:val="Heading8"/>
              <w:jc w:val="left"/>
            </w:pPr>
            <w:r w:rsidRPr="00103CC1">
              <w:rPr>
                <w:color w:val="1F497D" w:themeColor="text2"/>
                <w:sz w:val="18"/>
                <w:szCs w:val="22"/>
              </w:rPr>
              <w:t>VMR Phase3</w:t>
            </w:r>
          </w:p>
        </w:tc>
      </w:tr>
      <w:tr w:rsidR="00171984" w:rsidRPr="00A75C05" w14:paraId="44BD37A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463A53" w14:textId="0B904B37"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3876D1" w14:textId="7F6B0EB1" w:rsidR="00171984" w:rsidRPr="004159F5" w:rsidRDefault="00B54707" w:rsidP="00171984">
            <w:pPr>
              <w:snapToGrid w:val="0"/>
              <w:spacing w:after="0" w:line="240" w:lineRule="auto"/>
            </w:pPr>
            <w:hyperlink r:id="rId175" w:history="1">
              <w:r w:rsidR="00171984">
                <w:rPr>
                  <w:rStyle w:val="Hyperlink"/>
                </w:rPr>
                <w:t>S1-240074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3302A5" w14:textId="24D380CB" w:rsidR="00171984" w:rsidRPr="004159F5" w:rsidRDefault="00171984" w:rsidP="00171984">
            <w:pPr>
              <w:snapToGrid w:val="0"/>
              <w:spacing w:after="0" w:line="240" w:lineRule="auto"/>
            </w:pPr>
            <w:r w:rsidRPr="004159F5">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F9622A" w14:textId="320BE683" w:rsidR="00171984" w:rsidRPr="004159F5" w:rsidRDefault="00171984" w:rsidP="00171984">
            <w:pPr>
              <w:snapToGrid w:val="0"/>
              <w:spacing w:after="0" w:line="240" w:lineRule="auto"/>
            </w:pPr>
            <w:r w:rsidRPr="004159F5">
              <w:t>New SID on VMR Phase3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237A026"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07C92B"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7D079B8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0D1B59" w14:textId="39A22777"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DEEDB6" w14:textId="5BC3AA6B" w:rsidR="00171984" w:rsidRPr="004159F5" w:rsidRDefault="00B54707" w:rsidP="00171984">
            <w:pPr>
              <w:snapToGrid w:val="0"/>
              <w:spacing w:after="0" w:line="240" w:lineRule="auto"/>
            </w:pPr>
            <w:hyperlink r:id="rId176" w:history="1">
              <w:r w:rsidR="00171984">
                <w:rPr>
                  <w:rStyle w:val="Hyperlink"/>
                </w:rPr>
                <w:t>S1-240075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524ACA" w14:textId="6100AF08" w:rsidR="00171984" w:rsidRPr="004159F5" w:rsidRDefault="00171984" w:rsidP="00171984">
            <w:pPr>
              <w:snapToGrid w:val="0"/>
              <w:spacing w:after="0" w:line="240" w:lineRule="auto"/>
            </w:pPr>
            <w:r w:rsidRPr="004159F5">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0C01E6" w14:textId="0D96FA99" w:rsidR="00171984" w:rsidRPr="004159F5" w:rsidRDefault="00171984" w:rsidP="00171984">
            <w:pPr>
              <w:snapToGrid w:val="0"/>
              <w:spacing w:after="0" w:line="240" w:lineRule="auto"/>
            </w:pPr>
            <w:r w:rsidRPr="004159F5">
              <w:t>Discussion on Study of VMR Phase3</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1B19838"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2950A4"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225F0746"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E6CF8E" w14:textId="1CD0D9B3"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B54CEE" w14:textId="446551D8" w:rsidR="00171984" w:rsidRPr="004159F5" w:rsidRDefault="00B54707" w:rsidP="00171984">
            <w:pPr>
              <w:snapToGrid w:val="0"/>
              <w:spacing w:after="0" w:line="240" w:lineRule="auto"/>
            </w:pPr>
            <w:hyperlink r:id="rId177" w:history="1">
              <w:r w:rsidR="00171984">
                <w:rPr>
                  <w:rStyle w:val="Hyperlink"/>
                </w:rPr>
                <w:t>S1-240076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553834" w14:textId="7247A417" w:rsidR="00171984" w:rsidRPr="004159F5" w:rsidRDefault="00171984" w:rsidP="00171984">
            <w:pPr>
              <w:snapToGrid w:val="0"/>
              <w:spacing w:after="0" w:line="240" w:lineRule="auto"/>
            </w:pPr>
            <w:r w:rsidRPr="004159F5">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59F265" w14:textId="74186C3D" w:rsidR="00171984" w:rsidRPr="004159F5" w:rsidRDefault="00171984" w:rsidP="00171984">
            <w:pPr>
              <w:snapToGrid w:val="0"/>
              <w:spacing w:after="0" w:line="240" w:lineRule="auto"/>
            </w:pPr>
            <w:r w:rsidRPr="004159F5">
              <w:t>Use Case on User Experience during link change between TN and NTN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7B4B574"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A1F5CA"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20CB79B1"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A6C772" w14:textId="133C56DC"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3E3109" w14:textId="348DCC43" w:rsidR="00171984" w:rsidRPr="004159F5" w:rsidRDefault="00B54707" w:rsidP="00171984">
            <w:pPr>
              <w:snapToGrid w:val="0"/>
              <w:spacing w:after="0" w:line="240" w:lineRule="auto"/>
            </w:pPr>
            <w:hyperlink r:id="rId178" w:history="1">
              <w:r w:rsidR="00171984">
                <w:rPr>
                  <w:rStyle w:val="Hyperlink"/>
                </w:rPr>
                <w:t>S1-240077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EC1131" w14:textId="416EEC8F" w:rsidR="00171984" w:rsidRPr="004159F5" w:rsidRDefault="00171984" w:rsidP="00171984">
            <w:pPr>
              <w:snapToGrid w:val="0"/>
              <w:spacing w:after="0" w:line="240" w:lineRule="auto"/>
            </w:pPr>
            <w:r w:rsidRPr="004159F5">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5C665B" w14:textId="67FD43E3" w:rsidR="00171984" w:rsidRPr="004159F5" w:rsidRDefault="00171984" w:rsidP="00171984">
            <w:pPr>
              <w:snapToGrid w:val="0"/>
              <w:spacing w:after="0" w:line="240" w:lineRule="auto"/>
            </w:pPr>
            <w:r w:rsidRPr="004159F5">
              <w:t>Use Case on Concurrent Local Services and Remote Services via Vessel-Mounted Relays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CF9DEE"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EA8A60"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7926A44C" w14:textId="77777777" w:rsidTr="00A278F2">
        <w:trPr>
          <w:trHeight w:val="250"/>
        </w:trPr>
        <w:tc>
          <w:tcPr>
            <w:tcW w:w="14426" w:type="dxa"/>
            <w:gridSpan w:val="6"/>
            <w:tcBorders>
              <w:bottom w:val="single" w:sz="4" w:space="0" w:color="auto"/>
            </w:tcBorders>
            <w:shd w:val="clear" w:color="auto" w:fill="F2F2F2"/>
          </w:tcPr>
          <w:p w14:paraId="1DF272B1" w14:textId="11D875F8" w:rsidR="00171984" w:rsidRPr="006E6FF4" w:rsidRDefault="00171984" w:rsidP="00171984">
            <w:pPr>
              <w:pStyle w:val="Heading8"/>
              <w:jc w:val="left"/>
            </w:pPr>
            <w:r w:rsidRPr="00A278F2">
              <w:rPr>
                <w:color w:val="1F497D" w:themeColor="text2"/>
                <w:sz w:val="18"/>
                <w:szCs w:val="22"/>
              </w:rPr>
              <w:lastRenderedPageBreak/>
              <w:t>Network of Service Robots with Ambient Intelligence Phase 2</w:t>
            </w:r>
          </w:p>
        </w:tc>
      </w:tr>
      <w:tr w:rsidR="00171984" w:rsidRPr="00A75C05" w14:paraId="056497BD"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083599" w14:textId="08AF608D"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FCEE33" w14:textId="558F5B99" w:rsidR="00171984" w:rsidRPr="004159F5" w:rsidRDefault="00B54707" w:rsidP="00171984">
            <w:pPr>
              <w:snapToGrid w:val="0"/>
              <w:spacing w:after="0" w:line="240" w:lineRule="auto"/>
            </w:pPr>
            <w:hyperlink r:id="rId179" w:history="1">
              <w:r w:rsidR="00171984">
                <w:rPr>
                  <w:rStyle w:val="Hyperlink"/>
                </w:rPr>
                <w:t>S1-240089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4AD62C" w14:textId="4C13AFF9" w:rsidR="00171984" w:rsidRPr="004159F5" w:rsidRDefault="00171984" w:rsidP="00171984">
            <w:pPr>
              <w:snapToGrid w:val="0"/>
              <w:spacing w:after="0" w:line="240" w:lineRule="auto"/>
            </w:pPr>
            <w:r w:rsidRPr="004159F5">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071FF0" w14:textId="7A2252AC" w:rsidR="00171984" w:rsidRPr="004159F5" w:rsidRDefault="00171984" w:rsidP="00171984">
            <w:pPr>
              <w:snapToGrid w:val="0"/>
              <w:spacing w:after="0" w:line="240" w:lineRule="auto"/>
            </w:pPr>
            <w:r w:rsidRPr="004159F5">
              <w:t>Study on Network of Service Robots with Ambient Intelligence Phase 2</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A611EBE"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E52FB9"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9020AA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1DE4BB" w14:textId="4B17C123"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CC72E" w14:textId="774984E6" w:rsidR="00171984" w:rsidRPr="004159F5" w:rsidRDefault="00B54707" w:rsidP="00171984">
            <w:pPr>
              <w:snapToGrid w:val="0"/>
              <w:spacing w:after="0" w:line="240" w:lineRule="auto"/>
            </w:pPr>
            <w:hyperlink r:id="rId180" w:history="1">
              <w:r w:rsidR="00171984">
                <w:rPr>
                  <w:rStyle w:val="Hyperlink"/>
                </w:rPr>
                <w:t>S1-240090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D20342" w14:textId="414F1423" w:rsidR="00171984" w:rsidRPr="004159F5" w:rsidRDefault="00171984" w:rsidP="00171984">
            <w:pPr>
              <w:snapToGrid w:val="0"/>
              <w:spacing w:after="0" w:line="240" w:lineRule="auto"/>
            </w:pPr>
            <w:r w:rsidRPr="004159F5">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D3C2C1" w14:textId="11CA9051" w:rsidR="00171984" w:rsidRPr="004159F5" w:rsidRDefault="00171984" w:rsidP="00171984">
            <w:pPr>
              <w:snapToGrid w:val="0"/>
              <w:spacing w:after="0" w:line="240" w:lineRule="auto"/>
            </w:pPr>
            <w:r w:rsidRPr="004159F5">
              <w:t>Study on Network of Service Robots with Ambient Intelligence Phase 2 - DP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5E366C5"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A4265"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147AF46F" w14:textId="77777777" w:rsidTr="00A278F2">
        <w:trPr>
          <w:trHeight w:val="250"/>
        </w:trPr>
        <w:tc>
          <w:tcPr>
            <w:tcW w:w="14426" w:type="dxa"/>
            <w:gridSpan w:val="6"/>
            <w:tcBorders>
              <w:bottom w:val="single" w:sz="4" w:space="0" w:color="auto"/>
            </w:tcBorders>
            <w:shd w:val="clear" w:color="auto" w:fill="F2F2F2"/>
          </w:tcPr>
          <w:p w14:paraId="5A79FA0F" w14:textId="71913440" w:rsidR="00171984" w:rsidRPr="006E6FF4" w:rsidRDefault="00171984" w:rsidP="00171984">
            <w:pPr>
              <w:pStyle w:val="Heading8"/>
              <w:jc w:val="left"/>
            </w:pPr>
            <w:r w:rsidRPr="00A278F2">
              <w:rPr>
                <w:color w:val="1F497D" w:themeColor="text2"/>
                <w:sz w:val="18"/>
                <w:szCs w:val="22"/>
              </w:rPr>
              <w:t>Critical IoT Applications via dual 3GPP access</w:t>
            </w:r>
          </w:p>
        </w:tc>
      </w:tr>
      <w:tr w:rsidR="00171984" w:rsidRPr="00A75C05" w14:paraId="2DA612E1"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60CE4A" w14:textId="044F5E55"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D6CA3F" w14:textId="3ACA6E1C" w:rsidR="00171984" w:rsidRPr="004159F5" w:rsidRDefault="00B54707" w:rsidP="00171984">
            <w:pPr>
              <w:snapToGrid w:val="0"/>
              <w:spacing w:after="0" w:line="240" w:lineRule="auto"/>
            </w:pPr>
            <w:hyperlink r:id="rId181" w:history="1">
              <w:r w:rsidR="00171984">
                <w:rPr>
                  <w:rStyle w:val="Hyperlink"/>
                </w:rPr>
                <w:t>S1-240091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1992CD" w14:textId="7DE45E08" w:rsidR="00171984" w:rsidRPr="004159F5" w:rsidRDefault="00171984" w:rsidP="00171984">
            <w:pPr>
              <w:snapToGrid w:val="0"/>
              <w:spacing w:after="0" w:line="240" w:lineRule="auto"/>
            </w:pPr>
            <w:r w:rsidRPr="004159F5">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2199FD" w14:textId="230F2268" w:rsidR="00171984" w:rsidRPr="004159F5" w:rsidRDefault="00171984" w:rsidP="00171984">
            <w:pPr>
              <w:snapToGrid w:val="0"/>
              <w:spacing w:after="0" w:line="240" w:lineRule="auto"/>
            </w:pPr>
            <w:r w:rsidRPr="004159F5">
              <w:t>Study on Critical IoT Applications via dual 3GPP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11D5EBE"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88513"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B14908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2F0792" w14:textId="73E28A70"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4250F8" w14:textId="047576A7" w:rsidR="00171984" w:rsidRPr="004159F5" w:rsidRDefault="00B54707" w:rsidP="00171984">
            <w:pPr>
              <w:snapToGrid w:val="0"/>
              <w:spacing w:after="0" w:line="240" w:lineRule="auto"/>
            </w:pPr>
            <w:hyperlink r:id="rId182" w:history="1">
              <w:r w:rsidR="00171984">
                <w:rPr>
                  <w:rStyle w:val="Hyperlink"/>
                </w:rPr>
                <w:t>S1-240092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290746" w14:textId="3CF84567" w:rsidR="00171984" w:rsidRPr="004159F5" w:rsidRDefault="00171984" w:rsidP="00171984">
            <w:pPr>
              <w:snapToGrid w:val="0"/>
              <w:spacing w:after="0" w:line="240" w:lineRule="auto"/>
            </w:pPr>
            <w:r w:rsidRPr="004159F5">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08BF5B" w14:textId="16A7C55A" w:rsidR="00171984" w:rsidRPr="004159F5" w:rsidRDefault="00171984" w:rsidP="00171984">
            <w:pPr>
              <w:snapToGrid w:val="0"/>
              <w:spacing w:after="0" w:line="240" w:lineRule="auto"/>
            </w:pPr>
            <w:r w:rsidRPr="004159F5">
              <w:t>Discussion on supporting DualSteer device based Critical IoT applications via dual 3GPP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A1BF0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2964FF"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47B4005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F9A206" w14:textId="54E5E74B"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C99A3F" w14:textId="2632886A" w:rsidR="00171984" w:rsidRPr="004159F5" w:rsidRDefault="00B54707" w:rsidP="00171984">
            <w:pPr>
              <w:snapToGrid w:val="0"/>
              <w:spacing w:after="0" w:line="240" w:lineRule="auto"/>
            </w:pPr>
            <w:hyperlink r:id="rId183" w:history="1">
              <w:r w:rsidR="00171984">
                <w:rPr>
                  <w:rStyle w:val="Hyperlink"/>
                </w:rPr>
                <w:t>S1-240093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2F231A" w14:textId="1B8B5ADC" w:rsidR="00171984" w:rsidRPr="004159F5" w:rsidRDefault="00171984" w:rsidP="00171984">
            <w:pPr>
              <w:snapToGrid w:val="0"/>
              <w:spacing w:after="0" w:line="240" w:lineRule="auto"/>
            </w:pPr>
            <w:r w:rsidRPr="004159F5">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626979" w14:textId="3D4AD1CE" w:rsidR="00171984" w:rsidRPr="004159F5" w:rsidRDefault="00171984" w:rsidP="00171984">
            <w:pPr>
              <w:snapToGrid w:val="0"/>
              <w:spacing w:after="0" w:line="240" w:lineRule="auto"/>
            </w:pPr>
            <w:r w:rsidRPr="004159F5">
              <w:t>Analysis of use case of AGV control via dual 3GPP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F75164E"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E595E4"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35D162A3" w14:textId="77777777" w:rsidTr="00A278F2">
        <w:trPr>
          <w:trHeight w:val="250"/>
        </w:trPr>
        <w:tc>
          <w:tcPr>
            <w:tcW w:w="14426" w:type="dxa"/>
            <w:gridSpan w:val="6"/>
            <w:tcBorders>
              <w:bottom w:val="single" w:sz="4" w:space="0" w:color="auto"/>
            </w:tcBorders>
            <w:shd w:val="clear" w:color="auto" w:fill="F2F2F2"/>
          </w:tcPr>
          <w:p w14:paraId="4BFFF7C7" w14:textId="5A2E22CC" w:rsidR="00171984" w:rsidRPr="006E6FF4" w:rsidRDefault="00171984" w:rsidP="00171984">
            <w:pPr>
              <w:pStyle w:val="Heading8"/>
              <w:jc w:val="left"/>
            </w:pPr>
            <w:r>
              <w:rPr>
                <w:color w:val="1F497D" w:themeColor="text2"/>
                <w:sz w:val="18"/>
                <w:szCs w:val="22"/>
              </w:rPr>
              <w:t>U</w:t>
            </w:r>
            <w:r w:rsidRPr="00A278F2">
              <w:rPr>
                <w:color w:val="1F497D" w:themeColor="text2"/>
                <w:sz w:val="18"/>
                <w:szCs w:val="22"/>
              </w:rPr>
              <w:t>ser interactivity in the IMS</w:t>
            </w:r>
          </w:p>
        </w:tc>
      </w:tr>
      <w:tr w:rsidR="00171984" w:rsidRPr="00A75C05" w14:paraId="0758A5B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7E6332" w14:textId="38105236"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B06197" w14:textId="5F278288" w:rsidR="00171984" w:rsidRPr="004159F5" w:rsidRDefault="00B54707" w:rsidP="00171984">
            <w:pPr>
              <w:snapToGrid w:val="0"/>
              <w:spacing w:after="0" w:line="240" w:lineRule="auto"/>
            </w:pPr>
            <w:hyperlink r:id="rId184" w:history="1">
              <w:r w:rsidR="00171984">
                <w:rPr>
                  <w:rStyle w:val="Hyperlink"/>
                </w:rPr>
                <w:t>S1-240102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9C8AF7" w14:textId="4C29669D" w:rsidR="00171984" w:rsidRPr="004159F5" w:rsidRDefault="00171984" w:rsidP="00171984">
            <w:pPr>
              <w:snapToGrid w:val="0"/>
              <w:spacing w:after="0" w:line="240" w:lineRule="auto"/>
            </w:pPr>
            <w:r w:rsidRPr="004159F5">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8BE68B" w14:textId="7A5FA9F1" w:rsidR="00171984" w:rsidRPr="004159F5" w:rsidRDefault="00171984" w:rsidP="00171984">
            <w:pPr>
              <w:snapToGrid w:val="0"/>
              <w:spacing w:after="0" w:line="240" w:lineRule="auto"/>
            </w:pPr>
            <w:r w:rsidRPr="004159F5">
              <w:t>Motivations for new SID on User interactivity in IMS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91840E8"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7ED906"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C50967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DAB5CC" w14:textId="652EBD54"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7D3C28" w14:textId="790CE182" w:rsidR="00171984" w:rsidRPr="004159F5" w:rsidRDefault="00B54707" w:rsidP="00171984">
            <w:pPr>
              <w:snapToGrid w:val="0"/>
              <w:spacing w:after="0" w:line="240" w:lineRule="auto"/>
            </w:pPr>
            <w:hyperlink r:id="rId185" w:history="1">
              <w:r w:rsidR="00171984">
                <w:rPr>
                  <w:rStyle w:val="Hyperlink"/>
                </w:rPr>
                <w:t>S1-240103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79BDD8" w14:textId="6B5273D1" w:rsidR="00171984" w:rsidRPr="004159F5" w:rsidRDefault="00171984" w:rsidP="00171984">
            <w:pPr>
              <w:snapToGrid w:val="0"/>
              <w:spacing w:after="0" w:line="240" w:lineRule="auto"/>
            </w:pPr>
            <w:r w:rsidRPr="004159F5">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74F637" w14:textId="43078826" w:rsidR="00171984" w:rsidRPr="004159F5" w:rsidRDefault="00171984" w:rsidP="00171984">
            <w:pPr>
              <w:snapToGrid w:val="0"/>
              <w:spacing w:after="0" w:line="240" w:lineRule="auto"/>
            </w:pPr>
            <w:r w:rsidRPr="004159F5">
              <w:t>New SID on user interactivity in the IMS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116617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A4EE24"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1DA73BC1" w14:textId="77777777" w:rsidTr="00A278F2">
        <w:trPr>
          <w:trHeight w:val="250"/>
        </w:trPr>
        <w:tc>
          <w:tcPr>
            <w:tcW w:w="14426" w:type="dxa"/>
            <w:gridSpan w:val="6"/>
            <w:tcBorders>
              <w:bottom w:val="single" w:sz="4" w:space="0" w:color="auto"/>
            </w:tcBorders>
            <w:shd w:val="clear" w:color="auto" w:fill="F2F2F2"/>
          </w:tcPr>
          <w:p w14:paraId="5A2A23AB" w14:textId="6686BEB3" w:rsidR="00171984" w:rsidRPr="006E6FF4" w:rsidRDefault="00171984" w:rsidP="00171984">
            <w:pPr>
              <w:pStyle w:val="Heading8"/>
              <w:jc w:val="left"/>
            </w:pPr>
            <w:r w:rsidRPr="00103CC1">
              <w:rPr>
                <w:color w:val="1F497D" w:themeColor="text2"/>
                <w:sz w:val="18"/>
                <w:szCs w:val="22"/>
              </w:rPr>
              <w:t>Enhancements for IMS-based GEO Global Call Services</w:t>
            </w:r>
          </w:p>
        </w:tc>
      </w:tr>
      <w:tr w:rsidR="00171984" w:rsidRPr="00A75C05" w14:paraId="4E3CDDAB"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D1624C" w14:textId="226D21F5"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B4EA68" w14:textId="32F53280" w:rsidR="00171984" w:rsidRPr="004159F5" w:rsidRDefault="00B54707" w:rsidP="00171984">
            <w:pPr>
              <w:snapToGrid w:val="0"/>
              <w:spacing w:after="0" w:line="240" w:lineRule="auto"/>
            </w:pPr>
            <w:hyperlink r:id="rId186" w:history="1">
              <w:r w:rsidR="00171984">
                <w:rPr>
                  <w:rStyle w:val="Hyperlink"/>
                </w:rPr>
                <w:t>S1-240106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9167BC" w14:textId="7CB04787" w:rsidR="00171984" w:rsidRPr="00557EB4" w:rsidRDefault="00171984" w:rsidP="00171984">
            <w:pPr>
              <w:snapToGrid w:val="0"/>
              <w:spacing w:after="0" w:line="240" w:lineRule="auto"/>
              <w:rPr>
                <w:lang w:val="es-ES"/>
              </w:rPr>
            </w:pPr>
            <w:r w:rsidRPr="00557EB4">
              <w:rPr>
                <w:lang w:val="es-ES"/>
              </w:rPr>
              <w:t xml:space="preserve">vivo, </w:t>
            </w:r>
            <w:proofErr w:type="spellStart"/>
            <w:r w:rsidRPr="00557EB4">
              <w:rPr>
                <w:lang w:val="es-ES"/>
              </w:rPr>
              <w:t>Novamint</w:t>
            </w:r>
            <w:proofErr w:type="spellEnd"/>
            <w:r w:rsidRPr="00557EB4">
              <w:rPr>
                <w:lang w:val="es-ES"/>
              </w:rPr>
              <w:t xml:space="preserve">, Fraunhofer IIS, Hughes, EchoStar, China </w:t>
            </w:r>
            <w:proofErr w:type="spellStart"/>
            <w:r w:rsidRPr="00557EB4">
              <w:rPr>
                <w:lang w:val="es-ES"/>
              </w:rPr>
              <w:t>Unicom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454381" w14:textId="59125B68" w:rsidR="00171984" w:rsidRPr="004159F5" w:rsidRDefault="00171984" w:rsidP="00171984">
            <w:pPr>
              <w:snapToGrid w:val="0"/>
              <w:spacing w:after="0" w:line="240" w:lineRule="auto"/>
            </w:pPr>
            <w:r w:rsidRPr="004159F5">
              <w:t xml:space="preserve">New </w:t>
            </w:r>
            <w:proofErr w:type="spellStart"/>
            <w:r w:rsidRPr="004159F5">
              <w:t>miniWid</w:t>
            </w:r>
            <w:proofErr w:type="spellEnd"/>
            <w:r w:rsidRPr="004159F5">
              <w:t xml:space="preserve"> on Enhancements for IMS-based GEO Global Call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F3B8C25"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7C5104"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7EBF66AA" w14:textId="77777777" w:rsidTr="00A278F2">
        <w:trPr>
          <w:trHeight w:val="250"/>
        </w:trPr>
        <w:tc>
          <w:tcPr>
            <w:tcW w:w="14426" w:type="dxa"/>
            <w:gridSpan w:val="6"/>
            <w:tcBorders>
              <w:bottom w:val="single" w:sz="4" w:space="0" w:color="auto"/>
            </w:tcBorders>
            <w:shd w:val="clear" w:color="auto" w:fill="F2F2F2"/>
          </w:tcPr>
          <w:p w14:paraId="46607D9A" w14:textId="5012C9EF" w:rsidR="00171984" w:rsidRPr="006E6FF4" w:rsidRDefault="00171984" w:rsidP="00171984">
            <w:pPr>
              <w:pStyle w:val="Heading8"/>
              <w:jc w:val="left"/>
            </w:pPr>
            <w:r w:rsidRPr="003628BA">
              <w:rPr>
                <w:color w:val="1F497D" w:themeColor="text2"/>
                <w:sz w:val="18"/>
                <w:szCs w:val="22"/>
              </w:rPr>
              <w:t>Artificial Intelligence enhanced IMS Multimedia Telephony Service</w:t>
            </w:r>
          </w:p>
        </w:tc>
      </w:tr>
      <w:tr w:rsidR="00171984" w:rsidRPr="00A75C05" w14:paraId="026DBA4C"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93880A" w14:textId="2A822A89"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D6AFA3" w14:textId="0801B94B" w:rsidR="00171984" w:rsidRPr="004159F5" w:rsidRDefault="00B54707" w:rsidP="00171984">
            <w:pPr>
              <w:snapToGrid w:val="0"/>
              <w:spacing w:after="0" w:line="240" w:lineRule="auto"/>
            </w:pPr>
            <w:hyperlink r:id="rId187" w:history="1">
              <w:r w:rsidR="00171984">
                <w:rPr>
                  <w:rStyle w:val="Hyperlink"/>
                </w:rPr>
                <w:t>S1-240114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1CEF69" w14:textId="6AB47A13" w:rsidR="00171984" w:rsidRPr="004159F5" w:rsidRDefault="00171984" w:rsidP="00171984">
            <w:pPr>
              <w:snapToGrid w:val="0"/>
              <w:spacing w:after="0" w:line="240" w:lineRule="auto"/>
            </w:pPr>
            <w:r w:rsidRPr="004159F5">
              <w:t>China Mobile Com.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1957E6" w14:textId="103A980A" w:rsidR="00171984" w:rsidRPr="004159F5" w:rsidRDefault="00171984" w:rsidP="00171984">
            <w:pPr>
              <w:snapToGrid w:val="0"/>
              <w:spacing w:after="0" w:line="240" w:lineRule="auto"/>
            </w:pPr>
            <w:r w:rsidRPr="004159F5">
              <w:t>Study on Artificial Intelligence enhanced IMS Multimedia Telephony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14DFAB6"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97B7AA"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04213AF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90A3CD" w14:textId="5EA68C14"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E8DBC9" w14:textId="130B7C12" w:rsidR="00171984" w:rsidRPr="004159F5" w:rsidRDefault="00B54707" w:rsidP="00171984">
            <w:pPr>
              <w:snapToGrid w:val="0"/>
              <w:spacing w:after="0" w:line="240" w:lineRule="auto"/>
            </w:pPr>
            <w:hyperlink r:id="rId188" w:history="1">
              <w:r w:rsidR="00171984">
                <w:rPr>
                  <w:rStyle w:val="Hyperlink"/>
                </w:rPr>
                <w:t>S1-240115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447AD2" w14:textId="28BC19F3" w:rsidR="00171984" w:rsidRPr="004159F5" w:rsidRDefault="00171984" w:rsidP="00171984">
            <w:pPr>
              <w:snapToGrid w:val="0"/>
              <w:spacing w:after="0" w:line="240" w:lineRule="auto"/>
            </w:pPr>
            <w:r w:rsidRPr="004159F5">
              <w:t>China Mobile Com.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28AB18" w14:textId="32E76650" w:rsidR="00171984" w:rsidRPr="004159F5" w:rsidRDefault="00171984" w:rsidP="00171984">
            <w:pPr>
              <w:snapToGrid w:val="0"/>
              <w:spacing w:after="0" w:line="240" w:lineRule="auto"/>
            </w:pPr>
            <w:r w:rsidRPr="004159F5">
              <w:t>Discussion on Motivation on Artificial Intelligence enhanced IMS Multimedia Telephony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238ABA2"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1D3FB1"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1C68C6AA" w14:textId="77777777" w:rsidTr="00A278F2">
        <w:trPr>
          <w:trHeight w:val="250"/>
        </w:trPr>
        <w:tc>
          <w:tcPr>
            <w:tcW w:w="14426" w:type="dxa"/>
            <w:gridSpan w:val="6"/>
            <w:tcBorders>
              <w:bottom w:val="single" w:sz="4" w:space="0" w:color="auto"/>
            </w:tcBorders>
            <w:shd w:val="clear" w:color="auto" w:fill="F2F2F2"/>
          </w:tcPr>
          <w:p w14:paraId="0FD29347" w14:textId="0D74FE5F" w:rsidR="00171984" w:rsidRPr="006E6FF4" w:rsidRDefault="00171984" w:rsidP="00171984">
            <w:pPr>
              <w:pStyle w:val="Heading8"/>
              <w:jc w:val="left"/>
            </w:pPr>
            <w:r w:rsidRPr="003628BA">
              <w:rPr>
                <w:color w:val="1F497D" w:themeColor="text2"/>
                <w:sz w:val="18"/>
                <w:szCs w:val="22"/>
              </w:rPr>
              <w:t>3GPP Subnetworks</w:t>
            </w:r>
          </w:p>
        </w:tc>
      </w:tr>
      <w:tr w:rsidR="00171984" w:rsidRPr="00A75C05" w14:paraId="58027AF1"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E03BDA" w14:textId="3658D1F4"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64C20E" w14:textId="631B37A0" w:rsidR="00171984" w:rsidRPr="004159F5" w:rsidRDefault="00B54707" w:rsidP="00171984">
            <w:pPr>
              <w:snapToGrid w:val="0"/>
              <w:spacing w:after="0" w:line="240" w:lineRule="auto"/>
            </w:pPr>
            <w:hyperlink r:id="rId189" w:history="1">
              <w:r w:rsidR="00171984">
                <w:rPr>
                  <w:rStyle w:val="Hyperlink"/>
                </w:rPr>
                <w:t>S1-240120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758535" w14:textId="533C3A18" w:rsidR="00171984" w:rsidRPr="00175020" w:rsidRDefault="00171984" w:rsidP="00171984">
            <w:pPr>
              <w:snapToGrid w:val="0"/>
              <w:spacing w:after="0" w:line="240" w:lineRule="auto"/>
              <w:rPr>
                <w:lang w:val="de-DE"/>
              </w:rPr>
            </w:pPr>
            <w:r w:rsidRPr="00175020">
              <w:rPr>
                <w:lang w:val="de-DE"/>
              </w:rPr>
              <w:t>Robert Bosch GmbH, Siemens, Fraunhofer IIS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83E7F1" w14:textId="724CEB1E" w:rsidR="00171984" w:rsidRPr="004159F5" w:rsidRDefault="00171984" w:rsidP="00171984">
            <w:pPr>
              <w:snapToGrid w:val="0"/>
              <w:spacing w:after="0" w:line="240" w:lineRule="auto"/>
            </w:pPr>
            <w:r w:rsidRPr="004159F5">
              <w:t>Motivation for 3GPP Subnetworks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65F068"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C46FD1" w14:textId="646E944D" w:rsidR="00171984" w:rsidRPr="00A75C05" w:rsidRDefault="00171984" w:rsidP="00171984">
            <w:pPr>
              <w:spacing w:after="0" w:line="240" w:lineRule="auto"/>
              <w:rPr>
                <w:rFonts w:eastAsia="Arial Unicode MS" w:cs="Arial"/>
                <w:szCs w:val="18"/>
                <w:lang w:eastAsia="ar-SA"/>
              </w:rPr>
            </w:pPr>
          </w:p>
        </w:tc>
      </w:tr>
      <w:tr w:rsidR="00171984" w:rsidRPr="00A75C05" w14:paraId="36654B25"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335D78" w14:textId="27A2F1DA"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95B057" w14:textId="21043D69" w:rsidR="00171984" w:rsidRPr="004159F5" w:rsidRDefault="00B54707" w:rsidP="00171984">
            <w:pPr>
              <w:snapToGrid w:val="0"/>
              <w:spacing w:after="0" w:line="240" w:lineRule="auto"/>
            </w:pPr>
            <w:hyperlink r:id="rId190" w:history="1">
              <w:r w:rsidR="00171984">
                <w:rPr>
                  <w:rStyle w:val="Hyperlink"/>
                </w:rPr>
                <w:t>S1-240121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9ADB3E" w14:textId="488D9B1C" w:rsidR="00171984" w:rsidRPr="00175020" w:rsidRDefault="00171984" w:rsidP="00171984">
            <w:pPr>
              <w:snapToGrid w:val="0"/>
              <w:spacing w:after="0" w:line="240" w:lineRule="auto"/>
              <w:rPr>
                <w:lang w:val="de-DE"/>
              </w:rPr>
            </w:pPr>
            <w:r w:rsidRPr="00175020">
              <w:rPr>
                <w:lang w:val="de-DE"/>
              </w:rPr>
              <w:t>Robert Bosch GmbH, Siemens, Fraunhofer IIS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D980A3" w14:textId="0BE4D8DC" w:rsidR="00171984" w:rsidRPr="004159F5" w:rsidRDefault="00171984" w:rsidP="00171984">
            <w:pPr>
              <w:snapToGrid w:val="0"/>
              <w:spacing w:after="0" w:line="240" w:lineRule="auto"/>
            </w:pPr>
            <w:r w:rsidRPr="004159F5">
              <w:t>SID on 3GPP Subnetworks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28C004"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5B01EA"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05D435CF" w14:textId="77777777" w:rsidTr="00A278F2">
        <w:trPr>
          <w:trHeight w:val="250"/>
        </w:trPr>
        <w:tc>
          <w:tcPr>
            <w:tcW w:w="14426" w:type="dxa"/>
            <w:gridSpan w:val="6"/>
            <w:tcBorders>
              <w:bottom w:val="single" w:sz="4" w:space="0" w:color="auto"/>
            </w:tcBorders>
            <w:shd w:val="clear" w:color="auto" w:fill="F2F2F2"/>
          </w:tcPr>
          <w:p w14:paraId="7A9A2040" w14:textId="42F0A1B6" w:rsidR="00171984" w:rsidRPr="006E6FF4" w:rsidRDefault="00171984" w:rsidP="00171984">
            <w:pPr>
              <w:pStyle w:val="Heading8"/>
              <w:jc w:val="left"/>
            </w:pPr>
            <w:r w:rsidRPr="003628BA">
              <w:rPr>
                <w:color w:val="1F497D" w:themeColor="text2"/>
                <w:sz w:val="18"/>
                <w:szCs w:val="22"/>
              </w:rPr>
              <w:t>Distributed Customization Network Services</w:t>
            </w:r>
          </w:p>
        </w:tc>
      </w:tr>
      <w:tr w:rsidR="00171984" w:rsidRPr="00A75C05" w14:paraId="13E32BDE"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009BD0" w14:textId="5A5CE1F0"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665E72" w14:textId="5C46F175" w:rsidR="00171984" w:rsidRPr="004159F5" w:rsidRDefault="00B54707" w:rsidP="00171984">
            <w:pPr>
              <w:snapToGrid w:val="0"/>
              <w:spacing w:after="0" w:line="240" w:lineRule="auto"/>
            </w:pPr>
            <w:hyperlink r:id="rId191" w:history="1">
              <w:r w:rsidR="00171984">
                <w:rPr>
                  <w:rStyle w:val="Hyperlink"/>
                </w:rPr>
                <w:t>S1-240122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41F3C2" w14:textId="7B846CB1" w:rsidR="00171984" w:rsidRPr="004159F5" w:rsidRDefault="00171984" w:rsidP="00171984">
            <w:pPr>
              <w:snapToGrid w:val="0"/>
              <w:spacing w:after="0" w:line="240" w:lineRule="auto"/>
            </w:pPr>
            <w:r w:rsidRPr="004159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314A18" w14:textId="6560263E" w:rsidR="00171984" w:rsidRPr="004159F5" w:rsidRDefault="00171984" w:rsidP="00171984">
            <w:pPr>
              <w:snapToGrid w:val="0"/>
              <w:spacing w:after="0" w:line="240" w:lineRule="auto"/>
            </w:pPr>
            <w:r w:rsidRPr="004159F5">
              <w:t>New SID on Distributed Customization Network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9F454DB"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68431B"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699D1FD"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169AF3" w14:textId="385490E0"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4311B4" w14:textId="6648E875" w:rsidR="00171984" w:rsidRPr="004159F5" w:rsidRDefault="00B54707" w:rsidP="00171984">
            <w:pPr>
              <w:snapToGrid w:val="0"/>
              <w:spacing w:after="0" w:line="240" w:lineRule="auto"/>
            </w:pPr>
            <w:hyperlink r:id="rId192" w:history="1">
              <w:r w:rsidR="00171984">
                <w:rPr>
                  <w:rStyle w:val="Hyperlink"/>
                </w:rPr>
                <w:t>S1-240124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0AED6D" w14:textId="224AB53E" w:rsidR="00171984" w:rsidRPr="004159F5" w:rsidRDefault="00171984" w:rsidP="00171984">
            <w:pPr>
              <w:snapToGrid w:val="0"/>
              <w:spacing w:after="0" w:line="240" w:lineRule="auto"/>
            </w:pPr>
            <w:r w:rsidRPr="004159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432990" w14:textId="34A80CD0" w:rsidR="00171984" w:rsidRPr="004159F5" w:rsidRDefault="00171984" w:rsidP="00171984">
            <w:pPr>
              <w:snapToGrid w:val="0"/>
              <w:spacing w:after="0" w:line="240" w:lineRule="auto"/>
            </w:pPr>
            <w:r w:rsidRPr="004159F5">
              <w:t>Example use case on distributed customization network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9E77A5"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0B202"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6826450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0F55C7" w14:textId="5FE26171"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5A70A9" w14:textId="6390A5B8" w:rsidR="00171984" w:rsidRPr="004159F5" w:rsidRDefault="00B54707" w:rsidP="00171984">
            <w:pPr>
              <w:snapToGrid w:val="0"/>
              <w:spacing w:after="0" w:line="240" w:lineRule="auto"/>
            </w:pPr>
            <w:hyperlink r:id="rId193" w:history="1">
              <w:r w:rsidR="00171984">
                <w:rPr>
                  <w:rStyle w:val="Hyperlink"/>
                </w:rPr>
                <w:t>S1-240127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A0D42B" w14:textId="58B60A40" w:rsidR="00171984" w:rsidRPr="004159F5" w:rsidRDefault="00171984" w:rsidP="00171984">
            <w:pPr>
              <w:snapToGrid w:val="0"/>
              <w:spacing w:after="0" w:line="240" w:lineRule="auto"/>
            </w:pPr>
            <w:r w:rsidRPr="004159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F8481E" w14:textId="5F1B844C" w:rsidR="00171984" w:rsidRPr="004159F5" w:rsidRDefault="00171984" w:rsidP="00171984">
            <w:pPr>
              <w:snapToGrid w:val="0"/>
              <w:spacing w:after="0" w:line="240" w:lineRule="auto"/>
            </w:pPr>
            <w:r w:rsidRPr="004159F5">
              <w:t>Discussion on Distributed Customization Network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BF38037"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A853E"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1E7C7216" w14:textId="77777777" w:rsidTr="00BA5151">
        <w:trPr>
          <w:trHeight w:val="250"/>
        </w:trPr>
        <w:tc>
          <w:tcPr>
            <w:tcW w:w="14426" w:type="dxa"/>
            <w:gridSpan w:val="6"/>
            <w:tcBorders>
              <w:bottom w:val="single" w:sz="4" w:space="0" w:color="auto"/>
            </w:tcBorders>
            <w:shd w:val="clear" w:color="auto" w:fill="F2F2F2"/>
          </w:tcPr>
          <w:p w14:paraId="0E3B92D3" w14:textId="07164DD9" w:rsidR="00171984" w:rsidRPr="006E6FF4" w:rsidRDefault="00171984" w:rsidP="00171984">
            <w:pPr>
              <w:pStyle w:val="Heading8"/>
              <w:jc w:val="left"/>
            </w:pPr>
            <w:r>
              <w:rPr>
                <w:color w:val="1F497D" w:themeColor="text2"/>
                <w:sz w:val="18"/>
                <w:szCs w:val="22"/>
              </w:rPr>
              <w:t>S</w:t>
            </w:r>
            <w:r w:rsidRPr="003628BA">
              <w:rPr>
                <w:color w:val="1F497D" w:themeColor="text2"/>
                <w:sz w:val="18"/>
                <w:szCs w:val="22"/>
              </w:rPr>
              <w:t>upporting 2Tx/2Rx Multi-SIM (MUSIM) UE</w:t>
            </w:r>
          </w:p>
        </w:tc>
      </w:tr>
      <w:tr w:rsidR="00171984" w:rsidRPr="00A75C05" w14:paraId="3853B194" w14:textId="77777777" w:rsidTr="00BA5151">
        <w:trPr>
          <w:trHeight w:val="196"/>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3335E0" w14:textId="5EBEF094" w:rsidR="00171984" w:rsidRPr="00BA5151" w:rsidRDefault="0046626A" w:rsidP="00171984">
            <w:pPr>
              <w:snapToGrid w:val="0"/>
              <w:spacing w:after="0" w:line="240" w:lineRule="auto"/>
              <w:rPr>
                <w:rFonts w:eastAsia="Times New Roman" w:cs="Arial"/>
                <w:szCs w:val="18"/>
                <w:lang w:eastAsia="ar-SA"/>
              </w:rPr>
            </w:pPr>
            <w:r w:rsidRPr="00BA5151">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A6906B" w14:textId="3952F92A" w:rsidR="00171984" w:rsidRPr="00BA5151" w:rsidRDefault="00B54707" w:rsidP="00171984">
            <w:pPr>
              <w:snapToGrid w:val="0"/>
              <w:spacing w:after="0" w:line="240" w:lineRule="auto"/>
            </w:pPr>
            <w:hyperlink r:id="rId194" w:history="1">
              <w:r w:rsidR="00171984" w:rsidRPr="00BA5151">
                <w:rPr>
                  <w:rStyle w:val="Hyperlink"/>
                  <w:color w:val="auto"/>
                </w:rPr>
                <w:t>S1-240134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FF1BA2" w14:textId="5AB43003" w:rsidR="00171984" w:rsidRPr="00BA5151" w:rsidRDefault="00171984" w:rsidP="00171984">
            <w:pPr>
              <w:snapToGrid w:val="0"/>
              <w:spacing w:after="0" w:line="240" w:lineRule="auto"/>
            </w:pPr>
            <w:proofErr w:type="spellStart"/>
            <w:r w:rsidRPr="00BA5151">
              <w:t>CableLabs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FD3E99E" w14:textId="3DAF36FE" w:rsidR="00171984" w:rsidRPr="00BA5151" w:rsidRDefault="00171984" w:rsidP="00171984">
            <w:pPr>
              <w:snapToGrid w:val="0"/>
              <w:spacing w:after="0" w:line="240" w:lineRule="auto"/>
            </w:pPr>
            <w:r w:rsidRPr="00BA5151">
              <w:t>Study on supporting 2Tx/2Rx Multi-SIM (MUSIM) UE</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FB65572" w14:textId="7DE70E8E" w:rsidR="00171984" w:rsidRPr="00BA5151" w:rsidRDefault="00BA5151" w:rsidP="00171984">
            <w:pPr>
              <w:snapToGrid w:val="0"/>
              <w:spacing w:after="0" w:line="240" w:lineRule="auto"/>
              <w:rPr>
                <w:rFonts w:eastAsia="Times New Roman" w:cs="Arial"/>
                <w:szCs w:val="18"/>
                <w:lang w:eastAsia="ar-SA"/>
              </w:rPr>
            </w:pPr>
            <w:r w:rsidRPr="00BA5151">
              <w:rPr>
                <w:rFonts w:eastAsia="Times New Roman" w:cs="Arial"/>
                <w:szCs w:val="18"/>
                <w:lang w:eastAsia="ar-SA"/>
              </w:rPr>
              <w:t>Revised to S1-240136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0F8EAC8" w14:textId="77777777" w:rsidR="00171984" w:rsidRPr="00BA5151" w:rsidRDefault="00171984" w:rsidP="00171984">
            <w:pPr>
              <w:spacing w:after="0" w:line="240" w:lineRule="auto"/>
              <w:rPr>
                <w:rFonts w:eastAsia="Arial Unicode MS" w:cs="Arial"/>
                <w:szCs w:val="18"/>
                <w:lang w:eastAsia="ar-SA"/>
              </w:rPr>
            </w:pPr>
          </w:p>
        </w:tc>
      </w:tr>
      <w:tr w:rsidR="00BA5151" w:rsidRPr="00A75C05" w14:paraId="18EB995F" w14:textId="77777777" w:rsidTr="00BA5151">
        <w:trPr>
          <w:trHeight w:val="19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964F5E" w14:textId="35CA2397" w:rsidR="00BA5151" w:rsidRPr="00BA5151" w:rsidRDefault="00BA5151" w:rsidP="00171984">
            <w:pPr>
              <w:snapToGrid w:val="0"/>
              <w:spacing w:after="0" w:line="240" w:lineRule="auto"/>
              <w:rPr>
                <w:rFonts w:eastAsia="Times New Roman" w:cs="Arial"/>
                <w:szCs w:val="18"/>
                <w:lang w:eastAsia="ar-SA"/>
              </w:rPr>
            </w:pPr>
            <w:r w:rsidRPr="00BA5151">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6FA949" w14:textId="5A3FFD5A" w:rsidR="00BA5151" w:rsidRPr="00BA5151" w:rsidRDefault="00B54707" w:rsidP="00171984">
            <w:pPr>
              <w:snapToGrid w:val="0"/>
              <w:spacing w:after="0" w:line="240" w:lineRule="auto"/>
            </w:pPr>
            <w:hyperlink r:id="rId195" w:history="1">
              <w:r w:rsidR="00BA5151" w:rsidRPr="00BA5151">
                <w:rPr>
                  <w:rStyle w:val="Hyperlink"/>
                  <w:rFonts w:cs="Arial"/>
                  <w:color w:val="auto"/>
                </w:rPr>
                <w:t>S1-240136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BE0AB8" w14:textId="1D095CB4" w:rsidR="00BA5151" w:rsidRPr="00BA5151" w:rsidRDefault="00BA5151" w:rsidP="00171984">
            <w:pPr>
              <w:snapToGrid w:val="0"/>
              <w:spacing w:after="0" w:line="240" w:lineRule="auto"/>
            </w:pPr>
            <w:proofErr w:type="spellStart"/>
            <w:r w:rsidRPr="00BA5151">
              <w:t>CableLabs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AE0D56" w14:textId="0B36248F" w:rsidR="00BA5151" w:rsidRPr="00BA5151" w:rsidRDefault="00BA5151" w:rsidP="00171984">
            <w:pPr>
              <w:snapToGrid w:val="0"/>
              <w:spacing w:after="0" w:line="240" w:lineRule="auto"/>
            </w:pPr>
            <w:r w:rsidRPr="00BA5151">
              <w:t>Study on supporting 2Tx/2Rx Multi-SIM (MUSIM) UE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9426393" w14:textId="77777777" w:rsidR="00BA5151" w:rsidRPr="00BA5151" w:rsidRDefault="00BA5151"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F2D53E" w14:textId="21678FEE" w:rsidR="00BA5151" w:rsidRPr="00BA5151" w:rsidRDefault="00BA5151" w:rsidP="00171984">
            <w:pPr>
              <w:spacing w:after="0" w:line="240" w:lineRule="auto"/>
              <w:rPr>
                <w:rFonts w:eastAsia="Arial Unicode MS" w:cs="Arial"/>
                <w:szCs w:val="18"/>
                <w:lang w:eastAsia="ar-SA"/>
              </w:rPr>
            </w:pPr>
            <w:r w:rsidRPr="00BA5151">
              <w:rPr>
                <w:rFonts w:eastAsia="Arial Unicode MS" w:cs="Arial"/>
                <w:szCs w:val="18"/>
                <w:lang w:eastAsia="ar-SA"/>
              </w:rPr>
              <w:t>Revision of S1-240134.</w:t>
            </w:r>
          </w:p>
        </w:tc>
      </w:tr>
      <w:tr w:rsidR="00171984" w:rsidRPr="00A75C05" w14:paraId="51FEBDE6"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D05A12" w14:textId="75B5B5F8"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1C668A" w14:textId="2D1E2928" w:rsidR="00171984" w:rsidRPr="004159F5" w:rsidRDefault="00B54707" w:rsidP="00171984">
            <w:pPr>
              <w:snapToGrid w:val="0"/>
              <w:spacing w:after="0" w:line="240" w:lineRule="auto"/>
            </w:pPr>
            <w:hyperlink r:id="rId196" w:history="1">
              <w:r w:rsidR="00171984">
                <w:rPr>
                  <w:rStyle w:val="Hyperlink"/>
                </w:rPr>
                <w:t>S1-240135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969BAC" w14:textId="4DA2B91B" w:rsidR="00171984" w:rsidRPr="004159F5" w:rsidRDefault="00171984" w:rsidP="00171984">
            <w:pPr>
              <w:snapToGrid w:val="0"/>
              <w:spacing w:after="0" w:line="240" w:lineRule="auto"/>
            </w:pPr>
            <w:proofErr w:type="spellStart"/>
            <w:r w:rsidRPr="004159F5">
              <w:t>CableLabs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DEB94C" w14:textId="05DD90E2" w:rsidR="00171984" w:rsidRPr="004159F5" w:rsidRDefault="00171984" w:rsidP="00171984">
            <w:pPr>
              <w:snapToGrid w:val="0"/>
              <w:spacing w:after="0" w:line="240" w:lineRule="auto"/>
            </w:pPr>
            <w:r w:rsidRPr="004159F5">
              <w:t>Discussion on supporting 2Tx/2Rx Multi-SIM (MUSIM) UE</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4779211"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2B80F3"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2DB371C0" w14:textId="77777777" w:rsidTr="00A278F2">
        <w:trPr>
          <w:trHeight w:val="250"/>
        </w:trPr>
        <w:tc>
          <w:tcPr>
            <w:tcW w:w="14426" w:type="dxa"/>
            <w:gridSpan w:val="6"/>
            <w:tcBorders>
              <w:bottom w:val="single" w:sz="4" w:space="0" w:color="auto"/>
            </w:tcBorders>
            <w:shd w:val="clear" w:color="auto" w:fill="F2F2F2"/>
          </w:tcPr>
          <w:p w14:paraId="273169C5" w14:textId="35101E6C" w:rsidR="00171984" w:rsidRPr="006E6FF4" w:rsidRDefault="00171984" w:rsidP="00171984">
            <w:pPr>
              <w:pStyle w:val="Heading8"/>
              <w:jc w:val="left"/>
            </w:pPr>
            <w:r w:rsidRPr="003628BA">
              <w:rPr>
                <w:color w:val="1F497D" w:themeColor="text2"/>
                <w:sz w:val="18"/>
                <w:szCs w:val="22"/>
              </w:rPr>
              <w:t>FRMCS Phase 6</w:t>
            </w:r>
          </w:p>
        </w:tc>
      </w:tr>
      <w:tr w:rsidR="00171984" w:rsidRPr="00A75C05" w14:paraId="6733F19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FA11B7" w14:textId="0D30B307" w:rsidR="00171984" w:rsidRPr="00A75C05" w:rsidRDefault="0046626A" w:rsidP="0017198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869603" w14:textId="24F0362C" w:rsidR="00171984" w:rsidRPr="004159F5" w:rsidRDefault="00B54707" w:rsidP="00171984">
            <w:pPr>
              <w:snapToGrid w:val="0"/>
              <w:spacing w:after="0" w:line="240" w:lineRule="auto"/>
            </w:pPr>
            <w:hyperlink r:id="rId197" w:history="1">
              <w:r w:rsidR="00171984">
                <w:rPr>
                  <w:rStyle w:val="Hyperlink"/>
                </w:rPr>
                <w:t>S1-240137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35C696" w14:textId="4F06B883" w:rsidR="00171984" w:rsidRPr="004159F5" w:rsidRDefault="00171984" w:rsidP="00171984">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1025A2" w14:textId="031339DB" w:rsidR="00171984" w:rsidRPr="004159F5" w:rsidRDefault="00171984" w:rsidP="00171984">
            <w:pPr>
              <w:snapToGrid w:val="0"/>
              <w:spacing w:after="0" w:line="240" w:lineRule="auto"/>
            </w:pPr>
            <w:r w:rsidRPr="004159F5">
              <w:t>Study on FRMCS Phase 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809A16"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A3F67E" w14:textId="77777777" w:rsidR="00171984" w:rsidRPr="00A75C05" w:rsidRDefault="00171984" w:rsidP="00171984">
            <w:pPr>
              <w:spacing w:after="0" w:line="240" w:lineRule="auto"/>
              <w:rPr>
                <w:rFonts w:eastAsia="Arial Unicode MS" w:cs="Arial"/>
                <w:szCs w:val="18"/>
                <w:lang w:eastAsia="ar-SA"/>
              </w:rPr>
            </w:pPr>
          </w:p>
        </w:tc>
      </w:tr>
      <w:tr w:rsidR="00171984" w:rsidRPr="006E6FF4" w14:paraId="4FA34BC1" w14:textId="77777777" w:rsidTr="00A278F2">
        <w:trPr>
          <w:trHeight w:val="250"/>
        </w:trPr>
        <w:tc>
          <w:tcPr>
            <w:tcW w:w="14426" w:type="dxa"/>
            <w:gridSpan w:val="6"/>
            <w:tcBorders>
              <w:bottom w:val="single" w:sz="4" w:space="0" w:color="auto"/>
            </w:tcBorders>
            <w:shd w:val="clear" w:color="auto" w:fill="F2F2F2"/>
          </w:tcPr>
          <w:p w14:paraId="581F9BA7" w14:textId="6E2DD741" w:rsidR="00171984" w:rsidRPr="006E6FF4" w:rsidRDefault="00171984" w:rsidP="00171984">
            <w:pPr>
              <w:pStyle w:val="Heading8"/>
              <w:jc w:val="left"/>
            </w:pPr>
            <w:r w:rsidRPr="003628BA">
              <w:rPr>
                <w:color w:val="1F497D" w:themeColor="text2"/>
                <w:sz w:val="18"/>
                <w:szCs w:val="22"/>
              </w:rPr>
              <w:t>NW extension</w:t>
            </w:r>
          </w:p>
        </w:tc>
      </w:tr>
      <w:tr w:rsidR="00172512" w:rsidRPr="00A75C05" w14:paraId="666784E6" w14:textId="77777777" w:rsidTr="0050485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613AAC" w14:textId="77777777" w:rsidR="00172512" w:rsidRPr="00A75C05" w:rsidRDefault="00172512" w:rsidP="0050485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1492DB" w14:textId="2823CEAE" w:rsidR="00172512" w:rsidRPr="004159F5" w:rsidRDefault="00B54707" w:rsidP="0050485B">
            <w:pPr>
              <w:snapToGrid w:val="0"/>
              <w:spacing w:after="0" w:line="240" w:lineRule="auto"/>
            </w:pPr>
            <w:hyperlink r:id="rId198" w:history="1">
              <w:r w:rsidR="00172512">
                <w:rPr>
                  <w:rStyle w:val="Hyperlink"/>
                </w:rPr>
                <w:t>S1-240143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52A223" w14:textId="77777777" w:rsidR="00172512" w:rsidRPr="004159F5" w:rsidRDefault="00172512" w:rsidP="0050485B">
            <w:pPr>
              <w:snapToGrid w:val="0"/>
              <w:spacing w:after="0" w:line="240" w:lineRule="auto"/>
            </w:pPr>
            <w:r w:rsidRPr="00786F91">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231CF6" w14:textId="77777777" w:rsidR="00172512" w:rsidRPr="004159F5" w:rsidRDefault="00172512" w:rsidP="0050485B">
            <w:pPr>
              <w:snapToGrid w:val="0"/>
              <w:spacing w:after="0" w:line="240" w:lineRule="auto"/>
            </w:pPr>
            <w:r w:rsidRPr="004159F5">
              <w:t>New SID on Supplemental NW extension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41AFA23" w14:textId="77777777" w:rsidR="00172512" w:rsidRPr="00A75C05" w:rsidRDefault="00172512" w:rsidP="0050485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FAD26D" w14:textId="77777777" w:rsidR="00172512" w:rsidRPr="00A75C05" w:rsidRDefault="00172512" w:rsidP="0050485B">
            <w:pPr>
              <w:spacing w:after="0" w:line="240" w:lineRule="auto"/>
              <w:rPr>
                <w:rFonts w:eastAsia="Arial Unicode MS" w:cs="Arial"/>
                <w:szCs w:val="18"/>
                <w:lang w:eastAsia="ar-SA"/>
              </w:rPr>
            </w:pPr>
          </w:p>
        </w:tc>
      </w:tr>
      <w:tr w:rsidR="00171984" w:rsidRPr="00A75C05" w14:paraId="1BD991D5"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C872C5" w14:textId="7E237C8A" w:rsidR="00171984" w:rsidRPr="00A75C05" w:rsidRDefault="0046626A"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E7C787" w14:textId="1EA0547C" w:rsidR="00171984" w:rsidRPr="004159F5" w:rsidRDefault="00B54707" w:rsidP="00171984">
            <w:pPr>
              <w:snapToGrid w:val="0"/>
              <w:spacing w:after="0" w:line="240" w:lineRule="auto"/>
            </w:pPr>
            <w:hyperlink r:id="rId199" w:history="1">
              <w:r w:rsidR="00171984">
                <w:rPr>
                  <w:rStyle w:val="Hyperlink"/>
                </w:rPr>
                <w:t>S1-240142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DE8FB0" w14:textId="39D78156" w:rsidR="00171984" w:rsidRPr="004159F5" w:rsidRDefault="00171984" w:rsidP="00171984">
            <w:pPr>
              <w:snapToGrid w:val="0"/>
              <w:spacing w:after="0" w:line="240" w:lineRule="auto"/>
            </w:pPr>
            <w:r w:rsidRPr="00786F91">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3B2056" w14:textId="139F33E5" w:rsidR="00171984" w:rsidRPr="004159F5" w:rsidRDefault="00171984" w:rsidP="00171984">
            <w:pPr>
              <w:snapToGrid w:val="0"/>
              <w:spacing w:after="0" w:line="240" w:lineRule="auto"/>
            </w:pPr>
            <w:r w:rsidRPr="004159F5">
              <w:t>Supplemental NW extension -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054756E"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29F646"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3FD3C16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0828DB" w14:textId="53880017" w:rsidR="00171984" w:rsidRPr="00A75C05" w:rsidRDefault="00172512"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142695" w14:textId="70EACB46" w:rsidR="00171984" w:rsidRPr="004159F5" w:rsidRDefault="00B54707" w:rsidP="00171984">
            <w:pPr>
              <w:snapToGrid w:val="0"/>
              <w:spacing w:after="0" w:line="240" w:lineRule="auto"/>
            </w:pPr>
            <w:hyperlink r:id="rId200" w:history="1">
              <w:r w:rsidR="00171984">
                <w:rPr>
                  <w:rStyle w:val="Hyperlink"/>
                </w:rPr>
                <w:t>S1-240112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1917D7" w14:textId="6FA7D272" w:rsidR="00171984" w:rsidRPr="004159F5" w:rsidRDefault="00171984" w:rsidP="00171984">
            <w:pPr>
              <w:snapToGrid w:val="0"/>
              <w:spacing w:after="0" w:line="240" w:lineRule="auto"/>
            </w:pPr>
            <w:r w:rsidRPr="004159F5">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B47AA8" w14:textId="77777777" w:rsidR="00171984" w:rsidRPr="004159F5" w:rsidRDefault="00171984" w:rsidP="00171984">
            <w:pPr>
              <w:snapToGrid w:val="0"/>
              <w:spacing w:after="0" w:line="240" w:lineRule="auto"/>
            </w:pPr>
            <w:r w:rsidRPr="004159F5">
              <w:t xml:space="preserve">Use case on UE-based Sensing Assisted Automotive </w:t>
            </w:r>
            <w:proofErr w:type="spellStart"/>
            <w:r w:rsidRPr="004159F5">
              <w:t>Maneuvering</w:t>
            </w:r>
            <w:proofErr w:type="spellEnd"/>
            <w:r w:rsidRPr="004159F5">
              <w:t xml:space="preserve"> and Navigation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8D259EC"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D072E0"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180C4FF"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C89996" w14:textId="23786719" w:rsidR="00171984" w:rsidRPr="00A75C05" w:rsidRDefault="00172512"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B91263" w14:textId="38398DE5" w:rsidR="00171984" w:rsidRPr="004159F5" w:rsidRDefault="00B54707" w:rsidP="00171984">
            <w:pPr>
              <w:snapToGrid w:val="0"/>
              <w:spacing w:after="0" w:line="240" w:lineRule="auto"/>
            </w:pPr>
            <w:hyperlink r:id="rId201" w:history="1">
              <w:r w:rsidR="00171984">
                <w:rPr>
                  <w:rStyle w:val="Hyperlink"/>
                </w:rPr>
                <w:t>S1-240125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036CC1" w14:textId="2743AD15" w:rsidR="00171984" w:rsidRPr="004159F5" w:rsidRDefault="00171984" w:rsidP="00171984">
            <w:pPr>
              <w:snapToGrid w:val="0"/>
              <w:spacing w:after="0" w:line="240" w:lineRule="auto"/>
            </w:pPr>
            <w:r w:rsidRPr="004159F5">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00DA5" w14:textId="77777777" w:rsidR="00171984" w:rsidRPr="004159F5" w:rsidRDefault="00171984" w:rsidP="00171984">
            <w:pPr>
              <w:snapToGrid w:val="0"/>
              <w:spacing w:after="0" w:line="240" w:lineRule="auto"/>
            </w:pPr>
            <w:r w:rsidRPr="004159F5">
              <w:t xml:space="preserve">Use case on Sensing Relays for Localization </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6C82B24"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2BC065" w14:textId="77777777" w:rsidR="00171984" w:rsidRPr="00A75C05" w:rsidRDefault="00171984" w:rsidP="00171984">
            <w:pPr>
              <w:spacing w:after="0" w:line="240" w:lineRule="auto"/>
              <w:rPr>
                <w:rFonts w:eastAsia="Arial Unicode MS" w:cs="Arial"/>
                <w:szCs w:val="18"/>
                <w:lang w:eastAsia="ar-SA"/>
              </w:rPr>
            </w:pPr>
          </w:p>
        </w:tc>
      </w:tr>
      <w:tr w:rsidR="00171984" w14:paraId="2DC22298" w14:textId="77777777" w:rsidTr="00DF3949">
        <w:trPr>
          <w:trHeight w:val="141"/>
        </w:trPr>
        <w:tc>
          <w:tcPr>
            <w:tcW w:w="14426" w:type="dxa"/>
            <w:gridSpan w:val="6"/>
            <w:shd w:val="clear" w:color="auto" w:fill="F2F2F2"/>
          </w:tcPr>
          <w:p w14:paraId="47694D2A" w14:textId="4B3D6A3F" w:rsidR="00171984" w:rsidRDefault="00171984" w:rsidP="00171984">
            <w:pPr>
              <w:pStyle w:val="Heading1"/>
            </w:pPr>
            <w:r>
              <w:t>Other technical</w:t>
            </w:r>
            <w:r w:rsidRPr="00F45489">
              <w:t xml:space="preserve"> </w:t>
            </w:r>
            <w:r>
              <w:t>c</w:t>
            </w:r>
            <w:r w:rsidRPr="00F45489">
              <w:t>ontributions</w:t>
            </w:r>
          </w:p>
        </w:tc>
      </w:tr>
      <w:tr w:rsidR="00171984" w:rsidRPr="00F45489" w14:paraId="69C98DB8" w14:textId="77777777" w:rsidTr="00DF3949">
        <w:trPr>
          <w:trHeight w:val="141"/>
        </w:trPr>
        <w:tc>
          <w:tcPr>
            <w:tcW w:w="14426" w:type="dxa"/>
            <w:gridSpan w:val="6"/>
            <w:shd w:val="clear" w:color="auto" w:fill="F2F2F2"/>
          </w:tcPr>
          <w:p w14:paraId="43247C83" w14:textId="77777777" w:rsidR="00171984" w:rsidRPr="00F45489" w:rsidRDefault="00171984" w:rsidP="00171984">
            <w:pPr>
              <w:pStyle w:val="Heading1"/>
            </w:pPr>
            <w:r w:rsidRPr="00F45489">
              <w:t>Other</w:t>
            </w:r>
            <w:r>
              <w:t xml:space="preserve"> non-technical contributions</w:t>
            </w:r>
          </w:p>
        </w:tc>
      </w:tr>
      <w:tr w:rsidR="00171984" w:rsidRPr="00012C8A" w14:paraId="4C61A359" w14:textId="77777777" w:rsidTr="000001A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5056E34" w14:textId="1160B32C" w:rsidR="00171984" w:rsidRPr="00012C8A" w:rsidRDefault="00171984" w:rsidP="00171984">
            <w:pPr>
              <w:pStyle w:val="Heading2"/>
            </w:pPr>
            <w:r>
              <w:t>KVIs related contributions</w:t>
            </w:r>
          </w:p>
        </w:tc>
      </w:tr>
      <w:tr w:rsidR="00171984" w:rsidRPr="00A75C05" w14:paraId="4C26DFC9"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FC6C87" w14:textId="6489EE69" w:rsidR="00171984" w:rsidRPr="00A75C05" w:rsidRDefault="007E3B14"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DC4E09" w14:textId="0784F8B6" w:rsidR="00171984" w:rsidRPr="004159F5" w:rsidRDefault="00B54707" w:rsidP="00171984">
            <w:pPr>
              <w:snapToGrid w:val="0"/>
              <w:spacing w:after="0" w:line="240" w:lineRule="auto"/>
            </w:pPr>
            <w:hyperlink r:id="rId202" w:history="1">
              <w:r w:rsidR="00171984">
                <w:rPr>
                  <w:rStyle w:val="Hyperlink"/>
                </w:rPr>
                <w:t>S1-240100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AA84B0" w14:textId="77777777" w:rsidR="00171984" w:rsidRPr="004159F5" w:rsidRDefault="00171984" w:rsidP="00171984">
            <w:pPr>
              <w:snapToGrid w:val="0"/>
              <w:spacing w:after="0" w:line="240" w:lineRule="auto"/>
            </w:pPr>
            <w:r w:rsidRPr="004159F5">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B13079" w14:textId="77777777" w:rsidR="00171984" w:rsidRPr="004159F5" w:rsidRDefault="00171984" w:rsidP="00171984">
            <w:pPr>
              <w:snapToGrid w:val="0"/>
              <w:spacing w:after="0" w:line="240" w:lineRule="auto"/>
            </w:pPr>
            <w:r w:rsidRPr="004159F5">
              <w:t>An initial proposal to address key societal values in 6G in SA1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19D785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1D4D2F"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2F6025E8"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8CA3CF" w14:textId="09C013B4" w:rsidR="00171984" w:rsidRPr="00A75C05" w:rsidRDefault="007E3B14"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7510B8" w14:textId="3F8C2000" w:rsidR="00171984" w:rsidRPr="004159F5" w:rsidRDefault="00B54707" w:rsidP="00171984">
            <w:pPr>
              <w:snapToGrid w:val="0"/>
              <w:spacing w:after="0" w:line="240" w:lineRule="auto"/>
            </w:pPr>
            <w:hyperlink r:id="rId203" w:history="1">
              <w:r w:rsidR="00171984">
                <w:rPr>
                  <w:rStyle w:val="Hyperlink"/>
                </w:rPr>
                <w:t>S1-240025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0F387C" w14:textId="11C46207" w:rsidR="00171984" w:rsidRPr="004159F5" w:rsidRDefault="00171984" w:rsidP="00171984">
            <w:pPr>
              <w:snapToGrid w:val="0"/>
              <w:spacing w:after="0" w:line="240" w:lineRule="auto"/>
            </w:pPr>
            <w:r w:rsidRPr="004159F5">
              <w:t xml:space="preserve">Sony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F6DE7E" w14:textId="11CEFFA9" w:rsidR="00171984" w:rsidRPr="004159F5" w:rsidRDefault="00171984" w:rsidP="00171984">
            <w:pPr>
              <w:snapToGrid w:val="0"/>
              <w:spacing w:after="0" w:line="240" w:lineRule="auto"/>
            </w:pPr>
            <w:r w:rsidRPr="004159F5">
              <w:t>Thoughts on the Introduction of (Key) Values in SA1</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AC23B66"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6D97AA"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F4028E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84C432" w14:textId="28C0A94C" w:rsidR="00171984" w:rsidRPr="00A75C05" w:rsidRDefault="007E3B14"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676DCF" w14:textId="0065250C" w:rsidR="00171984" w:rsidRPr="004159F5" w:rsidRDefault="00B54707" w:rsidP="00171984">
            <w:pPr>
              <w:snapToGrid w:val="0"/>
              <w:spacing w:after="0" w:line="240" w:lineRule="auto"/>
            </w:pPr>
            <w:hyperlink r:id="rId204" w:history="1">
              <w:r w:rsidR="00171984">
                <w:rPr>
                  <w:rStyle w:val="Hyperlink"/>
                </w:rPr>
                <w:t>S1-240104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EC6828" w14:textId="35F15BD1" w:rsidR="00171984" w:rsidRPr="004159F5" w:rsidRDefault="00171984" w:rsidP="00171984">
            <w:pPr>
              <w:snapToGrid w:val="0"/>
              <w:spacing w:after="0" w:line="240" w:lineRule="auto"/>
            </w:pPr>
            <w:r w:rsidRPr="004159F5">
              <w:t xml:space="preserve">Ericsson, </w:t>
            </w:r>
            <w:proofErr w:type="spellStart"/>
            <w:r w:rsidRPr="004159F5">
              <w:t>Eurolab</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649BBB" w14:textId="2D830C7A" w:rsidR="00171984" w:rsidRPr="004159F5" w:rsidRDefault="00171984" w:rsidP="00171984">
            <w:pPr>
              <w:snapToGrid w:val="0"/>
              <w:spacing w:after="0" w:line="240" w:lineRule="auto"/>
            </w:pPr>
            <w:r w:rsidRPr="004159F5">
              <w:t>Consideration for KV</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2B6F634"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0FF53E"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46DC070"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6D4C61" w14:textId="022B9856" w:rsidR="00171984" w:rsidRPr="00A75C05" w:rsidRDefault="007E3B14"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17FCC1" w14:textId="7BBD5F45" w:rsidR="00171984" w:rsidRPr="004159F5" w:rsidRDefault="00B54707" w:rsidP="00171984">
            <w:pPr>
              <w:snapToGrid w:val="0"/>
              <w:spacing w:after="0" w:line="240" w:lineRule="auto"/>
            </w:pPr>
            <w:hyperlink r:id="rId205" w:history="1">
              <w:r w:rsidR="00171984">
                <w:rPr>
                  <w:rStyle w:val="Hyperlink"/>
                </w:rPr>
                <w:t>S1-240107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4857F3" w14:textId="754FC02B" w:rsidR="00171984" w:rsidRPr="004159F5" w:rsidRDefault="00171984" w:rsidP="00171984">
            <w:pPr>
              <w:snapToGrid w:val="0"/>
              <w:spacing w:after="0" w:line="240" w:lineRule="auto"/>
            </w:pPr>
            <w:r w:rsidRPr="004159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62C50A" w14:textId="17826609" w:rsidR="00171984" w:rsidRPr="004159F5" w:rsidRDefault="00171984" w:rsidP="00171984">
            <w:pPr>
              <w:snapToGrid w:val="0"/>
              <w:spacing w:after="0" w:line="240" w:lineRule="auto"/>
            </w:pPr>
            <w:r w:rsidRPr="004159F5">
              <w:t>Discussion on the Key Value Indicator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2E0093"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D8EFA1"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58CC8243"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7C776F" w14:textId="5D7FD8E8" w:rsidR="00171984" w:rsidRPr="00A75C05" w:rsidRDefault="007E3B14"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FEA2A1" w14:textId="5E83FBB8" w:rsidR="00171984" w:rsidRPr="004159F5" w:rsidRDefault="00B54707" w:rsidP="00171984">
            <w:pPr>
              <w:snapToGrid w:val="0"/>
              <w:spacing w:after="0" w:line="240" w:lineRule="auto"/>
            </w:pPr>
            <w:hyperlink r:id="rId206" w:history="1">
              <w:r w:rsidR="00171984">
                <w:rPr>
                  <w:rStyle w:val="Hyperlink"/>
                </w:rPr>
                <w:t>S1-240116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B1FB5E" w14:textId="0F8C2144" w:rsidR="00171984" w:rsidRPr="004159F5" w:rsidRDefault="00171984" w:rsidP="00171984">
            <w:pPr>
              <w:snapToGrid w:val="0"/>
              <w:spacing w:after="0" w:line="240" w:lineRule="auto"/>
            </w:pPr>
            <w:r w:rsidRPr="004159F5">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0508CE" w14:textId="00912637" w:rsidR="00171984" w:rsidRPr="004159F5" w:rsidRDefault="00171984" w:rsidP="00171984">
            <w:pPr>
              <w:snapToGrid w:val="0"/>
              <w:spacing w:after="0" w:line="240" w:lineRule="auto"/>
            </w:pPr>
            <w:r w:rsidRPr="004159F5">
              <w:t>Discussion on usage of Key Value / Key Value Indicators in 3GPP</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82FC7DC"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133B09"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35BA096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AE34CF" w14:textId="0CB128EF" w:rsidR="00171984" w:rsidRPr="00A75C05" w:rsidRDefault="007E3B14"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2CB554" w14:textId="079DF425" w:rsidR="00171984" w:rsidRPr="004159F5" w:rsidRDefault="00B54707" w:rsidP="00171984">
            <w:pPr>
              <w:snapToGrid w:val="0"/>
              <w:spacing w:after="0" w:line="240" w:lineRule="auto"/>
            </w:pPr>
            <w:hyperlink r:id="rId207" w:history="1">
              <w:r w:rsidR="00171984">
                <w:rPr>
                  <w:rStyle w:val="Hyperlink"/>
                </w:rPr>
                <w:t>S1-240117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351FF8" w14:textId="0DE4FA0F" w:rsidR="00171984" w:rsidRPr="004159F5" w:rsidRDefault="00171984" w:rsidP="00171984">
            <w:pPr>
              <w:snapToGrid w:val="0"/>
              <w:spacing w:after="0" w:line="240" w:lineRule="auto"/>
            </w:pPr>
            <w:r w:rsidRPr="004159F5">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185FBB" w14:textId="5B73AF45" w:rsidR="00171984" w:rsidRPr="004159F5" w:rsidRDefault="00171984" w:rsidP="00171984">
            <w:pPr>
              <w:snapToGrid w:val="0"/>
              <w:spacing w:after="0" w:line="240" w:lineRule="auto"/>
            </w:pPr>
            <w:r w:rsidRPr="004159F5">
              <w:t>Discussion of Evaluating Values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31D85B0"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9E9B56"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053F14A4"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06D7F5" w14:textId="037C0B7B" w:rsidR="00171984" w:rsidRPr="00A75C05" w:rsidRDefault="007E3B14"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97A64C" w14:textId="04C63988" w:rsidR="00171984" w:rsidRPr="004159F5" w:rsidRDefault="00B54707" w:rsidP="00171984">
            <w:pPr>
              <w:snapToGrid w:val="0"/>
              <w:spacing w:after="0" w:line="240" w:lineRule="auto"/>
            </w:pPr>
            <w:hyperlink r:id="rId208" w:history="1">
              <w:r w:rsidR="00171984">
                <w:rPr>
                  <w:rStyle w:val="Hyperlink"/>
                </w:rPr>
                <w:t>S1-240133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D398B6" w14:textId="2459C873" w:rsidR="00171984" w:rsidRPr="004159F5" w:rsidRDefault="00171984" w:rsidP="00171984">
            <w:pPr>
              <w:snapToGrid w:val="0"/>
              <w:spacing w:after="0" w:line="240" w:lineRule="auto"/>
            </w:pPr>
            <w:r w:rsidRPr="004159F5">
              <w:t>China Mobile International Ltd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96558E" w14:textId="0017D91E" w:rsidR="00171984" w:rsidRPr="004159F5" w:rsidRDefault="00171984" w:rsidP="00171984">
            <w:pPr>
              <w:snapToGrid w:val="0"/>
              <w:spacing w:after="0" w:line="240" w:lineRule="auto"/>
            </w:pPr>
            <w:r w:rsidRPr="004159F5">
              <w:t>Discussion on potential KVI input from ITU</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85D27D1"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CD40E3"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149198B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0798B0" w14:textId="48D11911" w:rsidR="00171984" w:rsidRPr="00A75C05" w:rsidRDefault="007E3B14"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799239" w14:textId="255C8D6D" w:rsidR="00171984" w:rsidRPr="004159F5" w:rsidRDefault="00B54707" w:rsidP="00171984">
            <w:pPr>
              <w:snapToGrid w:val="0"/>
              <w:spacing w:after="0" w:line="240" w:lineRule="auto"/>
            </w:pPr>
            <w:hyperlink r:id="rId209" w:history="1">
              <w:r w:rsidR="00171984">
                <w:rPr>
                  <w:rStyle w:val="Hyperlink"/>
                </w:rPr>
                <w:t>S1-240139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EB58F8" w14:textId="236BA3B1" w:rsidR="00171984" w:rsidRPr="004159F5" w:rsidRDefault="00171984" w:rsidP="00171984">
            <w:pPr>
              <w:snapToGrid w:val="0"/>
              <w:spacing w:after="0" w:line="240" w:lineRule="auto"/>
            </w:pPr>
            <w:r w:rsidRPr="004159F5">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C0E7C7" w14:textId="2DF0F3D2" w:rsidR="00171984" w:rsidRPr="004159F5" w:rsidRDefault="00171984" w:rsidP="00171984">
            <w:pPr>
              <w:snapToGrid w:val="0"/>
              <w:spacing w:after="0" w:line="240" w:lineRule="auto"/>
            </w:pPr>
            <w:r w:rsidRPr="004159F5">
              <w:t>Discussion on Key Values (KVs) and  Key Value Indicators (KVIs)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889448"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AD89F0" w14:textId="77777777" w:rsidR="00171984" w:rsidRPr="00A75C05" w:rsidRDefault="00171984" w:rsidP="00171984">
            <w:pPr>
              <w:spacing w:after="0" w:line="240" w:lineRule="auto"/>
              <w:rPr>
                <w:rFonts w:eastAsia="Arial Unicode MS" w:cs="Arial"/>
                <w:szCs w:val="18"/>
                <w:lang w:eastAsia="ar-SA"/>
              </w:rPr>
            </w:pPr>
          </w:p>
        </w:tc>
      </w:tr>
      <w:tr w:rsidR="00171984" w:rsidRPr="00A75C05" w14:paraId="7885165A"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46FD57" w14:textId="18BB8189" w:rsidR="00171984" w:rsidRPr="00A75C05" w:rsidRDefault="007E3B14" w:rsidP="0017198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71B2F8" w14:textId="75E82AD9" w:rsidR="00171984" w:rsidRPr="004159F5" w:rsidRDefault="00B54707" w:rsidP="00171984">
            <w:pPr>
              <w:snapToGrid w:val="0"/>
              <w:spacing w:after="0" w:line="240" w:lineRule="auto"/>
            </w:pPr>
            <w:hyperlink r:id="rId210" w:history="1">
              <w:r w:rsidR="00171984">
                <w:rPr>
                  <w:rStyle w:val="Hyperlink"/>
                </w:rPr>
                <w:t>S1-240144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EBAF10" w14:textId="737394D0" w:rsidR="00171984" w:rsidRPr="004159F5" w:rsidRDefault="00171984" w:rsidP="00171984">
            <w:pPr>
              <w:snapToGrid w:val="0"/>
              <w:spacing w:after="0" w:line="240" w:lineRule="auto"/>
            </w:pPr>
            <w:r w:rsidRPr="004159F5">
              <w:t>KPN,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A7998E" w14:textId="0FC6814E" w:rsidR="00171984" w:rsidRPr="004159F5" w:rsidRDefault="00171984" w:rsidP="00171984">
            <w:pPr>
              <w:snapToGrid w:val="0"/>
              <w:spacing w:after="0" w:line="240" w:lineRule="auto"/>
            </w:pPr>
            <w:r w:rsidRPr="004159F5">
              <w:t>Discussion on KVs and KVIs</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8BAC4E4" w14:textId="77777777" w:rsidR="00171984" w:rsidRPr="00A75C05" w:rsidRDefault="00171984" w:rsidP="0017198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200C4F" w14:textId="77777777" w:rsidR="00171984" w:rsidRPr="00A75C05" w:rsidRDefault="00171984" w:rsidP="00171984">
            <w:pPr>
              <w:spacing w:after="0" w:line="240" w:lineRule="auto"/>
              <w:rPr>
                <w:rFonts w:eastAsia="Arial Unicode MS" w:cs="Arial"/>
                <w:szCs w:val="18"/>
                <w:lang w:eastAsia="ar-SA"/>
              </w:rPr>
            </w:pPr>
          </w:p>
        </w:tc>
      </w:tr>
      <w:tr w:rsidR="00171984" w:rsidRPr="00012C8A" w14:paraId="7FD9AA1F" w14:textId="77777777" w:rsidTr="004159F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8C45ABB" w14:textId="45C649FE" w:rsidR="00171984" w:rsidRPr="00012C8A" w:rsidRDefault="00171984" w:rsidP="00171984">
            <w:pPr>
              <w:pStyle w:val="Heading2"/>
            </w:pPr>
            <w:r>
              <w:t>Others</w:t>
            </w:r>
          </w:p>
        </w:tc>
      </w:tr>
      <w:tr w:rsidR="00171984" w:rsidRPr="00A75C05" w14:paraId="24A629B2"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BAD478" w14:textId="65229A98" w:rsidR="00171984" w:rsidRPr="004159F5" w:rsidRDefault="00171984" w:rsidP="00171984">
            <w:pPr>
              <w:snapToGrid w:val="0"/>
              <w:spacing w:after="0" w:line="240" w:lineRule="auto"/>
              <w:rPr>
                <w:rFonts w:eastAsia="Times New Roman" w:cs="Arial"/>
                <w:szCs w:val="18"/>
                <w:lang w:eastAsia="ar-SA"/>
              </w:rPr>
            </w:pPr>
            <w:proofErr w:type="spellStart"/>
            <w:r w:rsidRPr="004159F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75F1B6" w14:textId="2D3F0F73" w:rsidR="00171984" w:rsidRPr="004159F5" w:rsidRDefault="00B54707" w:rsidP="00171984">
            <w:pPr>
              <w:snapToGrid w:val="0"/>
              <w:spacing w:after="0" w:line="240" w:lineRule="auto"/>
            </w:pPr>
            <w:hyperlink r:id="rId211" w:history="1">
              <w:r w:rsidR="00171984">
                <w:rPr>
                  <w:rStyle w:val="Hyperlink"/>
                </w:rPr>
                <w:t>S1-240111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C69F2C" w14:textId="15370EDA" w:rsidR="00171984" w:rsidRPr="004159F5" w:rsidRDefault="00171984" w:rsidP="00171984">
            <w:pPr>
              <w:snapToGrid w:val="0"/>
              <w:spacing w:after="0" w:line="240" w:lineRule="auto"/>
            </w:pPr>
            <w:r w:rsidRPr="004159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FD51C78" w14:textId="5553141A" w:rsidR="00171984" w:rsidRPr="004159F5" w:rsidRDefault="00171984" w:rsidP="00171984">
            <w:pPr>
              <w:snapToGrid w:val="0"/>
              <w:spacing w:after="0" w:line="240" w:lineRule="auto"/>
            </w:pPr>
            <w:r w:rsidRPr="004159F5">
              <w:t>Series New Features Towards Future Rel-20 performance</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DB21E5B" w14:textId="7DE83BF0" w:rsidR="00171984" w:rsidRPr="004159F5" w:rsidRDefault="00171984" w:rsidP="00171984">
            <w:pPr>
              <w:snapToGrid w:val="0"/>
              <w:spacing w:after="0" w:line="240" w:lineRule="auto"/>
              <w:rPr>
                <w:rFonts w:eastAsia="Times New Roman" w:cs="Arial"/>
                <w:szCs w:val="18"/>
                <w:lang w:eastAsia="ar-SA"/>
              </w:rPr>
            </w:pPr>
            <w:r w:rsidRPr="004159F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5435F27" w14:textId="4ACCB0FA" w:rsidR="00171984" w:rsidRPr="004159F5" w:rsidRDefault="00171984" w:rsidP="00171984">
            <w:pPr>
              <w:spacing w:after="0" w:line="240" w:lineRule="auto"/>
              <w:rPr>
                <w:rFonts w:eastAsia="Arial Unicode MS" w:cs="Arial"/>
                <w:szCs w:val="18"/>
                <w:lang w:eastAsia="ar-SA"/>
              </w:rPr>
            </w:pPr>
            <w:r>
              <w:rPr>
                <w:rFonts w:eastAsia="Arial Unicode MS" w:cs="Arial"/>
                <w:szCs w:val="18"/>
                <w:lang w:eastAsia="ar-SA"/>
              </w:rPr>
              <w:t>Out of scope of the agenda of this meeting</w:t>
            </w:r>
          </w:p>
        </w:tc>
      </w:tr>
      <w:tr w:rsidR="00171984" w:rsidRPr="00A75C05" w14:paraId="6A1E0A3D" w14:textId="77777777" w:rsidTr="009867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E2D366" w14:textId="43C88021" w:rsidR="00171984" w:rsidRPr="004159F5" w:rsidRDefault="00171984" w:rsidP="00171984">
            <w:pPr>
              <w:snapToGrid w:val="0"/>
              <w:spacing w:after="0" w:line="240" w:lineRule="auto"/>
              <w:rPr>
                <w:rFonts w:eastAsia="Times New Roman" w:cs="Arial"/>
                <w:szCs w:val="18"/>
                <w:lang w:eastAsia="ar-SA"/>
              </w:rPr>
            </w:pPr>
            <w:proofErr w:type="spellStart"/>
            <w:r w:rsidRPr="004159F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8D4C34D" w14:textId="3CDD48BC" w:rsidR="00171984" w:rsidRPr="004159F5" w:rsidRDefault="00B54707" w:rsidP="00171984">
            <w:pPr>
              <w:snapToGrid w:val="0"/>
              <w:spacing w:after="0" w:line="240" w:lineRule="auto"/>
            </w:pPr>
            <w:hyperlink r:id="rId212" w:history="1">
              <w:r w:rsidR="00171984">
                <w:rPr>
                  <w:rStyle w:val="Hyperlink"/>
                </w:rPr>
                <w:t>S1-240130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555333F" w14:textId="4FD3F007" w:rsidR="00171984" w:rsidRPr="004159F5" w:rsidRDefault="00171984" w:rsidP="00171984">
            <w:pPr>
              <w:snapToGrid w:val="0"/>
              <w:spacing w:after="0" w:line="240" w:lineRule="auto"/>
            </w:pPr>
            <w:r w:rsidRPr="004159F5">
              <w:t xml:space="preserve">Nokia, Nokia Shanghai Bell, KDDI, SK Telecom, Rakuten Mobile, Spark NZ, Reliance Jio, KT Corp., LG </w:t>
            </w:r>
            <w:proofErr w:type="spellStart"/>
            <w:r w:rsidRPr="004159F5">
              <w:t>Uplus</w:t>
            </w:r>
            <w:proofErr w:type="spellEnd"/>
            <w:r w:rsidRPr="004159F5">
              <w:t xml:space="preserve">, ETRI, Thales, </w:t>
            </w:r>
            <w:proofErr w:type="spellStart"/>
            <w:r w:rsidRPr="004159F5">
              <w:t>Novamint</w:t>
            </w:r>
            <w:proofErr w:type="spellEnd"/>
            <w:r w:rsidRPr="004159F5">
              <w:t xml:space="preserve">, </w:t>
            </w:r>
            <w:proofErr w:type="spellStart"/>
            <w:r w:rsidRPr="004159F5">
              <w:t>Sateliot</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09BBC4C" w14:textId="6F371736" w:rsidR="00171984" w:rsidRPr="004159F5" w:rsidRDefault="00171984" w:rsidP="00171984">
            <w:pPr>
              <w:snapToGrid w:val="0"/>
              <w:spacing w:after="0" w:line="240" w:lineRule="auto"/>
            </w:pPr>
            <w:r w:rsidRPr="004159F5">
              <w:t>Structure considerations for  SA1 Rel-20 Part B study</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6193833A" w14:textId="5150711B" w:rsidR="00171984" w:rsidRPr="004159F5" w:rsidRDefault="00171984" w:rsidP="00171984">
            <w:pPr>
              <w:snapToGrid w:val="0"/>
              <w:spacing w:after="0" w:line="240" w:lineRule="auto"/>
              <w:rPr>
                <w:rFonts w:eastAsia="Times New Roman" w:cs="Arial"/>
                <w:szCs w:val="18"/>
                <w:lang w:eastAsia="ar-SA"/>
              </w:rPr>
            </w:pPr>
            <w:r w:rsidRPr="004159F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31E3D2E" w14:textId="3E265460" w:rsidR="00171984" w:rsidRPr="004159F5" w:rsidRDefault="00171984" w:rsidP="00171984">
            <w:pPr>
              <w:spacing w:after="0" w:line="240" w:lineRule="auto"/>
              <w:rPr>
                <w:rFonts w:eastAsia="Arial Unicode MS" w:cs="Arial"/>
                <w:szCs w:val="18"/>
                <w:lang w:eastAsia="ar-SA"/>
              </w:rPr>
            </w:pPr>
            <w:r>
              <w:rPr>
                <w:rFonts w:eastAsia="Arial Unicode MS" w:cs="Arial"/>
                <w:szCs w:val="18"/>
                <w:lang w:eastAsia="ar-SA"/>
              </w:rPr>
              <w:t>Out of scope of the agenda of this meeting</w:t>
            </w:r>
          </w:p>
        </w:tc>
      </w:tr>
      <w:tr w:rsidR="00171984" w:rsidRPr="00F45489" w14:paraId="0E38D70F" w14:textId="77777777" w:rsidTr="00DF3949">
        <w:trPr>
          <w:trHeight w:val="141"/>
        </w:trPr>
        <w:tc>
          <w:tcPr>
            <w:tcW w:w="14426" w:type="dxa"/>
            <w:gridSpan w:val="6"/>
            <w:shd w:val="clear" w:color="auto" w:fill="F2F2F2"/>
          </w:tcPr>
          <w:p w14:paraId="744ECDC4" w14:textId="77777777" w:rsidR="00171984" w:rsidRPr="00F45489" w:rsidRDefault="00171984" w:rsidP="00171984">
            <w:pPr>
              <w:pStyle w:val="Heading1"/>
            </w:pPr>
            <w:r w:rsidRPr="00F45489">
              <w:lastRenderedPageBreak/>
              <w:t xml:space="preserve">Work Item/Study Item </w:t>
            </w:r>
            <w:r>
              <w:t xml:space="preserve">progress </w:t>
            </w:r>
          </w:p>
        </w:tc>
      </w:tr>
      <w:tr w:rsidR="00171984"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171984" w:rsidRPr="00012C8A" w:rsidRDefault="00171984" w:rsidP="00171984">
            <w:pPr>
              <w:pStyle w:val="Heading2"/>
            </w:pPr>
            <w:r>
              <w:t>Session information outputs</w:t>
            </w:r>
          </w:p>
        </w:tc>
      </w:tr>
      <w:tr w:rsidR="00171984"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171984" w:rsidRPr="00012C8A" w:rsidRDefault="00171984" w:rsidP="00171984">
            <w:pPr>
              <w:pStyle w:val="Heading2"/>
            </w:pPr>
            <w:r w:rsidRPr="00F45489">
              <w:t>Work Item/Study Item</w:t>
            </w:r>
            <w:r>
              <w:t xml:space="preserve"> s</w:t>
            </w:r>
            <w:r w:rsidRPr="00F45489">
              <w:t xml:space="preserve">tatus </w:t>
            </w:r>
            <w:r>
              <w:t>u</w:t>
            </w:r>
            <w:r w:rsidRPr="00F45489">
              <w:t>pdate</w:t>
            </w:r>
          </w:p>
        </w:tc>
      </w:tr>
      <w:tr w:rsidR="00171984" w:rsidRPr="00B04844" w14:paraId="2E332A45" w14:textId="77777777" w:rsidTr="00DF3949">
        <w:trPr>
          <w:trHeight w:val="141"/>
        </w:trPr>
        <w:tc>
          <w:tcPr>
            <w:tcW w:w="14426" w:type="dxa"/>
            <w:gridSpan w:val="6"/>
            <w:shd w:val="clear" w:color="auto" w:fill="F2F2F2"/>
          </w:tcPr>
          <w:p w14:paraId="3508D07D" w14:textId="451679A5" w:rsidR="00171984" w:rsidRPr="00F45489" w:rsidRDefault="00171984" w:rsidP="00171984">
            <w:pPr>
              <w:pStyle w:val="Heading1"/>
            </w:pPr>
            <w:bookmarkStart w:id="96" w:name="_Toc316030638"/>
            <w:bookmarkStart w:id="97" w:name="_Toc324137380"/>
            <w:bookmarkStart w:id="98" w:name="_Toc331152544"/>
            <w:bookmarkStart w:id="99" w:name="_Toc378052471"/>
            <w:bookmarkStart w:id="100" w:name="_Toc387990780"/>
            <w:bookmarkStart w:id="101" w:name="_Toc395595531"/>
            <w:bookmarkStart w:id="102" w:name="_Toc414625511"/>
            <w:r w:rsidRPr="00F45489">
              <w:t xml:space="preserve">Next </w:t>
            </w:r>
            <w:r>
              <w:t>m</w:t>
            </w:r>
            <w:r w:rsidRPr="00F45489">
              <w:t>eetings</w:t>
            </w:r>
            <w:bookmarkEnd w:id="96"/>
            <w:bookmarkEnd w:id="97"/>
            <w:bookmarkEnd w:id="98"/>
            <w:bookmarkEnd w:id="99"/>
            <w:bookmarkEnd w:id="100"/>
            <w:bookmarkEnd w:id="101"/>
            <w:bookmarkEnd w:id="102"/>
            <w:r>
              <w:t xml:space="preserve"> (calendar)</w:t>
            </w:r>
          </w:p>
        </w:tc>
      </w:tr>
      <w:tr w:rsidR="00171984" w:rsidRPr="00420E58" w14:paraId="5DF174E7" w14:textId="77777777" w:rsidTr="00DF3949">
        <w:trPr>
          <w:trHeight w:val="141"/>
        </w:trPr>
        <w:tc>
          <w:tcPr>
            <w:tcW w:w="14426" w:type="dxa"/>
            <w:gridSpan w:val="6"/>
            <w:shd w:val="clear" w:color="auto" w:fill="auto"/>
          </w:tcPr>
          <w:p w14:paraId="5B3C0281" w14:textId="77777777" w:rsidR="00171984" w:rsidRPr="005B7811" w:rsidRDefault="00171984" w:rsidP="00171984">
            <w:pPr>
              <w:tabs>
                <w:tab w:val="left" w:pos="1134"/>
                <w:tab w:val="left" w:pos="3668"/>
                <w:tab w:val="left" w:pos="6503"/>
              </w:tabs>
              <w:suppressAutoHyphens/>
              <w:spacing w:after="0" w:line="240" w:lineRule="auto"/>
              <w:rPr>
                <w:rFonts w:eastAsia="Arial Unicode MS" w:cs="Arial"/>
                <w:b/>
                <w:bCs/>
                <w:szCs w:val="18"/>
                <w:lang w:val="fr-FR" w:eastAsia="ar-SA"/>
              </w:rPr>
            </w:pPr>
            <w:bookmarkStart w:id="103" w:name="_Hlk112879543"/>
          </w:p>
          <w:p w14:paraId="48B390CC" w14:textId="433B9646" w:rsidR="00171984" w:rsidRPr="00DF5A37" w:rsidRDefault="00171984" w:rsidP="0017198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4C69E8A3" w14:textId="772CD353" w:rsidR="00171984" w:rsidRPr="00C647D0" w:rsidRDefault="00171984" w:rsidP="00171984">
            <w:pPr>
              <w:tabs>
                <w:tab w:val="left" w:pos="1134"/>
                <w:tab w:val="left" w:pos="3668"/>
                <w:tab w:val="left" w:pos="6503"/>
              </w:tabs>
              <w:suppressAutoHyphens/>
              <w:spacing w:after="0" w:line="240" w:lineRule="auto"/>
              <w:rPr>
                <w:rFonts w:eastAsia="Arial Unicode MS" w:cs="Arial"/>
                <w:szCs w:val="18"/>
                <w:lang w:val="en-US" w:eastAsia="ar-SA"/>
              </w:rPr>
            </w:pPr>
            <w:r w:rsidRPr="00AE6387">
              <w:rPr>
                <w:rFonts w:eastAsia="Arial Unicode MS" w:cs="Arial"/>
                <w:szCs w:val="18"/>
                <w:lang w:val="en-US" w:eastAsia="ar-SA"/>
              </w:rPr>
              <w:t>SA1#10</w:t>
            </w:r>
            <w:r>
              <w:rPr>
                <w:rFonts w:eastAsia="Arial Unicode MS" w:cs="Arial"/>
                <w:szCs w:val="18"/>
                <w:lang w:val="en-US" w:eastAsia="ar-SA"/>
              </w:rPr>
              <w:t>5Adhoc</w:t>
            </w:r>
            <w:r w:rsidRPr="00AE6387">
              <w:rPr>
                <w:rFonts w:eastAsia="Arial Unicode MS" w:cs="Arial"/>
                <w:szCs w:val="18"/>
                <w:lang w:val="en-US" w:eastAsia="ar-SA"/>
              </w:rPr>
              <w:t xml:space="preserve">      </w:t>
            </w:r>
            <w:r>
              <w:rPr>
                <w:rFonts w:eastAsia="Arial Unicode MS" w:cs="Arial"/>
                <w:szCs w:val="18"/>
                <w:lang w:val="en-US" w:eastAsia="ar-SA"/>
              </w:rPr>
              <w:t>8</w:t>
            </w:r>
            <w:r w:rsidRPr="00AE6387">
              <w:rPr>
                <w:rFonts w:eastAsia="Arial Unicode MS" w:cs="Arial"/>
                <w:szCs w:val="18"/>
                <w:lang w:val="en-US" w:eastAsia="ar-SA"/>
              </w:rPr>
              <w:t>-</w:t>
            </w:r>
            <w:r>
              <w:rPr>
                <w:rFonts w:eastAsia="Arial Unicode MS" w:cs="Arial"/>
                <w:szCs w:val="18"/>
                <w:lang w:val="en-US" w:eastAsia="ar-SA"/>
              </w:rPr>
              <w:t>10</w:t>
            </w:r>
            <w:r w:rsidRPr="00AE6387">
              <w:rPr>
                <w:rFonts w:eastAsia="Arial Unicode MS" w:cs="Arial"/>
                <w:szCs w:val="18"/>
                <w:lang w:val="en-US" w:eastAsia="ar-SA"/>
              </w:rPr>
              <w:t xml:space="preserve"> May 2024</w:t>
            </w:r>
            <w:r w:rsidRPr="00AE6387">
              <w:rPr>
                <w:rFonts w:eastAsia="Arial Unicode MS" w:cs="Arial"/>
                <w:szCs w:val="18"/>
                <w:lang w:val="en-US" w:eastAsia="ar-SA"/>
              </w:rPr>
              <w:tab/>
            </w:r>
            <w:r>
              <w:rPr>
                <w:rFonts w:eastAsia="Arial Unicode MS" w:cs="Arial"/>
                <w:szCs w:val="18"/>
                <w:lang w:val="en-US" w:eastAsia="ar-SA"/>
              </w:rPr>
              <w:t>Rotterdam</w:t>
            </w:r>
            <w:r w:rsidRPr="00AE6387">
              <w:rPr>
                <w:rFonts w:eastAsia="Arial Unicode MS" w:cs="Arial"/>
                <w:szCs w:val="18"/>
                <w:lang w:val="en-US" w:eastAsia="ar-SA"/>
              </w:rPr>
              <w:t xml:space="preserve">  </w:t>
            </w:r>
            <w:r w:rsidRPr="00C647D0">
              <w:rPr>
                <w:rFonts w:eastAsia="Arial Unicode MS" w:cs="Arial"/>
                <w:szCs w:val="18"/>
                <w:lang w:val="en-US" w:eastAsia="ar-SA"/>
              </w:rPr>
              <w:t>(</w:t>
            </w:r>
            <w:r>
              <w:rPr>
                <w:rFonts w:eastAsia="Arial Unicode MS" w:cs="Arial"/>
                <w:szCs w:val="18"/>
                <w:lang w:val="en-US" w:eastAsia="ar-SA"/>
              </w:rPr>
              <w:t>The Netherlands</w:t>
            </w:r>
            <w:r w:rsidRPr="00C647D0">
              <w:rPr>
                <w:rFonts w:eastAsia="Arial Unicode MS" w:cs="Arial"/>
                <w:szCs w:val="18"/>
                <w:lang w:val="en-US" w:eastAsia="ar-SA"/>
              </w:rPr>
              <w:t>)</w:t>
            </w:r>
          </w:p>
          <w:p w14:paraId="04D42C0B" w14:textId="7893EDB5" w:rsidR="00171984" w:rsidRPr="004D64F2" w:rsidRDefault="00171984" w:rsidP="00171984">
            <w:pPr>
              <w:tabs>
                <w:tab w:val="left" w:pos="1134"/>
                <w:tab w:val="left" w:pos="3668"/>
                <w:tab w:val="left" w:pos="6503"/>
              </w:tabs>
              <w:suppressAutoHyphens/>
              <w:spacing w:after="0" w:line="240" w:lineRule="auto"/>
              <w:rPr>
                <w:rFonts w:eastAsia="Arial Unicode MS" w:cs="Arial"/>
                <w:szCs w:val="18"/>
                <w:lang w:eastAsia="ar-SA"/>
              </w:rPr>
            </w:pPr>
            <w:r w:rsidRPr="00AE6387">
              <w:rPr>
                <w:rFonts w:eastAsia="Arial Unicode MS" w:cs="Arial"/>
                <w:szCs w:val="18"/>
                <w:lang w:val="en-US" w:eastAsia="ar-SA"/>
              </w:rPr>
              <w:t>SA1#106</w:t>
            </w:r>
            <w:r w:rsidRPr="00AE6387">
              <w:rPr>
                <w:rFonts w:eastAsia="Arial Unicode MS" w:cs="Arial"/>
                <w:szCs w:val="18"/>
                <w:lang w:val="en-US" w:eastAsia="ar-SA"/>
              </w:rPr>
              <w:tab/>
              <w:t xml:space="preserve">        27-31 May 2024</w:t>
            </w:r>
            <w:r w:rsidRPr="00AE6387">
              <w:rPr>
                <w:rFonts w:eastAsia="Arial Unicode MS" w:cs="Arial"/>
                <w:szCs w:val="18"/>
                <w:lang w:val="en-US" w:eastAsia="ar-SA"/>
              </w:rPr>
              <w:tab/>
            </w:r>
            <w:proofErr w:type="spellStart"/>
            <w:r>
              <w:rPr>
                <w:rFonts w:eastAsia="Arial Unicode MS" w:cs="Arial"/>
                <w:szCs w:val="18"/>
                <w:lang w:val="en-US" w:eastAsia="ar-SA"/>
              </w:rPr>
              <w:t>Jeju</w:t>
            </w:r>
            <w:proofErr w:type="spellEnd"/>
            <w:r w:rsidRPr="00AE6387">
              <w:rPr>
                <w:rFonts w:eastAsia="Arial Unicode MS" w:cs="Arial"/>
                <w:szCs w:val="18"/>
                <w:lang w:val="en-US" w:eastAsia="ar-SA"/>
              </w:rPr>
              <w:t xml:space="preserve">  </w:t>
            </w:r>
            <w:r w:rsidRPr="004D64F2">
              <w:rPr>
                <w:rFonts w:eastAsia="Arial Unicode MS" w:cs="Arial"/>
                <w:szCs w:val="18"/>
                <w:lang w:eastAsia="ar-SA"/>
              </w:rPr>
              <w:t>(Korea)</w:t>
            </w:r>
          </w:p>
          <w:p w14:paraId="5AAA6189" w14:textId="24B5E0A9" w:rsidR="00171984" w:rsidRPr="004D64F2" w:rsidRDefault="00171984" w:rsidP="00171984">
            <w:pPr>
              <w:tabs>
                <w:tab w:val="left" w:pos="1134"/>
                <w:tab w:val="left" w:pos="3668"/>
                <w:tab w:val="left" w:pos="6503"/>
              </w:tabs>
              <w:suppressAutoHyphens/>
              <w:spacing w:after="0" w:line="240" w:lineRule="auto"/>
              <w:rPr>
                <w:rFonts w:eastAsia="Arial Unicode MS" w:cs="Arial"/>
                <w:szCs w:val="18"/>
                <w:lang w:eastAsia="ar-SA"/>
              </w:rPr>
            </w:pPr>
            <w:r w:rsidRPr="004D64F2">
              <w:rPr>
                <w:rFonts w:eastAsia="Arial Unicode MS" w:cs="Arial"/>
                <w:szCs w:val="18"/>
                <w:lang w:eastAsia="ar-SA"/>
              </w:rPr>
              <w:t>SA1#107</w:t>
            </w:r>
            <w:r w:rsidRPr="004D64F2">
              <w:rPr>
                <w:rFonts w:eastAsia="Arial Unicode MS" w:cs="Arial"/>
                <w:szCs w:val="18"/>
                <w:lang w:eastAsia="ar-SA"/>
              </w:rPr>
              <w:tab/>
              <w:t xml:space="preserve">        19-23 Aug 2024</w:t>
            </w:r>
            <w:r w:rsidRPr="004D64F2">
              <w:rPr>
                <w:rFonts w:eastAsia="Arial Unicode MS" w:cs="Arial"/>
                <w:szCs w:val="18"/>
                <w:lang w:eastAsia="ar-SA"/>
              </w:rPr>
              <w:tab/>
              <w:t>Maastricht  (</w:t>
            </w:r>
            <w:r>
              <w:rPr>
                <w:rFonts w:eastAsia="Arial Unicode MS" w:cs="Arial"/>
                <w:szCs w:val="18"/>
                <w:lang w:val="en-US" w:eastAsia="ar-SA"/>
              </w:rPr>
              <w:t>The Netherlands</w:t>
            </w:r>
            <w:r w:rsidRPr="004D64F2">
              <w:rPr>
                <w:rFonts w:eastAsia="Arial Unicode MS" w:cs="Arial"/>
                <w:szCs w:val="18"/>
                <w:lang w:eastAsia="ar-SA"/>
              </w:rPr>
              <w:t>)</w:t>
            </w:r>
          </w:p>
          <w:p w14:paraId="63F93A2A" w14:textId="6AB0E2F5" w:rsidR="00171984" w:rsidRPr="00107578" w:rsidRDefault="00171984" w:rsidP="00171984">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Pr>
                <w:rFonts w:eastAsia="Arial Unicode MS" w:cs="Arial"/>
                <w:szCs w:val="18"/>
                <w:lang w:val="fr-FR" w:eastAsia="ar-SA"/>
              </w:rPr>
              <w:t xml:space="preserve">Orlando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3"/>
          <w:p w14:paraId="7D37BA42" w14:textId="77777777" w:rsidR="00171984" w:rsidRPr="00420E58" w:rsidRDefault="00171984" w:rsidP="00171984">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171984"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171984" w:rsidRDefault="00171984" w:rsidP="00171984">
            <w:pPr>
              <w:pStyle w:val="Heading1"/>
            </w:pPr>
            <w:bookmarkStart w:id="104" w:name="_Toc414625514"/>
            <w:r w:rsidRPr="00E225F9">
              <w:t>Any other business</w:t>
            </w:r>
            <w:bookmarkEnd w:id="104"/>
          </w:p>
        </w:tc>
      </w:tr>
      <w:tr w:rsidR="00171984" w:rsidRPr="00B04844" w14:paraId="3BAC9F63" w14:textId="77777777" w:rsidTr="00DF3949">
        <w:trPr>
          <w:trHeight w:val="141"/>
        </w:trPr>
        <w:tc>
          <w:tcPr>
            <w:tcW w:w="14426" w:type="dxa"/>
            <w:gridSpan w:val="6"/>
            <w:shd w:val="clear" w:color="auto" w:fill="F2F2F2"/>
          </w:tcPr>
          <w:p w14:paraId="049DFAD6" w14:textId="21C7C92B" w:rsidR="00171984" w:rsidRPr="00F45489" w:rsidRDefault="00171984" w:rsidP="00171984">
            <w:pPr>
              <w:pStyle w:val="Heading1"/>
            </w:pPr>
            <w:bookmarkStart w:id="105" w:name="_Toc316030641"/>
            <w:bookmarkStart w:id="106" w:name="_Toc324137383"/>
            <w:bookmarkStart w:id="107" w:name="_Toc331152547"/>
            <w:bookmarkStart w:id="108" w:name="_Toc378052474"/>
            <w:bookmarkStart w:id="109" w:name="_Toc387990783"/>
            <w:bookmarkStart w:id="110" w:name="_Toc395595534"/>
            <w:bookmarkStart w:id="111" w:name="_Toc414625515"/>
            <w:r w:rsidRPr="00F45489">
              <w:t>Close</w:t>
            </w:r>
            <w:bookmarkEnd w:id="105"/>
            <w:bookmarkEnd w:id="106"/>
            <w:bookmarkEnd w:id="107"/>
            <w:bookmarkEnd w:id="108"/>
            <w:bookmarkEnd w:id="109"/>
            <w:bookmarkEnd w:id="110"/>
            <w:bookmarkEnd w:id="111"/>
          </w:p>
        </w:tc>
      </w:tr>
      <w:tr w:rsidR="00171984" w:rsidRPr="00B04844" w14:paraId="5E8EFEB6" w14:textId="77777777" w:rsidTr="00DF3949">
        <w:trPr>
          <w:trHeight w:val="141"/>
        </w:trPr>
        <w:tc>
          <w:tcPr>
            <w:tcW w:w="14426" w:type="dxa"/>
            <w:gridSpan w:val="6"/>
            <w:shd w:val="clear" w:color="auto" w:fill="auto"/>
          </w:tcPr>
          <w:p w14:paraId="686B62EB" w14:textId="77777777" w:rsidR="00171984" w:rsidRPr="00F45489" w:rsidRDefault="00171984" w:rsidP="00171984">
            <w:pPr>
              <w:suppressAutoHyphens/>
              <w:spacing w:after="0" w:line="240" w:lineRule="auto"/>
              <w:rPr>
                <w:rFonts w:eastAsia="Arial Unicode MS" w:cs="Arial"/>
                <w:szCs w:val="18"/>
                <w:lang w:eastAsia="ar-SA"/>
              </w:rPr>
            </w:pPr>
          </w:p>
          <w:p w14:paraId="0A15712D" w14:textId="77777777" w:rsidR="00171984" w:rsidRDefault="00171984" w:rsidP="0017198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1 March </w:t>
            </w:r>
            <w:r w:rsidRPr="00483D9A">
              <w:rPr>
                <w:rFonts w:eastAsia="Arial Unicode MS" w:cs="Arial"/>
                <w:szCs w:val="18"/>
                <w:lang w:eastAsia="ar-SA"/>
              </w:rPr>
              <w:t>202</w:t>
            </w:r>
            <w:r>
              <w:rPr>
                <w:rFonts w:eastAsia="Arial Unicode MS" w:cs="Arial"/>
                <w:szCs w:val="18"/>
                <w:lang w:eastAsia="ar-SA"/>
              </w:rPr>
              <w:t>4</w:t>
            </w:r>
          </w:p>
          <w:p w14:paraId="015615CD" w14:textId="24E541AE" w:rsidR="00171984" w:rsidRPr="00F45489" w:rsidRDefault="00171984" w:rsidP="00171984">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081174">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C525E" w14:textId="77777777" w:rsidR="00B54707" w:rsidRDefault="00B54707" w:rsidP="002E015E">
      <w:pPr>
        <w:spacing w:after="0" w:line="240" w:lineRule="auto"/>
      </w:pPr>
      <w:r>
        <w:separator/>
      </w:r>
    </w:p>
  </w:endnote>
  <w:endnote w:type="continuationSeparator" w:id="0">
    <w:p w14:paraId="47692144" w14:textId="77777777" w:rsidR="00B54707" w:rsidRDefault="00B54707" w:rsidP="002E015E">
      <w:pPr>
        <w:spacing w:after="0" w:line="240" w:lineRule="auto"/>
      </w:pPr>
      <w:r>
        <w:continuationSeparator/>
      </w:r>
    </w:p>
  </w:endnote>
  <w:endnote w:type="continuationNotice" w:id="1">
    <w:p w14:paraId="2B011B63" w14:textId="77777777" w:rsidR="00B54707" w:rsidRDefault="00B547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36F16" w14:textId="77777777" w:rsidR="00B54707" w:rsidRDefault="00B54707" w:rsidP="002E015E">
      <w:pPr>
        <w:spacing w:after="0" w:line="240" w:lineRule="auto"/>
      </w:pPr>
      <w:r>
        <w:separator/>
      </w:r>
    </w:p>
  </w:footnote>
  <w:footnote w:type="continuationSeparator" w:id="0">
    <w:p w14:paraId="122F2B9D" w14:textId="77777777" w:rsidR="00B54707" w:rsidRDefault="00B54707" w:rsidP="002E015E">
      <w:pPr>
        <w:spacing w:after="0" w:line="240" w:lineRule="auto"/>
      </w:pPr>
      <w:r>
        <w:continuationSeparator/>
      </w:r>
    </w:p>
  </w:footnote>
  <w:footnote w:type="continuationNotice" w:id="1">
    <w:p w14:paraId="0784DE91" w14:textId="77777777" w:rsidR="00B54707" w:rsidRDefault="00B547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1AA"/>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3C1"/>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491"/>
    <w:rsid w:val="0004664A"/>
    <w:rsid w:val="00046F1E"/>
    <w:rsid w:val="00046FC0"/>
    <w:rsid w:val="00047871"/>
    <w:rsid w:val="0004788C"/>
    <w:rsid w:val="00050A1F"/>
    <w:rsid w:val="00050F83"/>
    <w:rsid w:val="00052064"/>
    <w:rsid w:val="000527C7"/>
    <w:rsid w:val="00053527"/>
    <w:rsid w:val="00054351"/>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348"/>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174"/>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3EA1"/>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1B6"/>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CC1"/>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652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1804"/>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1984"/>
    <w:rsid w:val="00171C7C"/>
    <w:rsid w:val="00171EB9"/>
    <w:rsid w:val="00172512"/>
    <w:rsid w:val="00172A42"/>
    <w:rsid w:val="00172B1D"/>
    <w:rsid w:val="00172CB9"/>
    <w:rsid w:val="00172F72"/>
    <w:rsid w:val="00173B53"/>
    <w:rsid w:val="00174CEC"/>
    <w:rsid w:val="00175020"/>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2C3"/>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A9B"/>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14"/>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0C"/>
    <w:rsid w:val="00253551"/>
    <w:rsid w:val="0025366A"/>
    <w:rsid w:val="002536D1"/>
    <w:rsid w:val="00253FDF"/>
    <w:rsid w:val="002540E2"/>
    <w:rsid w:val="00254397"/>
    <w:rsid w:val="002553EC"/>
    <w:rsid w:val="00255635"/>
    <w:rsid w:val="0025579C"/>
    <w:rsid w:val="00255D1C"/>
    <w:rsid w:val="00255E36"/>
    <w:rsid w:val="0025614D"/>
    <w:rsid w:val="002567A9"/>
    <w:rsid w:val="0025732B"/>
    <w:rsid w:val="00257667"/>
    <w:rsid w:val="0026037A"/>
    <w:rsid w:val="002610F3"/>
    <w:rsid w:val="00261A8C"/>
    <w:rsid w:val="00261B35"/>
    <w:rsid w:val="00261C9F"/>
    <w:rsid w:val="00261E88"/>
    <w:rsid w:val="002645F8"/>
    <w:rsid w:val="00264642"/>
    <w:rsid w:val="0026551E"/>
    <w:rsid w:val="00265637"/>
    <w:rsid w:val="0026575D"/>
    <w:rsid w:val="00265A5A"/>
    <w:rsid w:val="00265E65"/>
    <w:rsid w:val="00266831"/>
    <w:rsid w:val="00266880"/>
    <w:rsid w:val="00266EBE"/>
    <w:rsid w:val="00267156"/>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87779"/>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28BA"/>
    <w:rsid w:val="00363268"/>
    <w:rsid w:val="003632D3"/>
    <w:rsid w:val="003634CF"/>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07C3"/>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966"/>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9F5"/>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82B"/>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26A"/>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4F1"/>
    <w:rsid w:val="00502843"/>
    <w:rsid w:val="005028C0"/>
    <w:rsid w:val="00502C95"/>
    <w:rsid w:val="00503B70"/>
    <w:rsid w:val="00503E9E"/>
    <w:rsid w:val="00504832"/>
    <w:rsid w:val="0050485B"/>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17FE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EB4"/>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1C6F"/>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5E5C"/>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50B"/>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8E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8DD"/>
    <w:rsid w:val="00794A0D"/>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3B14"/>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48C"/>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6E5"/>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E0B"/>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2D97"/>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73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13A7"/>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854"/>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8F2"/>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6E8E"/>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28D"/>
    <w:rsid w:val="00A7716F"/>
    <w:rsid w:val="00A77DC6"/>
    <w:rsid w:val="00A80C01"/>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8C0"/>
    <w:rsid w:val="00A84AE9"/>
    <w:rsid w:val="00A84BB6"/>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77"/>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10B"/>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707"/>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583"/>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151"/>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BA9"/>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246"/>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3E7"/>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71F"/>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DE5"/>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429"/>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67611"/>
    <w:rsid w:val="00D705A0"/>
    <w:rsid w:val="00D708FE"/>
    <w:rsid w:val="00D71C1C"/>
    <w:rsid w:val="00D72B1A"/>
    <w:rsid w:val="00D73115"/>
    <w:rsid w:val="00D731CF"/>
    <w:rsid w:val="00D73940"/>
    <w:rsid w:val="00D73A63"/>
    <w:rsid w:val="00D73CD5"/>
    <w:rsid w:val="00D74938"/>
    <w:rsid w:val="00D75283"/>
    <w:rsid w:val="00D75619"/>
    <w:rsid w:val="00D765AC"/>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220"/>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07DC"/>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15C6"/>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1F9A"/>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B7183"/>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057"/>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0BF"/>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540"/>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16C"/>
    <w:rsid w:val="00F83C65"/>
    <w:rsid w:val="00F83F7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A0F"/>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64400127">
      <w:bodyDiv w:val="1"/>
      <w:marLeft w:val="0"/>
      <w:marRight w:val="0"/>
      <w:marTop w:val="0"/>
      <w:marBottom w:val="0"/>
      <w:divBdr>
        <w:top w:val="none" w:sz="0" w:space="0" w:color="auto"/>
        <w:left w:val="none" w:sz="0" w:space="0" w:color="auto"/>
        <w:bottom w:val="none" w:sz="0" w:space="0" w:color="auto"/>
        <w:right w:val="none" w:sz="0" w:space="0" w:color="auto"/>
      </w:divBdr>
      <w:divsChild>
        <w:div w:id="1427918789">
          <w:marLeft w:val="0"/>
          <w:marRight w:val="0"/>
          <w:marTop w:val="0"/>
          <w:marBottom w:val="0"/>
          <w:divBdr>
            <w:top w:val="none" w:sz="0" w:space="0" w:color="auto"/>
            <w:left w:val="none" w:sz="0" w:space="0" w:color="auto"/>
            <w:bottom w:val="none" w:sz="0" w:space="0" w:color="auto"/>
            <w:right w:val="none" w:sz="0" w:space="0" w:color="auto"/>
          </w:divBdr>
        </w:div>
        <w:div w:id="1453666281">
          <w:marLeft w:val="0"/>
          <w:marRight w:val="0"/>
          <w:marTop w:val="0"/>
          <w:marBottom w:val="0"/>
          <w:divBdr>
            <w:top w:val="none" w:sz="0" w:space="0" w:color="auto"/>
            <w:left w:val="none" w:sz="0" w:space="0" w:color="auto"/>
            <w:bottom w:val="none" w:sz="0" w:space="0" w:color="auto"/>
            <w:right w:val="none" w:sz="0" w:space="0" w:color="auto"/>
          </w:divBdr>
        </w:div>
        <w:div w:id="359866793">
          <w:marLeft w:val="0"/>
          <w:marRight w:val="0"/>
          <w:marTop w:val="0"/>
          <w:marBottom w:val="0"/>
          <w:divBdr>
            <w:top w:val="none" w:sz="0" w:space="0" w:color="auto"/>
            <w:left w:val="none" w:sz="0" w:space="0" w:color="auto"/>
            <w:bottom w:val="none" w:sz="0" w:space="0" w:color="auto"/>
            <w:right w:val="none" w:sz="0" w:space="0" w:color="auto"/>
          </w:divBdr>
        </w:div>
        <w:div w:id="1823738337">
          <w:marLeft w:val="0"/>
          <w:marRight w:val="0"/>
          <w:marTop w:val="0"/>
          <w:marBottom w:val="0"/>
          <w:divBdr>
            <w:top w:val="none" w:sz="0" w:space="0" w:color="auto"/>
            <w:left w:val="none" w:sz="0" w:space="0" w:color="auto"/>
            <w:bottom w:val="none" w:sz="0" w:space="0" w:color="auto"/>
            <w:right w:val="none" w:sz="0" w:space="0" w:color="auto"/>
          </w:divBdr>
        </w:div>
        <w:div w:id="404380800">
          <w:marLeft w:val="0"/>
          <w:marRight w:val="0"/>
          <w:marTop w:val="0"/>
          <w:marBottom w:val="0"/>
          <w:divBdr>
            <w:top w:val="none" w:sz="0" w:space="0" w:color="auto"/>
            <w:left w:val="none" w:sz="0" w:space="0" w:color="auto"/>
            <w:bottom w:val="none" w:sz="0" w:space="0" w:color="auto"/>
            <w:right w:val="none" w:sz="0" w:space="0" w:color="auto"/>
          </w:divBdr>
        </w:div>
      </w:divsChild>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7864551">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TSGS1_105_Athens\Docs\S1-240087.zip" TargetMode="External"/><Relationship Id="rId21" Type="http://schemas.openxmlformats.org/officeDocument/2006/relationships/hyperlink" Target="file:///C:\Users\almodovarchicojl\AppData\Local\Microsoft\Windows\INetCache\Content.Outlook\FYJ6G6IS\Docs\S1-24xxxx.zip" TargetMode="External"/><Relationship Id="rId42" Type="http://schemas.openxmlformats.org/officeDocument/2006/relationships/hyperlink" Target="file:///E:\TSGS1_105_Athens\Docs\S1-240042.zip" TargetMode="External"/><Relationship Id="rId63" Type="http://schemas.openxmlformats.org/officeDocument/2006/relationships/hyperlink" Target="file:///E:\TSGS1_105_Athens\Docs\S1-240170.zip" TargetMode="External"/><Relationship Id="rId84" Type="http://schemas.openxmlformats.org/officeDocument/2006/relationships/hyperlink" Target="file:///E:\TSGS1_105_Athens\Docs\S1-240081.zip" TargetMode="External"/><Relationship Id="rId138" Type="http://schemas.openxmlformats.org/officeDocument/2006/relationships/hyperlink" Target="file:///E:\TSGS1_105_Athens\Docs\S1-240081.zip" TargetMode="External"/><Relationship Id="rId159" Type="http://schemas.openxmlformats.org/officeDocument/2006/relationships/hyperlink" Target="file:///E:\TSGS1_105_Athens\Docs\S1-240032.zip" TargetMode="External"/><Relationship Id="rId170" Type="http://schemas.openxmlformats.org/officeDocument/2006/relationships/hyperlink" Target="file:///E:\TSGS1_105_Athens\Docs\S1-240064.zip" TargetMode="External"/><Relationship Id="rId191" Type="http://schemas.openxmlformats.org/officeDocument/2006/relationships/hyperlink" Target="file:///E:\TSGS1_105_Athens\Docs\S1-240122.zip" TargetMode="External"/><Relationship Id="rId205" Type="http://schemas.openxmlformats.org/officeDocument/2006/relationships/hyperlink" Target="file:///E:\TSGS1_105_Athens\Docs\S1-240107.zip" TargetMode="External"/><Relationship Id="rId107" Type="http://schemas.openxmlformats.org/officeDocument/2006/relationships/hyperlink" Target="file:///E:\TSGS1_105_Athens\Docs\S1-240062.zip" TargetMode="External"/><Relationship Id="rId11" Type="http://schemas.openxmlformats.org/officeDocument/2006/relationships/hyperlink" Target="https://portal.3gpp.org/" TargetMode="External"/><Relationship Id="rId32" Type="http://schemas.openxmlformats.org/officeDocument/2006/relationships/hyperlink" Target="file:///E:\TSGS1_105_Athens\Docs\S1-240007.zip" TargetMode="External"/><Relationship Id="rId37" Type="http://schemas.openxmlformats.org/officeDocument/2006/relationships/hyperlink" Target="file:///E:\TSGS1_105_Athens\docs\S1-240010.zip" TargetMode="External"/><Relationship Id="rId53" Type="http://schemas.openxmlformats.org/officeDocument/2006/relationships/hyperlink" Target="file:///E:\TSGS1_105_Athens\Docs\S1-240098.zip" TargetMode="External"/><Relationship Id="rId58" Type="http://schemas.openxmlformats.org/officeDocument/2006/relationships/hyperlink" Target="file:///E:\TSGS1_105_Athens\Docs\S1-240110.zip" TargetMode="External"/><Relationship Id="rId74" Type="http://schemas.openxmlformats.org/officeDocument/2006/relationships/hyperlink" Target="file:///E:\TSGS1_105_Athens\Docs\S1-240158.zip" TargetMode="External"/><Relationship Id="rId79" Type="http://schemas.openxmlformats.org/officeDocument/2006/relationships/hyperlink" Target="file:///E:\TSGS1_105_Athens\Docs\S1-240163.zip" TargetMode="External"/><Relationship Id="rId102" Type="http://schemas.openxmlformats.org/officeDocument/2006/relationships/hyperlink" Target="file:///E:\TSGS1_105_Athens\Docs\S1-240145.zip" TargetMode="External"/><Relationship Id="rId123" Type="http://schemas.openxmlformats.org/officeDocument/2006/relationships/hyperlink" Target="file:///E:\TSGS1_105_Athens\Docs\S1-240101.zip" TargetMode="External"/><Relationship Id="rId128" Type="http://schemas.openxmlformats.org/officeDocument/2006/relationships/hyperlink" Target="file:///E:\TSGS1_105_Athens\Docs\S1-240061.zip" TargetMode="External"/><Relationship Id="rId144" Type="http://schemas.openxmlformats.org/officeDocument/2006/relationships/hyperlink" Target="file:///E:\TSGS1_105_Athens\Docs\S1-240039.zip" TargetMode="External"/><Relationship Id="rId149" Type="http://schemas.openxmlformats.org/officeDocument/2006/relationships/hyperlink" Target="file:///E:\TSGS1_105_Athens\Docs\S1-240021.zip" TargetMode="External"/><Relationship Id="rId5" Type="http://schemas.openxmlformats.org/officeDocument/2006/relationships/numbering" Target="numbering.xml"/><Relationship Id="rId90" Type="http://schemas.openxmlformats.org/officeDocument/2006/relationships/hyperlink" Target="file:///E:\TSGS1_105_Athens\Docs\S1-240039.zip" TargetMode="External"/><Relationship Id="rId95" Type="http://schemas.openxmlformats.org/officeDocument/2006/relationships/hyperlink" Target="file:///E:\TSGS1_105_Athens\Docs\S1-240012.zip" TargetMode="External"/><Relationship Id="rId160" Type="http://schemas.openxmlformats.org/officeDocument/2006/relationships/hyperlink" Target="file:///E:\TSGS1_105_Athens\Docs\S1-240031.zip" TargetMode="External"/><Relationship Id="rId165" Type="http://schemas.openxmlformats.org/officeDocument/2006/relationships/hyperlink" Target="file:///E:\TSGS1_105_Athens\Docs\S1-240046.zip" TargetMode="External"/><Relationship Id="rId181" Type="http://schemas.openxmlformats.org/officeDocument/2006/relationships/hyperlink" Target="file:///E:\TSGS1_105_Athens\Docs\S1-240091.zip" TargetMode="External"/><Relationship Id="rId186" Type="http://schemas.openxmlformats.org/officeDocument/2006/relationships/hyperlink" Target="file:///E:\TSGS1_105_Athens\Docs\S1-240106.zip" TargetMode="External"/><Relationship Id="rId211" Type="http://schemas.openxmlformats.org/officeDocument/2006/relationships/hyperlink" Target="file:///E:\TSGS1_105_Athens\Docs\S1-240111.zip" TargetMode="External"/><Relationship Id="rId22" Type="http://schemas.openxmlformats.org/officeDocument/2006/relationships/hyperlink" Target="file:///C:\Users\almodovarchicojl\AppData\Local\Microsoft\Windows\INetCache\Content.Outlook\FYJ6G6IS\Docs\S1-24xxxx.zip" TargetMode="External"/><Relationship Id="rId27" Type="http://schemas.openxmlformats.org/officeDocument/2006/relationships/hyperlink" Target="file:///E:\TSGS1_105_Athens\Docs\S1-240005.zip" TargetMode="External"/><Relationship Id="rId43" Type="http://schemas.openxmlformats.org/officeDocument/2006/relationships/hyperlink" Target="file:///E:\TSGS1_105_Athens\Docs\S1-240041.zip" TargetMode="External"/><Relationship Id="rId48" Type="http://schemas.openxmlformats.org/officeDocument/2006/relationships/hyperlink" Target="file:///E:\TSGS1_105_Athens\Docs\S1-240071.zip" TargetMode="External"/><Relationship Id="rId64" Type="http://schemas.openxmlformats.org/officeDocument/2006/relationships/hyperlink" Target="file:///E:\TSGS1_105_Athens\Docs\S1-240171.zip" TargetMode="External"/><Relationship Id="rId69" Type="http://schemas.openxmlformats.org/officeDocument/2006/relationships/hyperlink" Target="file:///E:\TSGS1_105_Athens\Docs\S1-240152.zip" TargetMode="External"/><Relationship Id="rId113" Type="http://schemas.openxmlformats.org/officeDocument/2006/relationships/hyperlink" Target="file:///E:\TSGS1_105_Athens\Docs\S1-240129.zip" TargetMode="External"/><Relationship Id="rId118" Type="http://schemas.openxmlformats.org/officeDocument/2006/relationships/hyperlink" Target="file:///E:\TSGS1_105_Athens\Docs\S1-240140.zip" TargetMode="External"/><Relationship Id="rId134" Type="http://schemas.openxmlformats.org/officeDocument/2006/relationships/hyperlink" Target="file:///E:\TSGS1_105_Athens\Docs\S1-240048.zip" TargetMode="External"/><Relationship Id="rId139" Type="http://schemas.openxmlformats.org/officeDocument/2006/relationships/hyperlink" Target="file:///E:\TSGS1_105_Athens\Docs\S1-240082.zip" TargetMode="External"/><Relationship Id="rId80" Type="http://schemas.openxmlformats.org/officeDocument/2006/relationships/hyperlink" Target="file:///E:\TSGS1_105_Athens\Docs\S1-240167.zip" TargetMode="External"/><Relationship Id="rId85" Type="http://schemas.openxmlformats.org/officeDocument/2006/relationships/hyperlink" Target="file:///E:\TSGS1_105_Athens\Docs\S1-240082.zip" TargetMode="External"/><Relationship Id="rId150" Type="http://schemas.openxmlformats.org/officeDocument/2006/relationships/hyperlink" Target="file:///E:\TSGS1_105_Athens\Docs\S1-240023.zip" TargetMode="External"/><Relationship Id="rId155" Type="http://schemas.openxmlformats.org/officeDocument/2006/relationships/hyperlink" Target="file:///E:\TSGS1_105_Athens\Docs\S1-240027.zip" TargetMode="External"/><Relationship Id="rId171" Type="http://schemas.openxmlformats.org/officeDocument/2006/relationships/hyperlink" Target="file:///E:\TSGS1_105_Athens\Docs\S1-240065.zip" TargetMode="External"/><Relationship Id="rId176" Type="http://schemas.openxmlformats.org/officeDocument/2006/relationships/hyperlink" Target="file:///E:\TSGS1_105_Athens\Docs\S1-240075.zip" TargetMode="External"/><Relationship Id="rId192" Type="http://schemas.openxmlformats.org/officeDocument/2006/relationships/hyperlink" Target="file:///E:\TSGS1_105_Athens\Docs\S1-240124.zip" TargetMode="External"/><Relationship Id="rId197" Type="http://schemas.openxmlformats.org/officeDocument/2006/relationships/hyperlink" Target="file:///E:\TSGS1_105_Athens\Docs\S1-240137.zip" TargetMode="External"/><Relationship Id="rId206" Type="http://schemas.openxmlformats.org/officeDocument/2006/relationships/hyperlink" Target="file:///E:\TSGS1_105_Athens\Docs\S1-240116.zip" TargetMode="External"/><Relationship Id="rId201" Type="http://schemas.openxmlformats.org/officeDocument/2006/relationships/hyperlink" Target="file:///E:\TSGS1_105_Athens\Docs\S1-240125.zip" TargetMode="External"/><Relationship Id="rId12" Type="http://schemas.openxmlformats.org/officeDocument/2006/relationships/hyperlink" Target="https://ftp.3gpp.org/Information/WORK_PLAN" TargetMode="External"/><Relationship Id="rId17" Type="http://schemas.openxmlformats.org/officeDocument/2006/relationships/hyperlink" Target="file:///C:\Users\almodovarchicojl\AppData\Local\Microsoft\Windows\INetCache\Content.Outlook\FYJ6G6IS\Docs\S1-24xxxx.zip" TargetMode="External"/><Relationship Id="rId33" Type="http://schemas.openxmlformats.org/officeDocument/2006/relationships/hyperlink" Target="http://www.3gpp.org/specifications-groups/delegates-corner/writing-a-new-spec" TargetMode="External"/><Relationship Id="rId38" Type="http://schemas.openxmlformats.org/officeDocument/2006/relationships/hyperlink" Target="file:///E:\TSGS1_105_Athens\docs\S1-240011.zip" TargetMode="External"/><Relationship Id="rId59" Type="http://schemas.openxmlformats.org/officeDocument/2006/relationships/hyperlink" Target="file:///E:\TSGS1_105_Athens\Docs\S1-240150.zip" TargetMode="External"/><Relationship Id="rId103" Type="http://schemas.openxmlformats.org/officeDocument/2006/relationships/hyperlink" Target="file:///E:\TSGS1_105_Athens\Docs\S1-240108.zip" TargetMode="External"/><Relationship Id="rId108" Type="http://schemas.openxmlformats.org/officeDocument/2006/relationships/hyperlink" Target="file:///E:\TSGS1_105_Athens\Docs\S1-240056.zip" TargetMode="External"/><Relationship Id="rId124" Type="http://schemas.openxmlformats.org/officeDocument/2006/relationships/hyperlink" Target="file:///E:\TSGS1_105_Athens\Docs\S1-240119.zip" TargetMode="External"/><Relationship Id="rId129" Type="http://schemas.openxmlformats.org/officeDocument/2006/relationships/hyperlink" Target="file:///E:\TSGS1_105_Athens\Docs\S1-240063.zip" TargetMode="External"/><Relationship Id="rId54" Type="http://schemas.openxmlformats.org/officeDocument/2006/relationships/hyperlink" Target="file:///E:\TSGS1_105_Athens\Docs\S1-240154.zip" TargetMode="External"/><Relationship Id="rId70" Type="http://schemas.openxmlformats.org/officeDocument/2006/relationships/hyperlink" Target="file:///E:\TSGS1_105_Athens\Docs\S1-240157.zip" TargetMode="External"/><Relationship Id="rId75" Type="http://schemas.openxmlformats.org/officeDocument/2006/relationships/hyperlink" Target="file:///E:\TSGS1_105_Athens\Docs\S1-240159.zip" TargetMode="External"/><Relationship Id="rId91" Type="http://schemas.openxmlformats.org/officeDocument/2006/relationships/hyperlink" Target="file:///E:\TSGS1_105_Athens\Docs\S1-240009.zip" TargetMode="External"/><Relationship Id="rId96" Type="http://schemas.openxmlformats.org/officeDocument/2006/relationships/hyperlink" Target="file:///E:\TSGS1_105_Athens\Docs\S1-240013.zip" TargetMode="External"/><Relationship Id="rId140" Type="http://schemas.openxmlformats.org/officeDocument/2006/relationships/hyperlink" Target="file:///E:\TSGS1_105_Athens\Docs\S1-240083.zip" TargetMode="External"/><Relationship Id="rId145" Type="http://schemas.openxmlformats.org/officeDocument/2006/relationships/hyperlink" Target="file:///E:\TSGS1_105_Athens\Docs\S1-240016.zip" TargetMode="External"/><Relationship Id="rId161" Type="http://schemas.openxmlformats.org/officeDocument/2006/relationships/hyperlink" Target="file:///E:\TSGS1_105_Athens\Docs\S1-240034.zip" TargetMode="External"/><Relationship Id="rId166" Type="http://schemas.openxmlformats.org/officeDocument/2006/relationships/hyperlink" Target="file:///E:\TSGS1_105_Athens\Docs\S1-240047.zip" TargetMode="External"/><Relationship Id="rId182" Type="http://schemas.openxmlformats.org/officeDocument/2006/relationships/hyperlink" Target="file:///E:\TSGS1_105_Athens\Docs\S1-240092.zip" TargetMode="External"/><Relationship Id="rId187" Type="http://schemas.openxmlformats.org/officeDocument/2006/relationships/hyperlink" Target="file:///E:\TSGS1_105_Athens\Docs\S1-240114.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E:\TSGS1_105_Athens\Docs\S1-240130.zip" TargetMode="External"/><Relationship Id="rId23" Type="http://schemas.openxmlformats.org/officeDocument/2006/relationships/hyperlink" Target="file:///C:\Users\almodovarchicojl\AppData\Local\Microsoft\Windows\INetCache\Content.Outlook\FYJ6G6IS\Docs\S1-24xxxx.zip" TargetMode="External"/><Relationship Id="rId28" Type="http://schemas.openxmlformats.org/officeDocument/2006/relationships/hyperlink" Target="file:///E:\TSGS1_105_Athens\Docs\S1-240007.zip" TargetMode="External"/><Relationship Id="rId49" Type="http://schemas.openxmlformats.org/officeDocument/2006/relationships/hyperlink" Target="file:///E:\TSGS1_105_Athens\Docs\S1-240132.zip" TargetMode="External"/><Relationship Id="rId114" Type="http://schemas.openxmlformats.org/officeDocument/2006/relationships/hyperlink" Target="file:///E:\TSGS1_105_Athens\Docs\S1-240084.zip" TargetMode="External"/><Relationship Id="rId119" Type="http://schemas.openxmlformats.org/officeDocument/2006/relationships/hyperlink" Target="file:///E:\TSGS1_105_Athens\Docs\S1-240018.zip" TargetMode="External"/><Relationship Id="rId44" Type="http://schemas.openxmlformats.org/officeDocument/2006/relationships/hyperlink" Target="file:///E:\TSGS1_105_Athens\Docs\S1-240051.zip" TargetMode="External"/><Relationship Id="rId60" Type="http://schemas.openxmlformats.org/officeDocument/2006/relationships/hyperlink" Target="file:///E:\TSGS1_105_Athens\Docs\S1-240166.zip" TargetMode="External"/><Relationship Id="rId65" Type="http://schemas.openxmlformats.org/officeDocument/2006/relationships/hyperlink" Target="file:///E:\TSGS1_105_Athens\Docs\S1-240172.zip" TargetMode="External"/><Relationship Id="rId81" Type="http://schemas.openxmlformats.org/officeDocument/2006/relationships/hyperlink" Target="file:///E:\TSGS1_105_Athens\Docs\S1-240014.zip" TargetMode="External"/><Relationship Id="rId86" Type="http://schemas.openxmlformats.org/officeDocument/2006/relationships/hyperlink" Target="file:///E:\TSGS1_105_Athens\Docs\S1-240083.zip" TargetMode="External"/><Relationship Id="rId130" Type="http://schemas.openxmlformats.org/officeDocument/2006/relationships/hyperlink" Target="file:///E:\TSGS1_105_Athens\Docs\S1-240095.zip" TargetMode="External"/><Relationship Id="rId135" Type="http://schemas.openxmlformats.org/officeDocument/2006/relationships/hyperlink" Target="file:///E:\TSGS1_105_Athens\Docs\S1-240057.zip" TargetMode="External"/><Relationship Id="rId151" Type="http://schemas.openxmlformats.org/officeDocument/2006/relationships/hyperlink" Target="file:///E:\TSGS1_105_Athens\docs\S1-240147.zip" TargetMode="External"/><Relationship Id="rId156" Type="http://schemas.openxmlformats.org/officeDocument/2006/relationships/hyperlink" Target="file:///E:\TSGS1_105_Athens\Docs\S1-240028.zip" TargetMode="External"/><Relationship Id="rId177" Type="http://schemas.openxmlformats.org/officeDocument/2006/relationships/hyperlink" Target="file:///E:\TSGS1_105_Athens\Docs\S1-240076.zip" TargetMode="External"/><Relationship Id="rId198" Type="http://schemas.openxmlformats.org/officeDocument/2006/relationships/hyperlink" Target="file:///E:\TSGS1_105_Athens\Docs\S1-240143.zip" TargetMode="External"/><Relationship Id="rId172" Type="http://schemas.openxmlformats.org/officeDocument/2006/relationships/hyperlink" Target="file:///E:\TSGS1_105_Athens\Docs\S1-240066.zip" TargetMode="External"/><Relationship Id="rId193" Type="http://schemas.openxmlformats.org/officeDocument/2006/relationships/hyperlink" Target="file:///E:\TSGS1_105_Athens\Docs\S1-240127.zip" TargetMode="External"/><Relationship Id="rId202" Type="http://schemas.openxmlformats.org/officeDocument/2006/relationships/hyperlink" Target="file:///E:\TSGS1_105_Athens\Docs\S1-240100.zip" TargetMode="External"/><Relationship Id="rId207" Type="http://schemas.openxmlformats.org/officeDocument/2006/relationships/hyperlink" Target="file:///E:\TSGS1_105_Athens\Docs\S1-240117.zip" TargetMode="External"/><Relationship Id="rId13" Type="http://schemas.openxmlformats.org/officeDocument/2006/relationships/hyperlink" Target="http://www.3gpp.org/ftp/Specs/html-info/TSG-WG--s1--wis.htm" TargetMode="External"/><Relationship Id="rId18" Type="http://schemas.openxmlformats.org/officeDocument/2006/relationships/hyperlink" Target="file:///C:\Users\almodovarchicojl\AppData\Local\Microsoft\Windows\INetCache\Content.Outlook\FYJ6G6IS\Docs\S1-24xxxx.zip" TargetMode="External"/><Relationship Id="rId39" Type="http://schemas.openxmlformats.org/officeDocument/2006/relationships/hyperlink" Target="file:///E:\TSGS1_105_Athens\Docs\S1-240153.zip" TargetMode="External"/><Relationship Id="rId109" Type="http://schemas.openxmlformats.org/officeDocument/2006/relationships/hyperlink" Target="file:///E:\TSGS1_105_Athens\Docs\S1-240128.zip" TargetMode="External"/><Relationship Id="rId34" Type="http://schemas.openxmlformats.org/officeDocument/2006/relationships/hyperlink" Target="http://www.3gpp.org/DynaReport/21801.htm" TargetMode="External"/><Relationship Id="rId50" Type="http://schemas.openxmlformats.org/officeDocument/2006/relationships/hyperlink" Target="file:///E:\TSGS1_105_Athens\Docs\S1-240113.zip" TargetMode="External"/><Relationship Id="rId55" Type="http://schemas.openxmlformats.org/officeDocument/2006/relationships/hyperlink" Target="file:///E:\TSGS1_105_Athens\Docs\S1-240078.zip" TargetMode="External"/><Relationship Id="rId76" Type="http://schemas.openxmlformats.org/officeDocument/2006/relationships/hyperlink" Target="file:///E:\TSGS1_105_Athens\Docs\S1-240160.zip" TargetMode="External"/><Relationship Id="rId97" Type="http://schemas.openxmlformats.org/officeDocument/2006/relationships/hyperlink" Target="file:///E:\TSGS1_105_Athens\Docs\S1-240049.zip" TargetMode="External"/><Relationship Id="rId104" Type="http://schemas.openxmlformats.org/officeDocument/2006/relationships/hyperlink" Target="file:///E:\TSGS1_105_Athens\Docs\S1-240109.zip" TargetMode="External"/><Relationship Id="rId120" Type="http://schemas.openxmlformats.org/officeDocument/2006/relationships/hyperlink" Target="file:///E:\TSGS1_105_Athens\Docs\S1-240019.zip" TargetMode="External"/><Relationship Id="rId125" Type="http://schemas.openxmlformats.org/officeDocument/2006/relationships/hyperlink" Target="file:///E:\TSGS1_105_Athens\Docs\S1-240043.zip" TargetMode="External"/><Relationship Id="rId141" Type="http://schemas.openxmlformats.org/officeDocument/2006/relationships/hyperlink" Target="file:///E:\TSGS1_105_Athens\Docs\S1-240036.zip" TargetMode="External"/><Relationship Id="rId146" Type="http://schemas.openxmlformats.org/officeDocument/2006/relationships/hyperlink" Target="file:///E:\TSGS1_105_Athens\Docs\S1-240015.zip" TargetMode="External"/><Relationship Id="rId167" Type="http://schemas.openxmlformats.org/officeDocument/2006/relationships/hyperlink" Target="file:///E:\TSGS1_105_Athens\Docs\S1-240105.zip" TargetMode="External"/><Relationship Id="rId188" Type="http://schemas.openxmlformats.org/officeDocument/2006/relationships/hyperlink" Target="file:///E:\TSGS1_105_Athens\Docs\S1-240115.zip" TargetMode="External"/><Relationship Id="rId7" Type="http://schemas.openxmlformats.org/officeDocument/2006/relationships/settings" Target="settings.xml"/><Relationship Id="rId71" Type="http://schemas.openxmlformats.org/officeDocument/2006/relationships/hyperlink" Target="file:///E:\TSGS1_105_Athens\Docs\S1-240155.zip" TargetMode="External"/><Relationship Id="rId92" Type="http://schemas.openxmlformats.org/officeDocument/2006/relationships/hyperlink" Target="file:///E:\TSGS1_105_Athens\Docs\S1-240094.zip" TargetMode="External"/><Relationship Id="rId162" Type="http://schemas.openxmlformats.org/officeDocument/2006/relationships/hyperlink" Target="file:///E:\TSGS1_105_Athens\Docs\S1-240033.zip" TargetMode="External"/><Relationship Id="rId183" Type="http://schemas.openxmlformats.org/officeDocument/2006/relationships/hyperlink" Target="file:///E:\TSGS1_105_Athens\Docs\S1-240093.zip" TargetMode="External"/><Relationship Id="rId21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file:///E:\TSGS1_105_Athens\Docs\S1-240008.zip" TargetMode="External"/><Relationship Id="rId24" Type="http://schemas.openxmlformats.org/officeDocument/2006/relationships/hyperlink" Target="file:///E:\TSGS1_105_Athens\Docs\S1-240001.zip" TargetMode="External"/><Relationship Id="rId40" Type="http://schemas.openxmlformats.org/officeDocument/2006/relationships/hyperlink" Target="file:///E:\TSGS1_105_Athens\Docs\S1-240017.zip" TargetMode="External"/><Relationship Id="rId45" Type="http://schemas.openxmlformats.org/officeDocument/2006/relationships/hyperlink" Target="file:///E:\TSGS1_105_Athens\Docs\S1-240072.zip" TargetMode="External"/><Relationship Id="rId66" Type="http://schemas.openxmlformats.org/officeDocument/2006/relationships/hyperlink" Target="file:///E:\TSGS1_105_Athens\Docs\S1-240173.zip" TargetMode="External"/><Relationship Id="rId87" Type="http://schemas.openxmlformats.org/officeDocument/2006/relationships/hyperlink" Target="file:///E:\TSGS1_105_Athens\Docs\S1-240036.zip" TargetMode="External"/><Relationship Id="rId110" Type="http://schemas.openxmlformats.org/officeDocument/2006/relationships/hyperlink" Target="file:///E:\TSGS1_105_Athens\Docs\S1-240126.zip" TargetMode="External"/><Relationship Id="rId115" Type="http://schemas.openxmlformats.org/officeDocument/2006/relationships/hyperlink" Target="file:///E:\TSGS1_105_Athens\Docs\S1-240085.zip" TargetMode="External"/><Relationship Id="rId131" Type="http://schemas.openxmlformats.org/officeDocument/2006/relationships/hyperlink" Target="file:///E:\TSGS1_105_Athens\Docs\S1-240138.zip" TargetMode="External"/><Relationship Id="rId136" Type="http://schemas.openxmlformats.org/officeDocument/2006/relationships/hyperlink" Target="file:///E:\TSGS1_105_Athens\Docs\S1-240010.zip" TargetMode="External"/><Relationship Id="rId157" Type="http://schemas.openxmlformats.org/officeDocument/2006/relationships/hyperlink" Target="file:///E:\TSGS1_105_Athens\Docs\S1-240029.zip" TargetMode="External"/><Relationship Id="rId178" Type="http://schemas.openxmlformats.org/officeDocument/2006/relationships/hyperlink" Target="file:///E:\TSGS1_105_Athens\Docs\S1-240077.zip" TargetMode="External"/><Relationship Id="rId61" Type="http://schemas.openxmlformats.org/officeDocument/2006/relationships/hyperlink" Target="file:///E:\TSGS1_105_Athens\Docs\S1-240099.zip" TargetMode="External"/><Relationship Id="rId82" Type="http://schemas.openxmlformats.org/officeDocument/2006/relationships/hyperlink" Target="file:///E:\TSGS1_105_Athens\Docs\S1-240131.zip" TargetMode="External"/><Relationship Id="rId152" Type="http://schemas.openxmlformats.org/officeDocument/2006/relationships/hyperlink" Target="file:///E:\TSGS1_105_Athens\Docs\S1-240024.zip" TargetMode="External"/><Relationship Id="rId173" Type="http://schemas.openxmlformats.org/officeDocument/2006/relationships/hyperlink" Target="file:///E:\TSGS1_105_Athens\Docs\S1-240067.zip" TargetMode="External"/><Relationship Id="rId194" Type="http://schemas.openxmlformats.org/officeDocument/2006/relationships/hyperlink" Target="file:///E:\TSGS1_105_Athens\Docs\S1-240134.zip" TargetMode="External"/><Relationship Id="rId199" Type="http://schemas.openxmlformats.org/officeDocument/2006/relationships/hyperlink" Target="file:///E:\TSGS1_105_Athens\Docs\S1-240142.zip" TargetMode="External"/><Relationship Id="rId203" Type="http://schemas.openxmlformats.org/officeDocument/2006/relationships/hyperlink" Target="file:///E:\TSGS1_105_Athens\Docs\S1-240025.zip" TargetMode="External"/><Relationship Id="rId208" Type="http://schemas.openxmlformats.org/officeDocument/2006/relationships/hyperlink" Target="file:///E:\TSGS1_105_Athens\Docs\S1-240133.zip" TargetMode="External"/><Relationship Id="rId19" Type="http://schemas.openxmlformats.org/officeDocument/2006/relationships/hyperlink" Target="file:///C:\Users\almodovarchicojl\AppData\Local\Microsoft\Windows\INetCache\Content.Outlook\FYJ6G6IS\Docs\S1-24xxxx.zip" TargetMode="External"/><Relationship Id="rId14" Type="http://schemas.openxmlformats.org/officeDocument/2006/relationships/hyperlink" Target="file:///C:\Users\almodovarchicojl\AppData\Local\Microsoft\Windows\INetCache\Content.Outlook\FYJ6G6IS\Docs\S1-24xxxx.zip" TargetMode="External"/><Relationship Id="rId30" Type="http://schemas.openxmlformats.org/officeDocument/2006/relationships/hyperlink" Target="file:///E:\TSGS1_105_Athens\Docs\S1-240003.zip" TargetMode="External"/><Relationship Id="rId35" Type="http://schemas.openxmlformats.org/officeDocument/2006/relationships/hyperlink" Target="http://www.3gpp.org/ftp/tsg_sa/WG1_Serv/TSGS1_85_Tallin/templates/Template_WI_Status_Update.zip" TargetMode="External"/><Relationship Id="rId56" Type="http://schemas.openxmlformats.org/officeDocument/2006/relationships/hyperlink" Target="file:///E:\TSGS1_105_Athens\Docs\S1-240079.zip" TargetMode="External"/><Relationship Id="rId77" Type="http://schemas.openxmlformats.org/officeDocument/2006/relationships/hyperlink" Target="file:///E:\TSGS1_105_Athens\Docs\S1-240161.zip" TargetMode="External"/><Relationship Id="rId100" Type="http://schemas.openxmlformats.org/officeDocument/2006/relationships/hyperlink" Target="file:///E:\TSGS1_105_Athens\Docs\S1-240060.zip" TargetMode="External"/><Relationship Id="rId105" Type="http://schemas.openxmlformats.org/officeDocument/2006/relationships/hyperlink" Target="file:///E:\TSGS1_105_Athens\Docs\S1-240141.zip" TargetMode="External"/><Relationship Id="rId126" Type="http://schemas.openxmlformats.org/officeDocument/2006/relationships/hyperlink" Target="file:///E:\TSGS1_105_Athens\Docs\S1-240073.zip" TargetMode="External"/><Relationship Id="rId147" Type="http://schemas.openxmlformats.org/officeDocument/2006/relationships/hyperlink" Target="file:///E:\TSGS1_105_Athens\Docs\S1-240022.zip" TargetMode="External"/><Relationship Id="rId168" Type="http://schemas.openxmlformats.org/officeDocument/2006/relationships/hyperlink" Target="file:///E:\TSGS1_105_Athens\Docs\S1-240052.zip" TargetMode="External"/><Relationship Id="rId8" Type="http://schemas.openxmlformats.org/officeDocument/2006/relationships/webSettings" Target="webSettings.xml"/><Relationship Id="rId51" Type="http://schemas.openxmlformats.org/officeDocument/2006/relationships/hyperlink" Target="file:///E:\TSGS1_105_Athens\Docs\S1-240165.zip" TargetMode="External"/><Relationship Id="rId72" Type="http://schemas.openxmlformats.org/officeDocument/2006/relationships/hyperlink" Target="file:///E:\TSGS1_105_Athens\Docs\S1-240164.zip" TargetMode="External"/><Relationship Id="rId93" Type="http://schemas.openxmlformats.org/officeDocument/2006/relationships/hyperlink" Target="file:///E:\TSGS1_105_Athens\Docs\S1-240096.zip" TargetMode="External"/><Relationship Id="rId98" Type="http://schemas.openxmlformats.org/officeDocument/2006/relationships/hyperlink" Target="file:///E:\TSGS1_105_Athens\Docs\S1-240058.zip" TargetMode="External"/><Relationship Id="rId121" Type="http://schemas.openxmlformats.org/officeDocument/2006/relationships/hyperlink" Target="file:///E:\TSGS1_105_Athens\Docs\S1-240020.zip" TargetMode="External"/><Relationship Id="rId142" Type="http://schemas.openxmlformats.org/officeDocument/2006/relationships/hyperlink" Target="file:///E:\TSGS1_105_Athens\Docs\S1-240037.zip" TargetMode="External"/><Relationship Id="rId163" Type="http://schemas.openxmlformats.org/officeDocument/2006/relationships/hyperlink" Target="file:///E:\TSGS1_105_Athens\Docs\S1-240045.zip" TargetMode="External"/><Relationship Id="rId184" Type="http://schemas.openxmlformats.org/officeDocument/2006/relationships/hyperlink" Target="file:///E:\TSGS1_105_Athens\Docs\S1-240102.zip" TargetMode="External"/><Relationship Id="rId189" Type="http://schemas.openxmlformats.org/officeDocument/2006/relationships/hyperlink" Target="file:///E:\TSGS1_105_Athens\Docs\S1-240120.zip" TargetMode="External"/><Relationship Id="rId3" Type="http://schemas.openxmlformats.org/officeDocument/2006/relationships/customXml" Target="../customXml/item3.xml"/><Relationship Id="rId214" Type="http://schemas.openxmlformats.org/officeDocument/2006/relationships/theme" Target="theme/theme1.xml"/><Relationship Id="rId25" Type="http://schemas.openxmlformats.org/officeDocument/2006/relationships/hyperlink" Target="file:///E:\TSGS1_105_Athens\docs\S1-240002.zip" TargetMode="External"/><Relationship Id="rId46" Type="http://schemas.openxmlformats.org/officeDocument/2006/relationships/hyperlink" Target="file:///E:\TSGS1_105_Athens\Docs\S1-240069.zip" TargetMode="External"/><Relationship Id="rId67" Type="http://schemas.openxmlformats.org/officeDocument/2006/relationships/hyperlink" Target="file:///E:\TSGS1_105_Athens\Docs\S1-240174.zip" TargetMode="External"/><Relationship Id="rId116" Type="http://schemas.openxmlformats.org/officeDocument/2006/relationships/hyperlink" Target="file:///E:\TSGS1_105_Athens\Docs\S1-240086.zip" TargetMode="External"/><Relationship Id="rId137" Type="http://schemas.openxmlformats.org/officeDocument/2006/relationships/hyperlink" Target="file:///E:\TSGS1_105_Athens\Docs\S1-240080.zip" TargetMode="External"/><Relationship Id="rId158" Type="http://schemas.openxmlformats.org/officeDocument/2006/relationships/hyperlink" Target="file:///E:\TSGS1_105_Athens\Docs\S1-240030.zip" TargetMode="External"/><Relationship Id="rId20" Type="http://schemas.openxmlformats.org/officeDocument/2006/relationships/hyperlink" Target="file:///C:\Users\almodovarchicojl\AppData\Local\Microsoft\Windows\INetCache\Content.Outlook\FYJ6G6IS\Docs\S1-24xxxx.zip" TargetMode="External"/><Relationship Id="rId41" Type="http://schemas.openxmlformats.org/officeDocument/2006/relationships/hyperlink" Target="file:///E:\TSGS1_105_Athens\Docs\S1-240040.zip" TargetMode="External"/><Relationship Id="rId62" Type="http://schemas.openxmlformats.org/officeDocument/2006/relationships/hyperlink" Target="file:///E:\TSGS1_105_Athens\Docs\S1-240168.zip" TargetMode="External"/><Relationship Id="rId83" Type="http://schemas.openxmlformats.org/officeDocument/2006/relationships/hyperlink" Target="file:///E:\TSGS1_105_Athens\Docs\S1-240080.zip" TargetMode="External"/><Relationship Id="rId88" Type="http://schemas.openxmlformats.org/officeDocument/2006/relationships/hyperlink" Target="file:///E:\TSGS1_105_Athens\Docs\S1-240037.zip" TargetMode="External"/><Relationship Id="rId111" Type="http://schemas.openxmlformats.org/officeDocument/2006/relationships/hyperlink" Target="file:///E:\TSGS1_105_Athens\Docs\S1-240123.zip" TargetMode="External"/><Relationship Id="rId132" Type="http://schemas.openxmlformats.org/officeDocument/2006/relationships/hyperlink" Target="file:///E:\TSGS1_105_Athens\Docs\S1-240099.zip" TargetMode="External"/><Relationship Id="rId153" Type="http://schemas.openxmlformats.org/officeDocument/2006/relationships/hyperlink" Target="file:///E:\TSGS1_105_Athens\docs\S1-240148.zip" TargetMode="External"/><Relationship Id="rId174" Type="http://schemas.openxmlformats.org/officeDocument/2006/relationships/hyperlink" Target="file:///E:\TSGS1_105_Athens\Docs\S1-240068.zip" TargetMode="External"/><Relationship Id="rId179" Type="http://schemas.openxmlformats.org/officeDocument/2006/relationships/hyperlink" Target="file:///E:\TSGS1_105_Athens\Docs\S1-240089.zip" TargetMode="External"/><Relationship Id="rId195" Type="http://schemas.openxmlformats.org/officeDocument/2006/relationships/hyperlink" Target="file:///E:\TSGS1_105_Athens\docs\S1-240136.zip" TargetMode="External"/><Relationship Id="rId209" Type="http://schemas.openxmlformats.org/officeDocument/2006/relationships/hyperlink" Target="file:///E:\TSGS1_105_Athens\Docs\S1-240139.zip" TargetMode="External"/><Relationship Id="rId190" Type="http://schemas.openxmlformats.org/officeDocument/2006/relationships/hyperlink" Target="file:///E:\TSGS1_105_Athens\Docs\S1-240121.zip" TargetMode="External"/><Relationship Id="rId204" Type="http://schemas.openxmlformats.org/officeDocument/2006/relationships/hyperlink" Target="file:///E:\TSGS1_105_Athens\Docs\S1-240104.zip" TargetMode="External"/><Relationship Id="rId15" Type="http://schemas.openxmlformats.org/officeDocument/2006/relationships/hyperlink" Target="file:///C:\Users\almodovarchicojl\AppData\Local\Microsoft\Windows\INetCache\Content.Outlook\FYJ6G6IS\Docs\S1-24xxxx.zip" TargetMode="External"/><Relationship Id="rId36" Type="http://schemas.openxmlformats.org/officeDocument/2006/relationships/hyperlink" Target="file:///E:\TSGS1_105_Athens\Docs\S1-240006.zip" TargetMode="External"/><Relationship Id="rId57" Type="http://schemas.openxmlformats.org/officeDocument/2006/relationships/hyperlink" Target="file:///E:\TSGS1_105_Athens\Docs\S1-240169.zip" TargetMode="External"/><Relationship Id="rId106" Type="http://schemas.openxmlformats.org/officeDocument/2006/relationships/hyperlink" Target="file:///E:\TSGS1_105_Athens\Docs\S1-240118.zip" TargetMode="External"/><Relationship Id="rId127" Type="http://schemas.openxmlformats.org/officeDocument/2006/relationships/hyperlink" Target="file:///E:\TSGS1_105_Athens\Docs\S1-240054.zip" TargetMode="External"/><Relationship Id="rId10" Type="http://schemas.openxmlformats.org/officeDocument/2006/relationships/endnotes" Target="endnotes.xml"/><Relationship Id="rId31" Type="http://schemas.openxmlformats.org/officeDocument/2006/relationships/hyperlink" Target="ftp://ftp.3gpp.org/tsg_sa/WG1_Serv/Delegate_Guidelines_v10.doc" TargetMode="External"/><Relationship Id="rId52" Type="http://schemas.openxmlformats.org/officeDocument/2006/relationships/hyperlink" Target="file:///E:\TSGS1_105_Athens\Docs\S1-240050.zip" TargetMode="External"/><Relationship Id="rId73" Type="http://schemas.openxmlformats.org/officeDocument/2006/relationships/hyperlink" Target="file:///E:\TSGS1_105_Athens\Docs\S1-240156.zip" TargetMode="External"/><Relationship Id="rId78" Type="http://schemas.openxmlformats.org/officeDocument/2006/relationships/hyperlink" Target="file:///E:\TSGS1_105_Athens\Docs\S1-240162.zip" TargetMode="External"/><Relationship Id="rId94" Type="http://schemas.openxmlformats.org/officeDocument/2006/relationships/hyperlink" Target="file:///E:\TSGS1_105_Athens\Docs\S1-240097.zip" TargetMode="External"/><Relationship Id="rId99" Type="http://schemas.openxmlformats.org/officeDocument/2006/relationships/hyperlink" Target="file:///E:\TSGS1_105_Athens\Docs\S1-240059.zip" TargetMode="External"/><Relationship Id="rId101" Type="http://schemas.openxmlformats.org/officeDocument/2006/relationships/hyperlink" Target="file:///E:\TSGS1_105_Athens\Docs\S1-240088.zip" TargetMode="External"/><Relationship Id="rId122" Type="http://schemas.openxmlformats.org/officeDocument/2006/relationships/hyperlink" Target="file:///E:\TSGS1_105_Athens\Docs\S1-240035.zip" TargetMode="External"/><Relationship Id="rId143" Type="http://schemas.openxmlformats.org/officeDocument/2006/relationships/hyperlink" Target="file:///E:\TSGS1_105_Athens\Docs\S1-240038.zip" TargetMode="External"/><Relationship Id="rId148" Type="http://schemas.openxmlformats.org/officeDocument/2006/relationships/hyperlink" Target="file:///E:\TSGS1_105_Athens\docs\S1-240146.zip" TargetMode="External"/><Relationship Id="rId164" Type="http://schemas.openxmlformats.org/officeDocument/2006/relationships/hyperlink" Target="file:///E:\TSGS1_105_Athens\Docs\S1-240044.zip" TargetMode="External"/><Relationship Id="rId169" Type="http://schemas.openxmlformats.org/officeDocument/2006/relationships/hyperlink" Target="file:///E:\TSGS1_105_Athens\Docs\S1-240053.zip" TargetMode="External"/><Relationship Id="rId185" Type="http://schemas.openxmlformats.org/officeDocument/2006/relationships/hyperlink" Target="file:///E:\TSGS1_105_Athens\Docs\S1-240103.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E:\TSGS1_105_Athens\Docs\S1-240090.zip" TargetMode="External"/><Relationship Id="rId210" Type="http://schemas.openxmlformats.org/officeDocument/2006/relationships/hyperlink" Target="file:///E:\TSGS1_105_Athens\Docs\S1-240144.zip" TargetMode="External"/><Relationship Id="rId26" Type="http://schemas.openxmlformats.org/officeDocument/2006/relationships/hyperlink" Target="file:///E:\TSGS1_105_Athens\Docs\S1-240004.zip" TargetMode="External"/><Relationship Id="rId47" Type="http://schemas.openxmlformats.org/officeDocument/2006/relationships/hyperlink" Target="file:///E:\TSGS1_105_Athens\Docs\S1-240070.zip" TargetMode="External"/><Relationship Id="rId68" Type="http://schemas.openxmlformats.org/officeDocument/2006/relationships/hyperlink" Target="file:///E:\TSGS1_105_Athens\Docs\S1-240151.zip" TargetMode="External"/><Relationship Id="rId89" Type="http://schemas.openxmlformats.org/officeDocument/2006/relationships/hyperlink" Target="file:///E:\TSGS1_105_Athens\Docs\S1-240038.zip" TargetMode="External"/><Relationship Id="rId112" Type="http://schemas.openxmlformats.org/officeDocument/2006/relationships/hyperlink" Target="https://www.3gpp.org/ftp/tsg_sa/TSG_SA/TSGS_99_Rotterdam_2023-03/Docs/SP-230236.zip" TargetMode="External"/><Relationship Id="rId133" Type="http://schemas.openxmlformats.org/officeDocument/2006/relationships/hyperlink" Target="file:///E:\TSGS1_105_Athens\Docs\S1-240055.zip" TargetMode="External"/><Relationship Id="rId154" Type="http://schemas.openxmlformats.org/officeDocument/2006/relationships/hyperlink" Target="file:///E:\TSGS1_105_Athens\Docs\S1-240026.zip" TargetMode="External"/><Relationship Id="rId175" Type="http://schemas.openxmlformats.org/officeDocument/2006/relationships/hyperlink" Target="file:///E:\TSGS1_105_Athens\Docs\S1-240074.zip" TargetMode="External"/><Relationship Id="rId196" Type="http://schemas.openxmlformats.org/officeDocument/2006/relationships/hyperlink" Target="file:///E:\TSGS1_105_Athens\Docs\S1-240135.zip" TargetMode="External"/><Relationship Id="rId200" Type="http://schemas.openxmlformats.org/officeDocument/2006/relationships/hyperlink" Target="file:///E:\TSGS1_105_Athens\Docs\S1-240112.zip" TargetMode="External"/><Relationship Id="rId16" Type="http://schemas.openxmlformats.org/officeDocument/2006/relationships/hyperlink" Target="file:///C:\Users\almodovarchicojl\AppData\Local\Microsoft\Windows\INetCache\Content.Outlook\FYJ6G6IS\Docs\S1-24xxxx.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16</Pages>
  <Words>6384</Words>
  <Characters>35118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41420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2024-02-26T06:36:00Z</dcterms:created>
  <dcterms:modified xsi:type="dcterms:W3CDTF">2024-02-26T06:36:00Z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