
<file path=[Content_Types].xml><?xml version="1.0" encoding="utf-8"?>
<Types xmlns="http://schemas.openxmlformats.org/package/2006/content-types">
  <Default Extension="xml" ContentType="application/xml"/>
  <Default Extension="vsdx" ContentType="application/vnd.ms-visio.drawin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054707B" w:rsidR="004F0988" w:rsidRPr="00C3569B" w:rsidRDefault="004F0988" w:rsidP="006C12D8">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6046E3">
              <w:rPr>
                <w:sz w:val="64"/>
              </w:rPr>
              <w:t>848</w:t>
            </w:r>
            <w:r w:rsidRPr="00C3569B">
              <w:rPr>
                <w:sz w:val="64"/>
              </w:rPr>
              <w:t xml:space="preserve"> </w:t>
            </w:r>
            <w:r w:rsidRPr="00C3569B">
              <w:t>V</w:t>
            </w:r>
            <w:bookmarkStart w:id="3" w:name="specVersion"/>
            <w:r w:rsidR="00C3569B" w:rsidRPr="00C3569B">
              <w:t>0</w:t>
            </w:r>
            <w:r w:rsidRPr="00C3569B">
              <w:t>.</w:t>
            </w:r>
            <w:r w:rsidR="00817C2C">
              <w:t>3</w:t>
            </w:r>
            <w:r w:rsidRPr="00C3569B">
              <w:t>.</w:t>
            </w:r>
            <w:bookmarkEnd w:id="3"/>
            <w:r w:rsidR="002577A9" w:rsidRPr="00C3569B">
              <w:t>0</w:t>
            </w:r>
            <w:r w:rsidRPr="00C3569B">
              <w:t xml:space="preserve"> </w:t>
            </w:r>
            <w:r w:rsidRPr="00C3569B">
              <w:rPr>
                <w:sz w:val="32"/>
              </w:rPr>
              <w:t>(</w:t>
            </w:r>
            <w:bookmarkStart w:id="4" w:name="issueDate"/>
            <w:r w:rsidR="002577A9" w:rsidRPr="00C3569B">
              <w:rPr>
                <w:sz w:val="32"/>
              </w:rPr>
              <w:t>202</w:t>
            </w:r>
            <w:r w:rsidR="006046E3">
              <w:rPr>
                <w:sz w:val="32"/>
              </w:rPr>
              <w:t>3</w:t>
            </w:r>
            <w:r w:rsidRPr="00C3569B">
              <w:rPr>
                <w:sz w:val="32"/>
              </w:rPr>
              <w:t>-</w:t>
            </w:r>
            <w:bookmarkEnd w:id="4"/>
            <w:r w:rsidR="00817C2C">
              <w:rPr>
                <w:sz w:val="32"/>
              </w:rPr>
              <w:t>11</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D0EAB1"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6046E3">
              <w:rPr>
                <w:noProof/>
                <w:sz w:val="18"/>
              </w:rPr>
              <w:t>3</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A3BFB42" w14:textId="77777777" w:rsidR="009C69C2"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bookmarkStart w:id="15" w:name="_GoBack"/>
      <w:bookmarkEnd w:id="15"/>
      <w:r w:rsidR="009C69C2">
        <w:t>Foreword</w:t>
      </w:r>
      <w:r w:rsidR="009C69C2">
        <w:tab/>
      </w:r>
      <w:r w:rsidR="009C69C2">
        <w:fldChar w:fldCharType="begin"/>
      </w:r>
      <w:r w:rsidR="009C69C2">
        <w:instrText xml:space="preserve"> PAGEREF _Toc152365467 \h </w:instrText>
      </w:r>
      <w:r w:rsidR="009C69C2">
        <w:fldChar w:fldCharType="separate"/>
      </w:r>
      <w:r w:rsidR="009C69C2">
        <w:t>4</w:t>
      </w:r>
      <w:r w:rsidR="009C69C2">
        <w:fldChar w:fldCharType="end"/>
      </w:r>
    </w:p>
    <w:p w14:paraId="2A22D451" w14:textId="77777777" w:rsidR="009C69C2" w:rsidRDefault="009C69C2">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_Toc152365468 \h </w:instrText>
      </w:r>
      <w:r>
        <w:fldChar w:fldCharType="separate"/>
      </w:r>
      <w:r>
        <w:t>5</w:t>
      </w:r>
      <w:r>
        <w:fldChar w:fldCharType="end"/>
      </w:r>
    </w:p>
    <w:p w14:paraId="1537E9E4" w14:textId="77777777" w:rsidR="009C69C2" w:rsidRDefault="009C69C2">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_Toc152365469 \h </w:instrText>
      </w:r>
      <w:r>
        <w:fldChar w:fldCharType="separate"/>
      </w:r>
      <w:r>
        <w:t>5</w:t>
      </w:r>
      <w:r>
        <w:fldChar w:fldCharType="end"/>
      </w:r>
    </w:p>
    <w:p w14:paraId="1D1487BA" w14:textId="77777777" w:rsidR="009C69C2" w:rsidRDefault="009C69C2">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_Toc152365470 \h </w:instrText>
      </w:r>
      <w:r>
        <w:fldChar w:fldCharType="separate"/>
      </w:r>
      <w:r>
        <w:t>5</w:t>
      </w:r>
      <w:r>
        <w:fldChar w:fldCharType="end"/>
      </w:r>
    </w:p>
    <w:p w14:paraId="37A7B161" w14:textId="77777777" w:rsidR="009C69C2" w:rsidRDefault="009C69C2">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_Toc152365471 \h </w:instrText>
      </w:r>
      <w:r>
        <w:fldChar w:fldCharType="separate"/>
      </w:r>
      <w:r>
        <w:t>5</w:t>
      </w:r>
      <w:r>
        <w:fldChar w:fldCharType="end"/>
      </w:r>
    </w:p>
    <w:p w14:paraId="374CA2AA" w14:textId="77777777" w:rsidR="009C69C2" w:rsidRDefault="009C69C2">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_Toc152365472 \h </w:instrText>
      </w:r>
      <w:r>
        <w:fldChar w:fldCharType="separate"/>
      </w:r>
      <w:r>
        <w:t>5</w:t>
      </w:r>
      <w:r>
        <w:fldChar w:fldCharType="end"/>
      </w:r>
    </w:p>
    <w:p w14:paraId="12093817" w14:textId="77777777" w:rsidR="009C69C2" w:rsidRDefault="009C69C2">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_Toc152365473 \h </w:instrText>
      </w:r>
      <w:r>
        <w:fldChar w:fldCharType="separate"/>
      </w:r>
      <w:r>
        <w:t>6</w:t>
      </w:r>
      <w:r>
        <w:fldChar w:fldCharType="end"/>
      </w:r>
    </w:p>
    <w:p w14:paraId="06B98627" w14:textId="77777777" w:rsidR="009C69C2" w:rsidRDefault="009C69C2">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_Toc152365474 \h </w:instrText>
      </w:r>
      <w:r>
        <w:fldChar w:fldCharType="separate"/>
      </w:r>
      <w:r>
        <w:t>6</w:t>
      </w:r>
      <w:r>
        <w:fldChar w:fldCharType="end"/>
      </w:r>
    </w:p>
    <w:p w14:paraId="165C37B3" w14:textId="77777777" w:rsidR="009C69C2" w:rsidRDefault="009C69C2">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Use case on Scalable SNPN Interconnect with dynamic connections</w:t>
      </w:r>
      <w:r>
        <w:tab/>
      </w:r>
      <w:r>
        <w:fldChar w:fldCharType="begin"/>
      </w:r>
      <w:r>
        <w:instrText xml:space="preserve"> PAGEREF _Toc152365475 \h </w:instrText>
      </w:r>
      <w:r>
        <w:fldChar w:fldCharType="separate"/>
      </w:r>
      <w:r>
        <w:t>6</w:t>
      </w:r>
      <w:r>
        <w:fldChar w:fldCharType="end"/>
      </w:r>
    </w:p>
    <w:p w14:paraId="6AD183F9" w14:textId="77777777" w:rsidR="009C69C2" w:rsidRDefault="009C69C2">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_Toc152365476 \h </w:instrText>
      </w:r>
      <w:r>
        <w:fldChar w:fldCharType="separate"/>
      </w:r>
      <w:r>
        <w:t>6</w:t>
      </w:r>
      <w:r>
        <w:fldChar w:fldCharType="end"/>
      </w:r>
    </w:p>
    <w:p w14:paraId="02C0DF45" w14:textId="77777777" w:rsidR="009C69C2" w:rsidRDefault="009C69C2">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_Toc152365477 \h </w:instrText>
      </w:r>
      <w:r>
        <w:fldChar w:fldCharType="separate"/>
      </w:r>
      <w:r>
        <w:t>7</w:t>
      </w:r>
      <w:r>
        <w:fldChar w:fldCharType="end"/>
      </w:r>
    </w:p>
    <w:p w14:paraId="3C421EA0" w14:textId="77777777" w:rsidR="009C69C2" w:rsidRDefault="009C69C2">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_Toc152365478 \h </w:instrText>
      </w:r>
      <w:r>
        <w:fldChar w:fldCharType="separate"/>
      </w:r>
      <w:r>
        <w:t>7</w:t>
      </w:r>
      <w:r>
        <w:fldChar w:fldCharType="end"/>
      </w:r>
    </w:p>
    <w:p w14:paraId="4F9DC1AF" w14:textId="77777777" w:rsidR="009C69C2" w:rsidRDefault="009C69C2">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_Toc152365479 \h </w:instrText>
      </w:r>
      <w:r>
        <w:fldChar w:fldCharType="separate"/>
      </w:r>
      <w:r>
        <w:t>8</w:t>
      </w:r>
      <w:r>
        <w:fldChar w:fldCharType="end"/>
      </w:r>
    </w:p>
    <w:p w14:paraId="721C3415" w14:textId="77777777" w:rsidR="009C69C2" w:rsidRDefault="009C69C2">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_Toc152365480 \h </w:instrText>
      </w:r>
      <w:r>
        <w:fldChar w:fldCharType="separate"/>
      </w:r>
      <w:r>
        <w:t>8</w:t>
      </w:r>
      <w:r>
        <w:fldChar w:fldCharType="end"/>
      </w:r>
    </w:p>
    <w:p w14:paraId="3F06FDD8" w14:textId="77777777" w:rsidR="009C69C2" w:rsidRDefault="009C69C2">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_Toc152365481 \h </w:instrText>
      </w:r>
      <w:r>
        <w:fldChar w:fldCharType="separate"/>
      </w:r>
      <w:r>
        <w:t>8</w:t>
      </w:r>
      <w:r>
        <w:fldChar w:fldCharType="end"/>
      </w:r>
    </w:p>
    <w:p w14:paraId="0A4516D2" w14:textId="77777777" w:rsidR="009C69C2" w:rsidRDefault="009C69C2">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Use case on Interconnect between SNPNs</w:t>
      </w:r>
      <w:r>
        <w:tab/>
      </w:r>
      <w:r>
        <w:fldChar w:fldCharType="begin"/>
      </w:r>
      <w:r>
        <w:instrText xml:space="preserve"> PAGEREF _Toc152365482 \h </w:instrText>
      </w:r>
      <w:r>
        <w:fldChar w:fldCharType="separate"/>
      </w:r>
      <w:r>
        <w:t>9</w:t>
      </w:r>
      <w:r>
        <w:fldChar w:fldCharType="end"/>
      </w:r>
    </w:p>
    <w:p w14:paraId="1789377B" w14:textId="77777777" w:rsidR="009C69C2" w:rsidRDefault="009C69C2">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_Toc152365483 \h </w:instrText>
      </w:r>
      <w:r>
        <w:fldChar w:fldCharType="separate"/>
      </w:r>
      <w:r>
        <w:t>9</w:t>
      </w:r>
      <w:r>
        <w:fldChar w:fldCharType="end"/>
      </w:r>
    </w:p>
    <w:p w14:paraId="06221E36" w14:textId="77777777" w:rsidR="009C69C2" w:rsidRDefault="009C69C2">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_Toc152365484 \h </w:instrText>
      </w:r>
      <w:r>
        <w:fldChar w:fldCharType="separate"/>
      </w:r>
      <w:r>
        <w:t>11</w:t>
      </w:r>
      <w:r>
        <w:fldChar w:fldCharType="end"/>
      </w:r>
    </w:p>
    <w:p w14:paraId="65EDBDC1" w14:textId="77777777" w:rsidR="009C69C2" w:rsidRDefault="009C69C2">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_Toc152365485 \h </w:instrText>
      </w:r>
      <w:r>
        <w:fldChar w:fldCharType="separate"/>
      </w:r>
      <w:r>
        <w:t>11</w:t>
      </w:r>
      <w:r>
        <w:fldChar w:fldCharType="end"/>
      </w:r>
    </w:p>
    <w:p w14:paraId="6C958188" w14:textId="77777777" w:rsidR="009C69C2" w:rsidRDefault="009C69C2">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_Toc152365486 \h </w:instrText>
      </w:r>
      <w:r>
        <w:fldChar w:fldCharType="separate"/>
      </w:r>
      <w:r>
        <w:t>11</w:t>
      </w:r>
      <w:r>
        <w:fldChar w:fldCharType="end"/>
      </w:r>
    </w:p>
    <w:p w14:paraId="3E97383D" w14:textId="77777777" w:rsidR="009C69C2" w:rsidRDefault="009C69C2">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_Toc152365487 \h </w:instrText>
      </w:r>
      <w:r>
        <w:fldChar w:fldCharType="separate"/>
      </w:r>
      <w:r>
        <w:t>11</w:t>
      </w:r>
      <w:r>
        <w:fldChar w:fldCharType="end"/>
      </w:r>
    </w:p>
    <w:p w14:paraId="4A55637C" w14:textId="77777777" w:rsidR="009C69C2" w:rsidRDefault="009C69C2">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_Toc152365488 \h </w:instrText>
      </w:r>
      <w:r>
        <w:fldChar w:fldCharType="separate"/>
      </w:r>
      <w:r>
        <w:t>11</w:t>
      </w:r>
      <w:r>
        <w:fldChar w:fldCharType="end"/>
      </w:r>
    </w:p>
    <w:p w14:paraId="48D67865" w14:textId="77777777" w:rsidR="009C69C2" w:rsidRDefault="009C69C2">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Use case on interconnection of standalone naval non-public networks</w:t>
      </w:r>
      <w:r>
        <w:tab/>
      </w:r>
      <w:r>
        <w:fldChar w:fldCharType="begin"/>
      </w:r>
      <w:r>
        <w:instrText xml:space="preserve"> PAGEREF _Toc152365489 \h </w:instrText>
      </w:r>
      <w:r>
        <w:fldChar w:fldCharType="separate"/>
      </w:r>
      <w:r>
        <w:t>12</w:t>
      </w:r>
      <w:r>
        <w:fldChar w:fldCharType="end"/>
      </w:r>
    </w:p>
    <w:p w14:paraId="66D58731" w14:textId="77777777" w:rsidR="009C69C2" w:rsidRDefault="009C69C2">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_Toc152365490 \h </w:instrText>
      </w:r>
      <w:r>
        <w:fldChar w:fldCharType="separate"/>
      </w:r>
      <w:r>
        <w:t>12</w:t>
      </w:r>
      <w:r>
        <w:fldChar w:fldCharType="end"/>
      </w:r>
    </w:p>
    <w:p w14:paraId="28B04E1A" w14:textId="77777777" w:rsidR="009C69C2" w:rsidRDefault="009C69C2">
      <w:pPr>
        <w:pStyle w:val="TOC3"/>
        <w:rPr>
          <w:rFonts w:asciiTheme="minorHAnsi" w:eastAsiaTheme="minorEastAsia" w:hAnsiTheme="minorHAnsi" w:cstheme="minorBidi"/>
          <w:sz w:val="24"/>
          <w:szCs w:val="24"/>
          <w:lang w:val="en-US"/>
        </w:rPr>
      </w:pPr>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_Toc152365491 \h </w:instrText>
      </w:r>
      <w:r>
        <w:fldChar w:fldCharType="separate"/>
      </w:r>
      <w:r>
        <w:t>13</w:t>
      </w:r>
      <w:r>
        <w:fldChar w:fldCharType="end"/>
      </w:r>
    </w:p>
    <w:p w14:paraId="0EB0F31F" w14:textId="77777777" w:rsidR="009C69C2" w:rsidRDefault="009C69C2">
      <w:pPr>
        <w:pStyle w:val="TOC3"/>
        <w:rPr>
          <w:rFonts w:asciiTheme="minorHAnsi" w:eastAsiaTheme="minorEastAsia" w:hAnsiTheme="minorHAnsi" w:cstheme="minorBidi"/>
          <w:sz w:val="24"/>
          <w:szCs w:val="24"/>
          <w:lang w:val="en-US"/>
        </w:rPr>
      </w:pPr>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_Toc152365492 \h </w:instrText>
      </w:r>
      <w:r>
        <w:fldChar w:fldCharType="separate"/>
      </w:r>
      <w:r>
        <w:t>13</w:t>
      </w:r>
      <w:r>
        <w:fldChar w:fldCharType="end"/>
      </w:r>
    </w:p>
    <w:p w14:paraId="356B9E2A" w14:textId="77777777" w:rsidR="009C69C2" w:rsidRDefault="009C69C2">
      <w:pPr>
        <w:pStyle w:val="TOC3"/>
        <w:rPr>
          <w:rFonts w:asciiTheme="minorHAnsi" w:eastAsiaTheme="minorEastAsia" w:hAnsiTheme="minorHAnsi" w:cstheme="minorBidi"/>
          <w:sz w:val="24"/>
          <w:szCs w:val="24"/>
          <w:lang w:val="en-US"/>
        </w:rPr>
      </w:pPr>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_Toc152365493 \h </w:instrText>
      </w:r>
      <w:r>
        <w:fldChar w:fldCharType="separate"/>
      </w:r>
      <w:r>
        <w:t>13</w:t>
      </w:r>
      <w:r>
        <w:fldChar w:fldCharType="end"/>
      </w:r>
    </w:p>
    <w:p w14:paraId="7C9F8A0B" w14:textId="77777777" w:rsidR="009C69C2" w:rsidRDefault="009C69C2">
      <w:pPr>
        <w:pStyle w:val="TOC3"/>
        <w:rPr>
          <w:rFonts w:asciiTheme="minorHAnsi" w:eastAsiaTheme="minorEastAsia" w:hAnsiTheme="minorHAnsi" w:cstheme="minorBidi"/>
          <w:sz w:val="24"/>
          <w:szCs w:val="24"/>
          <w:lang w:val="en-US"/>
        </w:rPr>
      </w:pPr>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_Toc152365494 \h </w:instrText>
      </w:r>
      <w:r>
        <w:fldChar w:fldCharType="separate"/>
      </w:r>
      <w:r>
        <w:t>13</w:t>
      </w:r>
      <w:r>
        <w:fldChar w:fldCharType="end"/>
      </w:r>
    </w:p>
    <w:p w14:paraId="0F7FD191" w14:textId="77777777" w:rsidR="009C69C2" w:rsidRDefault="009C69C2">
      <w:pPr>
        <w:pStyle w:val="TOC3"/>
        <w:rPr>
          <w:rFonts w:asciiTheme="minorHAnsi" w:eastAsiaTheme="minorEastAsia" w:hAnsiTheme="minorHAnsi" w:cstheme="minorBidi"/>
          <w:sz w:val="24"/>
          <w:szCs w:val="24"/>
          <w:lang w:val="en-US"/>
        </w:rPr>
      </w:pPr>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_Toc152365495 \h </w:instrText>
      </w:r>
      <w:r>
        <w:fldChar w:fldCharType="separate"/>
      </w:r>
      <w:r>
        <w:t>13</w:t>
      </w:r>
      <w:r>
        <w:fldChar w:fldCharType="end"/>
      </w:r>
    </w:p>
    <w:p w14:paraId="35976E09" w14:textId="77777777" w:rsidR="009C69C2" w:rsidRDefault="009C69C2">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mobility in a group of interconnected standalone naval non-public networks</w:t>
      </w:r>
      <w:r>
        <w:tab/>
      </w:r>
      <w:r>
        <w:fldChar w:fldCharType="begin"/>
      </w:r>
      <w:r>
        <w:instrText xml:space="preserve"> PAGEREF _Toc152365496 \h </w:instrText>
      </w:r>
      <w:r>
        <w:fldChar w:fldCharType="separate"/>
      </w:r>
      <w:r>
        <w:t>14</w:t>
      </w:r>
      <w:r>
        <w:fldChar w:fldCharType="end"/>
      </w:r>
    </w:p>
    <w:p w14:paraId="0D651841" w14:textId="77777777" w:rsidR="009C69C2" w:rsidRDefault="009C69C2">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_Toc152365497 \h </w:instrText>
      </w:r>
      <w:r>
        <w:fldChar w:fldCharType="separate"/>
      </w:r>
      <w:r>
        <w:t>14</w:t>
      </w:r>
      <w:r>
        <w:fldChar w:fldCharType="end"/>
      </w:r>
    </w:p>
    <w:p w14:paraId="7A6025F0" w14:textId="77777777" w:rsidR="009C69C2" w:rsidRDefault="009C69C2">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_Toc152365498 \h </w:instrText>
      </w:r>
      <w:r>
        <w:fldChar w:fldCharType="separate"/>
      </w:r>
      <w:r>
        <w:t>15</w:t>
      </w:r>
      <w:r>
        <w:fldChar w:fldCharType="end"/>
      </w:r>
    </w:p>
    <w:p w14:paraId="559C6E75" w14:textId="77777777" w:rsidR="009C69C2" w:rsidRDefault="009C69C2">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_Toc152365499 \h </w:instrText>
      </w:r>
      <w:r>
        <w:fldChar w:fldCharType="separate"/>
      </w:r>
      <w:r>
        <w:t>15</w:t>
      </w:r>
      <w:r>
        <w:fldChar w:fldCharType="end"/>
      </w:r>
    </w:p>
    <w:p w14:paraId="6D466B86" w14:textId="77777777" w:rsidR="009C69C2" w:rsidRDefault="009C69C2">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_Toc152365500 \h </w:instrText>
      </w:r>
      <w:r>
        <w:fldChar w:fldCharType="separate"/>
      </w:r>
      <w:r>
        <w:t>15</w:t>
      </w:r>
      <w:r>
        <w:fldChar w:fldCharType="end"/>
      </w:r>
    </w:p>
    <w:p w14:paraId="4197D889" w14:textId="77777777" w:rsidR="009C69C2" w:rsidRDefault="009C69C2">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_Toc152365501 \h </w:instrText>
      </w:r>
      <w:r>
        <w:fldChar w:fldCharType="separate"/>
      </w:r>
      <w:r>
        <w:t>15</w:t>
      </w:r>
      <w:r>
        <w:fldChar w:fldCharType="end"/>
      </w:r>
    </w:p>
    <w:p w14:paraId="795AC620" w14:textId="77777777" w:rsidR="009C69C2" w:rsidRDefault="009C69C2">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_Toc152365502 \h </w:instrText>
      </w:r>
      <w:r>
        <w:fldChar w:fldCharType="separate"/>
      </w:r>
      <w:r>
        <w:t>15</w:t>
      </w:r>
      <w:r>
        <w:fldChar w:fldCharType="end"/>
      </w:r>
    </w:p>
    <w:p w14:paraId="2A6FA8F8" w14:textId="77777777" w:rsidR="009C69C2" w:rsidRDefault="009C69C2">
      <w:pPr>
        <w:pStyle w:val="TOC2"/>
        <w:rPr>
          <w:rFonts w:asciiTheme="minorHAnsi" w:eastAsiaTheme="minorEastAsia" w:hAnsiTheme="minorHAnsi" w:cstheme="minorBidi"/>
          <w:sz w:val="24"/>
          <w:szCs w:val="24"/>
          <w:lang w:val="en-US"/>
        </w:rPr>
      </w:pPr>
      <w:r w:rsidRPr="000305F0">
        <w:rPr>
          <w:lang w:val="en-US"/>
        </w:rPr>
        <w:t>5.5</w:t>
      </w:r>
      <w:r>
        <w:rPr>
          <w:rFonts w:asciiTheme="minorHAnsi" w:eastAsiaTheme="minorEastAsia" w:hAnsiTheme="minorHAnsi" w:cstheme="minorBidi"/>
          <w:sz w:val="24"/>
          <w:szCs w:val="24"/>
          <w:lang w:val="en-US"/>
        </w:rPr>
        <w:tab/>
      </w:r>
      <w:r w:rsidRPr="000305F0">
        <w:rPr>
          <w:lang w:val="en-US"/>
        </w:rPr>
        <w:t>Use case on quality of service differentiation and resource prioritization in a group of interconnected standalone naval non-public networks</w:t>
      </w:r>
      <w:r>
        <w:tab/>
      </w:r>
      <w:r>
        <w:fldChar w:fldCharType="begin"/>
      </w:r>
      <w:r>
        <w:instrText xml:space="preserve"> PAGEREF _Toc152365503 \h </w:instrText>
      </w:r>
      <w:r>
        <w:fldChar w:fldCharType="separate"/>
      </w:r>
      <w:r>
        <w:t>16</w:t>
      </w:r>
      <w:r>
        <w:fldChar w:fldCharType="end"/>
      </w:r>
    </w:p>
    <w:p w14:paraId="18B208F0" w14:textId="77777777" w:rsidR="009C69C2" w:rsidRDefault="009C69C2">
      <w:pPr>
        <w:pStyle w:val="TOC3"/>
        <w:rPr>
          <w:rFonts w:asciiTheme="minorHAnsi" w:eastAsiaTheme="minorEastAsia" w:hAnsiTheme="minorHAnsi" w:cstheme="minorBidi"/>
          <w:sz w:val="24"/>
          <w:szCs w:val="24"/>
          <w:lang w:val="en-US"/>
        </w:rPr>
      </w:pPr>
      <w:r w:rsidRPr="000305F0">
        <w:rPr>
          <w:lang w:val="en-US"/>
        </w:rPr>
        <w:t>5.5.1</w:t>
      </w:r>
      <w:r>
        <w:rPr>
          <w:rFonts w:asciiTheme="minorHAnsi" w:eastAsiaTheme="minorEastAsia" w:hAnsiTheme="minorHAnsi" w:cstheme="minorBidi"/>
          <w:sz w:val="24"/>
          <w:szCs w:val="24"/>
          <w:lang w:val="en-US"/>
        </w:rPr>
        <w:tab/>
      </w:r>
      <w:r w:rsidRPr="000305F0">
        <w:rPr>
          <w:lang w:val="en-US"/>
        </w:rPr>
        <w:t>Description</w:t>
      </w:r>
      <w:r>
        <w:tab/>
      </w:r>
      <w:r>
        <w:fldChar w:fldCharType="begin"/>
      </w:r>
      <w:r>
        <w:instrText xml:space="preserve"> PAGEREF _Toc152365504 \h </w:instrText>
      </w:r>
      <w:r>
        <w:fldChar w:fldCharType="separate"/>
      </w:r>
      <w:r>
        <w:t>16</w:t>
      </w:r>
      <w:r>
        <w:fldChar w:fldCharType="end"/>
      </w:r>
    </w:p>
    <w:p w14:paraId="010DA6AC" w14:textId="77777777" w:rsidR="009C69C2" w:rsidRDefault="009C69C2">
      <w:pPr>
        <w:pStyle w:val="TOC3"/>
        <w:rPr>
          <w:rFonts w:asciiTheme="minorHAnsi" w:eastAsiaTheme="minorEastAsia" w:hAnsiTheme="minorHAnsi" w:cstheme="minorBidi"/>
          <w:sz w:val="24"/>
          <w:szCs w:val="24"/>
          <w:lang w:val="en-US"/>
        </w:rPr>
      </w:pPr>
      <w:r w:rsidRPr="000305F0">
        <w:rPr>
          <w:lang w:val="en-US"/>
        </w:rPr>
        <w:t>5.5.2</w:t>
      </w:r>
      <w:r>
        <w:rPr>
          <w:rFonts w:asciiTheme="minorHAnsi" w:eastAsiaTheme="minorEastAsia" w:hAnsiTheme="minorHAnsi" w:cstheme="minorBidi"/>
          <w:sz w:val="24"/>
          <w:szCs w:val="24"/>
          <w:lang w:val="en-US"/>
        </w:rPr>
        <w:tab/>
      </w:r>
      <w:r w:rsidRPr="000305F0">
        <w:rPr>
          <w:lang w:val="en-US"/>
        </w:rPr>
        <w:t>Pre-conditions</w:t>
      </w:r>
      <w:r>
        <w:tab/>
      </w:r>
      <w:r>
        <w:fldChar w:fldCharType="begin"/>
      </w:r>
      <w:r>
        <w:instrText xml:space="preserve"> PAGEREF _Toc152365505 \h </w:instrText>
      </w:r>
      <w:r>
        <w:fldChar w:fldCharType="separate"/>
      </w:r>
      <w:r>
        <w:t>16</w:t>
      </w:r>
      <w:r>
        <w:fldChar w:fldCharType="end"/>
      </w:r>
    </w:p>
    <w:p w14:paraId="03BFD2E7" w14:textId="77777777" w:rsidR="009C69C2" w:rsidRDefault="009C69C2">
      <w:pPr>
        <w:pStyle w:val="TOC3"/>
        <w:rPr>
          <w:rFonts w:asciiTheme="minorHAnsi" w:eastAsiaTheme="minorEastAsia" w:hAnsiTheme="minorHAnsi" w:cstheme="minorBidi"/>
          <w:sz w:val="24"/>
          <w:szCs w:val="24"/>
          <w:lang w:val="en-US"/>
        </w:rPr>
      </w:pPr>
      <w:r w:rsidRPr="000305F0">
        <w:rPr>
          <w:lang w:val="en-US"/>
        </w:rPr>
        <w:t>5.5.3</w:t>
      </w:r>
      <w:r>
        <w:rPr>
          <w:rFonts w:asciiTheme="minorHAnsi" w:eastAsiaTheme="minorEastAsia" w:hAnsiTheme="minorHAnsi" w:cstheme="minorBidi"/>
          <w:sz w:val="24"/>
          <w:szCs w:val="24"/>
          <w:lang w:val="en-US"/>
        </w:rPr>
        <w:tab/>
      </w:r>
      <w:r w:rsidRPr="000305F0">
        <w:rPr>
          <w:lang w:val="en-US"/>
        </w:rPr>
        <w:t>Service Flows</w:t>
      </w:r>
      <w:r>
        <w:tab/>
      </w:r>
      <w:r>
        <w:fldChar w:fldCharType="begin"/>
      </w:r>
      <w:r>
        <w:instrText xml:space="preserve"> PAGEREF _Toc152365506 \h </w:instrText>
      </w:r>
      <w:r>
        <w:fldChar w:fldCharType="separate"/>
      </w:r>
      <w:r>
        <w:t>16</w:t>
      </w:r>
      <w:r>
        <w:fldChar w:fldCharType="end"/>
      </w:r>
    </w:p>
    <w:p w14:paraId="710AA728" w14:textId="77777777" w:rsidR="009C69C2" w:rsidRDefault="009C69C2">
      <w:pPr>
        <w:pStyle w:val="TOC3"/>
        <w:rPr>
          <w:rFonts w:asciiTheme="minorHAnsi" w:eastAsiaTheme="minorEastAsia" w:hAnsiTheme="minorHAnsi" w:cstheme="minorBidi"/>
          <w:sz w:val="24"/>
          <w:szCs w:val="24"/>
          <w:lang w:val="en-US"/>
        </w:rPr>
      </w:pPr>
      <w:r w:rsidRPr="000305F0">
        <w:rPr>
          <w:lang w:val="en-US"/>
        </w:rPr>
        <w:t>5.5.4</w:t>
      </w:r>
      <w:r>
        <w:rPr>
          <w:rFonts w:asciiTheme="minorHAnsi" w:eastAsiaTheme="minorEastAsia" w:hAnsiTheme="minorHAnsi" w:cstheme="minorBidi"/>
          <w:sz w:val="24"/>
          <w:szCs w:val="24"/>
          <w:lang w:val="en-US"/>
        </w:rPr>
        <w:tab/>
      </w:r>
      <w:r w:rsidRPr="000305F0">
        <w:rPr>
          <w:lang w:val="en-US"/>
        </w:rPr>
        <w:t>Post-conditions</w:t>
      </w:r>
      <w:r>
        <w:tab/>
      </w:r>
      <w:r>
        <w:fldChar w:fldCharType="begin"/>
      </w:r>
      <w:r>
        <w:instrText xml:space="preserve"> PAGEREF _Toc152365507 \h </w:instrText>
      </w:r>
      <w:r>
        <w:fldChar w:fldCharType="separate"/>
      </w:r>
      <w:r>
        <w:t>17</w:t>
      </w:r>
      <w:r>
        <w:fldChar w:fldCharType="end"/>
      </w:r>
    </w:p>
    <w:p w14:paraId="40BB9A8E" w14:textId="77777777" w:rsidR="009C69C2" w:rsidRDefault="009C69C2">
      <w:pPr>
        <w:pStyle w:val="TOC3"/>
        <w:rPr>
          <w:rFonts w:asciiTheme="minorHAnsi" w:eastAsiaTheme="minorEastAsia" w:hAnsiTheme="minorHAnsi" w:cstheme="minorBidi"/>
          <w:sz w:val="24"/>
          <w:szCs w:val="24"/>
          <w:lang w:val="en-US"/>
        </w:rPr>
      </w:pPr>
      <w:r w:rsidRPr="000305F0">
        <w:rPr>
          <w:lang w:val="en-US"/>
        </w:rPr>
        <w:t>5.5.5</w:t>
      </w:r>
      <w:r>
        <w:rPr>
          <w:rFonts w:asciiTheme="minorHAnsi" w:eastAsiaTheme="minorEastAsia" w:hAnsiTheme="minorHAnsi" w:cstheme="minorBidi"/>
          <w:sz w:val="24"/>
          <w:szCs w:val="24"/>
          <w:lang w:val="en-US"/>
        </w:rPr>
        <w:tab/>
      </w:r>
      <w:r w:rsidRPr="000305F0">
        <w:rPr>
          <w:lang w:val="en-US"/>
        </w:rPr>
        <w:t>Existing features partly or fully covering the use case functionality</w:t>
      </w:r>
      <w:r>
        <w:tab/>
      </w:r>
      <w:r>
        <w:fldChar w:fldCharType="begin"/>
      </w:r>
      <w:r>
        <w:instrText xml:space="preserve"> PAGEREF _Toc152365508 \h </w:instrText>
      </w:r>
      <w:r>
        <w:fldChar w:fldCharType="separate"/>
      </w:r>
      <w:r>
        <w:t>17</w:t>
      </w:r>
      <w:r>
        <w:fldChar w:fldCharType="end"/>
      </w:r>
    </w:p>
    <w:p w14:paraId="78251F43" w14:textId="77777777" w:rsidR="009C69C2" w:rsidRDefault="009C69C2">
      <w:pPr>
        <w:pStyle w:val="TOC3"/>
        <w:rPr>
          <w:rFonts w:asciiTheme="minorHAnsi" w:eastAsiaTheme="minorEastAsia" w:hAnsiTheme="minorHAnsi" w:cstheme="minorBidi"/>
          <w:sz w:val="24"/>
          <w:szCs w:val="24"/>
          <w:lang w:val="en-US"/>
        </w:rPr>
      </w:pPr>
      <w:r w:rsidRPr="000305F0">
        <w:rPr>
          <w:lang w:val="en-US"/>
        </w:rPr>
        <w:t>5.5.6</w:t>
      </w:r>
      <w:r>
        <w:rPr>
          <w:rFonts w:asciiTheme="minorHAnsi" w:eastAsiaTheme="minorEastAsia" w:hAnsiTheme="minorHAnsi" w:cstheme="minorBidi"/>
          <w:sz w:val="24"/>
          <w:szCs w:val="24"/>
          <w:lang w:val="en-US"/>
        </w:rPr>
        <w:tab/>
      </w:r>
      <w:r w:rsidRPr="000305F0">
        <w:rPr>
          <w:lang w:val="en-US"/>
        </w:rPr>
        <w:t>Potential New Requirements needed to support the use case</w:t>
      </w:r>
      <w:r>
        <w:tab/>
      </w:r>
      <w:r>
        <w:fldChar w:fldCharType="begin"/>
      </w:r>
      <w:r>
        <w:instrText xml:space="preserve"> PAGEREF _Toc152365509 \h </w:instrText>
      </w:r>
      <w:r>
        <w:fldChar w:fldCharType="separate"/>
      </w:r>
      <w:r>
        <w:t>17</w:t>
      </w:r>
      <w:r>
        <w:fldChar w:fldCharType="end"/>
      </w:r>
    </w:p>
    <w:p w14:paraId="432D39D6" w14:textId="77777777" w:rsidR="009C69C2" w:rsidRDefault="009C69C2">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_Toc152365510 \h </w:instrText>
      </w:r>
      <w:r>
        <w:fldChar w:fldCharType="separate"/>
      </w:r>
      <w:r>
        <w:t>18</w:t>
      </w:r>
      <w:r>
        <w:fldChar w:fldCharType="end"/>
      </w:r>
    </w:p>
    <w:p w14:paraId="3910A12E" w14:textId="77777777" w:rsidR="009C69C2" w:rsidRDefault="009C69C2">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General</w:t>
      </w:r>
      <w:r>
        <w:tab/>
      </w:r>
      <w:r>
        <w:fldChar w:fldCharType="begin"/>
      </w:r>
      <w:r>
        <w:instrText xml:space="preserve"> PAGEREF _Toc152365511 \h </w:instrText>
      </w:r>
      <w:r>
        <w:fldChar w:fldCharType="separate"/>
      </w:r>
      <w:r>
        <w:t>18</w:t>
      </w:r>
      <w:r>
        <w:fldChar w:fldCharType="end"/>
      </w:r>
    </w:p>
    <w:p w14:paraId="4E0444C4" w14:textId="77777777" w:rsidR="009C69C2" w:rsidRDefault="009C69C2">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Consolidated requirements for enabling of SNPN cellular hotspots</w:t>
      </w:r>
      <w:r>
        <w:tab/>
      </w:r>
      <w:r>
        <w:fldChar w:fldCharType="begin"/>
      </w:r>
      <w:r>
        <w:instrText xml:space="preserve"> PAGEREF _Toc152365512 \h </w:instrText>
      </w:r>
      <w:r>
        <w:fldChar w:fldCharType="separate"/>
      </w:r>
      <w:r>
        <w:t>18</w:t>
      </w:r>
      <w:r>
        <w:fldChar w:fldCharType="end"/>
      </w:r>
    </w:p>
    <w:p w14:paraId="14CEF1FE" w14:textId="77777777" w:rsidR="009C69C2" w:rsidRDefault="009C69C2">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_Toc152365513 \h </w:instrText>
      </w:r>
      <w:r>
        <w:fldChar w:fldCharType="separate"/>
      </w:r>
      <w:r>
        <w:t>18</w:t>
      </w:r>
      <w:r>
        <w:fldChar w:fldCharType="end"/>
      </w:r>
    </w:p>
    <w:p w14:paraId="62264821" w14:textId="77777777" w:rsidR="009C69C2" w:rsidRDefault="009C69C2">
      <w:pPr>
        <w:pStyle w:val="TOC8"/>
        <w:rPr>
          <w:rFonts w:asciiTheme="minorHAnsi" w:eastAsiaTheme="minorEastAsia" w:hAnsiTheme="minorHAnsi" w:cstheme="minorBidi"/>
          <w:b w:val="0"/>
          <w:sz w:val="24"/>
          <w:szCs w:val="24"/>
          <w:lang w:val="en-US"/>
        </w:rPr>
      </w:pPr>
      <w:r>
        <w:t>Annex A (informative): Change history</w:t>
      </w:r>
      <w:r>
        <w:tab/>
      </w:r>
      <w:r>
        <w:fldChar w:fldCharType="begin"/>
      </w:r>
      <w:r>
        <w:instrText xml:space="preserve"> PAGEREF _Toc152365514 \h </w:instrText>
      </w:r>
      <w:r>
        <w:fldChar w:fldCharType="separate"/>
      </w:r>
      <w:r>
        <w:t>19</w:t>
      </w:r>
      <w:r>
        <w:fldChar w:fldCharType="end"/>
      </w:r>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6" w:name="foreword"/>
      <w:bookmarkStart w:id="17" w:name="_Toc152365467"/>
      <w:bookmarkEnd w:id="16"/>
      <w:r w:rsidRPr="004D3578">
        <w:lastRenderedPageBreak/>
        <w:t>Foreword</w:t>
      </w:r>
      <w:bookmarkEnd w:id="17"/>
    </w:p>
    <w:p w14:paraId="2511FBFA" w14:textId="3D16B7B4" w:rsidR="00080512" w:rsidRPr="004D3578" w:rsidRDefault="00080512">
      <w:r w:rsidRPr="004D3578">
        <w:t>This Tech</w:t>
      </w:r>
      <w:r w:rsidRPr="00C3569B">
        <w:t xml:space="preserve">nical </w:t>
      </w:r>
      <w:bookmarkStart w:id="18" w:name="spectype3"/>
      <w:r w:rsidR="00602AEA" w:rsidRPr="00C3569B">
        <w:t>Report</w:t>
      </w:r>
      <w:bookmarkEnd w:id="18"/>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52365468"/>
      <w:bookmarkEnd w:id="20"/>
      <w:r w:rsidRPr="004D3578">
        <w:lastRenderedPageBreak/>
        <w:t>1</w:t>
      </w:r>
      <w:r w:rsidRPr="004D3578">
        <w:tab/>
        <w:t>Scope</w:t>
      </w:r>
      <w:bookmarkEnd w:id="21"/>
    </w:p>
    <w:p w14:paraId="4399DAD7" w14:textId="77777777"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interconnect between SNPNs</w:t>
      </w:r>
      <w:r w:rsidR="00134CA8" w:rsidRPr="00594699">
        <w:rPr>
          <w:rFonts w:cs="Arial"/>
        </w:rPr>
        <w:t xml:space="preserve"> and </w:t>
      </w:r>
      <w:r w:rsidR="00134CA8" w:rsidRPr="00594699">
        <w:rPr>
          <w:lang w:eastAsia="zh-CN"/>
        </w:rPr>
        <w:t xml:space="preserve">interconnect of SNPN with </w:t>
      </w:r>
      <w:r w:rsidR="00134CA8">
        <w:rPr>
          <w:lang w:eastAsia="zh-CN"/>
        </w:rPr>
        <w:t>identity providers</w:t>
      </w:r>
      <w:r w:rsidR="00134CA8" w:rsidRPr="00594699">
        <w:rPr>
          <w:lang w:eastAsia="zh-CN"/>
        </w:rPr>
        <w:t xml:space="preserve"> that authenticate and authorize UE access to the SNPNs.</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77DD8EBA" w14:textId="77777777" w:rsidR="00134CA8" w:rsidRDefault="00134CA8" w:rsidP="00134CA8">
      <w:r>
        <w:t>I</w:t>
      </w:r>
      <w:r w:rsidRPr="00D908E1">
        <w:t xml:space="preserve">n addition, this document also </w:t>
      </w:r>
      <w:r>
        <w:t>includes a g</w:t>
      </w:r>
      <w:r w:rsidRPr="00D908E1">
        <w:t xml:space="preserve">ap analysis between existing requirements for </w:t>
      </w:r>
      <w:r w:rsidRPr="00594699">
        <w:t>SNPN</w:t>
      </w:r>
      <w:r>
        <w:t xml:space="preserve"> </w:t>
      </w:r>
      <w:r w:rsidRPr="00D908E1">
        <w:t>and the requirements that can be satisfied</w:t>
      </w:r>
      <w:r>
        <w:t xml:space="preserve"> </w:t>
      </w:r>
      <w:r w:rsidRPr="00D7735B">
        <w:t>to en</w:t>
      </w:r>
      <w:r>
        <w:t xml:space="preserve">able interconnect between SNPNs and to enhance </w:t>
      </w:r>
      <w:r w:rsidRPr="00594699">
        <w:rPr>
          <w:lang w:eastAsia="zh-CN"/>
        </w:rPr>
        <w:t xml:space="preserve">interconnect of SNPNs with </w:t>
      </w:r>
      <w:r w:rsidRPr="007120BF">
        <w:rPr>
          <w:bCs/>
          <w:lang w:eastAsia="zh-CN"/>
        </w:rPr>
        <w:t xml:space="preserve">identity providers </w:t>
      </w:r>
      <w:r w:rsidRPr="00594699">
        <w:rPr>
          <w:lang w:eastAsia="zh-CN"/>
        </w:rPr>
        <w:t>that authenticate and authorize UE access to the SNPNs.</w:t>
      </w:r>
      <w:r w:rsidRPr="00D7735B">
        <w:t xml:space="preserve">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 xml:space="preserve">here is no requirement for a PLMN to enhance </w:t>
      </w:r>
      <w:proofErr w:type="gramStart"/>
      <w:r w:rsidRPr="00FB0E6B">
        <w:rPr>
          <w:rStyle w:val="Emphasis"/>
          <w:i w:val="0"/>
        </w:rPr>
        <w:t>their</w:t>
      </w:r>
      <w:proofErr w:type="gramEnd"/>
      <w:r w:rsidRPr="00FB0E6B">
        <w:rPr>
          <w:rStyle w:val="Emphasis"/>
          <w:i w:val="0"/>
        </w:rPr>
        <w:t xml:space="preserve"> interconnect with SNPNs or operate an identity provider.</w:t>
      </w:r>
    </w:p>
    <w:p w14:paraId="794720D9" w14:textId="6F974FEF" w:rsidR="00080512" w:rsidRPr="004D3578" w:rsidRDefault="00080512">
      <w:pPr>
        <w:pStyle w:val="Heading1"/>
      </w:pPr>
      <w:bookmarkStart w:id="22" w:name="references"/>
      <w:bookmarkStart w:id="23" w:name="_Toc152365469"/>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27A859C" w14:textId="02628911" w:rsidR="00AA5A4E" w:rsidRPr="004D3578" w:rsidRDefault="00682AA0" w:rsidP="00EC4A25">
      <w:pPr>
        <w:pStyle w:val="EX"/>
      </w:pPr>
      <w:r>
        <w:t xml:space="preserve"> </w:t>
      </w:r>
    </w:p>
    <w:p w14:paraId="24ACB616" w14:textId="77777777" w:rsidR="00080512" w:rsidRPr="004D3578" w:rsidRDefault="00080512">
      <w:pPr>
        <w:pStyle w:val="Heading1"/>
      </w:pPr>
      <w:bookmarkStart w:id="24" w:name="definitions"/>
      <w:bookmarkStart w:id="25" w:name="_Toc152365470"/>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52365471"/>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561A54E" w:rsidR="00A37356" w:rsidRPr="00EC1552" w:rsidRDefault="00505580" w:rsidP="00A37356">
      <w:pPr>
        <w:rPr>
          <w:b/>
          <w:bCs/>
          <w:sz w:val="24"/>
          <w:szCs w:val="24"/>
        </w:rPr>
      </w:pPr>
      <w:r>
        <w:rPr>
          <w:b/>
          <w:bCs/>
        </w:rPr>
        <w:t>SNPN Credential</w:t>
      </w:r>
      <w:r w:rsidRPr="00D41570">
        <w:rPr>
          <w:b/>
          <w:bCs/>
        </w:rPr>
        <w:t xml:space="preserve"> </w:t>
      </w:r>
      <w:r w:rsidR="00A37356" w:rsidRPr="00EC1552">
        <w:rPr>
          <w:b/>
          <w:bCs/>
        </w:rPr>
        <w:t>Provider:</w:t>
      </w:r>
      <w:r w:rsidR="00A37356" w:rsidRPr="00EC1552">
        <w:t xml:space="preserve"> Entity </w:t>
      </w:r>
      <w:r>
        <w:t xml:space="preserve">within the 5G system </w:t>
      </w:r>
      <w:r w:rsidR="00A37356" w:rsidRPr="00EC1552">
        <w:t>that creates and manages identity information and provides authentication services for those identities</w:t>
      </w:r>
      <w:r w:rsidR="00A37356" w:rsidRPr="00EC1552">
        <w:rPr>
          <w:rFonts w:eastAsia="SimSun"/>
          <w:lang w:eastAsia="ja-JP"/>
        </w:rPr>
        <w:t xml:space="preserve"> </w:t>
      </w:r>
      <w:r w:rsidR="0051680B">
        <w:rPr>
          <w:rFonts w:eastAsia="SimSun"/>
          <w:lang w:eastAsia="ja-JP"/>
        </w:rPr>
        <w:t>for the purpose of accessing a</w:t>
      </w:r>
      <w:r>
        <w:rPr>
          <w:rFonts w:eastAsia="SimSun"/>
          <w:lang w:eastAsia="ja-JP"/>
        </w:rPr>
        <w:t xml:space="preserve"> SNPN</w:t>
      </w:r>
    </w:p>
    <w:p w14:paraId="310E4352" w14:textId="34F4D6EE" w:rsidR="00505580" w:rsidRDefault="00A37356" w:rsidP="00D21B79">
      <w:pPr>
        <w:pStyle w:val="NO"/>
      </w:pPr>
      <w:r w:rsidRPr="00EC1552">
        <w:t>NOTE:</w:t>
      </w:r>
      <w:r w:rsidRPr="00EC1552">
        <w:tab/>
        <w:t xml:space="preserve">The </w:t>
      </w:r>
      <w:r w:rsidR="00505580">
        <w:t>SNPN Credential</w:t>
      </w:r>
      <w:r w:rsidRPr="00EC1552">
        <w:t xml:space="preserve"> Provider can also authorize access to a non-public network for a subscriber associated with an identity handled by this </w:t>
      </w:r>
      <w:r w:rsidR="00505580">
        <w:t>SNPN Credential</w:t>
      </w:r>
      <w:r w:rsidR="00505580" w:rsidRPr="00D41570">
        <w:t xml:space="preserve"> </w:t>
      </w:r>
      <w:r w:rsidRPr="00EC1552">
        <w:t>Provider.</w:t>
      </w:r>
    </w:p>
    <w:p w14:paraId="18295A4D" w14:textId="009A380C"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xml:space="preserve">, or between a SNPN and a </w:t>
      </w:r>
      <w:r w:rsidR="00F11208">
        <w:t>SNPN Credential</w:t>
      </w:r>
      <w:r w:rsidRPr="00C5534A">
        <w:t xml:space="preserve"> Provider</w:t>
      </w:r>
      <w:r w:rsidR="00995D66">
        <w:t>,</w:t>
      </w:r>
      <w:r w:rsidRPr="00C5534A">
        <w:t xml:space="preserve"> </w:t>
      </w:r>
      <w:r>
        <w:t>allowing</w:t>
      </w:r>
      <w:r w:rsidRPr="00C5534A">
        <w:t xml:space="preserve"> users subscribed to one SNPN (or to the </w:t>
      </w:r>
      <w:r w:rsidR="00F11208">
        <w:t>SNPN Credential</w:t>
      </w:r>
      <w:r w:rsidR="00F11208" w:rsidRPr="00EC1552">
        <w:t xml:space="preserve"> </w:t>
      </w:r>
      <w:r w:rsidRPr="00C5534A">
        <w:t>Provider)</w:t>
      </w:r>
      <w:r w:rsidRPr="00F87750">
        <w:t xml:space="preserve"> to use the other SNPN </w:t>
      </w:r>
    </w:p>
    <w:p w14:paraId="057A0555" w14:textId="77777777" w:rsidR="004974D5"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5E81C5C1" w14:textId="52482141" w:rsidR="00080512" w:rsidRPr="004D3578" w:rsidRDefault="00080512">
      <w:pPr>
        <w:pStyle w:val="Heading2"/>
      </w:pPr>
      <w:bookmarkStart w:id="27" w:name="_Toc152365472"/>
      <w:r w:rsidRPr="004D3578">
        <w:t>3.</w:t>
      </w:r>
      <w:r w:rsidR="00C27393">
        <w:t>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A365ED" w14:textId="18B0A332" w:rsidR="00080512" w:rsidRPr="004D3578" w:rsidRDefault="004974D5" w:rsidP="00D21B79">
      <w:pPr>
        <w:pStyle w:val="EW"/>
      </w:pPr>
      <w:r>
        <w:t>SNPN</w:t>
      </w:r>
      <w:r w:rsidRPr="00B06AA6">
        <w:tab/>
      </w:r>
      <w:r>
        <w:t>Standalone Non-Public Network</w:t>
      </w:r>
    </w:p>
    <w:p w14:paraId="7D89FB01" w14:textId="23831115" w:rsidR="00080512" w:rsidRDefault="00080512">
      <w:pPr>
        <w:pStyle w:val="Heading1"/>
      </w:pPr>
      <w:bookmarkStart w:id="28" w:name="clause4"/>
      <w:bookmarkStart w:id="29" w:name="_Toc152365473"/>
      <w:bookmarkEnd w:id="28"/>
      <w:r w:rsidRPr="004D3578">
        <w:lastRenderedPageBreak/>
        <w:t>4</w:t>
      </w:r>
      <w:r w:rsidRPr="004D3578">
        <w:tab/>
      </w:r>
      <w:r w:rsidR="00C3569B">
        <w:t>Overview</w:t>
      </w:r>
      <w:bookmarkEnd w:id="29"/>
    </w:p>
    <w:p w14:paraId="3E4F264B" w14:textId="77777777" w:rsidR="00C27393" w:rsidRDefault="00C27393" w:rsidP="00C27393">
      <w:r>
        <w:t>The present document captures a set of use cases and potential service requirements related to the following topics:</w:t>
      </w:r>
    </w:p>
    <w:p w14:paraId="16078D89" w14:textId="750E0739" w:rsidR="0014715B" w:rsidRDefault="00C27393" w:rsidP="0014715B">
      <w:pPr>
        <w:pStyle w:val="B1"/>
        <w:numPr>
          <w:ilvl w:val="0"/>
          <w:numId w:val="13"/>
        </w:numPr>
      </w:pPr>
      <w:r>
        <w:rPr>
          <w:lang w:eastAsia="zh-CN"/>
        </w:rPr>
        <w:t>I</w:t>
      </w:r>
      <w:r w:rsidRPr="00594699">
        <w:rPr>
          <w:lang w:eastAsia="zh-CN"/>
        </w:rPr>
        <w:t xml:space="preserve">nterconnect of SNPN with </w:t>
      </w:r>
      <w:r w:rsidR="00F11208">
        <w:t>SNPN Credential</w:t>
      </w:r>
      <w:r>
        <w:rPr>
          <w:lang w:eastAsia="zh-CN"/>
        </w:rPr>
        <w:t xml:space="preserve"> providers</w:t>
      </w:r>
      <w:r w:rsidRPr="00594699">
        <w:rPr>
          <w:lang w:eastAsia="zh-CN"/>
        </w:rPr>
        <w:t xml:space="preserve"> that authenticate and authorize UE access to the SNPNs.</w:t>
      </w:r>
    </w:p>
    <w:p w14:paraId="3BB24B90" w14:textId="3ACD89E6" w:rsidR="00C27393" w:rsidRDefault="00C27393" w:rsidP="0014715B">
      <w:pPr>
        <w:pStyle w:val="B1"/>
        <w:numPr>
          <w:ilvl w:val="0"/>
          <w:numId w:val="13"/>
        </w:numPr>
      </w:pPr>
      <w:r>
        <w:t>I</w:t>
      </w:r>
      <w:r w:rsidRPr="00594699">
        <w:t>nterconnect between SNPNs</w:t>
      </w:r>
    </w:p>
    <w:p w14:paraId="76331FF4" w14:textId="77777777" w:rsidR="00905394" w:rsidRDefault="00905394" w:rsidP="00905394"/>
    <w:p w14:paraId="4B716E8F" w14:textId="77777777" w:rsidR="00D21B79" w:rsidRPr="00905394" w:rsidRDefault="00D21B79" w:rsidP="00905394"/>
    <w:p w14:paraId="40BAFFC5" w14:textId="682CFE37" w:rsidR="0045147D" w:rsidRDefault="0045147D" w:rsidP="0045147D">
      <w:pPr>
        <w:pStyle w:val="Heading1"/>
      </w:pPr>
      <w:bookmarkStart w:id="30" w:name="_Toc27760664"/>
      <w:bookmarkStart w:id="31" w:name="_Toc66909331"/>
      <w:bookmarkStart w:id="32" w:name="_Toc152365474"/>
      <w:r>
        <w:t>5</w:t>
      </w:r>
      <w:r>
        <w:tab/>
        <w:t>Use cases</w:t>
      </w:r>
      <w:bookmarkEnd w:id="32"/>
    </w:p>
    <w:p w14:paraId="359EDE46" w14:textId="61408AEB" w:rsidR="00D509E2" w:rsidRPr="00EC1552" w:rsidRDefault="00D509E2" w:rsidP="00D509E2">
      <w:pPr>
        <w:pStyle w:val="Heading2"/>
      </w:pPr>
      <w:bookmarkStart w:id="33" w:name="_Toc528919271"/>
      <w:bookmarkStart w:id="34" w:name="_Toc528964270"/>
      <w:bookmarkStart w:id="35" w:name="_Toc27760561"/>
      <w:bookmarkStart w:id="36" w:name="_Toc152365475"/>
      <w:r w:rsidRPr="00EC1552">
        <w:t>5.</w:t>
      </w:r>
      <w:r>
        <w:t>1</w:t>
      </w:r>
      <w:r w:rsidRPr="00EC1552">
        <w:tab/>
        <w:t>Use case on Scalable SNPN Interconnect with dynamic connections</w:t>
      </w:r>
      <w:bookmarkEnd w:id="36"/>
    </w:p>
    <w:p w14:paraId="2AC1FEC5" w14:textId="1A091D77" w:rsidR="00D509E2" w:rsidRPr="00EC1552" w:rsidRDefault="00D509E2" w:rsidP="00D509E2">
      <w:pPr>
        <w:pStyle w:val="Heading3"/>
      </w:pPr>
      <w:bookmarkStart w:id="37" w:name="_Toc355779204"/>
      <w:bookmarkStart w:id="38" w:name="_Toc354586742"/>
      <w:bookmarkStart w:id="39" w:name="_Toc354590101"/>
      <w:bookmarkStart w:id="40" w:name="_Toc152365476"/>
      <w:bookmarkEnd w:id="37"/>
      <w:bookmarkEnd w:id="38"/>
      <w:bookmarkEnd w:id="39"/>
      <w:r w:rsidRPr="00EC1552">
        <w:t>5.</w:t>
      </w:r>
      <w:r>
        <w:t>1</w:t>
      </w:r>
      <w:r w:rsidRPr="00EC1552">
        <w:t>.1</w:t>
      </w:r>
      <w:r w:rsidRPr="00EC1552">
        <w:tab/>
        <w:t>Description</w:t>
      </w:r>
      <w:bookmarkEnd w:id="40"/>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4BDEC2AA" w:rsidR="00D509E2" w:rsidRPr="00EC1552" w:rsidRDefault="00D509E2" w:rsidP="00D509E2">
      <w:r w:rsidRPr="00EC1552">
        <w:t xml:space="preserve">In contrast, there is no administrative entity that manages the interconnect of SNPNs on one hand and </w:t>
      </w:r>
      <w:r w:rsidR="00CA7049">
        <w:t>SNPN Credential</w:t>
      </w:r>
      <w:r w:rsidR="00CA7049" w:rsidRPr="00EC1552">
        <w:t xml:space="preserve"> </w:t>
      </w:r>
      <w:r w:rsidRPr="00EC1552">
        <w:t xml:space="preserve">Providers on the other hand. In addition, the number of interconnected SNPNs and </w:t>
      </w:r>
      <w:r w:rsidR="00CA7049">
        <w:t>SNPN Credential</w:t>
      </w:r>
      <w:r w:rsidRPr="00EC1552">
        <w:t xml:space="preserve"> Providers is expected to be considerably greater than the number of PLMNs today. Given the large number of </w:t>
      </w:r>
      <w:r w:rsidR="00CA7049">
        <w:t>SNPN Credential</w:t>
      </w:r>
      <w:r w:rsidRPr="00EC1552">
        <w:t xml:space="preserve"> Providers with which a SNPN needs to interconnect, it is not feasible to maintain permanently established signalling connections between them. Instead, the signalling connection needs to be established dynamically. Ideally, a signalling connection between SNPN A and </w:t>
      </w:r>
      <w:r w:rsidR="00CA7049">
        <w:t>SNPN Credential</w:t>
      </w:r>
      <w:r w:rsidR="00CA7049" w:rsidRPr="00EC1552">
        <w:t xml:space="preserve"> </w:t>
      </w:r>
      <w:r w:rsidRPr="00EC1552">
        <w:t xml:space="preserve">Provider B should be established only when a subscriber of </w:t>
      </w:r>
      <w:r w:rsidR="00CA7049">
        <w:t>SNPN Credential</w:t>
      </w:r>
      <w:r w:rsidR="00CA7049" w:rsidRPr="00EC1552">
        <w:t xml:space="preserve"> </w:t>
      </w:r>
      <w:r w:rsidRPr="00EC1552">
        <w:t xml:space="preserve">Provider B attempts to connect to SNPN A, and should be released when the last subscriber of </w:t>
      </w:r>
      <w:r w:rsidR="00CA7049">
        <w:t>SNPN Credential</w:t>
      </w:r>
      <w:r w:rsidR="00CA7049" w:rsidRPr="00EC1552">
        <w:t xml:space="preserve"> </w:t>
      </w:r>
      <w:r w:rsidRPr="00EC1552">
        <w:t>Provider B disconnects from SNPN A.</w:t>
      </w:r>
    </w:p>
    <w:p w14:paraId="5D4E8A47" w14:textId="3BDEDBFC" w:rsidR="00D509E2" w:rsidRPr="00EC1552" w:rsidRDefault="00D509E2" w:rsidP="00D509E2">
      <w:pPr>
        <w:rPr>
          <w:lang w:eastAsia="ja-JP"/>
        </w:rPr>
      </w:pPr>
      <w:r w:rsidRPr="00EC1552">
        <w:rPr>
          <w:lang w:eastAsia="ja-JP"/>
        </w:rPr>
        <w:t xml:space="preserve">The dynamic establishment of a signalling connection between the SNPN and the </w:t>
      </w:r>
      <w:r w:rsidR="00CA7049">
        <w:t>SNPN Credential</w:t>
      </w:r>
      <w:r w:rsidRPr="00EC1552">
        <w:rPr>
          <w:lang w:eastAsia="ja-JP"/>
        </w:rPr>
        <w:t xml:space="preserve"> Provider raises several new issues, as follows:</w:t>
      </w:r>
    </w:p>
    <w:p w14:paraId="291BBDE8" w14:textId="6C845A02"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r w:rsidR="00CA7049">
        <w:t>SNPN Credential</w:t>
      </w:r>
      <w:r w:rsidRPr="00EC1552">
        <w:rPr>
          <w:lang w:eastAsia="ja-JP"/>
        </w:rPr>
        <w:t xml:space="preserve"> Provider’s signalling endpoints and vice versa.</w:t>
      </w:r>
      <w:r w:rsidRPr="00EC1552">
        <w:t xml:space="preserve"> In some cases, the </w:t>
      </w:r>
      <w:r w:rsidR="00CA7049">
        <w:t>SNPN Credential</w:t>
      </w:r>
      <w:r w:rsidRPr="00EC1552">
        <w:t xml:space="preserve"> Provider may be operated using a cloud provider using dynamic IP address assignment.</w:t>
      </w:r>
    </w:p>
    <w:p w14:paraId="28512747" w14:textId="2C7DEE99"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r w:rsidR="00CA7049">
        <w:t>SNPN Credential</w:t>
      </w:r>
      <w:r w:rsidR="00CA7049" w:rsidRPr="00EC1552">
        <w:t xml:space="preserve"> </w:t>
      </w:r>
      <w:r w:rsidRPr="00EC1552">
        <w:rPr>
          <w:lang w:eastAsia="ja-JP"/>
        </w:rPr>
        <w:t>Provider may reside behind a firewall or a Network Address Translation (NAT) device.</w:t>
      </w:r>
    </w:p>
    <w:p w14:paraId="4C5C98E6" w14:textId="76371E66"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r w:rsidR="00CA7049">
        <w:t>SNPN Credential</w:t>
      </w:r>
      <w:r w:rsidRPr="00EC1552">
        <w:rPr>
          <w:lang w:eastAsia="ja-JP"/>
        </w:rPr>
        <w:t xml:space="preserve"> Provider need to have assurance that they are indeed establishing a signalling connection with each other and that the signalling connection is secure.</w:t>
      </w:r>
    </w:p>
    <w:p w14:paraId="17627BAF" w14:textId="3B961F73" w:rsidR="00D509E2" w:rsidRPr="00EC1552" w:rsidRDefault="00D509E2" w:rsidP="00D509E2">
      <w:r w:rsidRPr="00EC1552">
        <w:t xml:space="preserve">The issues related to dynamic establishment of a signalling connection between the SNPN and the </w:t>
      </w:r>
      <w:r w:rsidR="00CA7049">
        <w:t>SNPN Credential</w:t>
      </w:r>
      <w:r w:rsidRPr="00EC1552">
        <w:t xml:space="preserve"> Provid</w:t>
      </w:r>
      <w:r w:rsidR="00816FEE">
        <w:t>er are illustrated in Figure 5.1</w:t>
      </w:r>
      <w:r w:rsidRPr="00EC1552">
        <w:t>.1-1.</w:t>
      </w:r>
    </w:p>
    <w:p w14:paraId="382FB108" w14:textId="094143F1" w:rsidR="00D509E2" w:rsidRPr="00EC1552" w:rsidRDefault="006B4712" w:rsidP="00D509E2">
      <w:pPr>
        <w:rPr>
          <w:lang w:eastAsia="ko-KR"/>
        </w:rPr>
      </w:pPr>
      <w:r w:rsidRPr="00EC1552">
        <w:rPr>
          <w:noProof/>
        </w:rPr>
        <w:object w:dxaOrig="9620" w:dyaOrig="6060" w14:anchorId="0A2C1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25pt;height:303.6pt;mso-width-percent:0;mso-height-percent:0;mso-width-percent:0;mso-height-percent:0" o:ole="">
            <v:imagedata r:id="rId11" o:title=""/>
          </v:shape>
          <o:OLEObject Type="Embed" ProgID="Visio.Drawing.15" ShapeID="_x0000_i1025" DrawAspect="Content" ObjectID="_1762978248" r:id="rId12"/>
        </w:object>
      </w:r>
    </w:p>
    <w:p w14:paraId="18A74C30" w14:textId="27D81AC4"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 xml:space="preserve">Figure 5.1.1-1: Issues with dynamic establishment of signalling connection between SNPN and </w:t>
      </w:r>
      <w:r w:rsidR="00BF165C" w:rsidRPr="00BF165C">
        <w:rPr>
          <w:rFonts w:ascii="Arial" w:hAnsi="Arial" w:cs="Arial"/>
          <w:b/>
          <w:bCs/>
          <w:sz w:val="20"/>
          <w:szCs w:val="20"/>
          <w:lang w:val="en-GB"/>
        </w:rPr>
        <w:t xml:space="preserve">SNPN Credential </w:t>
      </w:r>
      <w:r w:rsidRPr="00104D16">
        <w:rPr>
          <w:rFonts w:ascii="Arial" w:hAnsi="Arial" w:cs="Arial"/>
          <w:b/>
          <w:bCs/>
          <w:sz w:val="20"/>
          <w:szCs w:val="20"/>
          <w:lang w:val="en-GB"/>
        </w:rPr>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41" w:name="_Toc355779205"/>
      <w:bookmarkStart w:id="42" w:name="_Toc354586743"/>
      <w:bookmarkStart w:id="43" w:name="_Toc354590102"/>
      <w:bookmarkStart w:id="44" w:name="_Toc152365477"/>
      <w:bookmarkEnd w:id="41"/>
      <w:bookmarkEnd w:id="42"/>
      <w:bookmarkEnd w:id="43"/>
      <w:r w:rsidRPr="00EC1552">
        <w:t>5.</w:t>
      </w:r>
      <w:r>
        <w:t>1</w:t>
      </w:r>
      <w:r w:rsidRPr="00EC1552">
        <w:t>.2</w:t>
      </w:r>
      <w:r w:rsidRPr="00EC1552">
        <w:tab/>
        <w:t>Pre-conditions</w:t>
      </w:r>
      <w:bookmarkEnd w:id="44"/>
    </w:p>
    <w:p w14:paraId="27077FA2" w14:textId="22EF5A61" w:rsidR="00D509E2" w:rsidRPr="00EC1552" w:rsidRDefault="00D509E2" w:rsidP="00D509E2">
      <w:bookmarkStart w:id="45" w:name="_Toc355779206"/>
      <w:bookmarkStart w:id="46" w:name="_Toc354586744"/>
      <w:bookmarkStart w:id="47" w:name="_Toc354590103"/>
      <w:bookmarkEnd w:id="45"/>
      <w:bookmarkEnd w:id="46"/>
      <w:bookmarkEnd w:id="47"/>
      <w:r w:rsidRPr="00EC1552">
        <w:t xml:space="preserve">1) </w:t>
      </w:r>
      <w:proofErr w:type="spellStart"/>
      <w:r w:rsidRPr="00EC1552">
        <w:t>NetAbove</w:t>
      </w:r>
      <w:proofErr w:type="spellEnd"/>
      <w:r w:rsidRPr="00EC1552">
        <w:t xml:space="preserve"> is an Internet service provider</w:t>
      </w:r>
      <w:r w:rsidR="00DE2E45">
        <w:t xml:space="preserve"> t</w:t>
      </w:r>
      <w:r w:rsidR="00DE2E45" w:rsidRPr="00741CEF">
        <w:t>hat operates SNPNs and serves</w:t>
      </w:r>
      <w:r w:rsidR="00475F62">
        <w:t xml:space="preserve"> as a</w:t>
      </w:r>
      <w:r w:rsidR="00DE2E45" w:rsidRPr="00741CEF">
        <w:t xml:space="preserve"> SNPN Credential Provider</w:t>
      </w:r>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06AD07DA" w:rsidR="00D509E2" w:rsidRPr="00EC1552" w:rsidRDefault="00D509E2" w:rsidP="00D509E2">
      <w:r w:rsidRPr="00EC1552">
        <w:t xml:space="preserve">2) </w:t>
      </w:r>
      <w:proofErr w:type="spellStart"/>
      <w:r w:rsidRPr="00EC1552">
        <w:t>NetAbove</w:t>
      </w:r>
      <w:proofErr w:type="spellEnd"/>
      <w:r w:rsidRPr="00EC1552">
        <w:t xml:space="preserve"> serves as a </w:t>
      </w:r>
      <w:r w:rsidR="0066134D">
        <w:t>SNPN Credential</w:t>
      </w:r>
      <w:r w:rsidRPr="00EC1552">
        <w:t xml:space="preserve"> Provider that can authenticate and authorize its subscriber when the subscriber attempts to connect to a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3712E52D"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r w:rsidR="0066134D">
        <w:t>SNPN Credential</w:t>
      </w:r>
      <w:r w:rsidRPr="00EC1552">
        <w:t xml:space="preserve"> Provider.</w:t>
      </w:r>
    </w:p>
    <w:p w14:paraId="445CBB82" w14:textId="5099ADDA" w:rsidR="00D509E2" w:rsidRPr="00EC1552" w:rsidRDefault="00D509E2" w:rsidP="00D509E2">
      <w:r w:rsidRPr="00EC1552">
        <w:t xml:space="preserve">6) A wide variety of companies can take the role of </w:t>
      </w:r>
      <w:r w:rsidR="0066134D">
        <w:t>SNPN Credential</w:t>
      </w:r>
      <w:r w:rsidRPr="00EC1552">
        <w:t xml:space="preserve"> Providers (e.g., mobile operators, other SNPNs).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r w:rsidR="0023112C">
        <w:t>SNPN Credential</w:t>
      </w:r>
      <w:r w:rsidR="0023112C" w:rsidRPr="00EC1552">
        <w:t xml:space="preserve"> </w:t>
      </w:r>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48" w:name="_Toc152365478"/>
      <w:r w:rsidRPr="00EC1552">
        <w:t>5.</w:t>
      </w:r>
      <w:r>
        <w:t>1</w:t>
      </w:r>
      <w:r w:rsidRPr="00EC1552">
        <w:t>.3</w:t>
      </w:r>
      <w:r w:rsidRPr="00EC1552">
        <w:tab/>
        <w:t>Service Flows</w:t>
      </w:r>
      <w:bookmarkEnd w:id="48"/>
    </w:p>
    <w:p w14:paraId="4F874C94" w14:textId="77777777" w:rsidR="00D509E2" w:rsidRPr="00EC1552" w:rsidRDefault="00D509E2" w:rsidP="00D509E2">
      <w:bookmarkStart w:id="49" w:name="_Toc355779207"/>
      <w:bookmarkStart w:id="50" w:name="_Toc354586745"/>
      <w:bookmarkStart w:id="51" w:name="_Toc354590104"/>
      <w:bookmarkEnd w:id="49"/>
      <w:bookmarkEnd w:id="50"/>
      <w:bookmarkEnd w:id="51"/>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32AF54BF" w:rsidR="00D509E2" w:rsidRPr="00EC1552" w:rsidRDefault="00D509E2" w:rsidP="00D509E2">
      <w:r w:rsidRPr="00EC1552">
        <w:t xml:space="preserve">5)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298540A2"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 </w:t>
      </w:r>
      <w:r w:rsidR="003412ED">
        <w:t>SNPN Credential</w:t>
      </w:r>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r w:rsidR="003412ED">
        <w:t>SNPN Credential</w:t>
      </w:r>
      <w:r w:rsidR="003412ED" w:rsidRPr="00EC1552">
        <w:t xml:space="preserve"> </w:t>
      </w:r>
      <w:r w:rsidRPr="00EC1552">
        <w:t>Provider servers.</w:t>
      </w:r>
    </w:p>
    <w:p w14:paraId="1C59EE5B" w14:textId="780D6149"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345A36F0"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r w:rsidR="003412ED">
        <w:t>SNPN Credential</w:t>
      </w:r>
      <w:r w:rsidR="003412ED" w:rsidRPr="00EC1552">
        <w:t xml:space="preserve"> </w:t>
      </w:r>
      <w:r w:rsidRPr="00EC1552">
        <w:t>Provider server get assurance that they are establishing a secure connection with the intended remote party.</w:t>
      </w:r>
    </w:p>
    <w:p w14:paraId="18C5130B" w14:textId="03FA7420"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r w:rsidR="003412ED">
        <w:t>SNPN Credential</w:t>
      </w:r>
      <w:r w:rsidRPr="00EC1552">
        <w:t xml:space="preserve"> Provider server at </w:t>
      </w:r>
      <w:proofErr w:type="spellStart"/>
      <w:r w:rsidRPr="00EC1552">
        <w:t>NetAbove</w:t>
      </w:r>
      <w:proofErr w:type="spellEnd"/>
      <w:r w:rsidRPr="00EC1552">
        <w:t>.</w:t>
      </w:r>
    </w:p>
    <w:p w14:paraId="5B78505B" w14:textId="1D5B04F0" w:rsidR="00D509E2" w:rsidRPr="00EC1552" w:rsidRDefault="00D509E2" w:rsidP="00D509E2">
      <w:r w:rsidRPr="00EC1552">
        <w:t xml:space="preserve">10) </w:t>
      </w:r>
      <w:proofErr w:type="spellStart"/>
      <w:r w:rsidRPr="00EC1552">
        <w:t>NetAbove’s</w:t>
      </w:r>
      <w:proofErr w:type="spellEnd"/>
      <w:r w:rsidRPr="00EC1552">
        <w:t xml:space="preserve"> </w:t>
      </w:r>
      <w:r w:rsidR="003412ED">
        <w:t>SNPN Credential</w:t>
      </w:r>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52" w:name="_Toc152365479"/>
      <w:r w:rsidRPr="00EC1552">
        <w:t>5.</w:t>
      </w:r>
      <w:r>
        <w:t>1</w:t>
      </w:r>
      <w:r w:rsidRPr="00EC1552">
        <w:t>.4</w:t>
      </w:r>
      <w:r w:rsidRPr="00EC1552">
        <w:tab/>
        <w:t>Post-conditions</w:t>
      </w:r>
      <w:bookmarkEnd w:id="52"/>
    </w:p>
    <w:p w14:paraId="386F31B3" w14:textId="77777777" w:rsidR="00D509E2" w:rsidRPr="00EC1552" w:rsidRDefault="00D509E2" w:rsidP="00D509E2">
      <w:bookmarkStart w:id="53" w:name="_Toc355779209"/>
      <w:bookmarkStart w:id="54" w:name="_Toc354586747"/>
      <w:bookmarkStart w:id="55" w:name="_Toc354590106"/>
      <w:bookmarkEnd w:id="53"/>
      <w:bookmarkEnd w:id="54"/>
      <w:bookmarkEnd w:id="55"/>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47D92C86"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r w:rsidR="003412ED">
        <w:t>SNPN Credential</w:t>
      </w:r>
      <w:r w:rsidRPr="00EC1552">
        <w:t xml:space="preserve"> Provider server.</w:t>
      </w:r>
    </w:p>
    <w:p w14:paraId="5043FAB6" w14:textId="2221F1D8" w:rsidR="00D509E2" w:rsidRPr="00EC1552" w:rsidRDefault="00D509E2" w:rsidP="00D509E2">
      <w:pPr>
        <w:pStyle w:val="Heading3"/>
      </w:pPr>
      <w:bookmarkStart w:id="56" w:name="_Toc152365480"/>
      <w:r w:rsidRPr="00EC1552">
        <w:t>5.</w:t>
      </w:r>
      <w:r>
        <w:t>1</w:t>
      </w:r>
      <w:r w:rsidRPr="00EC1552">
        <w:t>.5</w:t>
      </w:r>
      <w:r w:rsidRPr="00EC1552">
        <w:tab/>
        <w:t>Existing features partly or fully covering the use case functionality</w:t>
      </w:r>
      <w:bookmarkEnd w:id="56"/>
    </w:p>
    <w:p w14:paraId="5AF5E930" w14:textId="6EA9A81F" w:rsidR="00D509E2" w:rsidRPr="00EC1552" w:rsidRDefault="00D509E2" w:rsidP="00D509E2">
      <w:r w:rsidRPr="00EC1552">
        <w:t xml:space="preserve">None. The existing interface for interconnect between SNPN and </w:t>
      </w:r>
      <w:r w:rsidR="003319A2">
        <w:t>SNPN Credential</w:t>
      </w:r>
      <w:r w:rsidRPr="00EC1552">
        <w:t xml:space="preserve"> Provider (aka Credentials Holder) relies on permanent signalling connection between the SNPN and the </w:t>
      </w:r>
      <w:r w:rsidR="003319A2">
        <w:t>SNPN Credential</w:t>
      </w:r>
      <w:r w:rsidR="003319A2" w:rsidRPr="00EC1552">
        <w:t xml:space="preserve"> </w:t>
      </w:r>
      <w:r w:rsidRPr="00EC1552">
        <w:t>Provider.</w:t>
      </w:r>
    </w:p>
    <w:p w14:paraId="26FFC4CF" w14:textId="5897B9D5" w:rsidR="00D509E2" w:rsidRPr="00EC1552" w:rsidRDefault="00D509E2" w:rsidP="00D509E2">
      <w:pPr>
        <w:pStyle w:val="Heading3"/>
      </w:pPr>
      <w:bookmarkStart w:id="57" w:name="_Toc152365481"/>
      <w:r w:rsidRPr="00EC1552">
        <w:t>5.</w:t>
      </w:r>
      <w:r>
        <w:t>1</w:t>
      </w:r>
      <w:r w:rsidRPr="00EC1552">
        <w:t>.6</w:t>
      </w:r>
      <w:r w:rsidRPr="00EC1552">
        <w:tab/>
        <w:t>Potential New Requirements needed to support the use case</w:t>
      </w:r>
      <w:bookmarkEnd w:id="57"/>
    </w:p>
    <w:p w14:paraId="467304A5" w14:textId="446C3B52" w:rsidR="000E19FB"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w:t>
      </w:r>
      <w:r w:rsidR="008818B2" w:rsidRPr="00EC1552">
        <w:t xml:space="preserve"> </w:t>
      </w:r>
      <w:r w:rsidR="008818B2">
        <w:t xml:space="preserve">5G system shall support a mechanism for a </w:t>
      </w:r>
      <w:r w:rsidR="00D509E2" w:rsidRPr="00EC1552">
        <w:t xml:space="preserve">SNPN </w:t>
      </w:r>
      <w:r w:rsidR="00FF1654">
        <w:t>to</w:t>
      </w:r>
      <w:r w:rsidR="00FF1654" w:rsidRPr="00EC1552">
        <w:t xml:space="preserve"> </w:t>
      </w:r>
      <w:r w:rsidR="00D509E2" w:rsidRPr="00EC1552">
        <w:t xml:space="preserve">be able to interconnect with a large number of </w:t>
      </w:r>
      <w:r w:rsidR="008818B2">
        <w:t>SNPN Credential</w:t>
      </w:r>
      <w:r w:rsidR="00D509E2" w:rsidRPr="00EC1552">
        <w:t xml:space="preserve"> Providers with which the SNPN </w:t>
      </w:r>
      <w:r w:rsidR="00D509E2">
        <w:t>might</w:t>
      </w:r>
      <w:r w:rsidR="00D509E2" w:rsidRPr="00EC1552">
        <w:t xml:space="preserve"> not </w:t>
      </w:r>
      <w:r w:rsidR="00FF1654">
        <w:t>have preconfigured information detailing the IP addresses used by these SNPN Credential Providers to interconnect with the SNPN</w:t>
      </w:r>
      <w:r w:rsidR="00D509E2" w:rsidRPr="00EC1552">
        <w:t>.</w:t>
      </w:r>
    </w:p>
    <w:p w14:paraId="0115FC8D" w14:textId="77C27A5E" w:rsidR="00D509E2" w:rsidRPr="00EC1552" w:rsidRDefault="00936E28" w:rsidP="00D509E2">
      <w:r>
        <w:t xml:space="preserve">[PR </w:t>
      </w:r>
      <w:r w:rsidR="00D509E2">
        <w:t>5.1</w:t>
      </w:r>
      <w:r w:rsidR="00D509E2" w:rsidRPr="00EC1552">
        <w:t xml:space="preserve">.6-002] </w:t>
      </w:r>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r w:rsidR="00D509E2" w:rsidRPr="00EC1552">
        <w:t xml:space="preserve">Provider </w:t>
      </w:r>
      <w:r w:rsidR="00D3124A">
        <w:t>to</w:t>
      </w:r>
      <w:r w:rsidR="00D3124A" w:rsidRPr="00EC1552">
        <w:t xml:space="preserve"> </w:t>
      </w:r>
      <w:r w:rsidR="00D509E2" w:rsidRPr="00EC1552">
        <w:t xml:space="preserve">be able to interconnect with a large number of Standalone Non-Public Networks (SNPNs) with which the </w:t>
      </w:r>
      <w:r w:rsidR="0062694E">
        <w:t>SNPN Credential</w:t>
      </w:r>
      <w:r w:rsidR="0062694E" w:rsidRPr="00EC1552">
        <w:t xml:space="preserve"> </w:t>
      </w:r>
      <w:r w:rsidR="00D509E2" w:rsidRPr="00EC1552">
        <w:t xml:space="preserve">Provider </w:t>
      </w:r>
      <w:r w:rsidR="00D509E2">
        <w:t>might</w:t>
      </w:r>
      <w:r w:rsidR="00D509E2" w:rsidRPr="00EC1552">
        <w:t xml:space="preserve"> not </w:t>
      </w:r>
      <w:r w:rsidR="007E157B">
        <w:t>have preconfigured information detailing the IP addresses used by these SNPNs to interconnect with the SNPN Credential Provider</w:t>
      </w:r>
      <w:r w:rsidR="00D509E2" w:rsidRPr="00EC1552">
        <w:t>.</w:t>
      </w:r>
    </w:p>
    <w:p w14:paraId="123BE71B" w14:textId="10C66D75" w:rsidR="00D509E2" w:rsidRPr="00EC1552" w:rsidRDefault="00936E28" w:rsidP="00D509E2">
      <w:r>
        <w:t xml:space="preserve">[PR </w:t>
      </w:r>
      <w:r w:rsidR="00D509E2">
        <w:t>5.1</w:t>
      </w:r>
      <w:r w:rsidR="00D509E2" w:rsidRPr="00EC1552">
        <w:t xml:space="preserve">.6-003] Based on the Standalone Non-Public Network (SNPN) configuration, the </w:t>
      </w:r>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 xml:space="preserve">a </w:t>
      </w:r>
      <w:r w:rsidR="00D509E2" w:rsidRPr="00EC1552">
        <w:t xml:space="preserve">SNPN </w:t>
      </w:r>
      <w:r w:rsidR="001550FC">
        <w:t>to</w:t>
      </w:r>
      <w:r w:rsidR="001550FC" w:rsidRPr="00EC1552">
        <w:t xml:space="preserve"> </w:t>
      </w:r>
      <w:r w:rsidR="00D509E2" w:rsidRPr="00EC1552">
        <w:t xml:space="preserve">be able to determine how to connect to a </w:t>
      </w:r>
      <w:r w:rsidR="001550FC">
        <w:t>SNPN Credential</w:t>
      </w:r>
      <w:r w:rsidR="00D509E2" w:rsidRPr="00EC1552">
        <w:t xml:space="preserve"> Provider capable of verifying the identity presented by a user attempting to connect to that SNPN.</w:t>
      </w:r>
    </w:p>
    <w:p w14:paraId="0EC6C6F5" w14:textId="733A5D06" w:rsidR="00D509E2" w:rsidRPr="00EC1552" w:rsidRDefault="00936E28" w:rsidP="00D509E2">
      <w:r>
        <w:t xml:space="preserve">[PR </w:t>
      </w:r>
      <w:r w:rsidR="00D509E2">
        <w:t>5.1</w:t>
      </w:r>
      <w:r w:rsidR="00D509E2" w:rsidRPr="00EC1552">
        <w:t>.6-00</w:t>
      </w:r>
      <w:r w:rsidR="00031A66">
        <w:t>4</w:t>
      </w:r>
      <w:r w:rsidR="00D509E2" w:rsidRPr="00EC1552">
        <w:t xml:space="preserve">] Based on the Standalone Non-Public Network (SNPN) configuration, the </w:t>
      </w:r>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 xml:space="preserve">a </w:t>
      </w:r>
      <w:r w:rsidR="00D509E2" w:rsidRPr="00EC1552">
        <w:t xml:space="preserve">SNPN </w:t>
      </w:r>
      <w:r w:rsidR="000E19FB">
        <w:t>to</w:t>
      </w:r>
      <w:r w:rsidR="000E19FB" w:rsidRPr="00EC1552">
        <w:t xml:space="preserve"> </w:t>
      </w:r>
      <w:r w:rsidR="00D509E2" w:rsidRPr="00EC1552">
        <w:t xml:space="preserve">be able to securely interconnect with </w:t>
      </w:r>
      <w:r w:rsidR="000E19FB">
        <w:t>a SNPN Credential</w:t>
      </w:r>
      <w:r w:rsidR="00D509E2" w:rsidRPr="00EC1552">
        <w:t xml:space="preserve"> Provider in deployments where the required security information is not </w:t>
      </w:r>
      <w:r w:rsidR="000E19FB">
        <w:t>preconfigured</w:t>
      </w:r>
      <w:r w:rsidR="00D509E2" w:rsidRPr="00EC1552">
        <w:t>.</w:t>
      </w:r>
    </w:p>
    <w:p w14:paraId="0A0C3301" w14:textId="021CF9EC" w:rsidR="00D509E2" w:rsidRDefault="00936E28" w:rsidP="00104D16">
      <w:r>
        <w:lastRenderedPageBreak/>
        <w:t xml:space="preserve">[PR </w:t>
      </w:r>
      <w:r w:rsidR="00D509E2">
        <w:t>5.1</w:t>
      </w:r>
      <w:r w:rsidR="00D509E2" w:rsidRPr="00EC1552">
        <w:t>.6-00</w:t>
      </w:r>
      <w:r w:rsidR="00AD712C">
        <w:t>5</w:t>
      </w:r>
      <w:r w:rsidR="00D509E2" w:rsidRPr="00EC1552">
        <w:t xml:space="preserve">] </w:t>
      </w:r>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r w:rsidR="00D509E2" w:rsidRPr="00EC1552">
        <w:rPr>
          <w:rFonts w:eastAsia="SimSun"/>
          <w:lang w:eastAsia="ja-JP"/>
        </w:rPr>
        <w:t xml:space="preserve">Provider </w:t>
      </w:r>
      <w:r w:rsidR="00D509E2" w:rsidRPr="00EC1552">
        <w:t xml:space="preserve">to securely </w:t>
      </w:r>
      <w:r w:rsidR="00031A66">
        <w:t xml:space="preserve">notify </w:t>
      </w:r>
      <w:r w:rsidR="00D509E2" w:rsidRPr="00EC1552">
        <w:t xml:space="preserve">events </w:t>
      </w:r>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r w:rsidR="00D509E2" w:rsidRPr="00EC1552">
        <w:t>the Standalone Non-Public Network (SNPN).</w:t>
      </w:r>
      <w:bookmarkEnd w:id="33"/>
      <w:bookmarkEnd w:id="34"/>
    </w:p>
    <w:p w14:paraId="50ECEB40" w14:textId="77777777" w:rsidR="00950F6E" w:rsidRPr="00EC1552" w:rsidRDefault="00950F6E" w:rsidP="00950F6E">
      <w:pPr>
        <w:pStyle w:val="Heading2"/>
      </w:pPr>
      <w:bookmarkStart w:id="58" w:name="_Toc152365482"/>
      <w:r w:rsidRPr="00EC1552">
        <w:t>5.</w:t>
      </w:r>
      <w:r>
        <w:t>2</w:t>
      </w:r>
      <w:r w:rsidRPr="00EC1552">
        <w:tab/>
        <w:t xml:space="preserve">Use case on </w:t>
      </w:r>
      <w:r w:rsidRPr="00846652">
        <w:t>Interconnect between SNPNs</w:t>
      </w:r>
      <w:bookmarkEnd w:id="58"/>
    </w:p>
    <w:p w14:paraId="2C09E67E" w14:textId="77777777" w:rsidR="00950F6E" w:rsidRPr="000D6532" w:rsidRDefault="00950F6E" w:rsidP="00950F6E">
      <w:pPr>
        <w:pStyle w:val="Heading3"/>
      </w:pPr>
      <w:bookmarkStart w:id="59" w:name="_Toc152365483"/>
      <w:r>
        <w:t>5</w:t>
      </w:r>
      <w:r w:rsidRPr="000D6532">
        <w:t>.</w:t>
      </w:r>
      <w:r>
        <w:t>2</w:t>
      </w:r>
      <w:r w:rsidRPr="000D6532">
        <w:t>.1</w:t>
      </w:r>
      <w:r w:rsidRPr="000D6532">
        <w:tab/>
        <w:t>Description</w:t>
      </w:r>
      <w:bookmarkEnd w:id="59"/>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2CAC713B"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61B211E1">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0" w:name="_Ref134626250"/>
      <w:r w:rsidRPr="00816FEE">
        <w:rPr>
          <w:rFonts w:ascii="Arial" w:hAnsi="Arial" w:cs="Arial"/>
          <w:b/>
          <w:bCs/>
          <w:sz w:val="20"/>
          <w:szCs w:val="20"/>
          <w:lang w:val="en-GB"/>
        </w:rPr>
        <w:t>Figure 5.2.1-2: Overview of interconnect</w:t>
      </w:r>
    </w:p>
    <w:bookmarkEnd w:id="60"/>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lastRenderedPageBreak/>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5BA610E3"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 SNPN to another SNPN, each SNPN should manage which route is reached to another a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61"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61"/>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62"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62"/>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lastRenderedPageBreak/>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63"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63"/>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64" w:name="_Toc152365484"/>
      <w:r>
        <w:t>5.2</w:t>
      </w:r>
      <w:r w:rsidRPr="000D6532">
        <w:t>.2</w:t>
      </w:r>
      <w:r w:rsidRPr="000D6532">
        <w:tab/>
        <w:t>Pre-conditions</w:t>
      </w:r>
      <w:bookmarkEnd w:id="64"/>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65" w:name="_Toc152365485"/>
      <w:r>
        <w:t>5</w:t>
      </w:r>
      <w:r w:rsidRPr="000D6532">
        <w:t>.</w:t>
      </w:r>
      <w:r>
        <w:t>2</w:t>
      </w:r>
      <w:r w:rsidRPr="000D6532">
        <w:t>.3</w:t>
      </w:r>
      <w:r w:rsidRPr="000D6532">
        <w:tab/>
        <w:t>Service Flows</w:t>
      </w:r>
      <w:bookmarkEnd w:id="65"/>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4BD5A5A" w14:textId="46B1DBE3" w:rsidR="00950F6E" w:rsidRPr="00D21B79" w:rsidRDefault="00950F6E" w:rsidP="00995D66">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6F3FCF96" w14:textId="77777777" w:rsidR="00950F6E" w:rsidRPr="000D6532" w:rsidRDefault="00950F6E" w:rsidP="00950F6E">
      <w:pPr>
        <w:pStyle w:val="Heading3"/>
      </w:pPr>
      <w:bookmarkStart w:id="66" w:name="_Toc152365486"/>
      <w:r>
        <w:t>5</w:t>
      </w:r>
      <w:r w:rsidRPr="000D6532">
        <w:t>.</w:t>
      </w:r>
      <w:r>
        <w:t>2</w:t>
      </w:r>
      <w:r w:rsidRPr="000D6532">
        <w:t>.4</w:t>
      </w:r>
      <w:r w:rsidRPr="000D6532">
        <w:tab/>
        <w:t>Post-conditions</w:t>
      </w:r>
      <w:bookmarkEnd w:id="66"/>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67" w:name="_Toc152365487"/>
      <w:r>
        <w:t>5</w:t>
      </w:r>
      <w:r w:rsidRPr="000D6532">
        <w:t>.</w:t>
      </w:r>
      <w:r>
        <w:t>2</w:t>
      </w:r>
      <w:r w:rsidRPr="000D6532">
        <w:t>.5</w:t>
      </w:r>
      <w:r w:rsidRPr="000D6532">
        <w:tab/>
      </w:r>
      <w:r>
        <w:t>Existing</w:t>
      </w:r>
      <w:r w:rsidRPr="000D6532">
        <w:t xml:space="preserve"> </w:t>
      </w:r>
      <w:r>
        <w:t>features partly or fully covering the use case functionality</w:t>
      </w:r>
      <w:bookmarkEnd w:id="67"/>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68" w:name="_Toc152365488"/>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68"/>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36515DC1" w14:textId="3786CC77" w:rsidR="00995D66" w:rsidRPr="00D21B79" w:rsidRDefault="00950F6E" w:rsidP="00995D66">
      <w:r>
        <w:lastRenderedPageBreak/>
        <w:t>[</w:t>
      </w:r>
      <w:r w:rsidR="00936E28">
        <w:t>PR 5.2</w:t>
      </w:r>
      <w:r>
        <w:t>.6-002] Subject to SNPNs operators’ agreement, the 5G system shall be able to support mechanisms for a selection of 5GS endpoints for SNPNs’ interconnect.</w:t>
      </w:r>
    </w:p>
    <w:p w14:paraId="5D2A8A71" w14:textId="1C4744A9" w:rsidR="009742CD" w:rsidRPr="00EC1552" w:rsidRDefault="009742CD" w:rsidP="009742CD">
      <w:pPr>
        <w:pStyle w:val="Heading2"/>
      </w:pPr>
      <w:bookmarkStart w:id="69" w:name="_Toc152365489"/>
      <w:r w:rsidRPr="00EC1552">
        <w:t>5.</w:t>
      </w:r>
      <w:r>
        <w:t>3</w:t>
      </w:r>
      <w:r w:rsidRPr="00EC1552">
        <w:tab/>
        <w:t xml:space="preserve">Use case on </w:t>
      </w:r>
      <w:r w:rsidRPr="009742CD">
        <w:t>interconnection of standalone naval non-public networks</w:t>
      </w:r>
      <w:bookmarkEnd w:id="69"/>
    </w:p>
    <w:p w14:paraId="2828C7EC" w14:textId="1860AE3E" w:rsidR="009742CD" w:rsidRPr="000D6532" w:rsidRDefault="009742CD" w:rsidP="009742CD">
      <w:pPr>
        <w:pStyle w:val="Heading3"/>
      </w:pPr>
      <w:bookmarkStart w:id="70" w:name="_Toc152365490"/>
      <w:r>
        <w:t>5.3</w:t>
      </w:r>
      <w:r w:rsidRPr="000D6532">
        <w:t>.1</w:t>
      </w:r>
      <w:r w:rsidRPr="000D6532">
        <w:tab/>
        <w:t>Description</w:t>
      </w:r>
      <w:bookmarkEnd w:id="70"/>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lastRenderedPageBreak/>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0FDBE553" w14:textId="118FB30F" w:rsidR="009742CD" w:rsidRPr="00D21B79" w:rsidRDefault="009742CD" w:rsidP="009742CD">
      <w:pPr>
        <w:numPr>
          <w:ilvl w:val="1"/>
          <w:numId w:val="7"/>
        </w:numPr>
        <w:rPr>
          <w:rFonts w:eastAsia="Calibri"/>
        </w:rPr>
      </w:pPr>
      <w:r w:rsidRPr="00AD554A">
        <w:rPr>
          <w:rFonts w:eastAsia="Calibri"/>
        </w:rPr>
        <w:t>Latency &lt;&lt; 100ms</w:t>
      </w:r>
    </w:p>
    <w:p w14:paraId="01F95382" w14:textId="3972EB7E" w:rsidR="009742CD" w:rsidRPr="000D6532" w:rsidRDefault="0010203D" w:rsidP="009742CD">
      <w:pPr>
        <w:pStyle w:val="Heading3"/>
      </w:pPr>
      <w:bookmarkStart w:id="71" w:name="_Toc152365491"/>
      <w:r>
        <w:t>5.3</w:t>
      </w:r>
      <w:r w:rsidR="009742CD" w:rsidRPr="000D6532">
        <w:t>.2</w:t>
      </w:r>
      <w:r w:rsidR="009742CD" w:rsidRPr="000D6532">
        <w:tab/>
        <w:t>Pre-conditions</w:t>
      </w:r>
      <w:bookmarkEnd w:id="71"/>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32369AE5" w14:textId="77777777" w:rsidR="009742CD" w:rsidRPr="000D6532" w:rsidRDefault="009742CD" w:rsidP="009742CD">
      <w:pPr>
        <w:rPr>
          <w:rFonts w:eastAsia="Calibri"/>
        </w:rPr>
      </w:pPr>
    </w:p>
    <w:p w14:paraId="73E107E6" w14:textId="6F7DB4DD" w:rsidR="009742CD" w:rsidRPr="000D6532" w:rsidRDefault="0010203D" w:rsidP="009742CD">
      <w:pPr>
        <w:pStyle w:val="Heading3"/>
      </w:pPr>
      <w:bookmarkStart w:id="72" w:name="_Toc152365492"/>
      <w:r>
        <w:t>5.3</w:t>
      </w:r>
      <w:r w:rsidR="009742CD" w:rsidRPr="000D6532">
        <w:t>.3</w:t>
      </w:r>
      <w:r w:rsidR="009742CD" w:rsidRPr="000D6532">
        <w:tab/>
        <w:t>Service Flows</w:t>
      </w:r>
      <w:bookmarkEnd w:id="72"/>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Later on,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01E0DF1D" w14:textId="28CE9FF6" w:rsidR="0010203D" w:rsidRPr="00D21B79"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70188AD2" w14:textId="76F646A3" w:rsidR="009742CD" w:rsidRPr="000D6532" w:rsidRDefault="0010203D" w:rsidP="009742CD">
      <w:pPr>
        <w:pStyle w:val="Heading3"/>
      </w:pPr>
      <w:bookmarkStart w:id="73" w:name="_Toc152365493"/>
      <w:r>
        <w:t>5.3</w:t>
      </w:r>
      <w:r w:rsidR="009742CD" w:rsidRPr="000D6532">
        <w:t>.4</w:t>
      </w:r>
      <w:r w:rsidR="009742CD" w:rsidRPr="000D6532">
        <w:tab/>
        <w:t>Post-conditions</w:t>
      </w:r>
      <w:bookmarkEnd w:id="73"/>
    </w:p>
    <w:p w14:paraId="5D937E99" w14:textId="19DB6D3F" w:rsidR="0010203D" w:rsidRPr="00D21B79" w:rsidRDefault="009742CD" w:rsidP="009742CD">
      <w:r w:rsidRPr="00AD554A">
        <w:t xml:space="preserve">User A is attached to </w:t>
      </w:r>
      <w:r>
        <w:t>SNPN</w:t>
      </w:r>
      <w:r w:rsidRPr="00AD554A">
        <w:t xml:space="preserve"> A.</w:t>
      </w:r>
    </w:p>
    <w:p w14:paraId="27C56D8F" w14:textId="49D266DB" w:rsidR="009742CD" w:rsidRPr="000D6532" w:rsidRDefault="0010203D" w:rsidP="009742CD">
      <w:pPr>
        <w:pStyle w:val="Heading3"/>
      </w:pPr>
      <w:bookmarkStart w:id="74" w:name="_Toc152365494"/>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74"/>
    </w:p>
    <w:p w14:paraId="0613FF2F" w14:textId="1F02DD72" w:rsidR="0010203D" w:rsidRPr="000D6532" w:rsidRDefault="00DA1507" w:rsidP="0010203D">
      <w:pPr>
        <w:rPr>
          <w:rFonts w:eastAsia="Calibri"/>
        </w:rPr>
      </w:pPr>
      <w:r>
        <w:rPr>
          <w:noProof/>
          <w:lang w:val="en-US"/>
        </w:rPr>
        <w:t>None</w:t>
      </w:r>
    </w:p>
    <w:p w14:paraId="5909950F" w14:textId="41E28D2F" w:rsidR="009742CD" w:rsidRPr="000D6532" w:rsidRDefault="0010203D" w:rsidP="009742CD">
      <w:pPr>
        <w:pStyle w:val="Heading3"/>
      </w:pPr>
      <w:bookmarkStart w:id="75" w:name="_Toc152365495"/>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75"/>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4BF61EA1" w:rsidR="00BE295A" w:rsidRDefault="009742CD" w:rsidP="009742CD">
      <w:r>
        <w:lastRenderedPageBreak/>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r w:rsidR="00BE295A">
        <w:rPr>
          <w:lang w:val="en-US"/>
        </w:rPr>
        <w:t xml:space="preserve">interconnected </w:t>
      </w:r>
      <w:r>
        <w:t>Standalone Non-Public Networks.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58094327" w14:textId="11FACB4D" w:rsidR="00736E49" w:rsidRPr="001670DB" w:rsidRDefault="00BE295A" w:rsidP="00BE295A">
      <w:pPr>
        <w:rPr>
          <w:lang w:val="en-US"/>
        </w:rPr>
      </w:pPr>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p>
    <w:p w14:paraId="5DC8EF25" w14:textId="1192B4D7" w:rsidR="004F0E03" w:rsidRPr="00EC1552" w:rsidRDefault="004F0E03" w:rsidP="004F0E03">
      <w:pPr>
        <w:pStyle w:val="Heading2"/>
      </w:pPr>
      <w:bookmarkStart w:id="76" w:name="_Toc152365496"/>
      <w:r w:rsidRPr="00EC1552">
        <w:t>5.</w:t>
      </w:r>
      <w:r>
        <w:t>4</w:t>
      </w:r>
      <w:r w:rsidRPr="00EC1552">
        <w:tab/>
        <w:t xml:space="preserve">Use case on </w:t>
      </w:r>
      <w:r>
        <w:t>m</w:t>
      </w:r>
      <w:r w:rsidRPr="004F0E03">
        <w:t>obility in a group of interconnected standalone naval non-public networks</w:t>
      </w:r>
      <w:bookmarkEnd w:id="76"/>
    </w:p>
    <w:p w14:paraId="7DDF654B" w14:textId="6ADF11F2" w:rsidR="00F578BA" w:rsidRPr="000D6532" w:rsidRDefault="004F0E03" w:rsidP="00F578BA">
      <w:pPr>
        <w:pStyle w:val="Heading3"/>
      </w:pPr>
      <w:bookmarkStart w:id="77" w:name="_Toc152365497"/>
      <w:r>
        <w:t>5.4</w:t>
      </w:r>
      <w:r w:rsidR="00F578BA" w:rsidRPr="000D6532">
        <w:t>.1</w:t>
      </w:r>
      <w:r w:rsidR="00F578BA" w:rsidRPr="000D6532">
        <w:tab/>
        <w:t>Description</w:t>
      </w:r>
      <w:bookmarkEnd w:id="77"/>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78" w:name="_Toc152365498"/>
      <w:r>
        <w:t>5.4</w:t>
      </w:r>
      <w:r w:rsidR="00F578BA" w:rsidRPr="000D6532">
        <w:t>.2</w:t>
      </w:r>
      <w:r w:rsidR="00F578BA" w:rsidRPr="000D6532">
        <w:tab/>
        <w:t>Pre-conditions</w:t>
      </w:r>
      <w:bookmarkEnd w:id="78"/>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5106DDD2" w14:textId="2B272EBE" w:rsidR="00F578BA" w:rsidRPr="00D21B79" w:rsidRDefault="00F578BA" w:rsidP="00F578BA">
      <w:r>
        <w:t>User A has needed credentials to access service B.</w:t>
      </w:r>
    </w:p>
    <w:p w14:paraId="0F78AE03" w14:textId="6FA8E907" w:rsidR="00F578BA" w:rsidRPr="000D6532" w:rsidRDefault="00AE089D" w:rsidP="00F578BA">
      <w:pPr>
        <w:pStyle w:val="Heading3"/>
      </w:pPr>
      <w:bookmarkStart w:id="79" w:name="_Toc152365499"/>
      <w:r>
        <w:t>5.4</w:t>
      </w:r>
      <w:r w:rsidR="00F578BA" w:rsidRPr="000D6532">
        <w:t>.3</w:t>
      </w:r>
      <w:r w:rsidR="00F578BA" w:rsidRPr="000D6532">
        <w:tab/>
        <w:t>Service Flows</w:t>
      </w:r>
      <w:bookmarkEnd w:id="79"/>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w:t>
      </w:r>
      <w:proofErr w:type="spellStart"/>
      <w:r>
        <w:t>QoS</w:t>
      </w:r>
      <w:proofErr w:type="spellEnd"/>
      <w:r>
        <w:t xml:space="preserve">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80" w:name="_Toc152365500"/>
      <w:r>
        <w:t>5.4</w:t>
      </w:r>
      <w:r w:rsidR="00F578BA" w:rsidRPr="000D6532">
        <w:t>.4</w:t>
      </w:r>
      <w:r w:rsidR="00F578BA" w:rsidRPr="000D6532">
        <w:tab/>
        <w:t>Post-conditions</w:t>
      </w:r>
      <w:bookmarkEnd w:id="80"/>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81" w:name="_Toc152365501"/>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81"/>
    </w:p>
    <w:p w14:paraId="492FC041" w14:textId="77777777" w:rsidR="00CA0B1B" w:rsidRPr="000D6532" w:rsidRDefault="00CA0B1B" w:rsidP="00CA0B1B">
      <w:pPr>
        <w:rPr>
          <w:rFonts w:eastAsia="Calibri"/>
        </w:rPr>
      </w:pPr>
      <w:r>
        <w:rPr>
          <w:noProof/>
          <w:lang w:val="en-US"/>
        </w:rPr>
        <w:t>None</w:t>
      </w:r>
    </w:p>
    <w:p w14:paraId="3EC06721" w14:textId="50D9EE13" w:rsidR="00F578BA" w:rsidRPr="000D6532" w:rsidRDefault="00AE089D" w:rsidP="00F578BA">
      <w:pPr>
        <w:pStyle w:val="Heading3"/>
      </w:pPr>
      <w:bookmarkStart w:id="82" w:name="_Toc152365502"/>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82"/>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2F8EF786"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r w:rsidR="00A87866" w:rsidRPr="006B3C9A">
        <w:t xml:space="preserve">service continuity </w:t>
      </w:r>
      <w:r>
        <w:t>of UE communications between interconnected Standalone Non-Public Networks with overlapping radio coverage.</w:t>
      </w:r>
    </w:p>
    <w:p w14:paraId="00759730" w14:textId="77777777" w:rsidR="000A4DB8" w:rsidRDefault="000A4DB8" w:rsidP="000A4DB8">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1FFE15D" w14:textId="1938EA72" w:rsidR="000A4DB8" w:rsidRPr="00D21B79" w:rsidRDefault="000A4DB8" w:rsidP="00F578BA">
      <w:pPr>
        <w:rPr>
          <w:lang w:val="en-US"/>
        </w:rPr>
      </w:pPr>
      <w:r w:rsidRPr="0041443A">
        <w:rPr>
          <w:lang w:val="en-US"/>
        </w:rPr>
        <w:lastRenderedPageBreak/>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D5987A6" w14:textId="7156EF74" w:rsidR="009253E6" w:rsidRPr="0041443A" w:rsidRDefault="009253E6" w:rsidP="009253E6">
      <w:pPr>
        <w:pStyle w:val="Heading2"/>
        <w:rPr>
          <w:lang w:val="en-US"/>
        </w:rPr>
      </w:pPr>
      <w:bookmarkStart w:id="83" w:name="_Toc152365503"/>
      <w:r w:rsidRPr="0041443A">
        <w:rPr>
          <w:lang w:val="en-US"/>
        </w:rPr>
        <w:t>5.</w:t>
      </w:r>
      <w:r>
        <w:rPr>
          <w:lang w:val="en-US"/>
        </w:rPr>
        <w:t>5</w:t>
      </w:r>
      <w:r w:rsidRPr="0041443A">
        <w:rPr>
          <w:lang w:val="en-US"/>
        </w:rPr>
        <w:tab/>
        <w:t xml:space="preserve">Use case on </w:t>
      </w:r>
      <w:r>
        <w:rPr>
          <w:lang w:val="en-US"/>
        </w:rPr>
        <w:t>quality of service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83"/>
    </w:p>
    <w:p w14:paraId="6EB5DAA5" w14:textId="705F3103" w:rsidR="009253E6" w:rsidRPr="0041443A" w:rsidRDefault="009253E6" w:rsidP="009253E6">
      <w:pPr>
        <w:pStyle w:val="Heading3"/>
        <w:rPr>
          <w:lang w:val="en-US"/>
        </w:rPr>
      </w:pPr>
      <w:bookmarkStart w:id="84" w:name="_Toc152365504"/>
      <w:r w:rsidRPr="0041443A">
        <w:rPr>
          <w:lang w:val="en-US"/>
        </w:rPr>
        <w:t>5.</w:t>
      </w:r>
      <w:r>
        <w:rPr>
          <w:lang w:val="en-US"/>
        </w:rPr>
        <w:t>5</w:t>
      </w:r>
      <w:r w:rsidRPr="0041443A">
        <w:rPr>
          <w:lang w:val="en-US"/>
        </w:rPr>
        <w:t>.1</w:t>
      </w:r>
      <w:r w:rsidRPr="0041443A">
        <w:rPr>
          <w:lang w:val="en-US"/>
        </w:rPr>
        <w:tab/>
        <w:t>Description</w:t>
      </w:r>
      <w:bookmarkEnd w:id="84"/>
    </w:p>
    <w:p w14:paraId="5191E925" w14:textId="77777777" w:rsidR="009253E6" w:rsidRPr="0041443A" w:rsidRDefault="009253E6" w:rsidP="009253E6">
      <w:pPr>
        <w:rPr>
          <w:lang w:val="en-US"/>
        </w:rPr>
      </w:pPr>
      <w:r w:rsidRPr="0041443A">
        <w:rPr>
          <w:lang w:val="en-US"/>
        </w:rPr>
        <w:t xml:space="preserve">This use case deals with self-organizing, broadband, low latency, connectivity solution between ships in a fleet. It is an extension of the use case 5.3 on interconnection of standalone naval non-public networks. </w:t>
      </w:r>
    </w:p>
    <w:p w14:paraId="65AA1E5C" w14:textId="77777777" w:rsidR="009253E6" w:rsidRPr="0041443A" w:rsidRDefault="009253E6" w:rsidP="009253E6">
      <w:pPr>
        <w:rPr>
          <w:lang w:val="en-US"/>
        </w:rPr>
      </w:pPr>
      <w:r>
        <w:rPr>
          <w:lang w:val="en-US"/>
        </w:rPr>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p>
    <w:p w14:paraId="4A5B9B2B" w14:textId="7CD2479E" w:rsidR="009253E6" w:rsidRPr="0041443A" w:rsidRDefault="009253E6" w:rsidP="009253E6">
      <w:pPr>
        <w:rPr>
          <w:lang w:val="en-US"/>
        </w:rPr>
      </w:pPr>
      <w:r w:rsidRPr="0041443A">
        <w:rPr>
          <w:lang w:val="en-US"/>
        </w:rPr>
        <w:t>The situation described in this use case is depicted on the Figure 5.</w:t>
      </w:r>
      <w:r>
        <w:rPr>
          <w:lang w:val="en-US"/>
        </w:rPr>
        <w:t>5</w:t>
      </w:r>
      <w:r w:rsidRPr="0041443A">
        <w:rPr>
          <w:lang w:val="en-US"/>
        </w:rPr>
        <w:t>.1-1 below:</w:t>
      </w:r>
    </w:p>
    <w:p w14:paraId="375CA21B" w14:textId="77254945" w:rsidR="009253E6" w:rsidRPr="0041443A" w:rsidRDefault="009253E6" w:rsidP="009253E6">
      <w:pPr>
        <w:jc w:val="center"/>
        <w:rPr>
          <w:rFonts w:eastAsia="Calibri"/>
          <w:lang w:val="en-US"/>
        </w:rPr>
      </w:pPr>
      <w:r w:rsidRPr="00D21B79">
        <w:rPr>
          <w:rFonts w:eastAsia="Calibri"/>
          <w:noProof/>
          <w:lang w:val="en-US"/>
        </w:rPr>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p>
    <w:p w14:paraId="77C3A558" w14:textId="1ED23E7D" w:rsidR="009253E6" w:rsidRPr="0041443A" w:rsidRDefault="009253E6" w:rsidP="009253E6">
      <w:pPr>
        <w:pStyle w:val="NormalWeb"/>
        <w:spacing w:before="0" w:beforeAutospacing="0" w:after="0" w:afterAutospacing="0"/>
        <w:jc w:val="center"/>
        <w:rPr>
          <w:rFonts w:ascii="Arial" w:hAnsi="Arial" w:cs="Arial"/>
          <w:b/>
          <w:bCs/>
          <w:sz w:val="20"/>
          <w:szCs w:val="20"/>
        </w:rPr>
      </w:pPr>
      <w:r w:rsidRPr="0041443A">
        <w:rPr>
          <w:rFonts w:ascii="Arial" w:hAnsi="Arial" w:cs="Arial"/>
          <w:b/>
          <w:bCs/>
          <w:sz w:val="20"/>
          <w:szCs w:val="20"/>
        </w:rPr>
        <w:t>Figure 5.</w:t>
      </w:r>
      <w:r>
        <w:rPr>
          <w:rFonts w:ascii="Arial" w:hAnsi="Arial" w:cs="Arial"/>
          <w:b/>
          <w:bCs/>
          <w:sz w:val="20"/>
          <w:szCs w:val="20"/>
        </w:rPr>
        <w:t>5</w:t>
      </w:r>
      <w:r w:rsidRPr="0041443A">
        <w:rPr>
          <w:rFonts w:ascii="Arial" w:hAnsi="Arial" w:cs="Arial"/>
          <w:b/>
          <w:bCs/>
          <w:sz w:val="20"/>
          <w:szCs w:val="20"/>
        </w:rPr>
        <w:t xml:space="preserve">.1-1: Example of </w:t>
      </w:r>
      <w:r>
        <w:rPr>
          <w:rFonts w:ascii="Arial" w:hAnsi="Arial" w:cs="Arial"/>
          <w:b/>
          <w:bCs/>
          <w:sz w:val="20"/>
          <w:szCs w:val="20"/>
        </w:rPr>
        <w:t>critical communication</w:t>
      </w:r>
      <w:r w:rsidRPr="0041443A">
        <w:rPr>
          <w:rFonts w:ascii="Arial" w:hAnsi="Arial" w:cs="Arial"/>
          <w:b/>
          <w:bCs/>
          <w:sz w:val="20"/>
          <w:szCs w:val="20"/>
        </w:rPr>
        <w:t xml:space="preserve"> in a group of interconnected standalone naval non-public networks</w:t>
      </w:r>
    </w:p>
    <w:p w14:paraId="27AB225F" w14:textId="77777777" w:rsidR="009253E6" w:rsidRPr="0041443A" w:rsidRDefault="009253E6" w:rsidP="009253E6">
      <w:pPr>
        <w:widowControl w:val="0"/>
        <w:spacing w:after="0"/>
        <w:rPr>
          <w:lang w:val="en-US" w:eastAsia="sv-SE"/>
        </w:rPr>
      </w:pPr>
    </w:p>
    <w:p w14:paraId="6B5264A9" w14:textId="6FD6F532" w:rsidR="009253E6" w:rsidRPr="0041443A" w:rsidRDefault="009253E6" w:rsidP="009253E6">
      <w:pPr>
        <w:pStyle w:val="Heading3"/>
        <w:rPr>
          <w:lang w:val="en-US"/>
        </w:rPr>
      </w:pPr>
      <w:bookmarkStart w:id="85" w:name="_Toc152365505"/>
      <w:r w:rsidRPr="0041443A">
        <w:rPr>
          <w:lang w:val="en-US"/>
        </w:rPr>
        <w:t>5.</w:t>
      </w:r>
      <w:r w:rsidR="003118EB">
        <w:rPr>
          <w:lang w:val="en-US"/>
        </w:rPr>
        <w:t>5</w:t>
      </w:r>
      <w:r w:rsidRPr="0041443A">
        <w:rPr>
          <w:lang w:val="en-US"/>
        </w:rPr>
        <w:t>.2</w:t>
      </w:r>
      <w:r w:rsidRPr="0041443A">
        <w:rPr>
          <w:lang w:val="en-US"/>
        </w:rPr>
        <w:tab/>
        <w:t>Pre-conditions</w:t>
      </w:r>
      <w:bookmarkEnd w:id="85"/>
    </w:p>
    <w:p w14:paraId="52EC928B" w14:textId="77777777" w:rsidR="009253E6" w:rsidRPr="0041443A" w:rsidRDefault="009253E6" w:rsidP="009253E6">
      <w:pPr>
        <w:rPr>
          <w:lang w:val="en-US"/>
        </w:rPr>
      </w:pPr>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p>
    <w:p w14:paraId="58BEAEBE" w14:textId="77777777" w:rsidR="009253E6" w:rsidRPr="0041443A" w:rsidRDefault="009253E6" w:rsidP="009253E6">
      <w:pPr>
        <w:rPr>
          <w:lang w:val="en-US"/>
        </w:rPr>
      </w:pPr>
      <w:r>
        <w:rPr>
          <w:lang w:val="en-US"/>
        </w:rPr>
        <w:t>A MCX service is available onboard ship A (called MCX A in the following section)</w:t>
      </w:r>
    </w:p>
    <w:p w14:paraId="26429D78" w14:textId="77777777" w:rsidR="009253E6" w:rsidRPr="0041443A" w:rsidRDefault="009253E6" w:rsidP="009253E6">
      <w:pPr>
        <w:rPr>
          <w:lang w:val="en-US"/>
        </w:rPr>
      </w:pPr>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p>
    <w:p w14:paraId="649FD464" w14:textId="6A92E669" w:rsidR="009253E6" w:rsidRPr="0041443A" w:rsidRDefault="009253E6" w:rsidP="009253E6">
      <w:pPr>
        <w:pStyle w:val="Heading3"/>
        <w:rPr>
          <w:lang w:val="en-US"/>
        </w:rPr>
      </w:pPr>
      <w:bookmarkStart w:id="86" w:name="_Toc152365506"/>
      <w:r w:rsidRPr="0041443A">
        <w:rPr>
          <w:lang w:val="en-US"/>
        </w:rPr>
        <w:t>5.</w:t>
      </w:r>
      <w:r w:rsidR="003118EB">
        <w:rPr>
          <w:lang w:val="en-US"/>
        </w:rPr>
        <w:t>5</w:t>
      </w:r>
      <w:r w:rsidRPr="0041443A">
        <w:rPr>
          <w:lang w:val="en-US"/>
        </w:rPr>
        <w:t>.3</w:t>
      </w:r>
      <w:r w:rsidRPr="0041443A">
        <w:rPr>
          <w:lang w:val="en-US"/>
        </w:rPr>
        <w:tab/>
        <w:t>Service Flows</w:t>
      </w:r>
      <w:bookmarkEnd w:id="86"/>
    </w:p>
    <w:p w14:paraId="62A3EB53" w14:textId="77777777" w:rsidR="009253E6" w:rsidRDefault="009253E6" w:rsidP="009253E6">
      <w:pPr>
        <w:pStyle w:val="ListParagraph"/>
        <w:numPr>
          <w:ilvl w:val="0"/>
          <w:numId w:val="12"/>
        </w:numPr>
        <w:ind w:leftChars="0"/>
        <w:rPr>
          <w:lang w:val="en-US"/>
        </w:rPr>
      </w:pPr>
      <w:r>
        <w:rPr>
          <w:lang w:val="en-US"/>
        </w:rPr>
        <w:t xml:space="preserve">User A requests a real time video streaming involving a MCX server located onboard ship A to </w:t>
      </w:r>
      <w:proofErr w:type="gramStart"/>
      <w:r>
        <w:rPr>
          <w:lang w:val="en-US"/>
        </w:rPr>
        <w:t>users</w:t>
      </w:r>
      <w:proofErr w:type="gramEnd"/>
      <w:r>
        <w:rPr>
          <w:lang w:val="en-US"/>
        </w:rPr>
        <w:t xml:space="preserve"> B and D respectively located on ship B and D.</w:t>
      </w:r>
    </w:p>
    <w:p w14:paraId="4587B7AD" w14:textId="77777777" w:rsidR="009253E6" w:rsidRPr="0041443A" w:rsidRDefault="009253E6" w:rsidP="009253E6">
      <w:pPr>
        <w:pStyle w:val="ListParagraph"/>
        <w:numPr>
          <w:ilvl w:val="0"/>
          <w:numId w:val="12"/>
        </w:numPr>
        <w:ind w:leftChars="0"/>
        <w:rPr>
          <w:lang w:val="en-US"/>
        </w:rPr>
      </w:pPr>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p>
    <w:p w14:paraId="029E509A" w14:textId="77777777" w:rsidR="009253E6" w:rsidRDefault="009253E6" w:rsidP="009253E6">
      <w:pPr>
        <w:pStyle w:val="ListParagraph"/>
        <w:numPr>
          <w:ilvl w:val="0"/>
          <w:numId w:val="12"/>
        </w:numPr>
        <w:ind w:leftChars="0"/>
        <w:rPr>
          <w:lang w:val="en-US"/>
        </w:rPr>
      </w:pPr>
      <w:r>
        <w:rPr>
          <w:lang w:val="en-US"/>
        </w:rPr>
        <w:lastRenderedPageBreak/>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0E86D4E0" w14:textId="77777777" w:rsidR="009253E6" w:rsidRPr="0041443A"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65A1604E" w14:textId="77777777" w:rsidR="009253E6" w:rsidRDefault="009253E6" w:rsidP="009253E6">
      <w:pPr>
        <w:pStyle w:val="ListParagraph"/>
        <w:numPr>
          <w:ilvl w:val="0"/>
          <w:numId w:val="12"/>
        </w:numPr>
        <w:ind w:leftChars="0"/>
        <w:rPr>
          <w:lang w:val="en-US"/>
        </w:rPr>
      </w:pPr>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p>
    <w:p w14:paraId="7AF87363" w14:textId="77777777" w:rsidR="009253E6" w:rsidRPr="0041443A" w:rsidRDefault="009253E6" w:rsidP="009253E6">
      <w:pPr>
        <w:pStyle w:val="ListParagraph"/>
        <w:numPr>
          <w:ilvl w:val="0"/>
          <w:numId w:val="12"/>
        </w:numPr>
        <w:ind w:leftChars="0"/>
        <w:rPr>
          <w:lang w:val="en-US"/>
        </w:rPr>
      </w:pPr>
      <w:r>
        <w:rPr>
          <w:lang w:val="en-US"/>
        </w:rPr>
        <w:t>The delivered end to end quality of service changes (due to e.g. path loss increase on the interconnection links), thus triggering a notification from the 5G system to the MCX application which decides to lower the video resolution to match the end to end connection capacity and maintain an acceptable experience for the users.</w:t>
      </w:r>
    </w:p>
    <w:p w14:paraId="286FA21D" w14:textId="77777777" w:rsidR="009253E6" w:rsidRPr="0041443A" w:rsidRDefault="009253E6" w:rsidP="009253E6">
      <w:pPr>
        <w:pStyle w:val="ListParagraph"/>
        <w:numPr>
          <w:ilvl w:val="0"/>
          <w:numId w:val="12"/>
        </w:numPr>
        <w:ind w:leftChars="0"/>
        <w:rPr>
          <w:lang w:val="en-US"/>
        </w:rPr>
      </w:pPr>
      <w:r>
        <w:rPr>
          <w:lang w:val="en-US"/>
        </w:rPr>
        <w:t>Meanwhile, lower priority communications are setup inside the fleet and start to heavily load all the interconnection links.</w:t>
      </w:r>
    </w:p>
    <w:p w14:paraId="04BEDF4B" w14:textId="36F47099" w:rsidR="009253E6" w:rsidRPr="00D21B79" w:rsidRDefault="009253E6" w:rsidP="00D21B79">
      <w:pPr>
        <w:pStyle w:val="ListParagraph"/>
        <w:numPr>
          <w:ilvl w:val="0"/>
          <w:numId w:val="12"/>
        </w:numPr>
        <w:ind w:leftChars="0"/>
        <w:rPr>
          <w:lang w:val="en-US"/>
        </w:rPr>
      </w:pPr>
      <w:r>
        <w:rPr>
          <w:lang w:val="en-US"/>
        </w:rPr>
        <w:t>The 5G system ensure that the critical video streaming communication between users A, B, D has higher priority related to the other ongoing data exchanges which results in user A, B, D continuing experiencing a good quality MCX service A.</w:t>
      </w:r>
    </w:p>
    <w:p w14:paraId="2988FCB7" w14:textId="1F030D99" w:rsidR="009253E6" w:rsidRPr="0041443A" w:rsidRDefault="009253E6" w:rsidP="009253E6">
      <w:pPr>
        <w:pStyle w:val="Heading3"/>
        <w:rPr>
          <w:lang w:val="en-US"/>
        </w:rPr>
      </w:pPr>
      <w:bookmarkStart w:id="87" w:name="_Toc152365507"/>
      <w:r w:rsidRPr="0041443A">
        <w:rPr>
          <w:lang w:val="en-US"/>
        </w:rPr>
        <w:t>5.</w:t>
      </w:r>
      <w:r>
        <w:rPr>
          <w:lang w:val="en-US"/>
        </w:rPr>
        <w:t>5</w:t>
      </w:r>
      <w:r w:rsidRPr="0041443A">
        <w:rPr>
          <w:lang w:val="en-US"/>
        </w:rPr>
        <w:t>.4</w:t>
      </w:r>
      <w:r w:rsidRPr="0041443A">
        <w:rPr>
          <w:lang w:val="en-US"/>
        </w:rPr>
        <w:tab/>
        <w:t>Post-conditions</w:t>
      </w:r>
      <w:bookmarkEnd w:id="87"/>
    </w:p>
    <w:p w14:paraId="0753C25D" w14:textId="77777777" w:rsidR="009253E6" w:rsidRPr="0041443A" w:rsidRDefault="009253E6" w:rsidP="009253E6">
      <w:pPr>
        <w:rPr>
          <w:rFonts w:eastAsia="Calibri"/>
          <w:lang w:val="en-US"/>
        </w:rPr>
      </w:pPr>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p>
    <w:p w14:paraId="33542102" w14:textId="0F12958C" w:rsidR="009253E6" w:rsidRPr="0041443A" w:rsidRDefault="009253E6" w:rsidP="009253E6">
      <w:pPr>
        <w:pStyle w:val="Heading3"/>
        <w:rPr>
          <w:lang w:val="en-US"/>
        </w:rPr>
      </w:pPr>
      <w:bookmarkStart w:id="88" w:name="_Toc152365508"/>
      <w:r w:rsidRPr="0041443A">
        <w:rPr>
          <w:lang w:val="en-US"/>
        </w:rPr>
        <w:t>5.</w:t>
      </w:r>
      <w:r>
        <w:rPr>
          <w:lang w:val="en-US"/>
        </w:rPr>
        <w:t>5</w:t>
      </w:r>
      <w:r w:rsidRPr="0041443A">
        <w:rPr>
          <w:lang w:val="en-US"/>
        </w:rPr>
        <w:t>.5</w:t>
      </w:r>
      <w:r w:rsidRPr="0041443A">
        <w:rPr>
          <w:lang w:val="en-US"/>
        </w:rPr>
        <w:tab/>
        <w:t>Existing features partly or fully covering the use case functionality</w:t>
      </w:r>
      <w:bookmarkEnd w:id="88"/>
    </w:p>
    <w:p w14:paraId="3D831E8C" w14:textId="77777777" w:rsidR="009253E6" w:rsidRPr="0041443A" w:rsidRDefault="009253E6" w:rsidP="009253E6">
      <w:pPr>
        <w:rPr>
          <w:lang w:val="en-US"/>
        </w:rPr>
      </w:pPr>
      <w:r>
        <w:rPr>
          <w:noProof/>
          <w:lang w:val="en-US"/>
        </w:rPr>
        <w:t>None</w:t>
      </w:r>
    </w:p>
    <w:p w14:paraId="6A37AC03" w14:textId="2D159B2F" w:rsidR="009253E6" w:rsidRPr="0041443A" w:rsidRDefault="009253E6" w:rsidP="009253E6">
      <w:pPr>
        <w:pStyle w:val="Heading3"/>
        <w:rPr>
          <w:lang w:val="en-US"/>
        </w:rPr>
      </w:pPr>
      <w:bookmarkStart w:id="89" w:name="_Toc152365509"/>
      <w:r w:rsidRPr="0041443A">
        <w:rPr>
          <w:lang w:val="en-US"/>
        </w:rPr>
        <w:t>5.</w:t>
      </w:r>
      <w:r>
        <w:rPr>
          <w:lang w:val="en-US"/>
        </w:rPr>
        <w:t>5</w:t>
      </w:r>
      <w:r w:rsidRPr="0041443A">
        <w:rPr>
          <w:lang w:val="en-US"/>
        </w:rPr>
        <w:t>.6</w:t>
      </w:r>
      <w:r w:rsidRPr="0041443A">
        <w:rPr>
          <w:lang w:val="en-US"/>
        </w:rPr>
        <w:tab/>
        <w:t>Potential New Requirements needed to support the use case</w:t>
      </w:r>
      <w:bookmarkEnd w:id="89"/>
    </w:p>
    <w:p w14:paraId="74CED00B" w14:textId="639ECA11" w:rsidR="009253E6" w:rsidRDefault="009253E6" w:rsidP="009253E6">
      <w:pPr>
        <w:rPr>
          <w:lang w:eastAsia="zh-CN"/>
        </w:rPr>
      </w:pPr>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p>
    <w:p w14:paraId="3D1037D9" w14:textId="63611E8F" w:rsidR="009253E6" w:rsidRDefault="009253E6" w:rsidP="009253E6">
      <w:pPr>
        <w:rPr>
          <w:lang w:val="en-US"/>
        </w:rPr>
      </w:pPr>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w:t>
      </w:r>
      <w:proofErr w:type="spellStart"/>
      <w:r>
        <w:rPr>
          <w:lang w:val="en-US"/>
        </w:rPr>
        <w:t>QoS</w:t>
      </w:r>
      <w:proofErr w:type="spellEnd"/>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323B516E" w14:textId="2EC813EB" w:rsidR="009253E6" w:rsidRPr="00896B49" w:rsidRDefault="009253E6" w:rsidP="009253E6">
      <w:pPr>
        <w:rPr>
          <w:lang w:val="en-US"/>
        </w:rPr>
      </w:pPr>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 xml:space="preserve">vent notification upon detecting that the requested end to end </w:t>
      </w:r>
      <w:proofErr w:type="spellStart"/>
      <w:r>
        <w:rPr>
          <w:color w:val="000000"/>
        </w:rPr>
        <w:t>QoS</w:t>
      </w:r>
      <w:proofErr w:type="spellEnd"/>
      <w:r>
        <w:rPr>
          <w:color w:val="000000"/>
        </w:rPr>
        <w:t xml:space="preserve">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bookmarkEnd w:id="35"/>
    <w:p w14:paraId="269478DC" w14:textId="77777777" w:rsidR="00D1317E" w:rsidRDefault="00D1317E" w:rsidP="00D1317E">
      <w:pPr>
        <w:pStyle w:val="EditorsNote"/>
        <w:ind w:left="0" w:firstLine="0"/>
      </w:pPr>
    </w:p>
    <w:p w14:paraId="728A442E" w14:textId="77777777" w:rsidR="00D21B79" w:rsidRDefault="00D21B79">
      <w:pPr>
        <w:spacing w:after="0"/>
        <w:rPr>
          <w:rFonts w:ascii="Arial" w:hAnsi="Arial"/>
          <w:sz w:val="36"/>
        </w:rPr>
      </w:pPr>
      <w:bookmarkStart w:id="90" w:name="_Toc27760656"/>
      <w:bookmarkStart w:id="91" w:name="_Toc91257423"/>
      <w:r>
        <w:br w:type="page"/>
      </w:r>
    </w:p>
    <w:p w14:paraId="66171FB3" w14:textId="5A9072A0" w:rsidR="00905394" w:rsidRDefault="0064114E" w:rsidP="00905394">
      <w:pPr>
        <w:pStyle w:val="Heading1"/>
      </w:pPr>
      <w:bookmarkStart w:id="92" w:name="_Toc152365510"/>
      <w:r>
        <w:lastRenderedPageBreak/>
        <w:t>6</w:t>
      </w:r>
      <w:r w:rsidR="00905394" w:rsidRPr="00235394">
        <w:tab/>
      </w:r>
      <w:r w:rsidR="00905394">
        <w:t>Consolidated requirements</w:t>
      </w:r>
      <w:bookmarkEnd w:id="90"/>
      <w:bookmarkEnd w:id="91"/>
      <w:bookmarkEnd w:id="92"/>
    </w:p>
    <w:p w14:paraId="766147D7" w14:textId="13AD4EE8" w:rsidR="00817C2C" w:rsidRPr="008E6F58" w:rsidRDefault="00817C2C" w:rsidP="00817C2C">
      <w:pPr>
        <w:pStyle w:val="Heading2"/>
      </w:pPr>
      <w:bookmarkStart w:id="93" w:name="_Toc152365511"/>
      <w:r>
        <w:t>6.1</w:t>
      </w:r>
      <w:r w:rsidRPr="008E6F58">
        <w:tab/>
        <w:t>General</w:t>
      </w:r>
      <w:bookmarkEnd w:id="93"/>
    </w:p>
    <w:p w14:paraId="0D0DE843" w14:textId="77777777" w:rsidR="00817C2C" w:rsidRPr="008E6F58" w:rsidRDefault="00817C2C" w:rsidP="00817C2C">
      <w:pPr>
        <w:pStyle w:val="EditorsNote"/>
      </w:pPr>
      <w:r w:rsidRPr="008E6F58">
        <w:t>Editor's note:</w:t>
      </w:r>
      <w:r w:rsidRPr="008E6F58">
        <w:tab/>
        <w:t>Placeholder for general service requirements.</w:t>
      </w:r>
    </w:p>
    <w:p w14:paraId="69940E35" w14:textId="1EEB3AF4" w:rsidR="00817C2C" w:rsidRPr="008E6F58" w:rsidRDefault="00817C2C" w:rsidP="00817C2C">
      <w:pPr>
        <w:pStyle w:val="Heading2"/>
      </w:pPr>
      <w:bookmarkStart w:id="94" w:name="_Toc152365512"/>
      <w:r>
        <w:t>6.2</w:t>
      </w:r>
      <w:r w:rsidRPr="008E6F58">
        <w:tab/>
        <w:t>Consolidated requirements for enabling of SNPN cellular hotspots</w:t>
      </w:r>
      <w:bookmarkEnd w:id="94"/>
    </w:p>
    <w:p w14:paraId="6FF1E61C" w14:textId="038303B6" w:rsidR="00817C2C" w:rsidRPr="008E6F58" w:rsidRDefault="00817C2C" w:rsidP="00817C2C">
      <w:r w:rsidRPr="008E6F58">
        <w:t xml:space="preserve">The potential requirements for enabling of SNPN cellular hotspots correspond to the use case in clause 5.1 (Scalable SNPN Interconnect with dynamic connections) and are listed in </w:t>
      </w:r>
      <w:r>
        <w:t>Table 6.2</w:t>
      </w:r>
      <w:r w:rsidRPr="00507D80">
        <w:t>-1</w:t>
      </w:r>
      <w:r w:rsidRPr="008E6F58">
        <w:t>.</w:t>
      </w:r>
    </w:p>
    <w:p w14:paraId="2E15BEBA" w14:textId="77777777" w:rsidR="00817C2C" w:rsidRPr="008E6F58" w:rsidRDefault="00817C2C" w:rsidP="00817C2C">
      <w:r w:rsidRPr="008E6F58">
        <w:t>The requirements for SNPN cellular hotspots are intended to enable support of connectivity hotspots based on 3GPP 5GS technology that provide services in a similar way as provided by WLAN hotspots. Charging requirements are considered out of scope for this functionality.</w:t>
      </w:r>
    </w:p>
    <w:p w14:paraId="1342B778" w14:textId="1F7FAB39" w:rsidR="00817C2C" w:rsidRPr="008E6F58" w:rsidRDefault="00817C2C" w:rsidP="00817C2C">
      <w:pPr>
        <w:pStyle w:val="TH"/>
      </w:pPr>
      <w:r>
        <w:t>Table 6.2</w:t>
      </w:r>
      <w:r w:rsidRPr="008E6F58">
        <w:t>-</w:t>
      </w:r>
      <w:r w:rsidRPr="008E6F58">
        <w:rPr>
          <w:rFonts w:eastAsia="DengXian"/>
        </w:rPr>
        <w:t xml:space="preserve">1 </w:t>
      </w:r>
      <w:r w:rsidRPr="008E6F58">
        <w:t xml:space="preserve">– </w:t>
      </w:r>
      <w:r w:rsidRPr="007D45F3">
        <w:t>Consolidated requirements for enabling of SNPN cellular hotspots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08"/>
        <w:gridCol w:w="1699"/>
        <w:gridCol w:w="2266"/>
      </w:tblGrid>
      <w:tr w:rsidR="00817C2C" w:rsidRPr="008E6F58" w14:paraId="00793D38" w14:textId="77777777" w:rsidTr="007E755D">
        <w:trPr>
          <w:cantSplit/>
          <w:tblHeader/>
        </w:trPr>
        <w:tc>
          <w:tcPr>
            <w:tcW w:w="1166" w:type="dxa"/>
          </w:tcPr>
          <w:p w14:paraId="01853E87" w14:textId="77777777" w:rsidR="00817C2C" w:rsidRPr="008E6F58" w:rsidRDefault="00817C2C" w:rsidP="007E755D">
            <w:pPr>
              <w:pStyle w:val="TAH"/>
              <w:rPr>
                <w:szCs w:val="18"/>
              </w:rPr>
            </w:pPr>
            <w:r w:rsidRPr="008E6F58">
              <w:rPr>
                <w:szCs w:val="18"/>
              </w:rPr>
              <w:t>CPR #</w:t>
            </w:r>
          </w:p>
        </w:tc>
        <w:tc>
          <w:tcPr>
            <w:tcW w:w="4508" w:type="dxa"/>
            <w:shd w:val="clear" w:color="auto" w:fill="auto"/>
          </w:tcPr>
          <w:p w14:paraId="6FBC82E7" w14:textId="77777777" w:rsidR="00817C2C" w:rsidRPr="008E6F58" w:rsidRDefault="00817C2C" w:rsidP="007E755D">
            <w:pPr>
              <w:pStyle w:val="TAH"/>
              <w:jc w:val="left"/>
              <w:rPr>
                <w:szCs w:val="18"/>
              </w:rPr>
            </w:pPr>
            <w:r w:rsidRPr="008E6F58">
              <w:rPr>
                <w:szCs w:val="18"/>
              </w:rPr>
              <w:t>Consolidated Potential Requirement</w:t>
            </w:r>
          </w:p>
        </w:tc>
        <w:tc>
          <w:tcPr>
            <w:tcW w:w="1699" w:type="dxa"/>
          </w:tcPr>
          <w:p w14:paraId="2DF6CB29" w14:textId="77777777" w:rsidR="00817C2C" w:rsidRPr="008E6F58" w:rsidRDefault="00817C2C" w:rsidP="007E755D">
            <w:pPr>
              <w:pStyle w:val="TAH"/>
              <w:rPr>
                <w:szCs w:val="18"/>
              </w:rPr>
            </w:pPr>
            <w:r w:rsidRPr="008E6F58">
              <w:rPr>
                <w:szCs w:val="18"/>
              </w:rPr>
              <w:t>Original PR #</w:t>
            </w:r>
          </w:p>
        </w:tc>
        <w:tc>
          <w:tcPr>
            <w:tcW w:w="2266" w:type="dxa"/>
          </w:tcPr>
          <w:p w14:paraId="6FDCB0D8" w14:textId="77777777" w:rsidR="00817C2C" w:rsidRPr="008E6F58" w:rsidRDefault="00817C2C" w:rsidP="007E755D">
            <w:pPr>
              <w:pStyle w:val="TAH"/>
              <w:rPr>
                <w:szCs w:val="18"/>
              </w:rPr>
            </w:pPr>
            <w:r w:rsidRPr="008E6F58">
              <w:rPr>
                <w:szCs w:val="18"/>
              </w:rPr>
              <w:t>Comment</w:t>
            </w:r>
          </w:p>
        </w:tc>
      </w:tr>
      <w:tr w:rsidR="00817C2C" w:rsidRPr="008E6F58" w14:paraId="18A1ECCB" w14:textId="77777777" w:rsidTr="007E755D">
        <w:trPr>
          <w:cantSplit/>
          <w:tblHeader/>
        </w:trPr>
        <w:tc>
          <w:tcPr>
            <w:tcW w:w="1166" w:type="dxa"/>
          </w:tcPr>
          <w:p w14:paraId="462E2C70" w14:textId="2A08AAEC" w:rsidR="00817C2C" w:rsidRPr="008E6F58" w:rsidRDefault="00817C2C" w:rsidP="007E755D">
            <w:pPr>
              <w:pStyle w:val="TAH"/>
              <w:rPr>
                <w:b w:val="0"/>
                <w:szCs w:val="18"/>
              </w:rPr>
            </w:pPr>
            <w:r>
              <w:rPr>
                <w:b w:val="0"/>
                <w:szCs w:val="18"/>
              </w:rPr>
              <w:t>CPR 6.2</w:t>
            </w:r>
            <w:r w:rsidRPr="008E6F58">
              <w:rPr>
                <w:b w:val="0"/>
                <w:szCs w:val="18"/>
              </w:rPr>
              <w:t>-1</w:t>
            </w:r>
          </w:p>
        </w:tc>
        <w:tc>
          <w:tcPr>
            <w:tcW w:w="4508" w:type="dxa"/>
            <w:shd w:val="clear" w:color="auto" w:fill="auto"/>
          </w:tcPr>
          <w:p w14:paraId="746BAD23" w14:textId="77777777" w:rsidR="00817C2C" w:rsidRPr="008E6F58" w:rsidRDefault="00817C2C" w:rsidP="007E755D">
            <w:pPr>
              <w:pStyle w:val="TAH"/>
              <w:jc w:val="left"/>
              <w:rPr>
                <w:rFonts w:cs="Arial"/>
                <w:b w:val="0"/>
                <w:bCs/>
                <w:szCs w:val="18"/>
              </w:rPr>
            </w:pPr>
            <w:r w:rsidRPr="008E6F58">
              <w:rPr>
                <w:b w:val="0"/>
                <w:bCs/>
              </w:rPr>
              <w:t>Based on the Standalone Non-Public Network (SNPN) configuration, the 5G system 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tc>
        <w:tc>
          <w:tcPr>
            <w:tcW w:w="1699" w:type="dxa"/>
          </w:tcPr>
          <w:p w14:paraId="61DE04F5" w14:textId="77777777" w:rsidR="00817C2C" w:rsidRPr="008E6F58" w:rsidRDefault="00817C2C" w:rsidP="007E755D">
            <w:pPr>
              <w:pStyle w:val="TAH"/>
              <w:rPr>
                <w:b w:val="0"/>
                <w:szCs w:val="18"/>
              </w:rPr>
            </w:pPr>
            <w:r w:rsidRPr="008E6F58">
              <w:rPr>
                <w:b w:val="0"/>
                <w:szCs w:val="18"/>
              </w:rPr>
              <w:t>[PR 5.1.6-001]</w:t>
            </w:r>
          </w:p>
        </w:tc>
        <w:tc>
          <w:tcPr>
            <w:tcW w:w="2266" w:type="dxa"/>
          </w:tcPr>
          <w:p w14:paraId="1D7124EA" w14:textId="77777777" w:rsidR="00817C2C" w:rsidRPr="008E6F58" w:rsidRDefault="00817C2C" w:rsidP="007E755D">
            <w:pPr>
              <w:pStyle w:val="TAH"/>
              <w:rPr>
                <w:b w:val="0"/>
                <w:szCs w:val="18"/>
              </w:rPr>
            </w:pPr>
            <w:r w:rsidRPr="008E6F58">
              <w:rPr>
                <w:b w:val="0"/>
                <w:szCs w:val="18"/>
              </w:rPr>
              <w:t>Scalability</w:t>
            </w:r>
          </w:p>
        </w:tc>
      </w:tr>
      <w:tr w:rsidR="00817C2C" w:rsidRPr="008E6F58" w14:paraId="4AB54399" w14:textId="77777777" w:rsidTr="007E755D">
        <w:trPr>
          <w:cantSplit/>
          <w:tblHeader/>
        </w:trPr>
        <w:tc>
          <w:tcPr>
            <w:tcW w:w="1166" w:type="dxa"/>
          </w:tcPr>
          <w:p w14:paraId="1705DBAD" w14:textId="5C09FD26" w:rsidR="00817C2C" w:rsidRPr="008E6F58" w:rsidRDefault="00817C2C" w:rsidP="007E755D">
            <w:pPr>
              <w:pStyle w:val="TAH"/>
              <w:rPr>
                <w:b w:val="0"/>
                <w:szCs w:val="18"/>
              </w:rPr>
            </w:pPr>
            <w:r>
              <w:rPr>
                <w:b w:val="0"/>
                <w:szCs w:val="18"/>
              </w:rPr>
              <w:t>CPR 6.2</w:t>
            </w:r>
            <w:r w:rsidRPr="008E6F58">
              <w:rPr>
                <w:b w:val="0"/>
                <w:szCs w:val="18"/>
              </w:rPr>
              <w:t>-2</w:t>
            </w:r>
          </w:p>
        </w:tc>
        <w:tc>
          <w:tcPr>
            <w:tcW w:w="4508" w:type="dxa"/>
            <w:shd w:val="clear" w:color="auto" w:fill="auto"/>
          </w:tcPr>
          <w:p w14:paraId="56C92A9A" w14:textId="77777777"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5G system shall support a mechanism</w:t>
            </w:r>
            <w:r w:rsidRPr="008E6F58">
              <w:rPr>
                <w:b w:val="0"/>
                <w:bCs/>
              </w:rPr>
              <w:t xml:space="preserve"> for an SNPN Credential Provider to be able to interconnect with a large number of Standalone Non-Public Networks (SNPNs) with which the SNPN Credential Provider might not have preconfigured information detailing the IP addresses used by these SNPNs to interconnect with the SNPN Credential Provider.</w:t>
            </w:r>
          </w:p>
        </w:tc>
        <w:tc>
          <w:tcPr>
            <w:tcW w:w="1699" w:type="dxa"/>
          </w:tcPr>
          <w:p w14:paraId="7E743CF8" w14:textId="77777777" w:rsidR="00817C2C" w:rsidRPr="008E6F58" w:rsidRDefault="00817C2C" w:rsidP="007E755D">
            <w:pPr>
              <w:pStyle w:val="TAH"/>
              <w:rPr>
                <w:b w:val="0"/>
                <w:szCs w:val="18"/>
              </w:rPr>
            </w:pPr>
            <w:r w:rsidRPr="008E6F58">
              <w:rPr>
                <w:b w:val="0"/>
                <w:szCs w:val="18"/>
              </w:rPr>
              <w:t>[PR 5.1.6-002]</w:t>
            </w:r>
          </w:p>
        </w:tc>
        <w:tc>
          <w:tcPr>
            <w:tcW w:w="2266" w:type="dxa"/>
          </w:tcPr>
          <w:p w14:paraId="4C53ECEE" w14:textId="77777777" w:rsidR="00817C2C" w:rsidRPr="008E6F58" w:rsidRDefault="00817C2C" w:rsidP="007E755D">
            <w:pPr>
              <w:pStyle w:val="TAH"/>
              <w:rPr>
                <w:b w:val="0"/>
                <w:szCs w:val="18"/>
              </w:rPr>
            </w:pPr>
            <w:r w:rsidRPr="008E6F58">
              <w:rPr>
                <w:b w:val="0"/>
                <w:szCs w:val="18"/>
              </w:rPr>
              <w:t>Scalability</w:t>
            </w:r>
          </w:p>
        </w:tc>
      </w:tr>
      <w:tr w:rsidR="00817C2C" w:rsidRPr="008E6F58" w14:paraId="554A882C" w14:textId="77777777" w:rsidTr="007E755D">
        <w:trPr>
          <w:cantSplit/>
          <w:tblHeader/>
        </w:trPr>
        <w:tc>
          <w:tcPr>
            <w:tcW w:w="1166" w:type="dxa"/>
          </w:tcPr>
          <w:p w14:paraId="26EF15F5" w14:textId="18A8E9AB" w:rsidR="00817C2C" w:rsidRPr="008E6F58" w:rsidRDefault="00817C2C" w:rsidP="007E755D">
            <w:pPr>
              <w:pStyle w:val="TAH"/>
              <w:rPr>
                <w:b w:val="0"/>
                <w:szCs w:val="18"/>
              </w:rPr>
            </w:pPr>
            <w:r>
              <w:rPr>
                <w:b w:val="0"/>
                <w:szCs w:val="18"/>
              </w:rPr>
              <w:t>CPR 6.2</w:t>
            </w:r>
            <w:r w:rsidRPr="008E6F58">
              <w:rPr>
                <w:b w:val="0"/>
                <w:szCs w:val="18"/>
              </w:rPr>
              <w:t>-3</w:t>
            </w:r>
          </w:p>
        </w:tc>
        <w:tc>
          <w:tcPr>
            <w:tcW w:w="4508" w:type="dxa"/>
            <w:shd w:val="clear" w:color="auto" w:fill="auto"/>
          </w:tcPr>
          <w:p w14:paraId="3D2A1585" w14:textId="77777777"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5G system shall support a mechanism</w:t>
            </w:r>
            <w:r w:rsidRPr="008E6F58">
              <w:rPr>
                <w:b w:val="0"/>
                <w:bCs/>
              </w:rPr>
              <w:t xml:space="preserve"> for an SNPN to be able to determine how to connect to an SNPN Credential Provider capable of verifying the identity presented by a user attempting to connect to that SNPN.</w:t>
            </w:r>
          </w:p>
        </w:tc>
        <w:tc>
          <w:tcPr>
            <w:tcW w:w="1699" w:type="dxa"/>
          </w:tcPr>
          <w:p w14:paraId="12886E07" w14:textId="77777777" w:rsidR="00817C2C" w:rsidRPr="008E6F58" w:rsidRDefault="00817C2C" w:rsidP="007E755D">
            <w:pPr>
              <w:pStyle w:val="TAH"/>
              <w:rPr>
                <w:b w:val="0"/>
                <w:szCs w:val="18"/>
              </w:rPr>
            </w:pPr>
            <w:r w:rsidRPr="008E6F58">
              <w:rPr>
                <w:b w:val="0"/>
                <w:szCs w:val="18"/>
              </w:rPr>
              <w:t>[PR 5.1.6-003]</w:t>
            </w:r>
          </w:p>
        </w:tc>
        <w:tc>
          <w:tcPr>
            <w:tcW w:w="2266" w:type="dxa"/>
          </w:tcPr>
          <w:p w14:paraId="16F1CCCD" w14:textId="77777777" w:rsidR="00817C2C" w:rsidRPr="008E6F58" w:rsidRDefault="00817C2C" w:rsidP="007E755D">
            <w:pPr>
              <w:pStyle w:val="TAH"/>
              <w:rPr>
                <w:b w:val="0"/>
                <w:szCs w:val="18"/>
              </w:rPr>
            </w:pPr>
          </w:p>
        </w:tc>
      </w:tr>
      <w:tr w:rsidR="00817C2C" w:rsidRPr="008E6F58" w14:paraId="028F0DB1" w14:textId="77777777" w:rsidTr="007E755D">
        <w:trPr>
          <w:cantSplit/>
          <w:tblHeader/>
        </w:trPr>
        <w:tc>
          <w:tcPr>
            <w:tcW w:w="1166" w:type="dxa"/>
          </w:tcPr>
          <w:p w14:paraId="2756E690" w14:textId="69242374" w:rsidR="00817C2C" w:rsidRPr="008E6F58" w:rsidRDefault="00817C2C" w:rsidP="007E755D">
            <w:pPr>
              <w:pStyle w:val="TAH"/>
              <w:rPr>
                <w:b w:val="0"/>
                <w:szCs w:val="18"/>
              </w:rPr>
            </w:pPr>
            <w:r>
              <w:rPr>
                <w:b w:val="0"/>
                <w:szCs w:val="18"/>
              </w:rPr>
              <w:t>CPR 6.2</w:t>
            </w:r>
            <w:r w:rsidRPr="008E6F58">
              <w:rPr>
                <w:b w:val="0"/>
                <w:szCs w:val="18"/>
              </w:rPr>
              <w:t>-4</w:t>
            </w:r>
          </w:p>
        </w:tc>
        <w:tc>
          <w:tcPr>
            <w:tcW w:w="4508" w:type="dxa"/>
            <w:shd w:val="clear" w:color="auto" w:fill="auto"/>
          </w:tcPr>
          <w:p w14:paraId="4BD7EF57" w14:textId="77777777"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5G system shall support a mechanism</w:t>
            </w:r>
            <w:r w:rsidRPr="008E6F58">
              <w:rPr>
                <w:b w:val="0"/>
                <w:bCs/>
              </w:rPr>
              <w:t xml:space="preserve"> for an SNPN to be able to securely interconnect with an SNPN Credential Provider in deployments where the required security information is not preconfigured.</w:t>
            </w:r>
          </w:p>
        </w:tc>
        <w:tc>
          <w:tcPr>
            <w:tcW w:w="1699" w:type="dxa"/>
          </w:tcPr>
          <w:p w14:paraId="3605ABF5" w14:textId="77777777" w:rsidR="00817C2C" w:rsidRPr="008E6F58" w:rsidRDefault="00817C2C" w:rsidP="007E755D">
            <w:pPr>
              <w:pStyle w:val="TAH"/>
              <w:rPr>
                <w:b w:val="0"/>
                <w:szCs w:val="18"/>
              </w:rPr>
            </w:pPr>
            <w:r w:rsidRPr="008E6F58">
              <w:rPr>
                <w:b w:val="0"/>
                <w:szCs w:val="18"/>
              </w:rPr>
              <w:t>[PR 5.1.6-004]</w:t>
            </w:r>
          </w:p>
        </w:tc>
        <w:tc>
          <w:tcPr>
            <w:tcW w:w="2266" w:type="dxa"/>
          </w:tcPr>
          <w:p w14:paraId="12A29732" w14:textId="77777777" w:rsidR="00817C2C" w:rsidRPr="008E6F58" w:rsidRDefault="00817C2C" w:rsidP="007E755D">
            <w:pPr>
              <w:pStyle w:val="TAH"/>
              <w:rPr>
                <w:b w:val="0"/>
                <w:szCs w:val="18"/>
              </w:rPr>
            </w:pPr>
            <w:r w:rsidRPr="008E6F58">
              <w:rPr>
                <w:b w:val="0"/>
                <w:szCs w:val="18"/>
              </w:rPr>
              <w:t>Security</w:t>
            </w:r>
          </w:p>
        </w:tc>
      </w:tr>
      <w:tr w:rsidR="00817C2C" w:rsidRPr="003B72A9" w14:paraId="3893BDF5" w14:textId="77777777" w:rsidTr="007E755D">
        <w:trPr>
          <w:cantSplit/>
          <w:tblHeader/>
        </w:trPr>
        <w:tc>
          <w:tcPr>
            <w:tcW w:w="1166" w:type="dxa"/>
          </w:tcPr>
          <w:p w14:paraId="450CFF70" w14:textId="104AD427" w:rsidR="00817C2C" w:rsidRPr="008E6F58" w:rsidRDefault="00817C2C" w:rsidP="007E755D">
            <w:pPr>
              <w:pStyle w:val="TAH"/>
              <w:rPr>
                <w:b w:val="0"/>
                <w:szCs w:val="18"/>
              </w:rPr>
            </w:pPr>
            <w:r>
              <w:rPr>
                <w:b w:val="0"/>
                <w:szCs w:val="18"/>
              </w:rPr>
              <w:t>CPR 6.2</w:t>
            </w:r>
            <w:r w:rsidRPr="008E6F58">
              <w:rPr>
                <w:b w:val="0"/>
                <w:szCs w:val="18"/>
              </w:rPr>
              <w:t>-5</w:t>
            </w:r>
          </w:p>
        </w:tc>
        <w:tc>
          <w:tcPr>
            <w:tcW w:w="4508" w:type="dxa"/>
            <w:shd w:val="clear" w:color="auto" w:fill="auto"/>
          </w:tcPr>
          <w:p w14:paraId="1EB0581D" w14:textId="77777777"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5G system shall support a mechanism</w:t>
            </w:r>
            <w:r w:rsidRPr="008E6F58">
              <w:rPr>
                <w:b w:val="0"/>
                <w:bCs/>
              </w:rPr>
              <w:t xml:space="preserve"> for an SNPN to enable an</w:t>
            </w:r>
            <w:r w:rsidRPr="008E6F58" w:rsidDel="007A1734">
              <w:rPr>
                <w:b w:val="0"/>
                <w:bCs/>
              </w:rPr>
              <w:t xml:space="preserve"> </w:t>
            </w:r>
            <w:r w:rsidRPr="008E6F58">
              <w:rPr>
                <w:rFonts w:eastAsia="SimSun"/>
                <w:b w:val="0"/>
                <w:bCs/>
                <w:lang w:eastAsia="ja-JP"/>
              </w:rPr>
              <w:t xml:space="preserve">SNPN Credential Provider </w:t>
            </w:r>
            <w:r w:rsidRPr="008E6F58">
              <w:rPr>
                <w:b w:val="0"/>
                <w:bCs/>
              </w:rPr>
              <w:t>to securely notify events (e.g., a user’s subscription ending) to the Standalone Non-Public Network (SNPN).</w:t>
            </w:r>
          </w:p>
        </w:tc>
        <w:tc>
          <w:tcPr>
            <w:tcW w:w="1699" w:type="dxa"/>
          </w:tcPr>
          <w:p w14:paraId="6E3114A4" w14:textId="77777777" w:rsidR="00817C2C" w:rsidRPr="008E6F58" w:rsidRDefault="00817C2C" w:rsidP="007E755D">
            <w:pPr>
              <w:pStyle w:val="TAH"/>
              <w:rPr>
                <w:b w:val="0"/>
                <w:szCs w:val="18"/>
              </w:rPr>
            </w:pPr>
            <w:r w:rsidRPr="008E6F58">
              <w:rPr>
                <w:b w:val="0"/>
                <w:szCs w:val="18"/>
              </w:rPr>
              <w:t>[PR 5.1.6-005]</w:t>
            </w:r>
          </w:p>
        </w:tc>
        <w:tc>
          <w:tcPr>
            <w:tcW w:w="2266" w:type="dxa"/>
          </w:tcPr>
          <w:p w14:paraId="6BF1DC0D" w14:textId="77777777" w:rsidR="00817C2C" w:rsidRPr="003B72A9" w:rsidRDefault="00817C2C" w:rsidP="007E755D">
            <w:pPr>
              <w:pStyle w:val="TAH"/>
              <w:rPr>
                <w:b w:val="0"/>
                <w:szCs w:val="18"/>
              </w:rPr>
            </w:pPr>
            <w:r w:rsidRPr="008E6F58">
              <w:rPr>
                <w:b w:val="0"/>
                <w:szCs w:val="18"/>
              </w:rPr>
              <w:t>Security</w:t>
            </w:r>
          </w:p>
        </w:tc>
      </w:tr>
    </w:tbl>
    <w:p w14:paraId="16EB34C0" w14:textId="77777777" w:rsidR="00817C2C" w:rsidRPr="003B72A9" w:rsidRDefault="00817C2C" w:rsidP="00817C2C">
      <w:pPr>
        <w:rPr>
          <w:rFonts w:eastAsia="Calibri"/>
        </w:rPr>
      </w:pPr>
    </w:p>
    <w:p w14:paraId="388D5CAD" w14:textId="77777777" w:rsidR="00BF1B3F" w:rsidRPr="00601237" w:rsidRDefault="00BF1B3F" w:rsidP="00905394">
      <w:pPr>
        <w:rPr>
          <w:color w:val="000000"/>
        </w:rPr>
      </w:pPr>
    </w:p>
    <w:p w14:paraId="7BD0FBDF" w14:textId="4FEB953D" w:rsidR="0045147D" w:rsidRDefault="0064114E" w:rsidP="0045147D">
      <w:pPr>
        <w:pStyle w:val="Heading1"/>
      </w:pPr>
      <w:bookmarkStart w:id="95" w:name="_Toc152365513"/>
      <w:r>
        <w:t>7</w:t>
      </w:r>
      <w:r w:rsidR="00905394">
        <w:tab/>
      </w:r>
      <w:r w:rsidR="0045147D">
        <w:t>Conclusions and recommendations</w:t>
      </w:r>
      <w:bookmarkEnd w:id="30"/>
      <w:bookmarkEnd w:id="31"/>
      <w:bookmarkEnd w:id="95"/>
    </w:p>
    <w:p w14:paraId="08177474" w14:textId="77777777" w:rsidR="00080512" w:rsidRPr="004D3578" w:rsidRDefault="00080512"/>
    <w:p w14:paraId="160C3942" w14:textId="10363E58" w:rsidR="0045147D" w:rsidRPr="00235394" w:rsidRDefault="00080512" w:rsidP="0070225B">
      <w:pPr>
        <w:pStyle w:val="Heading8"/>
      </w:pPr>
      <w:bookmarkStart w:id="96" w:name="tsgNames"/>
      <w:bookmarkEnd w:id="96"/>
      <w:r w:rsidRPr="004D3578">
        <w:br w:type="page"/>
      </w:r>
      <w:bookmarkStart w:id="97" w:name="_Toc152365514"/>
      <w:r w:rsidRPr="004D3578">
        <w:lastRenderedPageBreak/>
        <w:t xml:space="preserve">Annex </w:t>
      </w:r>
      <w:r w:rsidR="0045147D">
        <w:t>A</w:t>
      </w:r>
      <w:r w:rsidRPr="004D3578">
        <w:t xml:space="preserve"> (informative):</w:t>
      </w:r>
      <w:r w:rsidRPr="004D3578">
        <w:br/>
        <w:t>Change history</w:t>
      </w:r>
      <w:bookmarkStart w:id="98" w:name="historyclause"/>
      <w:bookmarkEnd w:id="97"/>
      <w:bookmarkEnd w:id="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c>
          <w:tcPr>
            <w:tcW w:w="800" w:type="dxa"/>
            <w:shd w:val="solid" w:color="FFFFFF" w:fill="auto"/>
          </w:tcPr>
          <w:p w14:paraId="70B70B39" w14:textId="1CED1AA4" w:rsidR="00363FA0" w:rsidRPr="00B112D6" w:rsidRDefault="00363FA0" w:rsidP="000A4DB8">
            <w:pPr>
              <w:pStyle w:val="TAC"/>
              <w:rPr>
                <w:sz w:val="14"/>
                <w:szCs w:val="14"/>
              </w:rPr>
            </w:pPr>
            <w:r>
              <w:rPr>
                <w:sz w:val="14"/>
                <w:szCs w:val="14"/>
              </w:rPr>
              <w:t>2023-08</w:t>
            </w:r>
          </w:p>
        </w:tc>
        <w:tc>
          <w:tcPr>
            <w:tcW w:w="800" w:type="dxa"/>
            <w:shd w:val="solid" w:color="FFFFFF" w:fill="auto"/>
          </w:tcPr>
          <w:p w14:paraId="3936778D" w14:textId="60EC822F" w:rsidR="00363FA0" w:rsidRPr="00B112D6" w:rsidRDefault="00363FA0" w:rsidP="000A4DB8">
            <w:pPr>
              <w:pStyle w:val="TAC"/>
              <w:rPr>
                <w:sz w:val="14"/>
                <w:szCs w:val="14"/>
              </w:rPr>
            </w:pPr>
            <w:r>
              <w:rPr>
                <w:sz w:val="14"/>
                <w:szCs w:val="14"/>
              </w:rPr>
              <w:t>SA1#103</w:t>
            </w:r>
          </w:p>
        </w:tc>
        <w:tc>
          <w:tcPr>
            <w:tcW w:w="1094" w:type="dxa"/>
            <w:shd w:val="solid" w:color="FFFFFF" w:fill="auto"/>
          </w:tcPr>
          <w:p w14:paraId="79954126" w14:textId="7794EC0F" w:rsidR="00363FA0" w:rsidRDefault="00363FA0" w:rsidP="000A4DB8">
            <w:pPr>
              <w:pStyle w:val="TAC"/>
              <w:rPr>
                <w:sz w:val="14"/>
                <w:szCs w:val="14"/>
              </w:rPr>
            </w:pPr>
            <w:r w:rsidRPr="00E37DA6">
              <w:rPr>
                <w:sz w:val="14"/>
                <w:szCs w:val="14"/>
              </w:rPr>
              <w:t>S1-23</w:t>
            </w:r>
            <w:r w:rsidR="00657C0C">
              <w:rPr>
                <w:sz w:val="14"/>
                <w:szCs w:val="14"/>
              </w:rPr>
              <w:t>2598</w:t>
            </w:r>
          </w:p>
        </w:tc>
        <w:tc>
          <w:tcPr>
            <w:tcW w:w="425" w:type="dxa"/>
            <w:shd w:val="solid" w:color="FFFFFF" w:fill="auto"/>
          </w:tcPr>
          <w:p w14:paraId="6DF14257" w14:textId="77777777" w:rsidR="00363FA0" w:rsidRPr="006B0D02" w:rsidRDefault="00363FA0" w:rsidP="000A4DB8">
            <w:pPr>
              <w:pStyle w:val="TAL"/>
              <w:rPr>
                <w:sz w:val="16"/>
                <w:szCs w:val="16"/>
              </w:rPr>
            </w:pPr>
          </w:p>
        </w:tc>
        <w:tc>
          <w:tcPr>
            <w:tcW w:w="425" w:type="dxa"/>
            <w:shd w:val="solid" w:color="FFFFFF" w:fill="auto"/>
          </w:tcPr>
          <w:p w14:paraId="5B8B0767" w14:textId="77777777" w:rsidR="00363FA0" w:rsidRPr="006B0D02" w:rsidRDefault="00363FA0" w:rsidP="000A4DB8">
            <w:pPr>
              <w:pStyle w:val="TAR"/>
              <w:rPr>
                <w:sz w:val="16"/>
                <w:szCs w:val="16"/>
              </w:rPr>
            </w:pPr>
          </w:p>
        </w:tc>
        <w:tc>
          <w:tcPr>
            <w:tcW w:w="425" w:type="dxa"/>
            <w:shd w:val="solid" w:color="FFFFFF" w:fill="auto"/>
          </w:tcPr>
          <w:p w14:paraId="7FA7E7BC" w14:textId="77777777" w:rsidR="00363FA0" w:rsidRPr="006B0D02" w:rsidRDefault="00363FA0" w:rsidP="000A4DB8">
            <w:pPr>
              <w:pStyle w:val="TAC"/>
              <w:rPr>
                <w:sz w:val="16"/>
                <w:szCs w:val="16"/>
              </w:rPr>
            </w:pPr>
          </w:p>
        </w:tc>
        <w:tc>
          <w:tcPr>
            <w:tcW w:w="4962" w:type="dxa"/>
            <w:shd w:val="solid" w:color="FFFFFF" w:fill="auto"/>
          </w:tcPr>
          <w:p w14:paraId="67721806" w14:textId="32206C12" w:rsidR="00363FA0" w:rsidRDefault="00363FA0" w:rsidP="00657C0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p>
        </w:tc>
        <w:tc>
          <w:tcPr>
            <w:tcW w:w="708" w:type="dxa"/>
            <w:shd w:val="solid" w:color="FFFFFF" w:fill="auto"/>
          </w:tcPr>
          <w:p w14:paraId="1F107A6B" w14:textId="35E4542A" w:rsidR="00363FA0" w:rsidRDefault="00363FA0" w:rsidP="000A4DB8">
            <w:pPr>
              <w:pStyle w:val="TAC"/>
              <w:rPr>
                <w:sz w:val="16"/>
                <w:szCs w:val="16"/>
              </w:rPr>
            </w:pPr>
            <w:r>
              <w:rPr>
                <w:sz w:val="16"/>
                <w:szCs w:val="16"/>
              </w:rPr>
              <w:t>0</w:t>
            </w:r>
            <w:r w:rsidR="009253E6">
              <w:rPr>
                <w:sz w:val="16"/>
                <w:szCs w:val="16"/>
              </w:rPr>
              <w:t>.2</w:t>
            </w:r>
            <w:r>
              <w:rPr>
                <w:sz w:val="16"/>
                <w:szCs w:val="16"/>
              </w:rPr>
              <w:t>.0</w:t>
            </w:r>
          </w:p>
        </w:tc>
      </w:tr>
      <w:tr w:rsidR="00817C2C" w:rsidRPr="006B0D02" w14:paraId="169E7E58" w14:textId="77777777" w:rsidTr="007E755D">
        <w:tc>
          <w:tcPr>
            <w:tcW w:w="800" w:type="dxa"/>
            <w:shd w:val="solid" w:color="FFFFFF" w:fill="auto"/>
          </w:tcPr>
          <w:p w14:paraId="7B5B36C7" w14:textId="270C7891" w:rsidR="00817C2C" w:rsidRPr="00B112D6" w:rsidRDefault="00817C2C" w:rsidP="007E755D">
            <w:pPr>
              <w:pStyle w:val="TAC"/>
              <w:rPr>
                <w:sz w:val="14"/>
                <w:szCs w:val="14"/>
              </w:rPr>
            </w:pPr>
            <w:r>
              <w:rPr>
                <w:sz w:val="14"/>
                <w:szCs w:val="14"/>
              </w:rPr>
              <w:t>2023-</w:t>
            </w:r>
            <w:r w:rsidR="00BA15EC">
              <w:rPr>
                <w:sz w:val="14"/>
                <w:szCs w:val="14"/>
              </w:rPr>
              <w:t>11</w:t>
            </w:r>
          </w:p>
        </w:tc>
        <w:tc>
          <w:tcPr>
            <w:tcW w:w="800" w:type="dxa"/>
            <w:shd w:val="solid" w:color="FFFFFF" w:fill="auto"/>
          </w:tcPr>
          <w:p w14:paraId="75515E82" w14:textId="12BF8B50" w:rsidR="00817C2C" w:rsidRPr="00B112D6" w:rsidRDefault="00817C2C" w:rsidP="007E755D">
            <w:pPr>
              <w:pStyle w:val="TAC"/>
              <w:rPr>
                <w:sz w:val="14"/>
                <w:szCs w:val="14"/>
              </w:rPr>
            </w:pPr>
            <w:r>
              <w:rPr>
                <w:sz w:val="14"/>
                <w:szCs w:val="14"/>
              </w:rPr>
              <w:t>SA1#104</w:t>
            </w:r>
          </w:p>
        </w:tc>
        <w:tc>
          <w:tcPr>
            <w:tcW w:w="1094" w:type="dxa"/>
            <w:shd w:val="solid" w:color="FFFFFF" w:fill="auto"/>
          </w:tcPr>
          <w:p w14:paraId="4DA3A8EC" w14:textId="02C2952E" w:rsidR="00817C2C" w:rsidRDefault="00817C2C" w:rsidP="007E755D">
            <w:pPr>
              <w:pStyle w:val="TAC"/>
              <w:rPr>
                <w:sz w:val="14"/>
                <w:szCs w:val="14"/>
              </w:rPr>
            </w:pPr>
            <w:r w:rsidRPr="00E37DA6">
              <w:rPr>
                <w:sz w:val="14"/>
                <w:szCs w:val="14"/>
              </w:rPr>
              <w:t>S1-23</w:t>
            </w:r>
            <w:r>
              <w:rPr>
                <w:sz w:val="14"/>
                <w:szCs w:val="14"/>
              </w:rPr>
              <w:t>3263</w:t>
            </w:r>
          </w:p>
        </w:tc>
        <w:tc>
          <w:tcPr>
            <w:tcW w:w="425" w:type="dxa"/>
            <w:shd w:val="solid" w:color="FFFFFF" w:fill="auto"/>
          </w:tcPr>
          <w:p w14:paraId="1A943DC7" w14:textId="77777777" w:rsidR="00817C2C" w:rsidRPr="006B0D02" w:rsidRDefault="00817C2C" w:rsidP="007E755D">
            <w:pPr>
              <w:pStyle w:val="TAL"/>
              <w:rPr>
                <w:sz w:val="16"/>
                <w:szCs w:val="16"/>
              </w:rPr>
            </w:pPr>
          </w:p>
        </w:tc>
        <w:tc>
          <w:tcPr>
            <w:tcW w:w="425" w:type="dxa"/>
            <w:shd w:val="solid" w:color="FFFFFF" w:fill="auto"/>
          </w:tcPr>
          <w:p w14:paraId="4412BF2E" w14:textId="77777777" w:rsidR="00817C2C" w:rsidRPr="006B0D02" w:rsidRDefault="00817C2C" w:rsidP="007E755D">
            <w:pPr>
              <w:pStyle w:val="TAR"/>
              <w:rPr>
                <w:sz w:val="16"/>
                <w:szCs w:val="16"/>
              </w:rPr>
            </w:pPr>
          </w:p>
        </w:tc>
        <w:tc>
          <w:tcPr>
            <w:tcW w:w="425" w:type="dxa"/>
            <w:shd w:val="solid" w:color="FFFFFF" w:fill="auto"/>
          </w:tcPr>
          <w:p w14:paraId="1E3D10EB" w14:textId="77777777" w:rsidR="00817C2C" w:rsidRPr="006B0D02" w:rsidRDefault="00817C2C" w:rsidP="007E755D">
            <w:pPr>
              <w:pStyle w:val="TAC"/>
              <w:rPr>
                <w:sz w:val="16"/>
                <w:szCs w:val="16"/>
              </w:rPr>
            </w:pPr>
          </w:p>
        </w:tc>
        <w:tc>
          <w:tcPr>
            <w:tcW w:w="4962" w:type="dxa"/>
            <w:shd w:val="solid" w:color="FFFFFF" w:fill="auto"/>
          </w:tcPr>
          <w:p w14:paraId="27BECC9B" w14:textId="3C17F1BA" w:rsidR="00817C2C" w:rsidRDefault="00817C2C" w:rsidP="00817C2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w:t>
            </w:r>
            <w:r>
              <w:rPr>
                <w:sz w:val="16"/>
                <w:szCs w:val="16"/>
              </w:rPr>
              <w:t>233480</w:t>
            </w:r>
          </w:p>
        </w:tc>
        <w:tc>
          <w:tcPr>
            <w:tcW w:w="708" w:type="dxa"/>
            <w:shd w:val="solid" w:color="FFFFFF" w:fill="auto"/>
          </w:tcPr>
          <w:p w14:paraId="5DBC29DA" w14:textId="2F5BF8B7" w:rsidR="00817C2C" w:rsidRDefault="00817C2C" w:rsidP="007E755D">
            <w:pPr>
              <w:pStyle w:val="TAC"/>
              <w:rPr>
                <w:sz w:val="16"/>
                <w:szCs w:val="16"/>
              </w:rPr>
            </w:pPr>
            <w:r>
              <w:rPr>
                <w:sz w:val="16"/>
                <w:szCs w:val="16"/>
              </w:rPr>
              <w:t>0.3.0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AB2328" w14:textId="77777777" w:rsidR="003D1333" w:rsidRDefault="003D1333">
      <w:r>
        <w:separator/>
      </w:r>
    </w:p>
  </w:endnote>
  <w:endnote w:type="continuationSeparator" w:id="0">
    <w:p w14:paraId="78F6E428" w14:textId="77777777" w:rsidR="003D1333" w:rsidRDefault="003D13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Yu Mincho">
    <w:panose1 w:val="02020400000000000000"/>
    <w:charset w:val="80"/>
    <w:family w:val="auto"/>
    <w:pitch w:val="variable"/>
    <w:sig w:usb0="800002E7" w:usb1="2AC7FCFF" w:usb2="00000012" w:usb3="00000000" w:csb0="0002009F" w:csb1="00000000"/>
  </w:font>
  <w:font w:name="SimSun">
    <w:panose1 w:val="02010600030101010101"/>
    <w:charset w:val="86"/>
    <w:family w:val="auto"/>
    <w:pitch w:val="variable"/>
    <w:sig w:usb0="000000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A4DB8" w:rsidRDefault="000A4DB8">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370DBD" w14:textId="77777777" w:rsidR="003D1333" w:rsidRDefault="003D1333">
      <w:r>
        <w:separator/>
      </w:r>
    </w:p>
  </w:footnote>
  <w:footnote w:type="continuationSeparator" w:id="0">
    <w:p w14:paraId="7D72680F" w14:textId="77777777" w:rsidR="003D1333" w:rsidRDefault="003D1333">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69C2">
      <w:rPr>
        <w:rFonts w:ascii="Arial" w:hAnsi="Arial" w:cs="Arial"/>
        <w:b/>
        <w:noProof/>
        <w:sz w:val="18"/>
        <w:szCs w:val="18"/>
      </w:rPr>
      <w:t>3GPP TR 22.848 V0.3.0 (2023-11)</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C69C2">
      <w:rPr>
        <w:rFonts w:ascii="Arial" w:hAnsi="Arial" w:cs="Arial"/>
        <w:b/>
        <w:noProof/>
        <w:sz w:val="18"/>
        <w:szCs w:val="18"/>
      </w:rPr>
      <w:t>18</w:t>
    </w:r>
    <w:r>
      <w:rPr>
        <w:rFonts w:ascii="Arial" w:hAnsi="Arial" w:cs="Arial"/>
        <w:b/>
        <w:sz w:val="18"/>
        <w:szCs w:val="18"/>
      </w:rPr>
      <w:fldChar w:fldCharType="end"/>
    </w:r>
  </w:p>
  <w:p w14:paraId="13C538E8" w14:textId="3BA6A06F"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69C2">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5"/>
  </w:num>
  <w:num w:numId="6">
    <w:abstractNumId w:val="3"/>
  </w:num>
  <w:num w:numId="7">
    <w:abstractNumId w:val="4"/>
  </w:num>
  <w:num w:numId="8">
    <w:abstractNumId w:val="9"/>
  </w:num>
  <w:num w:numId="9">
    <w:abstractNumId w:val="8"/>
  </w:num>
  <w:num w:numId="10">
    <w:abstractNumId w:val="6"/>
  </w:num>
  <w:num w:numId="11">
    <w:abstractNumId w:val="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698F"/>
    <w:rsid w:val="00030A1B"/>
    <w:rsid w:val="00031A66"/>
    <w:rsid w:val="00033397"/>
    <w:rsid w:val="00040095"/>
    <w:rsid w:val="00051834"/>
    <w:rsid w:val="00054A22"/>
    <w:rsid w:val="00062023"/>
    <w:rsid w:val="00064D3A"/>
    <w:rsid w:val="000655A6"/>
    <w:rsid w:val="00080512"/>
    <w:rsid w:val="00081C25"/>
    <w:rsid w:val="000A4DB8"/>
    <w:rsid w:val="000B04BD"/>
    <w:rsid w:val="000C47C3"/>
    <w:rsid w:val="000D3BA4"/>
    <w:rsid w:val="000D58AB"/>
    <w:rsid w:val="000E19FB"/>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B6339"/>
    <w:rsid w:val="002E00EE"/>
    <w:rsid w:val="00305B5E"/>
    <w:rsid w:val="003111C0"/>
    <w:rsid w:val="003118EB"/>
    <w:rsid w:val="003128E6"/>
    <w:rsid w:val="003172DC"/>
    <w:rsid w:val="003319A2"/>
    <w:rsid w:val="003412ED"/>
    <w:rsid w:val="0035462D"/>
    <w:rsid w:val="00356555"/>
    <w:rsid w:val="00363FA0"/>
    <w:rsid w:val="003706E1"/>
    <w:rsid w:val="003765B8"/>
    <w:rsid w:val="003B1225"/>
    <w:rsid w:val="003C3971"/>
    <w:rsid w:val="003D1333"/>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FDF"/>
    <w:rsid w:val="0062694E"/>
    <w:rsid w:val="0063543D"/>
    <w:rsid w:val="0064114E"/>
    <w:rsid w:val="00642FF3"/>
    <w:rsid w:val="006456F4"/>
    <w:rsid w:val="00647114"/>
    <w:rsid w:val="00651261"/>
    <w:rsid w:val="00657C0C"/>
    <w:rsid w:val="0066134D"/>
    <w:rsid w:val="00676AE9"/>
    <w:rsid w:val="00682AA0"/>
    <w:rsid w:val="006912E9"/>
    <w:rsid w:val="006A323F"/>
    <w:rsid w:val="006B30D0"/>
    <w:rsid w:val="006B4712"/>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A5B2D"/>
    <w:rsid w:val="007B600E"/>
    <w:rsid w:val="007D11A7"/>
    <w:rsid w:val="007E157B"/>
    <w:rsid w:val="007F0F4A"/>
    <w:rsid w:val="008028A4"/>
    <w:rsid w:val="0081186E"/>
    <w:rsid w:val="00816FEE"/>
    <w:rsid w:val="00817C2C"/>
    <w:rsid w:val="00820ABF"/>
    <w:rsid w:val="008303B6"/>
    <w:rsid w:val="0083074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53E6"/>
    <w:rsid w:val="00933FB0"/>
    <w:rsid w:val="00936E28"/>
    <w:rsid w:val="009400CF"/>
    <w:rsid w:val="00942EC2"/>
    <w:rsid w:val="00950F6E"/>
    <w:rsid w:val="0095573F"/>
    <w:rsid w:val="009742CD"/>
    <w:rsid w:val="00991D91"/>
    <w:rsid w:val="00993B60"/>
    <w:rsid w:val="009944CE"/>
    <w:rsid w:val="00995D66"/>
    <w:rsid w:val="009C69C2"/>
    <w:rsid w:val="009F37B7"/>
    <w:rsid w:val="00A10F02"/>
    <w:rsid w:val="00A164B4"/>
    <w:rsid w:val="00A26956"/>
    <w:rsid w:val="00A27486"/>
    <w:rsid w:val="00A35B62"/>
    <w:rsid w:val="00A37356"/>
    <w:rsid w:val="00A53724"/>
    <w:rsid w:val="00A56066"/>
    <w:rsid w:val="00A60210"/>
    <w:rsid w:val="00A73129"/>
    <w:rsid w:val="00A82346"/>
    <w:rsid w:val="00A87866"/>
    <w:rsid w:val="00A92BA1"/>
    <w:rsid w:val="00A95A32"/>
    <w:rsid w:val="00AA5A4E"/>
    <w:rsid w:val="00AB4A5D"/>
    <w:rsid w:val="00AB4B5C"/>
    <w:rsid w:val="00AC6BC6"/>
    <w:rsid w:val="00AD712C"/>
    <w:rsid w:val="00AE089D"/>
    <w:rsid w:val="00AE65E2"/>
    <w:rsid w:val="00AF1460"/>
    <w:rsid w:val="00AF60AA"/>
    <w:rsid w:val="00B15449"/>
    <w:rsid w:val="00B40FD9"/>
    <w:rsid w:val="00B65D47"/>
    <w:rsid w:val="00B92FEB"/>
    <w:rsid w:val="00B93086"/>
    <w:rsid w:val="00BA0197"/>
    <w:rsid w:val="00BA15EC"/>
    <w:rsid w:val="00BA19ED"/>
    <w:rsid w:val="00BA4B8D"/>
    <w:rsid w:val="00BC0F7D"/>
    <w:rsid w:val="00BD7D31"/>
    <w:rsid w:val="00BE25A1"/>
    <w:rsid w:val="00BE295A"/>
    <w:rsid w:val="00BE325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D1317E"/>
    <w:rsid w:val="00D21B79"/>
    <w:rsid w:val="00D3124A"/>
    <w:rsid w:val="00D509E2"/>
    <w:rsid w:val="00D5549C"/>
    <w:rsid w:val="00D57972"/>
    <w:rsid w:val="00D675A9"/>
    <w:rsid w:val="00D738D6"/>
    <w:rsid w:val="00D755EB"/>
    <w:rsid w:val="00D76048"/>
    <w:rsid w:val="00D82E6F"/>
    <w:rsid w:val="00D87E00"/>
    <w:rsid w:val="00D9134D"/>
    <w:rsid w:val="00DA1507"/>
    <w:rsid w:val="00DA2CC3"/>
    <w:rsid w:val="00DA7A03"/>
    <w:rsid w:val="00DB1818"/>
    <w:rsid w:val="00DC2F6F"/>
    <w:rsid w:val="00DC309B"/>
    <w:rsid w:val="00DC4DA2"/>
    <w:rsid w:val="00DC5181"/>
    <w:rsid w:val="00DC744F"/>
    <w:rsid w:val="00DD4C17"/>
    <w:rsid w:val="00DD74A5"/>
    <w:rsid w:val="00DE2E45"/>
    <w:rsid w:val="00DF2B1F"/>
    <w:rsid w:val="00DF62CD"/>
    <w:rsid w:val="00E16509"/>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91813"/>
    <w:rsid w:val="00FA1266"/>
    <w:rsid w:val="00FA55FE"/>
    <w:rsid w:val="00FB0E6B"/>
    <w:rsid w:val="00FC1192"/>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 w:type="character" w:customStyle="1" w:styleId="Heading2Char">
    <w:name w:val="Heading 2 Char"/>
    <w:link w:val="Heading2"/>
    <w:rsid w:val="00817C2C"/>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1.png"/><Relationship Id="rId21" Type="http://schemas.openxmlformats.org/officeDocument/2006/relationships/header" Target="header1.xml"/><Relationship Id="rId22" Type="http://schemas.openxmlformats.org/officeDocument/2006/relationships/footer" Target="footer1.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11.vsdx"/><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41220-CE78-8445-8040-737C2554F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2</TotalTime>
  <Pages>19</Pages>
  <Words>6443</Words>
  <Characters>36731</Characters>
  <Application>Microsoft Macintosh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43088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3</cp:revision>
  <cp:lastPrinted>2019-02-25T14:05:00Z</cp:lastPrinted>
  <dcterms:created xsi:type="dcterms:W3CDTF">2023-12-01T22:23:00Z</dcterms:created>
  <dcterms:modified xsi:type="dcterms:W3CDTF">2023-12-01T22:24:00Z</dcterms:modified>
</cp:coreProperties>
</file>