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55D25" w14:textId="0F19B2D0" w:rsidR="00B208FF" w:rsidRDefault="00C60378" w:rsidP="00B208FF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</w:t>
      </w:r>
      <w:r w:rsidR="00BB611A">
        <w:rPr>
          <w:rFonts w:eastAsia="MS Mincho" w:cs="Arial"/>
          <w:b/>
          <w:sz w:val="24"/>
          <w:szCs w:val="24"/>
          <w:lang w:eastAsia="ja-JP"/>
        </w:rPr>
        <w:t>10</w:t>
      </w:r>
      <w:r w:rsidR="00CC0B23">
        <w:rPr>
          <w:rFonts w:eastAsia="MS Mincho" w:cs="Arial"/>
          <w:b/>
          <w:sz w:val="24"/>
          <w:szCs w:val="24"/>
          <w:lang w:eastAsia="ja-JP"/>
        </w:rPr>
        <w:t>4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  <w:t>S1-</w:t>
      </w:r>
      <w:r w:rsidR="00BB611A">
        <w:rPr>
          <w:rFonts w:eastAsia="MS Mincho" w:cs="Arial"/>
          <w:b/>
          <w:sz w:val="24"/>
          <w:szCs w:val="24"/>
          <w:lang w:eastAsia="ja-JP"/>
        </w:rPr>
        <w:t>23</w:t>
      </w:r>
      <w:r w:rsidR="00AA3142">
        <w:rPr>
          <w:rFonts w:eastAsia="MS Mincho" w:cs="Arial"/>
          <w:b/>
          <w:sz w:val="24"/>
          <w:szCs w:val="24"/>
          <w:lang w:eastAsia="ja-JP"/>
        </w:rPr>
        <w:t>3</w:t>
      </w:r>
      <w:r w:rsidR="008570D2">
        <w:rPr>
          <w:rFonts w:eastAsia="MS Mincho" w:cs="Arial"/>
          <w:b/>
          <w:sz w:val="24"/>
          <w:szCs w:val="24"/>
          <w:lang w:eastAsia="ja-JP"/>
        </w:rPr>
        <w:t>506</w:t>
      </w:r>
    </w:p>
    <w:p w14:paraId="0FEBC1DE" w14:textId="69E2E76E" w:rsidR="000924E4" w:rsidRPr="00F45489" w:rsidRDefault="00C60378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 w:rsidRPr="00AE4D8D">
        <w:rPr>
          <w:rFonts w:eastAsia="MS Mincho" w:cs="Arial"/>
          <w:b/>
          <w:sz w:val="24"/>
          <w:szCs w:val="24"/>
          <w:lang w:eastAsia="ja-JP"/>
        </w:rPr>
        <w:t>Chicago, USA, 13 - 17 November 2023</w:t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6D84F7C3" w:rsidR="000924E4" w:rsidRPr="00BC07EC" w:rsidRDefault="00C60378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_Hlk150412963"/>
      <w:bookmarkEnd w:id="2"/>
      <w:r w:rsidR="009751C4">
        <w:rPr>
          <w:rFonts w:eastAsia="Times New Roman" w:cs="Arial"/>
          <w:sz w:val="22"/>
          <w:szCs w:val="20"/>
          <w:lang w:eastAsia="ar-SA"/>
        </w:rPr>
        <w:t xml:space="preserve">Drafting group Agenda for </w:t>
      </w:r>
      <w:bookmarkEnd w:id="3"/>
      <w:r w:rsidR="009751C4" w:rsidRPr="009751C4">
        <w:rPr>
          <w:rFonts w:eastAsia="Times New Roman" w:cs="Arial"/>
          <w:sz w:val="22"/>
          <w:szCs w:val="20"/>
          <w:lang w:eastAsia="ar-SA"/>
        </w:rPr>
        <w:t>SOBOT + FRMCS</w:t>
      </w:r>
    </w:p>
    <w:p w14:paraId="09D907A5" w14:textId="3836EF70" w:rsidR="000924E4" w:rsidRPr="00C94126" w:rsidRDefault="00C60378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4" w:name="OLE_LINK3"/>
      <w:bookmarkStart w:id="5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</w:t>
      </w:r>
      <w:r w:rsidR="009628CE">
        <w:rPr>
          <w:rFonts w:eastAsia="Times New Roman" w:cs="Arial"/>
          <w:sz w:val="22"/>
          <w:szCs w:val="20"/>
          <w:lang w:eastAsia="ar-SA"/>
        </w:rPr>
        <w:t>0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6606FF29" w14:textId="06AC6E8C" w:rsidR="000924E4" w:rsidRPr="00F45489" w:rsidRDefault="00C60378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4"/>
      <w:bookmarkEnd w:id="5"/>
      <w:r w:rsidRPr="00F45489">
        <w:rPr>
          <w:rFonts w:eastAsia="Times New Roman" w:cs="Arial"/>
          <w:sz w:val="22"/>
          <w:szCs w:val="20"/>
          <w:lang w:eastAsia="ar-SA"/>
        </w:rPr>
        <w:tab/>
      </w:r>
      <w:bookmarkStart w:id="6" w:name="_Hlk150413605"/>
      <w:r w:rsidR="009628CE">
        <w:rPr>
          <w:rFonts w:eastAsia="Times New Roman" w:cs="Arial"/>
          <w:sz w:val="22"/>
          <w:szCs w:val="20"/>
          <w:lang w:eastAsia="ar-SA"/>
        </w:rPr>
        <w:t>Drafting</w:t>
      </w:r>
      <w:bookmarkEnd w:id="6"/>
      <w:r w:rsidR="009628CE"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</w:t>
      </w:r>
      <w:r w:rsidR="00411430">
        <w:rPr>
          <w:rFonts w:eastAsia="Times New Roman" w:cs="Arial"/>
          <w:sz w:val="22"/>
          <w:szCs w:val="20"/>
          <w:lang w:eastAsia="ar-SA"/>
        </w:rPr>
        <w:t>person</w:t>
      </w:r>
    </w:p>
    <w:p w14:paraId="4A8DA118" w14:textId="4BE4C972" w:rsidR="009628CE" w:rsidRPr="00F45489" w:rsidRDefault="00C60378" w:rsidP="009628CE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bookmarkStart w:id="7" w:name="_Hlk150412686"/>
      <w:r>
        <w:rPr>
          <w:rFonts w:eastAsia="Times New Roman" w:cs="Arial"/>
          <w:sz w:val="22"/>
          <w:szCs w:val="20"/>
          <w:lang w:eastAsia="ar-SA"/>
        </w:rPr>
        <w:t>Mark Younge</w:t>
      </w:r>
    </w:p>
    <w:bookmarkEnd w:id="7"/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3926C15" w14:textId="028EC45F" w:rsidR="009751C4" w:rsidRPr="003B6AB6" w:rsidRDefault="00C60378" w:rsidP="009751C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8" w:name="_Hlk150412703"/>
      <w:r w:rsidRPr="00237551">
        <w:rPr>
          <w:rFonts w:eastAsia="MS Mincho" w:cs="Arial"/>
          <w:bCs/>
          <w:sz w:val="36"/>
          <w:szCs w:val="36"/>
          <w:lang w:eastAsia="ar-SA"/>
        </w:rPr>
        <w:t xml:space="preserve">Drafting group Agenda for </w:t>
      </w:r>
      <w:r w:rsidRPr="009751C4">
        <w:rPr>
          <w:rFonts w:eastAsia="MS Mincho" w:cs="Arial"/>
          <w:bCs/>
          <w:sz w:val="36"/>
          <w:szCs w:val="36"/>
          <w:lang w:eastAsia="ar-SA"/>
        </w:rPr>
        <w:t>SOBOT + FRMCS</w:t>
      </w:r>
    </w:p>
    <w:bookmarkEnd w:id="0"/>
    <w:bookmarkEnd w:id="1"/>
    <w:bookmarkEnd w:id="8"/>
    <w:p w14:paraId="77AE9BC2" w14:textId="08788322" w:rsidR="00DF3949" w:rsidRDefault="00DF3949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737F7523" w14:textId="77777777" w:rsidR="00770E9B" w:rsidRPr="008754F9" w:rsidRDefault="00C60378" w:rsidP="00770E9B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7BBDC409" w14:textId="79FAFBEE" w:rsidR="00770E9B" w:rsidRPr="005F6390" w:rsidRDefault="00C60378" w:rsidP="00770E9B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5F6390">
        <w:rPr>
          <w:rFonts w:eastAsia="Arial Unicode MS"/>
          <w:sz w:val="24"/>
          <w:szCs w:val="24"/>
          <w:lang w:eastAsia="ar-SA"/>
        </w:rPr>
        <w:t xml:space="preserve">ROOM </w:t>
      </w:r>
      <w:r w:rsidR="005F6390" w:rsidRPr="005F6390">
        <w:rPr>
          <w:rFonts w:eastAsia="Arial Unicode MS"/>
          <w:sz w:val="24"/>
          <w:szCs w:val="24"/>
          <w:lang w:eastAsia="ar-SA"/>
        </w:rPr>
        <w:t>Adams</w:t>
      </w:r>
      <w:r w:rsidRPr="005F6390">
        <w:rPr>
          <w:rFonts w:eastAsia="Arial Unicode MS"/>
          <w:sz w:val="24"/>
          <w:szCs w:val="24"/>
          <w:lang w:eastAsia="ar-SA"/>
        </w:rPr>
        <w:t>:</w:t>
      </w:r>
      <w:r w:rsidR="005F6390">
        <w:rPr>
          <w:rFonts w:eastAsia="Arial Unicode MS"/>
          <w:sz w:val="24"/>
          <w:szCs w:val="24"/>
          <w:lang w:eastAsia="ar-SA"/>
        </w:rPr>
        <w:t xml:space="preserve"> Plenary/Drafting</w:t>
      </w:r>
      <w:r w:rsidRPr="005F6390">
        <w:rPr>
          <w:rFonts w:eastAsia="Arial Unicode MS"/>
          <w:sz w:val="24"/>
          <w:szCs w:val="24"/>
          <w:lang w:eastAsia="ar-SA"/>
        </w:rPr>
        <w:tab/>
        <w:t xml:space="preserve">            </w:t>
      </w:r>
    </w:p>
    <w:p w14:paraId="3A168515" w14:textId="14C9196B" w:rsidR="00770E9B" w:rsidRPr="00B50B65" w:rsidRDefault="00C60378" w:rsidP="00770E9B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5F6390">
        <w:rPr>
          <w:rFonts w:eastAsia="Arial Unicode MS" w:cs="Arial"/>
          <w:color w:val="00B050"/>
          <w:sz w:val="24"/>
          <w:szCs w:val="24"/>
          <w:lang w:eastAsia="ar-SA"/>
        </w:rPr>
        <w:t xml:space="preserve">ROOM </w:t>
      </w:r>
      <w:proofErr w:type="spellStart"/>
      <w:r w:rsidR="005F6390" w:rsidRPr="005F6390">
        <w:rPr>
          <w:rFonts w:eastAsia="Arial Unicode MS" w:cs="Arial"/>
          <w:color w:val="00B050"/>
          <w:sz w:val="24"/>
          <w:szCs w:val="24"/>
          <w:lang w:eastAsia="ar-SA"/>
        </w:rPr>
        <w:t>Watertower</w:t>
      </w:r>
      <w:proofErr w:type="spellEnd"/>
      <w:r w:rsidRPr="005F6390">
        <w:rPr>
          <w:rFonts w:eastAsia="Arial Unicode MS" w:cs="Arial"/>
          <w:color w:val="00B050"/>
          <w:sz w:val="24"/>
          <w:szCs w:val="24"/>
          <w:lang w:eastAsia="ar-SA"/>
        </w:rPr>
        <w:t>: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5F6390"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</w:p>
    <w:p w14:paraId="0CFC3B31" w14:textId="77777777" w:rsidR="00770E9B" w:rsidRPr="00015298" w:rsidRDefault="00770E9B" w:rsidP="00770E9B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717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"/>
        <w:gridCol w:w="707"/>
        <w:gridCol w:w="2824"/>
        <w:gridCol w:w="2824"/>
      </w:tblGrid>
      <w:tr w:rsidR="00BE5C3B" w14:paraId="3B6FDD08" w14:textId="77777777" w:rsidTr="009751C4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37781FF" w14:textId="77777777" w:rsidR="009751C4" w:rsidRPr="00015298" w:rsidRDefault="009751C4" w:rsidP="00770E9B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9" w:name="_Hlk16683286"/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6F435BDF" w14:textId="77777777" w:rsidR="009751C4" w:rsidRPr="00015298" w:rsidRDefault="009751C4" w:rsidP="00770E9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6285AAD" w14:textId="77777777" w:rsidR="009751C4" w:rsidRPr="00015298" w:rsidRDefault="00C60378" w:rsidP="00770E9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52B467C" w14:textId="77777777" w:rsidR="009751C4" w:rsidRPr="00015298" w:rsidRDefault="00C60378" w:rsidP="00770E9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BE5C3B" w14:paraId="713105B4" w14:textId="77777777" w:rsidTr="009751C4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19EC97F" w14:textId="77777777" w:rsidR="009751C4" w:rsidRPr="00AB0F3E" w:rsidRDefault="00C60378" w:rsidP="00B72A5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F871498" w14:textId="77777777" w:rsidR="009751C4" w:rsidRPr="00AB0F3E" w:rsidRDefault="00C60378" w:rsidP="00B72A5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C2DBC99" w14:textId="77777777" w:rsidR="009751C4" w:rsidRPr="00AB0F3E" w:rsidRDefault="009751C4" w:rsidP="00B72A5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1A907F6" w14:textId="77777777" w:rsidR="009751C4" w:rsidRDefault="00C60378" w:rsidP="00B72A5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5B391F" w14:textId="77777777" w:rsidR="009751C4" w:rsidRPr="00B50B65" w:rsidRDefault="00C60378" w:rsidP="005F6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5F6390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Adams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486A3F66" w14:textId="3F8E63D2" w:rsidR="009751C4" w:rsidRPr="00AB0F3E" w:rsidRDefault="00C60378" w:rsidP="00B72A5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Sensing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14:paraId="7312763A" w14:textId="77777777" w:rsidR="009751C4" w:rsidRPr="00B50B65" w:rsidRDefault="00C60378" w:rsidP="005F6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5F6390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Watertower</w:t>
            </w:r>
            <w:proofErr w:type="spellEnd"/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6F8CE669" w14:textId="78A6E5D5" w:rsidR="009751C4" w:rsidRPr="00AE1055" w:rsidRDefault="00C60378" w:rsidP="00B72A5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SOBOT + FRMCS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37525F" w14:textId="77777777" w:rsidR="009751C4" w:rsidRPr="00B50B65" w:rsidRDefault="00C60378" w:rsidP="005F6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5F6390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Adams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6CD2D63C" w14:textId="347C9429" w:rsidR="009751C4" w:rsidRPr="00AB0F3E" w:rsidRDefault="00C60378" w:rsidP="00B72A5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Sensing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14:paraId="0406C034" w14:textId="77777777" w:rsidR="009751C4" w:rsidRPr="00B50B65" w:rsidRDefault="00C60378" w:rsidP="005F6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5F6390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Watertower</w:t>
            </w:r>
            <w:proofErr w:type="spellEnd"/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75102E2B" w14:textId="24463328" w:rsidR="009751C4" w:rsidRPr="00AE1055" w:rsidRDefault="00C60378" w:rsidP="00B72A5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SOBOT + FRMCS</w:t>
            </w:r>
          </w:p>
        </w:tc>
      </w:tr>
      <w:bookmarkEnd w:id="9"/>
    </w:tbl>
    <w:p w14:paraId="101F46BD" w14:textId="77777777" w:rsidR="00770E9B" w:rsidRDefault="00770E9B" w:rsidP="00770E9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124B72CA" w14:textId="39638CED" w:rsidR="00770E9B" w:rsidRDefault="00770E9B">
      <w:pPr>
        <w:spacing w:after="0" w:line="240" w:lineRule="auto"/>
        <w:rPr>
          <w:rFonts w:eastAsia="Times New Roman"/>
          <w:sz w:val="20"/>
          <w:szCs w:val="20"/>
        </w:rPr>
      </w:pPr>
    </w:p>
    <w:p w14:paraId="3B223B70" w14:textId="2B4EFB46" w:rsidR="009751C4" w:rsidRDefault="009751C4">
      <w:pPr>
        <w:spacing w:after="0" w:line="240" w:lineRule="auto"/>
        <w:rPr>
          <w:rFonts w:eastAsia="Times New Roman"/>
          <w:sz w:val="20"/>
          <w:szCs w:val="20"/>
        </w:rPr>
      </w:pPr>
    </w:p>
    <w:p w14:paraId="100A8021" w14:textId="7DE22157" w:rsidR="009751C4" w:rsidRDefault="009751C4">
      <w:pPr>
        <w:spacing w:after="0" w:line="240" w:lineRule="auto"/>
        <w:rPr>
          <w:rFonts w:eastAsia="Times New Roman"/>
          <w:sz w:val="20"/>
          <w:szCs w:val="20"/>
        </w:rPr>
      </w:pPr>
    </w:p>
    <w:p w14:paraId="6725FF03" w14:textId="37B51266" w:rsidR="009751C4" w:rsidRDefault="009751C4">
      <w:pPr>
        <w:spacing w:after="0" w:line="240" w:lineRule="auto"/>
        <w:rPr>
          <w:rFonts w:eastAsia="Times New Roman"/>
          <w:sz w:val="20"/>
          <w:szCs w:val="20"/>
        </w:rPr>
      </w:pPr>
    </w:p>
    <w:p w14:paraId="388F93A5" w14:textId="771FEA71" w:rsidR="009751C4" w:rsidRDefault="009751C4">
      <w:pPr>
        <w:spacing w:after="0" w:line="240" w:lineRule="auto"/>
        <w:rPr>
          <w:rFonts w:eastAsia="Times New Roman"/>
          <w:sz w:val="20"/>
          <w:szCs w:val="20"/>
        </w:rPr>
      </w:pPr>
    </w:p>
    <w:p w14:paraId="1E71F886" w14:textId="1557EFBE" w:rsidR="009751C4" w:rsidRDefault="009751C4">
      <w:pPr>
        <w:spacing w:after="0" w:line="240" w:lineRule="auto"/>
        <w:rPr>
          <w:rFonts w:eastAsia="Times New Roman"/>
          <w:sz w:val="20"/>
          <w:szCs w:val="20"/>
        </w:rPr>
      </w:pPr>
    </w:p>
    <w:p w14:paraId="6995154D" w14:textId="175F1D8A" w:rsidR="009751C4" w:rsidRDefault="009751C4">
      <w:pPr>
        <w:spacing w:after="0" w:line="240" w:lineRule="auto"/>
        <w:rPr>
          <w:rFonts w:eastAsia="Times New Roman"/>
          <w:sz w:val="20"/>
          <w:szCs w:val="20"/>
        </w:rPr>
      </w:pPr>
    </w:p>
    <w:p w14:paraId="36FD068F" w14:textId="77777777" w:rsidR="009751C4" w:rsidRDefault="009751C4">
      <w:pPr>
        <w:spacing w:after="0" w:line="240" w:lineRule="auto"/>
        <w:rPr>
          <w:rFonts w:eastAsia="Times New Roman"/>
          <w:sz w:val="20"/>
          <w:szCs w:val="20"/>
        </w:rPr>
      </w:pPr>
    </w:p>
    <w:p w14:paraId="5617296D" w14:textId="0385AB45" w:rsidR="00770E9B" w:rsidRDefault="00770E9B">
      <w:pPr>
        <w:spacing w:after="0" w:line="240" w:lineRule="auto"/>
        <w:rPr>
          <w:rFonts w:eastAsia="Times New Roman"/>
          <w:sz w:val="20"/>
          <w:szCs w:val="20"/>
        </w:rPr>
      </w:pPr>
    </w:p>
    <w:p w14:paraId="3A082426" w14:textId="2CE514B8" w:rsidR="00770E9B" w:rsidRDefault="00770E9B">
      <w:pPr>
        <w:spacing w:after="0" w:line="240" w:lineRule="auto"/>
        <w:rPr>
          <w:rFonts w:eastAsia="Times New Roman"/>
          <w:sz w:val="20"/>
          <w:szCs w:val="20"/>
        </w:rPr>
      </w:pPr>
    </w:p>
    <w:p w14:paraId="6D19C162" w14:textId="3522F012" w:rsidR="00770E9B" w:rsidRDefault="00770E9B">
      <w:pPr>
        <w:spacing w:after="0" w:line="240" w:lineRule="auto"/>
        <w:rPr>
          <w:rFonts w:eastAsia="Times New Roman"/>
          <w:sz w:val="20"/>
          <w:szCs w:val="20"/>
        </w:rPr>
      </w:pPr>
    </w:p>
    <w:p w14:paraId="1860C48C" w14:textId="77777777" w:rsidR="00770E9B" w:rsidRPr="00770E9B" w:rsidRDefault="00770E9B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2132"/>
        <w:gridCol w:w="3650"/>
      </w:tblGrid>
      <w:tr w:rsidR="00BE5C3B" w14:paraId="442537D7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609EB8D2" w14:textId="3DAAE474" w:rsidR="009C07FC" w:rsidRPr="00F45489" w:rsidRDefault="00C60378" w:rsidP="003516D6">
            <w:pPr>
              <w:pStyle w:val="Heading1"/>
            </w:pPr>
            <w:r w:rsidRPr="009751C4">
              <w:t>SOBOT + FRMCS</w:t>
            </w:r>
          </w:p>
        </w:tc>
      </w:tr>
      <w:tr w:rsidR="00BE5C3B" w14:paraId="61F72E7A" w14:textId="77777777" w:rsidTr="00E6134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71F2C66" w14:textId="1D3E4871" w:rsidR="00882493" w:rsidRPr="00745D37" w:rsidRDefault="00C60378" w:rsidP="00882493">
            <w:pPr>
              <w:pStyle w:val="Heading2"/>
              <w:rPr>
                <w:lang w:val="en-US"/>
              </w:rPr>
            </w:pPr>
            <w:r w:rsidRPr="002C3C0B">
              <w:t>FRMCS_Ph5</w:t>
            </w:r>
          </w:p>
        </w:tc>
      </w:tr>
      <w:tr w:rsidR="00BE5C3B" w14:paraId="5A21C19B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B6F5BCD" w14:textId="6A512BF9" w:rsidR="00882493" w:rsidRPr="00745D37" w:rsidRDefault="00C60378" w:rsidP="00882493">
            <w:pPr>
              <w:pStyle w:val="Heading3"/>
              <w:rPr>
                <w:lang w:val="en-US"/>
              </w:rPr>
            </w:pPr>
            <w:r w:rsidRPr="00135D0D">
              <w:t>FS_FRMCS_Ph5</w:t>
            </w:r>
            <w:r w:rsidRPr="00745D37">
              <w:rPr>
                <w:lang w:val="en-US"/>
              </w:rPr>
              <w:t>:</w:t>
            </w:r>
            <w:r>
              <w:t xml:space="preserve"> Study on FRMCS Phase 5</w:t>
            </w:r>
            <w:r w:rsidRPr="00745D37">
              <w:rPr>
                <w:lang w:val="en-US"/>
              </w:rPr>
              <w:t xml:space="preserve"> [</w:t>
            </w:r>
            <w:hyperlink r:id="rId9" w:history="1">
              <w:r w:rsidRPr="004F638F">
                <w:rPr>
                  <w:rStyle w:val="Hyperlink"/>
                  <w:lang w:val="en-US"/>
                </w:rPr>
                <w:t>SP-220088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BE5C3B" w14:paraId="37E8E6AC" w14:textId="77777777" w:rsidTr="005E46F4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146E98F" w14:textId="77777777" w:rsidR="00882493" w:rsidRPr="004067FF" w:rsidRDefault="00C60378" w:rsidP="00882493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387AC90D" w14:textId="601FEF97" w:rsidR="00882493" w:rsidRPr="00B209E2" w:rsidRDefault="00C60378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gramStart"/>
            <w:r w:rsidRPr="00B209E2">
              <w:rPr>
                <w:rFonts w:eastAsia="Arial Unicode MS" w:cs="Arial"/>
                <w:szCs w:val="18"/>
                <w:lang w:val="fr-FR" w:eastAsia="ar-SA"/>
              </w:rPr>
              <w:t>Rapporteur:</w:t>
            </w:r>
            <w:proofErr w:type="gramEnd"/>
            <w:r w:rsidRPr="00B209E2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B209E2">
              <w:rPr>
                <w:lang w:val="fr-FR"/>
              </w:rPr>
              <w:t xml:space="preserve">Guillaume </w:t>
            </w:r>
            <w:proofErr w:type="spellStart"/>
            <w:r w:rsidRPr="00B209E2">
              <w:rPr>
                <w:lang w:val="fr-FR"/>
              </w:rPr>
              <w:t>Gach</w:t>
            </w:r>
            <w:proofErr w:type="spellEnd"/>
            <w:r w:rsidRPr="00B209E2">
              <w:rPr>
                <w:lang w:val="fr-FR"/>
              </w:rPr>
              <w:t xml:space="preserve"> (UIC)</w:t>
            </w:r>
          </w:p>
          <w:p w14:paraId="597FBC3E" w14:textId="0A2A59A8" w:rsidR="00882493" w:rsidRDefault="00C60378" w:rsidP="00882493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</w:t>
            </w:r>
            <w:r w:rsidRPr="00483D9A">
              <w:rPr>
                <w:rFonts w:eastAsia="Arial Unicode MS" w:cs="Arial"/>
                <w:szCs w:val="18"/>
                <w:lang w:val="fr-FR" w:eastAsia="ar-SA"/>
              </w:rPr>
              <w:t xml:space="preserve">n: </w:t>
            </w:r>
            <w:hyperlink r:id="rId10" w:history="1">
              <w:r w:rsidRPr="00D1325D">
                <w:rPr>
                  <w:rStyle w:val="Hyperlink"/>
                  <w:rFonts w:eastAsia="Arial Unicode MS" w:cs="Arial"/>
                  <w:szCs w:val="18"/>
                  <w:lang w:val="fr-FR" w:eastAsia="ar-SA"/>
                </w:rPr>
                <w:t>TR22.989v19.4.0</w:t>
              </w:r>
            </w:hyperlink>
          </w:p>
          <w:p w14:paraId="146587D1" w14:textId="210DD5DE" w:rsidR="00882493" w:rsidRDefault="00C60378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114939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114939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SA#</w:t>
            </w:r>
            <w:r>
              <w:rPr>
                <w:rFonts w:eastAsia="Arial Unicode MS" w:cs="Arial"/>
                <w:szCs w:val="18"/>
                <w:lang w:val="fr-FR" w:eastAsia="ar-SA"/>
              </w:rPr>
              <w:t>101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(0</w:t>
            </w:r>
            <w:r>
              <w:rPr>
                <w:rFonts w:eastAsia="Arial Unicode MS" w:cs="Arial"/>
                <w:szCs w:val="18"/>
                <w:lang w:val="fr-FR" w:eastAsia="ar-SA"/>
              </w:rPr>
              <w:t>9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161828FB" w14:textId="770A814A" w:rsidR="00882493" w:rsidRPr="00AA7BD2" w:rsidRDefault="00C60378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 w:rsidRPr="0059704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59704C"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90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BE5C3B" w14:paraId="171D0E3F" w14:textId="77777777" w:rsidTr="005E46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7F624852" w14:textId="2157D5F7" w:rsidR="00882493" w:rsidRPr="005E46F4" w:rsidRDefault="00C60378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E46F4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787D652D" w14:textId="4286DA1F" w:rsidR="00882493" w:rsidRPr="005E46F4" w:rsidRDefault="001178E9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" w:history="1">
              <w:r w:rsidR="00C60378" w:rsidRPr="005E46F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S1-233222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7D9F650E" w14:textId="05A713BE" w:rsidR="00882493" w:rsidRPr="005E46F4" w:rsidRDefault="00C60378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E46F4">
              <w:rPr>
                <w:rFonts w:eastAsia="Times New Roman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66F4D813" w14:textId="1D5FA02D" w:rsidR="00882493" w:rsidRPr="005E46F4" w:rsidRDefault="00C60378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E46F4">
              <w:rPr>
                <w:rFonts w:eastAsia="Times New Roman"/>
                <w:szCs w:val="18"/>
                <w:lang w:eastAsia="ar-SA"/>
              </w:rPr>
              <w:t>22.989v19.4.0. Update and Gap analysis of Merging of Railway Emergency alerts use case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5A1232D5" w14:textId="47A6A750" w:rsidR="00882493" w:rsidRPr="005E46F4" w:rsidRDefault="005E46F4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E46F4">
              <w:rPr>
                <w:rFonts w:eastAsia="Times New Roman" w:cs="Arial"/>
                <w:szCs w:val="18"/>
                <w:lang w:val="fr-FR" w:eastAsia="ar-SA"/>
              </w:rPr>
              <w:t>Postponed</w:t>
            </w:r>
            <w:proofErr w:type="spellEnd"/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0734FEBB" w14:textId="518FFF1F" w:rsidR="00882493" w:rsidRPr="005E46F4" w:rsidRDefault="00C60378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E46F4">
              <w:rPr>
                <w:rFonts w:eastAsia="Arial Unicode MS" w:cs="Arial"/>
                <w:i/>
                <w:szCs w:val="18"/>
                <w:lang w:eastAsia="ar-SA"/>
              </w:rPr>
              <w:t>WI FS_FRMCS_Ph5 Rel-19 CR</w:t>
            </w:r>
            <w:r w:rsidRPr="005E46F4">
              <w:rPr>
                <w:i/>
              </w:rPr>
              <w:t>0030</w:t>
            </w:r>
            <w:r w:rsidRPr="005E46F4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</w:tc>
      </w:tr>
      <w:tr w:rsidR="00BE5C3B" w14:paraId="6625C4C8" w14:textId="77777777" w:rsidTr="00E6134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478B788" w14:textId="64B1111F" w:rsidR="00882493" w:rsidRPr="00745D37" w:rsidRDefault="00C60378" w:rsidP="00882493">
            <w:pPr>
              <w:pStyle w:val="Heading3"/>
              <w:rPr>
                <w:lang w:val="en-US"/>
              </w:rPr>
            </w:pPr>
            <w:r w:rsidRPr="002C3C0B">
              <w:t>FRMCS_Ph5</w:t>
            </w:r>
            <w:r>
              <w:t>: FRMCS Phase 5</w:t>
            </w:r>
            <w:r w:rsidRPr="00745D37">
              <w:rPr>
                <w:lang w:val="en-US"/>
              </w:rPr>
              <w:t xml:space="preserve"> </w:t>
            </w:r>
            <w:r>
              <w:rPr>
                <w:lang w:val="en-US"/>
              </w:rPr>
              <w:t>[</w:t>
            </w:r>
            <w:hyperlink r:id="rId12" w:history="1">
              <w:r w:rsidRPr="002C3C0B">
                <w:rPr>
                  <w:rStyle w:val="Hyperlink"/>
                  <w:lang w:val="en-US"/>
                </w:rPr>
                <w:t>SP-230512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BE5C3B" w14:paraId="720C823B" w14:textId="77777777" w:rsidTr="001733B7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1FB0778" w14:textId="77777777" w:rsidR="00882493" w:rsidRPr="004067FF" w:rsidRDefault="00C60378" w:rsidP="00882493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265A6621" w14:textId="77777777" w:rsidR="00882493" w:rsidRPr="00B209E2" w:rsidRDefault="00C60378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gramStart"/>
            <w:r w:rsidRPr="00B209E2">
              <w:rPr>
                <w:rFonts w:eastAsia="Arial Unicode MS" w:cs="Arial"/>
                <w:szCs w:val="18"/>
                <w:lang w:val="fr-FR" w:eastAsia="ar-SA"/>
              </w:rPr>
              <w:t>Rapporteur:</w:t>
            </w:r>
            <w:proofErr w:type="gramEnd"/>
            <w:r w:rsidRPr="00B209E2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B209E2">
              <w:rPr>
                <w:lang w:val="fr-FR"/>
              </w:rPr>
              <w:t xml:space="preserve">Guillaume </w:t>
            </w:r>
            <w:proofErr w:type="spellStart"/>
            <w:r w:rsidRPr="00B209E2">
              <w:rPr>
                <w:lang w:val="fr-FR"/>
              </w:rPr>
              <w:t>Gach</w:t>
            </w:r>
            <w:proofErr w:type="spellEnd"/>
            <w:r w:rsidRPr="00B209E2">
              <w:rPr>
                <w:lang w:val="fr-FR"/>
              </w:rPr>
              <w:t xml:space="preserve"> (UIC)</w:t>
            </w:r>
          </w:p>
          <w:p w14:paraId="06B4A6B8" w14:textId="74F6B26E" w:rsidR="00882493" w:rsidRDefault="00C60378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114939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114939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SA#</w:t>
            </w:r>
            <w:r>
              <w:rPr>
                <w:rFonts w:eastAsia="Arial Unicode MS" w:cs="Arial"/>
                <w:szCs w:val="18"/>
                <w:lang w:val="fr-FR" w:eastAsia="ar-SA"/>
              </w:rPr>
              <w:t>102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12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5B6CA540" w14:textId="690EF535" w:rsidR="00882493" w:rsidRPr="00AA7BD2" w:rsidRDefault="00C60378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 w:rsidRPr="0059704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59704C"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50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BE5C3B" w14:paraId="7F61618C" w14:textId="77777777" w:rsidTr="003B16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344B4E" w14:textId="28EA6CF9" w:rsidR="00882493" w:rsidRPr="001733B7" w:rsidRDefault="00C60378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1733B7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39E8CB" w14:textId="46FB7357" w:rsidR="00882493" w:rsidRPr="001733B7" w:rsidRDefault="001178E9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" w:history="1">
              <w:r w:rsidR="00C60378" w:rsidRPr="001733B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S1-233178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A49E84" w14:textId="7C2321CA" w:rsidR="00882493" w:rsidRPr="001733B7" w:rsidRDefault="00C60378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1733B7">
              <w:rPr>
                <w:rFonts w:eastAsia="Times New Roman"/>
                <w:szCs w:val="18"/>
                <w:lang w:eastAsia="ar-SA"/>
              </w:rPr>
              <w:t>Kyonggi</w:t>
            </w:r>
            <w:proofErr w:type="spellEnd"/>
            <w:r w:rsidRPr="001733B7">
              <w:rPr>
                <w:rFonts w:eastAsia="Times New Roman"/>
                <w:szCs w:val="18"/>
                <w:lang w:eastAsia="ar-SA"/>
              </w:rPr>
              <w:t xml:space="preserve"> University, KT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6227F0" w14:textId="469F80A1" w:rsidR="00882493" w:rsidRPr="001733B7" w:rsidRDefault="00C60378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733B7">
              <w:rPr>
                <w:rFonts w:eastAsia="Times New Roman"/>
                <w:szCs w:val="18"/>
                <w:lang w:eastAsia="ar-SA"/>
              </w:rPr>
              <w:t>22.289v17.0.0 Updates on railway communication functionality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A2F0F1" w14:textId="66B99100" w:rsidR="00882493" w:rsidRPr="001733B7" w:rsidRDefault="001733B7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733B7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01FD5A" w14:textId="4BEC9CF6" w:rsidR="00882493" w:rsidRPr="001733B7" w:rsidRDefault="00C60378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733B7">
              <w:rPr>
                <w:rFonts w:eastAsia="Arial Unicode MS" w:cs="Arial"/>
                <w:i/>
                <w:szCs w:val="18"/>
                <w:lang w:eastAsia="ar-SA"/>
              </w:rPr>
              <w:t>WI FRMCS_Ph5 Rel-19 CR</w:t>
            </w:r>
            <w:r w:rsidRPr="001733B7">
              <w:rPr>
                <w:i/>
              </w:rPr>
              <w:t>0009</w:t>
            </w:r>
            <w:r w:rsidRPr="001733B7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</w:tc>
      </w:tr>
      <w:tr w:rsidR="00BE5C3B" w14:paraId="02C8858A" w14:textId="77777777" w:rsidTr="003B16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410717" w14:textId="1C4994D0" w:rsidR="00882493" w:rsidRPr="003B16C6" w:rsidRDefault="00C60378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3B16C6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B9F829" w14:textId="50340B97" w:rsidR="00882493" w:rsidRPr="003B16C6" w:rsidRDefault="001178E9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4" w:history="1">
              <w:r w:rsidR="00C60378" w:rsidRPr="003B16C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S1-233204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7231EF" w14:textId="6AD434CC" w:rsidR="00882493" w:rsidRPr="003B16C6" w:rsidRDefault="00C60378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B16C6">
              <w:rPr>
                <w:rFonts w:eastAsia="Times New Roman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F26D2C" w14:textId="09F13E8E" w:rsidR="00882493" w:rsidRPr="003B16C6" w:rsidRDefault="00C60378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B16C6">
              <w:rPr>
                <w:rFonts w:eastAsia="Times New Roman"/>
                <w:szCs w:val="18"/>
                <w:lang w:eastAsia="ar-SA"/>
              </w:rPr>
              <w:t>22.280v19.3.0 Update of recording and audit requirements for railways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531889" w14:textId="66224426" w:rsidR="00882493" w:rsidRPr="003B16C6" w:rsidRDefault="003B16C6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B16C6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3B16C6">
              <w:rPr>
                <w:rFonts w:eastAsia="Times New Roman" w:cs="Arial"/>
                <w:szCs w:val="18"/>
                <w:lang w:val="fr-FR" w:eastAsia="ar-SA"/>
              </w:rPr>
              <w:t xml:space="preserve"> to S1-233351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E11AA9" w14:textId="00438791" w:rsidR="00882493" w:rsidRPr="003B16C6" w:rsidRDefault="00C60378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3B16C6">
              <w:rPr>
                <w:rFonts w:eastAsia="Arial Unicode MS" w:cs="Arial"/>
                <w:i/>
                <w:szCs w:val="18"/>
                <w:lang w:eastAsia="ar-SA"/>
              </w:rPr>
              <w:t>WI FRMCS_Ph5 Rel-19 CR</w:t>
            </w:r>
            <w:r w:rsidRPr="003B16C6">
              <w:rPr>
                <w:i/>
              </w:rPr>
              <w:t>0166</w:t>
            </w:r>
            <w:r w:rsidRPr="003B16C6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</w:tc>
      </w:tr>
      <w:tr w:rsidR="003B16C6" w14:paraId="75AD45E5" w14:textId="77777777" w:rsidTr="005257D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F5BC" w14:textId="4EF9F8CF" w:rsidR="003B16C6" w:rsidRPr="003B16C6" w:rsidRDefault="003B16C6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3B16C6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8FDD9" w14:textId="2B2ED1CC" w:rsidR="003B16C6" w:rsidRPr="003B16C6" w:rsidRDefault="001178E9" w:rsidP="00882493">
            <w:pPr>
              <w:snapToGrid w:val="0"/>
              <w:spacing w:after="0" w:line="240" w:lineRule="auto"/>
            </w:pPr>
            <w:hyperlink r:id="rId15" w:history="1">
              <w:r w:rsidR="003B16C6" w:rsidRPr="003B16C6">
                <w:rPr>
                  <w:rStyle w:val="Hyperlink"/>
                  <w:rFonts w:cs="Arial"/>
                  <w:color w:val="auto"/>
                </w:rPr>
                <w:t>S1-233351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F2B6C" w14:textId="4E1AA555" w:rsidR="003B16C6" w:rsidRPr="003B16C6" w:rsidRDefault="003B16C6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B16C6">
              <w:rPr>
                <w:rFonts w:eastAsia="Times New Roman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1B3EA" w14:textId="6F457D27" w:rsidR="003B16C6" w:rsidRPr="003B16C6" w:rsidRDefault="003B16C6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B16C6">
              <w:rPr>
                <w:rFonts w:eastAsia="Times New Roman"/>
                <w:szCs w:val="18"/>
                <w:lang w:eastAsia="ar-SA"/>
              </w:rPr>
              <w:t>22.280v19.3.0 Update of recording and audit requirements for railways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FDE37" w14:textId="77777777" w:rsidR="003B16C6" w:rsidRPr="003B16C6" w:rsidRDefault="003B16C6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20416" w14:textId="00174DDC" w:rsidR="003B16C6" w:rsidRPr="003B16C6" w:rsidRDefault="003B16C6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B16C6">
              <w:rPr>
                <w:rFonts w:eastAsia="Arial Unicode MS" w:cs="Arial"/>
                <w:i/>
                <w:szCs w:val="18"/>
                <w:lang w:eastAsia="ar-SA"/>
              </w:rPr>
              <w:t>WI FRMCS_Ph5 Rel-19 CR</w:t>
            </w:r>
            <w:r w:rsidRPr="003B16C6">
              <w:rPr>
                <w:i/>
              </w:rPr>
              <w:t>0166</w:t>
            </w:r>
            <w:r w:rsidRPr="003B16C6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  <w:p w14:paraId="487CC563" w14:textId="66CB0E57" w:rsidR="003B16C6" w:rsidRPr="003B16C6" w:rsidRDefault="003B16C6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B16C6">
              <w:rPr>
                <w:rFonts w:eastAsia="Arial Unicode MS" w:cs="Arial"/>
                <w:szCs w:val="18"/>
                <w:lang w:eastAsia="ar-SA"/>
              </w:rPr>
              <w:t>Revision of S1-233204.</w:t>
            </w:r>
          </w:p>
        </w:tc>
      </w:tr>
      <w:tr w:rsidR="00BE5C3B" w14:paraId="3D41D934" w14:textId="77777777" w:rsidTr="005257D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161500" w14:textId="366C339C" w:rsidR="00882493" w:rsidRPr="005257D4" w:rsidRDefault="00C60378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257D4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305514" w14:textId="42E33421" w:rsidR="00882493" w:rsidRPr="005257D4" w:rsidRDefault="001178E9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6" w:history="1">
              <w:r w:rsidR="00C60378" w:rsidRPr="005257D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S1-233206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3C9CF5" w14:textId="44F656B6" w:rsidR="00882493" w:rsidRPr="005257D4" w:rsidRDefault="00C60378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257D4">
              <w:rPr>
                <w:rFonts w:eastAsia="Times New Roman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5E41C9" w14:textId="6BDD43AF" w:rsidR="00882493" w:rsidRPr="005257D4" w:rsidRDefault="00C60378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257D4">
              <w:rPr>
                <w:rFonts w:eastAsia="Times New Roman"/>
                <w:szCs w:val="18"/>
                <w:lang w:eastAsia="ar-SA"/>
              </w:rPr>
              <w:t>22.280v19.3.0 Enhancement of MCX Service Ad hoc Group Emergency Alert and Ad hoc Group Communications for railways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0EB39B" w14:textId="23C85883" w:rsidR="00882493" w:rsidRPr="005257D4" w:rsidRDefault="005257D4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257D4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5257D4">
              <w:rPr>
                <w:rFonts w:eastAsia="Times New Roman" w:cs="Arial"/>
                <w:szCs w:val="18"/>
                <w:lang w:val="fr-FR" w:eastAsia="ar-SA"/>
              </w:rPr>
              <w:t xml:space="preserve"> to S1-233352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0D1741" w14:textId="772914FA" w:rsidR="00882493" w:rsidRPr="005257D4" w:rsidRDefault="00C60378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257D4">
              <w:rPr>
                <w:rFonts w:eastAsia="Arial Unicode MS" w:cs="Arial"/>
                <w:i/>
                <w:szCs w:val="18"/>
                <w:lang w:eastAsia="ar-SA"/>
              </w:rPr>
              <w:t>WI FRMCS_Ph5 Rel-19 CR</w:t>
            </w:r>
            <w:r w:rsidRPr="005257D4">
              <w:rPr>
                <w:i/>
              </w:rPr>
              <w:t>0167</w:t>
            </w:r>
            <w:r w:rsidRPr="005257D4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</w:tc>
      </w:tr>
      <w:tr w:rsidR="005257D4" w14:paraId="68D34166" w14:textId="77777777" w:rsidTr="005E46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1E3A" w14:textId="6A9EBDA3" w:rsidR="005257D4" w:rsidRPr="005257D4" w:rsidRDefault="005257D4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257D4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671F6" w14:textId="483D21DC" w:rsidR="005257D4" w:rsidRPr="005257D4" w:rsidRDefault="001178E9" w:rsidP="00882493">
            <w:pPr>
              <w:snapToGrid w:val="0"/>
              <w:spacing w:after="0" w:line="240" w:lineRule="auto"/>
            </w:pPr>
            <w:hyperlink r:id="rId17" w:history="1">
              <w:r w:rsidR="005257D4" w:rsidRPr="005257D4">
                <w:rPr>
                  <w:rStyle w:val="Hyperlink"/>
                  <w:rFonts w:cs="Arial"/>
                  <w:color w:val="auto"/>
                </w:rPr>
                <w:t>S1-233352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EAA82" w14:textId="6A4ACC71" w:rsidR="005257D4" w:rsidRPr="005257D4" w:rsidRDefault="005257D4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257D4">
              <w:rPr>
                <w:rFonts w:eastAsia="Times New Roman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00349" w14:textId="5291F021" w:rsidR="005257D4" w:rsidRPr="005257D4" w:rsidRDefault="005257D4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257D4">
              <w:rPr>
                <w:rFonts w:eastAsia="Times New Roman"/>
                <w:szCs w:val="18"/>
                <w:lang w:eastAsia="ar-SA"/>
              </w:rPr>
              <w:t>22.280v19.3.0 Enhancement of MCX Service Ad hoc Group Emergency Alert and Ad hoc Group Communications for railways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ADAFD" w14:textId="77777777" w:rsidR="005257D4" w:rsidRPr="005257D4" w:rsidRDefault="005257D4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1930D" w14:textId="341C0A20" w:rsidR="005257D4" w:rsidRPr="005257D4" w:rsidRDefault="005257D4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257D4">
              <w:rPr>
                <w:rFonts w:eastAsia="Arial Unicode MS" w:cs="Arial"/>
                <w:i/>
                <w:szCs w:val="18"/>
                <w:lang w:eastAsia="ar-SA"/>
              </w:rPr>
              <w:t>WI FRMCS_Ph5 Rel-19 CR</w:t>
            </w:r>
            <w:r w:rsidRPr="005257D4">
              <w:rPr>
                <w:i/>
              </w:rPr>
              <w:t>0167</w:t>
            </w:r>
            <w:r w:rsidRPr="005257D4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  <w:p w14:paraId="0D900317" w14:textId="66DE070E" w:rsidR="005257D4" w:rsidRPr="005257D4" w:rsidRDefault="005257D4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257D4">
              <w:rPr>
                <w:rFonts w:eastAsia="Arial Unicode MS" w:cs="Arial"/>
                <w:szCs w:val="18"/>
                <w:lang w:eastAsia="ar-SA"/>
              </w:rPr>
              <w:t>Revision of S1-233206.</w:t>
            </w:r>
          </w:p>
        </w:tc>
      </w:tr>
      <w:tr w:rsidR="00BE5C3B" w14:paraId="0AB8EDA0" w14:textId="77777777" w:rsidTr="005E46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7C080388" w14:textId="300C5639" w:rsidR="00882493" w:rsidRPr="005E46F4" w:rsidRDefault="00C60378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E46F4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5A7C680C" w14:textId="046B7796" w:rsidR="00882493" w:rsidRPr="005E46F4" w:rsidRDefault="001178E9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8" w:history="1">
              <w:r w:rsidR="00C60378" w:rsidRPr="005E46F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S1-233208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71B08712" w14:textId="39695CFC" w:rsidR="00882493" w:rsidRPr="005E46F4" w:rsidRDefault="00C60378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E46F4">
              <w:rPr>
                <w:rFonts w:eastAsia="Times New Roman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1C3AC144" w14:textId="28F72B3F" w:rsidR="00882493" w:rsidRPr="005E46F4" w:rsidRDefault="00C60378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E46F4">
              <w:rPr>
                <w:rFonts w:eastAsia="Times New Roman"/>
                <w:szCs w:val="18"/>
                <w:lang w:eastAsia="ar-SA"/>
              </w:rPr>
              <w:t>22.280v19.3.0 Merging of MCX Service Ad hoc Group Emergency Alerts and Ad hoc Group Communications for railways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15150DC5" w14:textId="38FE62D4" w:rsidR="00882493" w:rsidRPr="005E46F4" w:rsidRDefault="005E46F4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E46F4">
              <w:rPr>
                <w:rFonts w:eastAsia="Times New Roman" w:cs="Arial"/>
                <w:szCs w:val="18"/>
                <w:lang w:val="fr-FR" w:eastAsia="ar-SA"/>
              </w:rPr>
              <w:t>Postponed</w:t>
            </w:r>
            <w:proofErr w:type="spellEnd"/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63BDFDA7" w14:textId="14237E2C" w:rsidR="00882493" w:rsidRPr="005E46F4" w:rsidRDefault="00C60378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E46F4">
              <w:rPr>
                <w:rFonts w:eastAsia="Arial Unicode MS" w:cs="Arial"/>
                <w:i/>
                <w:szCs w:val="18"/>
                <w:lang w:eastAsia="ar-SA"/>
              </w:rPr>
              <w:t>WI FRMCS_Ph5 Rel-19 CR</w:t>
            </w:r>
            <w:r w:rsidRPr="005E46F4">
              <w:rPr>
                <w:i/>
              </w:rPr>
              <w:t>0168</w:t>
            </w:r>
            <w:r w:rsidRPr="005E46F4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</w:tc>
      </w:tr>
      <w:tr w:rsidR="00BE5C3B" w14:paraId="4523F6BF" w14:textId="77777777" w:rsidTr="002B3B9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08E118" w14:textId="77777777" w:rsidR="00882493" w:rsidRPr="008678D9" w:rsidRDefault="00C60378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8678D9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B02849" w14:textId="685F5C2E" w:rsidR="00882493" w:rsidRPr="008678D9" w:rsidRDefault="001178E9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9" w:history="1">
              <w:r w:rsidR="00C60378" w:rsidRPr="008678D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S1-233205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067F2B" w14:textId="77777777" w:rsidR="00882493" w:rsidRPr="008678D9" w:rsidRDefault="00C60378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678D9">
              <w:rPr>
                <w:rFonts w:eastAsia="Times New Roman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4957D5" w14:textId="77777777" w:rsidR="00882493" w:rsidRPr="008678D9" w:rsidRDefault="00C60378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678D9">
              <w:rPr>
                <w:rFonts w:eastAsia="Times New Roman"/>
                <w:szCs w:val="18"/>
                <w:lang w:eastAsia="ar-SA"/>
              </w:rPr>
              <w:t>22.179v19.1.0 Enhancement of multi-talker control due to updates of FRMCS functional requirements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BB5D98" w14:textId="201E4BAF" w:rsidR="00882493" w:rsidRPr="008678D9" w:rsidRDefault="008678D9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678D9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8678D9">
              <w:rPr>
                <w:rFonts w:eastAsia="Times New Roman" w:cs="Arial"/>
                <w:szCs w:val="18"/>
                <w:lang w:val="fr-FR" w:eastAsia="ar-SA"/>
              </w:rPr>
              <w:t xml:space="preserve"> to S1-233361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027A8B" w14:textId="77777777" w:rsidR="00882493" w:rsidRPr="008678D9" w:rsidRDefault="00C60378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8678D9">
              <w:rPr>
                <w:rFonts w:eastAsia="Arial Unicode MS" w:cs="Arial"/>
                <w:i/>
                <w:szCs w:val="18"/>
                <w:lang w:eastAsia="ar-SA"/>
              </w:rPr>
              <w:t>WI FRMCS_Ph5 Rel-19 CR</w:t>
            </w:r>
            <w:r w:rsidRPr="008678D9">
              <w:rPr>
                <w:i/>
              </w:rPr>
              <w:t>0078</w:t>
            </w:r>
            <w:r w:rsidRPr="008678D9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</w:tc>
      </w:tr>
      <w:tr w:rsidR="008678D9" w14:paraId="559828BF" w14:textId="77777777" w:rsidTr="002B3B9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B259075" w14:textId="446F4D56" w:rsidR="008678D9" w:rsidRPr="002B3B93" w:rsidRDefault="008678D9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B3B93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239619" w14:textId="4F02ED9C" w:rsidR="008678D9" w:rsidRPr="002B3B93" w:rsidRDefault="001178E9" w:rsidP="00882493">
            <w:pPr>
              <w:snapToGrid w:val="0"/>
              <w:spacing w:after="0" w:line="240" w:lineRule="auto"/>
            </w:pPr>
            <w:hyperlink r:id="rId20" w:history="1">
              <w:r w:rsidR="008678D9" w:rsidRPr="002B3B93">
                <w:rPr>
                  <w:rStyle w:val="Hyperlink"/>
                  <w:rFonts w:cs="Arial"/>
                  <w:color w:val="auto"/>
                </w:rPr>
                <w:t>S1-233361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41FC65" w14:textId="01D14E9E" w:rsidR="008678D9" w:rsidRPr="002B3B93" w:rsidRDefault="008678D9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B3B93">
              <w:rPr>
                <w:rFonts w:eastAsia="Times New Roman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17C9B30" w14:textId="55C1C3FC" w:rsidR="008678D9" w:rsidRPr="002B3B93" w:rsidRDefault="008678D9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B3B93">
              <w:rPr>
                <w:rFonts w:eastAsia="Times New Roman"/>
                <w:szCs w:val="18"/>
                <w:lang w:eastAsia="ar-SA"/>
              </w:rPr>
              <w:t>22.179v19.1.0 Enhancement of multi-talker control due to updates of FRMCS functional requirements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45A5AE1" w14:textId="6FFC6FA2" w:rsidR="008678D9" w:rsidRPr="002B3B93" w:rsidRDefault="002B3B9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B3B93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22F58B9" w14:textId="6D724EB1" w:rsidR="008678D9" w:rsidRPr="002B3B93" w:rsidRDefault="008678D9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B3B93">
              <w:rPr>
                <w:rFonts w:eastAsia="Arial Unicode MS" w:cs="Arial"/>
                <w:i/>
                <w:szCs w:val="18"/>
                <w:lang w:eastAsia="ar-SA"/>
              </w:rPr>
              <w:t>WI FRMCS_Ph5 Rel-19 CR</w:t>
            </w:r>
            <w:r w:rsidRPr="002B3B93">
              <w:rPr>
                <w:i/>
              </w:rPr>
              <w:t>0078</w:t>
            </w:r>
            <w:r w:rsidRPr="002B3B93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  <w:p w14:paraId="095D266F" w14:textId="7CF6C6A3" w:rsidR="008678D9" w:rsidRPr="002B3B93" w:rsidRDefault="008678D9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B3B93">
              <w:rPr>
                <w:rFonts w:eastAsia="Arial Unicode MS" w:cs="Arial"/>
                <w:szCs w:val="18"/>
                <w:lang w:eastAsia="ar-SA"/>
              </w:rPr>
              <w:t>Revision of S1-233205.</w:t>
            </w:r>
          </w:p>
        </w:tc>
      </w:tr>
      <w:tr w:rsidR="00BE5C3B" w14:paraId="59FCFD9D" w14:textId="77777777" w:rsidTr="00AF76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ED068B" w14:textId="75C803EE" w:rsidR="00882493" w:rsidRPr="00AF762A" w:rsidRDefault="00C60378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F762A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20FF19" w14:textId="2E7DB024" w:rsidR="00882493" w:rsidRPr="00AF762A" w:rsidRDefault="001178E9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1" w:history="1">
              <w:r w:rsidR="00C60378" w:rsidRPr="00AF76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S1-233223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E764E8" w14:textId="1A20F35C" w:rsidR="00882493" w:rsidRPr="00AF762A" w:rsidRDefault="00C60378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F762A">
              <w:rPr>
                <w:rFonts w:eastAsia="Times New Roman"/>
                <w:szCs w:val="18"/>
                <w:lang w:eastAsia="ar-SA"/>
              </w:rPr>
              <w:t>UIC, FirstNet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16F7D1" w14:textId="2B364FDB" w:rsidR="00882493" w:rsidRPr="00AF762A" w:rsidRDefault="00C60378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F762A">
              <w:rPr>
                <w:rFonts w:eastAsia="Times New Roman"/>
                <w:szCs w:val="18"/>
                <w:lang w:eastAsia="ar-SA"/>
              </w:rPr>
              <w:t>22.261v19.4.0 Requirements on direct device connection for Critical Communications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2DD71A" w14:textId="046BBC2F" w:rsidR="00882493" w:rsidRPr="00AF762A" w:rsidRDefault="00AF762A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F762A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AF762A">
              <w:rPr>
                <w:rFonts w:eastAsia="Times New Roman" w:cs="Arial"/>
                <w:szCs w:val="18"/>
                <w:lang w:val="fr-FR" w:eastAsia="ar-SA"/>
              </w:rPr>
              <w:t xml:space="preserve"> to S1-233359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A1F9E7" w14:textId="49957D0E" w:rsidR="00882493" w:rsidRPr="00AF762A" w:rsidRDefault="00C60378" w:rsidP="0088249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F762A">
              <w:rPr>
                <w:rFonts w:eastAsia="Arial Unicode MS" w:cs="Arial"/>
                <w:i/>
                <w:szCs w:val="18"/>
                <w:lang w:eastAsia="ar-SA"/>
              </w:rPr>
              <w:t>WI FRMCS_Ph5 Rel-19 CR</w:t>
            </w:r>
            <w:r w:rsidRPr="00AF762A">
              <w:rPr>
                <w:i/>
              </w:rPr>
              <w:t>0760</w:t>
            </w:r>
            <w:r w:rsidRPr="00AF762A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</w:tc>
      </w:tr>
      <w:tr w:rsidR="00AF762A" w14:paraId="37BDAEA5" w14:textId="77777777" w:rsidTr="00AF76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E1E79" w14:textId="4CBFB362" w:rsidR="00AF762A" w:rsidRPr="00AF762A" w:rsidRDefault="00AF762A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F762A">
              <w:rPr>
                <w:rFonts w:eastAsia="Times New Roman" w:cs="Arial"/>
                <w:szCs w:val="18"/>
                <w:lang w:val="fr-FR" w:eastAsia="ar-SA"/>
              </w:rP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3B6A4" w14:textId="3C67F706" w:rsidR="00AF762A" w:rsidRPr="00AF762A" w:rsidRDefault="001178E9" w:rsidP="00882493">
            <w:pPr>
              <w:snapToGrid w:val="0"/>
              <w:spacing w:after="0" w:line="240" w:lineRule="auto"/>
            </w:pPr>
            <w:hyperlink r:id="rId22" w:history="1">
              <w:r w:rsidR="00AF762A" w:rsidRPr="00AF762A">
                <w:rPr>
                  <w:rStyle w:val="Hyperlink"/>
                  <w:rFonts w:cs="Arial"/>
                  <w:color w:val="auto"/>
                </w:rPr>
                <w:t>S1-233359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26B45" w14:textId="2B6B6ACE" w:rsidR="00AF762A" w:rsidRPr="00AF762A" w:rsidRDefault="00AF762A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F762A">
              <w:rPr>
                <w:rFonts w:eastAsia="Times New Roman"/>
                <w:szCs w:val="18"/>
                <w:lang w:eastAsia="ar-SA"/>
              </w:rPr>
              <w:t>UIC, FirstNet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3107" w14:textId="52ED1D14" w:rsidR="00AF762A" w:rsidRPr="00AF762A" w:rsidRDefault="00AF762A" w:rsidP="00882493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F762A">
              <w:rPr>
                <w:rFonts w:eastAsia="Times New Roman"/>
                <w:szCs w:val="18"/>
                <w:lang w:eastAsia="ar-SA"/>
              </w:rPr>
              <w:t>22.261v19.4.0 Requirements on direct device connection for Critical Communications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78FDD" w14:textId="77777777" w:rsidR="00AF762A" w:rsidRPr="00AF762A" w:rsidRDefault="00AF762A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6203D" w14:textId="2068ED41" w:rsidR="00AF762A" w:rsidRPr="00AF762A" w:rsidRDefault="00AF762A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F762A">
              <w:rPr>
                <w:rFonts w:eastAsia="Arial Unicode MS" w:cs="Arial"/>
                <w:i/>
                <w:szCs w:val="18"/>
                <w:lang w:eastAsia="ar-SA"/>
              </w:rPr>
              <w:t>WI FRMCS_Ph5 Rel-19 CR</w:t>
            </w:r>
            <w:r w:rsidRPr="00AF762A">
              <w:rPr>
                <w:i/>
              </w:rPr>
              <w:t>0760</w:t>
            </w:r>
            <w:r w:rsidRPr="00AF762A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  <w:p w14:paraId="37970593" w14:textId="71518772" w:rsidR="00AF762A" w:rsidRPr="00AF762A" w:rsidRDefault="00AF762A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F762A">
              <w:rPr>
                <w:rFonts w:eastAsia="Arial Unicode MS" w:cs="Arial"/>
                <w:szCs w:val="18"/>
                <w:lang w:eastAsia="ar-SA"/>
              </w:rPr>
              <w:t>Revision of S1-233223.</w:t>
            </w:r>
          </w:p>
        </w:tc>
      </w:tr>
      <w:tr w:rsidR="00BE5C3B" w14:paraId="0CB56278" w14:textId="77777777" w:rsidTr="00145CA0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B35DEE8" w14:textId="6174D89B" w:rsidR="009751C4" w:rsidRPr="00745D37" w:rsidRDefault="00C60378" w:rsidP="00333CED">
            <w:pPr>
              <w:pStyle w:val="Heading3"/>
              <w:rPr>
                <w:lang w:val="en-US"/>
              </w:rPr>
            </w:pPr>
            <w:r w:rsidRPr="002C3C0B">
              <w:t>FRMCS_Ph5</w:t>
            </w:r>
            <w:r>
              <w:t xml:space="preserve"> others</w:t>
            </w:r>
          </w:p>
        </w:tc>
      </w:tr>
      <w:tr w:rsidR="00BE5C3B" w14:paraId="3AE35F81" w14:textId="77777777" w:rsidTr="00145C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647FA8" w14:textId="77777777" w:rsidR="009751C4" w:rsidRPr="00145CA0" w:rsidRDefault="00C60378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5CA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81F3C6" w14:textId="77777777" w:rsidR="009751C4" w:rsidRPr="00145CA0" w:rsidRDefault="001178E9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3" w:history="1">
              <w:r w:rsidR="00C60378" w:rsidRPr="00145CA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S1-233210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71BF0F" w14:textId="77777777" w:rsidR="009751C4" w:rsidRPr="00145CA0" w:rsidRDefault="00C60378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45CA0">
              <w:rPr>
                <w:rFonts w:eastAsia="Times New Roman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BB6AE8" w14:textId="77777777" w:rsidR="009751C4" w:rsidRPr="00145CA0" w:rsidRDefault="00C60378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45CA0">
              <w:rPr>
                <w:rFonts w:eastAsia="Times New Roman"/>
                <w:szCs w:val="18"/>
                <w:lang w:eastAsia="ar-SA"/>
              </w:rPr>
              <w:t>22.280v18.4.0. Update of recording and audit requirements for railways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01128F" w14:textId="30A1FD29" w:rsidR="009751C4" w:rsidRPr="00145CA0" w:rsidRDefault="00145CA0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5CA0">
              <w:rPr>
                <w:rFonts w:eastAsia="Times New Roman" w:cs="Arial"/>
                <w:szCs w:val="18"/>
                <w:lang w:eastAsia="ar-SA"/>
              </w:rPr>
              <w:t>Revised to S1-233350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31CE57" w14:textId="77777777" w:rsidR="009751C4" w:rsidRPr="00145CA0" w:rsidRDefault="00C60378" w:rsidP="00333CE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45CA0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145CA0">
              <w:rPr>
                <w:noProof/>
                <w:highlight w:val="yellow"/>
              </w:rPr>
              <w:t>FRMCS_Ph5</w:t>
            </w:r>
            <w:r w:rsidRPr="00145CA0">
              <w:rPr>
                <w:i/>
                <w:noProof/>
              </w:rPr>
              <w:t xml:space="preserve"> </w:t>
            </w:r>
            <w:r w:rsidRPr="00145CA0">
              <w:rPr>
                <w:rFonts w:eastAsia="Arial Unicode MS" w:cs="Arial"/>
                <w:i/>
                <w:szCs w:val="18"/>
                <w:lang w:eastAsia="ar-SA"/>
              </w:rPr>
              <w:t>Rel-18 CR</w:t>
            </w:r>
            <w:r w:rsidRPr="00145CA0">
              <w:rPr>
                <w:i/>
              </w:rPr>
              <w:t>0169</w:t>
            </w:r>
            <w:r w:rsidRPr="00145CA0">
              <w:rPr>
                <w:rFonts w:eastAsia="Arial Unicode MS" w:cs="Arial"/>
                <w:i/>
                <w:szCs w:val="18"/>
                <w:lang w:eastAsia="ar-SA"/>
              </w:rPr>
              <w:t xml:space="preserve">R- Cat </w:t>
            </w:r>
            <w:r w:rsidRPr="00145CA0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A</w:t>
            </w:r>
          </w:p>
          <w:p w14:paraId="2CC5CA01" w14:textId="77777777" w:rsidR="009751C4" w:rsidRPr="00145CA0" w:rsidRDefault="00C60378" w:rsidP="00333C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45CA0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WI code, wrong cat.</w:t>
            </w:r>
          </w:p>
        </w:tc>
      </w:tr>
      <w:tr w:rsidR="00145CA0" w14:paraId="593F2868" w14:textId="77777777" w:rsidTr="00145C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86192" w14:textId="23BAC940" w:rsidR="00145CA0" w:rsidRPr="00145CA0" w:rsidRDefault="00145CA0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5CA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413D3" w14:textId="237FB77C" w:rsidR="00145CA0" w:rsidRPr="00145CA0" w:rsidRDefault="001178E9" w:rsidP="00333CED">
            <w:pPr>
              <w:snapToGrid w:val="0"/>
              <w:spacing w:after="0" w:line="240" w:lineRule="auto"/>
            </w:pPr>
            <w:hyperlink r:id="rId24" w:history="1">
              <w:r w:rsidR="00145CA0" w:rsidRPr="00145CA0">
                <w:rPr>
                  <w:rStyle w:val="Hyperlink"/>
                  <w:rFonts w:cs="Arial"/>
                  <w:color w:val="auto"/>
                </w:rPr>
                <w:t>S1-233350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9742B" w14:textId="3A58E62E" w:rsidR="00145CA0" w:rsidRPr="00145CA0" w:rsidRDefault="00145CA0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45CA0">
              <w:rPr>
                <w:rFonts w:eastAsia="Times New Roman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A92C1" w14:textId="7F835384" w:rsidR="00145CA0" w:rsidRPr="00145CA0" w:rsidRDefault="00145CA0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45CA0">
              <w:rPr>
                <w:rFonts w:eastAsia="Times New Roman"/>
                <w:szCs w:val="18"/>
                <w:lang w:eastAsia="ar-SA"/>
              </w:rPr>
              <w:t>22.280v18.4.0. Update of recording and audit requirements for railways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CB6A1" w14:textId="77777777" w:rsidR="00145CA0" w:rsidRPr="00145CA0" w:rsidRDefault="00145CA0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C7A58" w14:textId="77777777" w:rsidR="00145CA0" w:rsidRPr="00145CA0" w:rsidRDefault="00145CA0" w:rsidP="00333CE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45CA0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145CA0">
              <w:rPr>
                <w:i/>
                <w:noProof/>
                <w:highlight w:val="yellow"/>
              </w:rPr>
              <w:t>FRMCS_Ph5</w:t>
            </w:r>
            <w:r w:rsidRPr="00145CA0">
              <w:rPr>
                <w:i/>
                <w:noProof/>
              </w:rPr>
              <w:t xml:space="preserve"> </w:t>
            </w:r>
            <w:r w:rsidRPr="00145CA0">
              <w:rPr>
                <w:rFonts w:eastAsia="Arial Unicode MS" w:cs="Arial"/>
                <w:i/>
                <w:szCs w:val="18"/>
                <w:lang w:eastAsia="ar-SA"/>
              </w:rPr>
              <w:t>Rel-18 CR</w:t>
            </w:r>
            <w:r w:rsidRPr="00145CA0">
              <w:rPr>
                <w:i/>
              </w:rPr>
              <w:t>0169</w:t>
            </w:r>
            <w:r w:rsidRPr="00145CA0">
              <w:rPr>
                <w:rFonts w:eastAsia="Arial Unicode MS" w:cs="Arial"/>
                <w:i/>
                <w:szCs w:val="18"/>
                <w:lang w:eastAsia="ar-SA"/>
              </w:rPr>
              <w:t xml:space="preserve">R- Cat </w:t>
            </w:r>
            <w:r w:rsidRPr="00145CA0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A</w:t>
            </w:r>
          </w:p>
          <w:p w14:paraId="31944755" w14:textId="35FE7522" w:rsidR="00145CA0" w:rsidRPr="00145CA0" w:rsidRDefault="00145CA0" w:rsidP="00333C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45CA0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WI code, wrong cat.</w:t>
            </w:r>
          </w:p>
          <w:p w14:paraId="5F870106" w14:textId="4FC77304" w:rsidR="00145CA0" w:rsidRPr="00145CA0" w:rsidRDefault="00145CA0" w:rsidP="00333C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45CA0">
              <w:rPr>
                <w:rFonts w:eastAsia="Arial Unicode MS" w:cs="Arial"/>
                <w:szCs w:val="18"/>
                <w:lang w:eastAsia="ar-SA"/>
              </w:rPr>
              <w:t>Revision of S1-233210.</w:t>
            </w:r>
          </w:p>
        </w:tc>
      </w:tr>
      <w:tr w:rsidR="00BE5C3B" w14:paraId="585D8EB4" w14:textId="77777777" w:rsidTr="00145C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D3BB38" w14:textId="77777777" w:rsidR="009751C4" w:rsidRPr="00145CA0" w:rsidRDefault="00C60378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5CA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C227A4" w14:textId="77777777" w:rsidR="009751C4" w:rsidRPr="00145CA0" w:rsidRDefault="001178E9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5" w:history="1">
              <w:r w:rsidR="00C60378" w:rsidRPr="00145CA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S1-233214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777F52" w14:textId="77777777" w:rsidR="009751C4" w:rsidRPr="00145CA0" w:rsidRDefault="00C60378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45CA0">
              <w:rPr>
                <w:rFonts w:eastAsia="Times New Roman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5C1DDF" w14:textId="77777777" w:rsidR="009751C4" w:rsidRPr="00145CA0" w:rsidRDefault="00C60378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gramStart"/>
            <w:r w:rsidRPr="00145CA0">
              <w:rPr>
                <w:rFonts w:eastAsia="Times New Roman"/>
                <w:szCs w:val="18"/>
                <w:lang w:eastAsia="ar-SA"/>
              </w:rPr>
              <w:t>22.280v18.4.0  Enhancement</w:t>
            </w:r>
            <w:proofErr w:type="gramEnd"/>
            <w:r w:rsidRPr="00145CA0">
              <w:rPr>
                <w:rFonts w:eastAsia="Times New Roman"/>
                <w:szCs w:val="18"/>
                <w:lang w:eastAsia="ar-SA"/>
              </w:rPr>
              <w:t xml:space="preserve"> of MCX Service Ad hoc Group Emergency Alert and Ad hoc Group Communications for railways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F2A684" w14:textId="27BB4472" w:rsidR="009751C4" w:rsidRPr="00145CA0" w:rsidRDefault="00145CA0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5CA0">
              <w:rPr>
                <w:rFonts w:eastAsia="Times New Roman" w:cs="Arial"/>
                <w:szCs w:val="18"/>
                <w:lang w:eastAsia="ar-SA"/>
              </w:rPr>
              <w:t>Revised to S1-233353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EAD9C4" w14:textId="77777777" w:rsidR="009751C4" w:rsidRPr="00145CA0" w:rsidRDefault="00C60378" w:rsidP="00333CE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45CA0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145CA0">
              <w:rPr>
                <w:noProof/>
                <w:highlight w:val="yellow"/>
              </w:rPr>
              <w:t>FRMCS_Ph5</w:t>
            </w:r>
            <w:r w:rsidRPr="00145CA0">
              <w:rPr>
                <w:i/>
                <w:noProof/>
              </w:rPr>
              <w:t xml:space="preserve"> </w:t>
            </w:r>
            <w:r w:rsidRPr="00145CA0">
              <w:rPr>
                <w:rFonts w:eastAsia="Arial Unicode MS" w:cs="Arial"/>
                <w:i/>
                <w:szCs w:val="18"/>
                <w:lang w:eastAsia="ar-SA"/>
              </w:rPr>
              <w:t>Rel-18 CR</w:t>
            </w:r>
            <w:r w:rsidRPr="00145CA0">
              <w:rPr>
                <w:i/>
              </w:rPr>
              <w:t>0170</w:t>
            </w:r>
            <w:r w:rsidRPr="00145CA0">
              <w:rPr>
                <w:rFonts w:eastAsia="Arial Unicode MS" w:cs="Arial"/>
                <w:i/>
                <w:szCs w:val="18"/>
                <w:lang w:eastAsia="ar-SA"/>
              </w:rPr>
              <w:t xml:space="preserve">R- Cat </w:t>
            </w:r>
            <w:r w:rsidRPr="00145CA0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A</w:t>
            </w:r>
          </w:p>
          <w:p w14:paraId="39B10D72" w14:textId="77777777" w:rsidR="009751C4" w:rsidRPr="00145CA0" w:rsidRDefault="00C60378" w:rsidP="00333C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45CA0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WI code, wrong cat.</w:t>
            </w:r>
          </w:p>
        </w:tc>
      </w:tr>
      <w:tr w:rsidR="00145CA0" w14:paraId="27598A28" w14:textId="77777777" w:rsidTr="00145C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1C9BE" w14:textId="23790A7C" w:rsidR="00145CA0" w:rsidRPr="00145CA0" w:rsidRDefault="00145CA0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5CA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5608D" w14:textId="69295D34" w:rsidR="00145CA0" w:rsidRPr="00145CA0" w:rsidRDefault="001178E9" w:rsidP="00333CED">
            <w:pPr>
              <w:snapToGrid w:val="0"/>
              <w:spacing w:after="0" w:line="240" w:lineRule="auto"/>
            </w:pPr>
            <w:hyperlink r:id="rId26" w:history="1">
              <w:r w:rsidR="00145CA0" w:rsidRPr="00145CA0">
                <w:rPr>
                  <w:rStyle w:val="Hyperlink"/>
                  <w:rFonts w:cs="Arial"/>
                  <w:color w:val="auto"/>
                </w:rPr>
                <w:t>S1-233353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5FBF5" w14:textId="3144766E" w:rsidR="00145CA0" w:rsidRPr="00145CA0" w:rsidRDefault="00145CA0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45CA0">
              <w:rPr>
                <w:rFonts w:eastAsia="Times New Roman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FADDC" w14:textId="2A801F45" w:rsidR="00145CA0" w:rsidRPr="00145CA0" w:rsidRDefault="00145CA0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gramStart"/>
            <w:r w:rsidRPr="00145CA0">
              <w:rPr>
                <w:rFonts w:eastAsia="Times New Roman"/>
                <w:szCs w:val="18"/>
                <w:lang w:eastAsia="ar-SA"/>
              </w:rPr>
              <w:t>22.280v18.4.0  Enhancement</w:t>
            </w:r>
            <w:proofErr w:type="gramEnd"/>
            <w:r w:rsidRPr="00145CA0">
              <w:rPr>
                <w:rFonts w:eastAsia="Times New Roman"/>
                <w:szCs w:val="18"/>
                <w:lang w:eastAsia="ar-SA"/>
              </w:rPr>
              <w:t xml:space="preserve"> of MCX Service Ad hoc Group Emergency Alert and Ad hoc Group Communications for railways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DB22E" w14:textId="77777777" w:rsidR="00145CA0" w:rsidRPr="00145CA0" w:rsidRDefault="00145CA0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F9120" w14:textId="77777777" w:rsidR="00145CA0" w:rsidRPr="00145CA0" w:rsidRDefault="00145CA0" w:rsidP="00333CE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45CA0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145CA0">
              <w:rPr>
                <w:i/>
                <w:noProof/>
                <w:highlight w:val="yellow"/>
              </w:rPr>
              <w:t>FRMCS_Ph5</w:t>
            </w:r>
            <w:r w:rsidRPr="00145CA0">
              <w:rPr>
                <w:i/>
                <w:noProof/>
              </w:rPr>
              <w:t xml:space="preserve"> </w:t>
            </w:r>
            <w:r w:rsidRPr="00145CA0">
              <w:rPr>
                <w:rFonts w:eastAsia="Arial Unicode MS" w:cs="Arial"/>
                <w:i/>
                <w:szCs w:val="18"/>
                <w:lang w:eastAsia="ar-SA"/>
              </w:rPr>
              <w:t>Rel-18 CR</w:t>
            </w:r>
            <w:r w:rsidRPr="00145CA0">
              <w:rPr>
                <w:i/>
              </w:rPr>
              <w:t>0170</w:t>
            </w:r>
            <w:r w:rsidRPr="00145CA0">
              <w:rPr>
                <w:rFonts w:eastAsia="Arial Unicode MS" w:cs="Arial"/>
                <w:i/>
                <w:szCs w:val="18"/>
                <w:lang w:eastAsia="ar-SA"/>
              </w:rPr>
              <w:t xml:space="preserve">R- Cat </w:t>
            </w:r>
            <w:r w:rsidRPr="00145CA0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A</w:t>
            </w:r>
          </w:p>
          <w:p w14:paraId="4A505D8B" w14:textId="641F4D4B" w:rsidR="00145CA0" w:rsidRPr="00145CA0" w:rsidRDefault="00145CA0" w:rsidP="00333C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45CA0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WI code, wrong cat.</w:t>
            </w:r>
          </w:p>
          <w:p w14:paraId="0C795FB6" w14:textId="75940352" w:rsidR="00145CA0" w:rsidRPr="00145CA0" w:rsidRDefault="00145CA0" w:rsidP="00333C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45CA0">
              <w:rPr>
                <w:rFonts w:eastAsia="Arial Unicode MS" w:cs="Arial"/>
                <w:szCs w:val="18"/>
                <w:lang w:eastAsia="ar-SA"/>
              </w:rPr>
              <w:t>Revision of S1-233214.</w:t>
            </w:r>
          </w:p>
        </w:tc>
      </w:tr>
      <w:tr w:rsidR="00E20FA3" w:rsidRPr="00A75C05" w14:paraId="652A1258" w14:textId="77777777" w:rsidTr="00A646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49DBCD" w14:textId="77777777" w:rsidR="00E20FA3" w:rsidRPr="00AF762A" w:rsidRDefault="00E20FA3" w:rsidP="009773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762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821446" w14:textId="77777777" w:rsidR="00E20FA3" w:rsidRPr="00AF762A" w:rsidRDefault="001178E9" w:rsidP="00977310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7" w:history="1">
              <w:r w:rsidR="00E20FA3" w:rsidRPr="00AF76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S1-233099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50A23C" w14:textId="77777777" w:rsidR="00E20FA3" w:rsidRPr="00AF762A" w:rsidRDefault="00E20FA3" w:rsidP="00977310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F762A">
              <w:rPr>
                <w:rFonts w:eastAsia="Times New Roman"/>
                <w:szCs w:val="18"/>
                <w:lang w:eastAsia="ar-SA"/>
              </w:rPr>
              <w:t xml:space="preserve">FirstNet, AT&amp;T, </w:t>
            </w:r>
            <w:proofErr w:type="spellStart"/>
            <w:r w:rsidRPr="00AF762A">
              <w:rPr>
                <w:rFonts w:eastAsia="Times New Roman"/>
                <w:szCs w:val="18"/>
                <w:lang w:eastAsia="ar-SA"/>
              </w:rPr>
              <w:t>SyncTechno</w:t>
            </w:r>
            <w:proofErr w:type="spellEnd"/>
            <w:r w:rsidRPr="00AF762A">
              <w:rPr>
                <w:rFonts w:eastAsia="Times New Roman"/>
                <w:szCs w:val="18"/>
                <w:lang w:eastAsia="ar-SA"/>
              </w:rPr>
              <w:t xml:space="preserve">, Inc., The Netherlands Police, Apple, </w:t>
            </w:r>
            <w:proofErr w:type="spellStart"/>
            <w:r w:rsidRPr="00AF762A">
              <w:rPr>
                <w:rFonts w:eastAsia="Times New Roman"/>
                <w:szCs w:val="18"/>
                <w:lang w:eastAsia="ar-SA"/>
              </w:rPr>
              <w:t>Softil</w:t>
            </w:r>
            <w:proofErr w:type="spellEnd"/>
            <w:r w:rsidRPr="00AF762A">
              <w:rPr>
                <w:rFonts w:eastAsia="Times New Roman"/>
                <w:szCs w:val="18"/>
                <w:lang w:eastAsia="ar-SA"/>
              </w:rPr>
              <w:t xml:space="preserve">, </w:t>
            </w:r>
            <w:proofErr w:type="spellStart"/>
            <w:r w:rsidRPr="00AF762A">
              <w:rPr>
                <w:rFonts w:eastAsia="Times New Roman"/>
                <w:szCs w:val="18"/>
                <w:lang w:eastAsia="ar-SA"/>
              </w:rPr>
              <w:t>Suomen</w:t>
            </w:r>
            <w:proofErr w:type="spellEnd"/>
            <w:r w:rsidRPr="00AF762A">
              <w:rPr>
                <w:rFonts w:eastAsia="Times New Roman"/>
                <w:szCs w:val="18"/>
                <w:lang w:eastAsia="ar-SA"/>
              </w:rPr>
              <w:t xml:space="preserve"> </w:t>
            </w:r>
            <w:proofErr w:type="spellStart"/>
            <w:r w:rsidRPr="00AF762A">
              <w:rPr>
                <w:rFonts w:eastAsia="Times New Roman"/>
                <w:szCs w:val="18"/>
                <w:lang w:eastAsia="ar-SA"/>
              </w:rPr>
              <w:t>Erillisverkot</w:t>
            </w:r>
            <w:proofErr w:type="spellEnd"/>
            <w:r w:rsidRPr="00AF762A">
              <w:rPr>
                <w:rFonts w:eastAsia="Times New Roman"/>
                <w:szCs w:val="18"/>
                <w:lang w:eastAsia="ar-SA"/>
              </w:rPr>
              <w:t xml:space="preserve"> Oy, </w:t>
            </w:r>
            <w:proofErr w:type="spellStart"/>
            <w:r w:rsidRPr="00AF762A">
              <w:rPr>
                <w:rFonts w:eastAsia="Times New Roman"/>
                <w:szCs w:val="18"/>
                <w:lang w:eastAsia="ar-SA"/>
              </w:rPr>
              <w:t>Nkom</w:t>
            </w:r>
            <w:proofErr w:type="spellEnd"/>
            <w:r w:rsidRPr="00AF762A">
              <w:rPr>
                <w:rFonts w:eastAsia="Times New Roman"/>
                <w:szCs w:val="18"/>
                <w:lang w:eastAsia="ar-SA"/>
              </w:rPr>
              <w:t xml:space="preserve">, </w:t>
            </w:r>
            <w:proofErr w:type="spellStart"/>
            <w:r w:rsidRPr="00AF762A">
              <w:rPr>
                <w:rFonts w:eastAsia="Times New Roman"/>
                <w:szCs w:val="18"/>
                <w:lang w:eastAsia="ar-SA"/>
              </w:rPr>
              <w:t>Ministere</w:t>
            </w:r>
            <w:proofErr w:type="spellEnd"/>
            <w:r w:rsidRPr="00AF762A">
              <w:rPr>
                <w:rFonts w:eastAsia="Times New Roman"/>
                <w:szCs w:val="18"/>
                <w:lang w:eastAsia="ar-SA"/>
              </w:rPr>
              <w:t xml:space="preserve"> de </w:t>
            </w:r>
            <w:proofErr w:type="spellStart"/>
            <w:r w:rsidRPr="00AF762A">
              <w:rPr>
                <w:rFonts w:eastAsia="Times New Roman"/>
                <w:szCs w:val="18"/>
                <w:lang w:eastAsia="ar-SA"/>
              </w:rPr>
              <w:t>l'Interieur</w:t>
            </w:r>
            <w:proofErr w:type="spellEnd"/>
            <w:r w:rsidRPr="00AF762A">
              <w:rPr>
                <w:rFonts w:eastAsia="Times New Roman"/>
                <w:szCs w:val="18"/>
                <w:lang w:eastAsia="ar-SA"/>
              </w:rPr>
              <w:t>, UK Home Office, Motorola Solutions, 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6CCBB7" w14:textId="77777777" w:rsidR="00E20FA3" w:rsidRPr="00AF762A" w:rsidRDefault="00E20FA3" w:rsidP="00977310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F762A">
              <w:rPr>
                <w:rFonts w:eastAsia="Times New Roman"/>
                <w:szCs w:val="18"/>
                <w:lang w:eastAsia="ar-SA"/>
              </w:rPr>
              <w:t xml:space="preserve">22.261v19.4.0 KPI Requirements for </w:t>
            </w:r>
            <w:proofErr w:type="gramStart"/>
            <w:r w:rsidRPr="00AF762A">
              <w:rPr>
                <w:rFonts w:eastAsia="Times New Roman"/>
                <w:szCs w:val="18"/>
                <w:lang w:eastAsia="ar-SA"/>
              </w:rPr>
              <w:t>UE to UE</w:t>
            </w:r>
            <w:proofErr w:type="gramEnd"/>
            <w:r w:rsidRPr="00AF762A">
              <w:rPr>
                <w:rFonts w:eastAsia="Times New Roman"/>
                <w:szCs w:val="18"/>
                <w:lang w:eastAsia="ar-SA"/>
              </w:rPr>
              <w:t xml:space="preserve"> Relay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CFDEE2" w14:textId="04275CB8" w:rsidR="00E20FA3" w:rsidRPr="00AF762A" w:rsidRDefault="00AF762A" w:rsidP="009773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762A">
              <w:rPr>
                <w:rFonts w:eastAsia="Times New Roman" w:cs="Arial"/>
                <w:szCs w:val="18"/>
                <w:lang w:eastAsia="ar-SA"/>
              </w:rPr>
              <w:t>Revised to S1-233360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A64ECD" w14:textId="77777777" w:rsidR="00E20FA3" w:rsidRPr="00AF762A" w:rsidRDefault="00E20FA3" w:rsidP="009773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F762A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AF762A">
              <w:t>TEI19</w:t>
            </w:r>
            <w:r w:rsidRPr="00AF762A">
              <w:rPr>
                <w:noProof/>
              </w:rPr>
              <w:t xml:space="preserve"> </w:t>
            </w:r>
            <w:r w:rsidRPr="00AF762A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AF762A">
              <w:rPr>
                <w:i/>
              </w:rPr>
              <w:t>0738</w:t>
            </w:r>
            <w:r w:rsidRPr="00AF762A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</w:tc>
      </w:tr>
      <w:tr w:rsidR="00AF762A" w:rsidRPr="00A75C05" w14:paraId="1CBDE27B" w14:textId="77777777" w:rsidTr="00A646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9EA929" w14:textId="25FB2A00" w:rsidR="00AF762A" w:rsidRPr="00A646B9" w:rsidRDefault="00AF762A" w:rsidP="009773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646B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CC6C33" w14:textId="488CC84A" w:rsidR="00AF762A" w:rsidRPr="00A646B9" w:rsidRDefault="001178E9" w:rsidP="00977310">
            <w:pPr>
              <w:spacing w:after="0" w:line="240" w:lineRule="auto"/>
            </w:pPr>
            <w:hyperlink r:id="rId28" w:history="1">
              <w:r w:rsidR="00AF762A" w:rsidRPr="00A646B9">
                <w:rPr>
                  <w:rStyle w:val="Hyperlink"/>
                  <w:rFonts w:cs="Arial"/>
                  <w:color w:val="auto"/>
                </w:rPr>
                <w:t>S1-233360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B5FC65B" w14:textId="7766B423" w:rsidR="00AF762A" w:rsidRPr="00A646B9" w:rsidRDefault="00AF762A" w:rsidP="00977310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646B9">
              <w:rPr>
                <w:rFonts w:eastAsia="Times New Roman"/>
                <w:szCs w:val="18"/>
                <w:lang w:eastAsia="ar-SA"/>
              </w:rPr>
              <w:t xml:space="preserve">FirstNet, AT&amp;T, </w:t>
            </w:r>
            <w:proofErr w:type="spellStart"/>
            <w:r w:rsidRPr="00A646B9">
              <w:rPr>
                <w:rFonts w:eastAsia="Times New Roman"/>
                <w:szCs w:val="18"/>
                <w:lang w:eastAsia="ar-SA"/>
              </w:rPr>
              <w:t>SyncTechno</w:t>
            </w:r>
            <w:proofErr w:type="spellEnd"/>
            <w:r w:rsidRPr="00A646B9">
              <w:rPr>
                <w:rFonts w:eastAsia="Times New Roman"/>
                <w:szCs w:val="18"/>
                <w:lang w:eastAsia="ar-SA"/>
              </w:rPr>
              <w:t xml:space="preserve">, Inc., The Netherlands Police, Apple, </w:t>
            </w:r>
            <w:proofErr w:type="spellStart"/>
            <w:r w:rsidRPr="00A646B9">
              <w:rPr>
                <w:rFonts w:eastAsia="Times New Roman"/>
                <w:szCs w:val="18"/>
                <w:lang w:eastAsia="ar-SA"/>
              </w:rPr>
              <w:t>Softil</w:t>
            </w:r>
            <w:proofErr w:type="spellEnd"/>
            <w:r w:rsidRPr="00A646B9">
              <w:rPr>
                <w:rFonts w:eastAsia="Times New Roman"/>
                <w:szCs w:val="18"/>
                <w:lang w:eastAsia="ar-SA"/>
              </w:rPr>
              <w:t xml:space="preserve">, </w:t>
            </w:r>
            <w:proofErr w:type="spellStart"/>
            <w:r w:rsidRPr="00A646B9">
              <w:rPr>
                <w:rFonts w:eastAsia="Times New Roman"/>
                <w:szCs w:val="18"/>
                <w:lang w:eastAsia="ar-SA"/>
              </w:rPr>
              <w:t>Suomen</w:t>
            </w:r>
            <w:proofErr w:type="spellEnd"/>
            <w:r w:rsidRPr="00A646B9">
              <w:rPr>
                <w:rFonts w:eastAsia="Times New Roman"/>
                <w:szCs w:val="18"/>
                <w:lang w:eastAsia="ar-SA"/>
              </w:rPr>
              <w:t xml:space="preserve"> </w:t>
            </w:r>
            <w:proofErr w:type="spellStart"/>
            <w:r w:rsidRPr="00A646B9">
              <w:rPr>
                <w:rFonts w:eastAsia="Times New Roman"/>
                <w:szCs w:val="18"/>
                <w:lang w:eastAsia="ar-SA"/>
              </w:rPr>
              <w:t>Erillisverkot</w:t>
            </w:r>
            <w:proofErr w:type="spellEnd"/>
            <w:r w:rsidRPr="00A646B9">
              <w:rPr>
                <w:rFonts w:eastAsia="Times New Roman"/>
                <w:szCs w:val="18"/>
                <w:lang w:eastAsia="ar-SA"/>
              </w:rPr>
              <w:t xml:space="preserve"> Oy, </w:t>
            </w:r>
            <w:proofErr w:type="spellStart"/>
            <w:r w:rsidRPr="00A646B9">
              <w:rPr>
                <w:rFonts w:eastAsia="Times New Roman"/>
                <w:szCs w:val="18"/>
                <w:lang w:eastAsia="ar-SA"/>
              </w:rPr>
              <w:t>Nkom</w:t>
            </w:r>
            <w:proofErr w:type="spellEnd"/>
            <w:r w:rsidRPr="00A646B9">
              <w:rPr>
                <w:rFonts w:eastAsia="Times New Roman"/>
                <w:szCs w:val="18"/>
                <w:lang w:eastAsia="ar-SA"/>
              </w:rPr>
              <w:t xml:space="preserve">, </w:t>
            </w:r>
            <w:proofErr w:type="spellStart"/>
            <w:r w:rsidRPr="00A646B9">
              <w:rPr>
                <w:rFonts w:eastAsia="Times New Roman"/>
                <w:szCs w:val="18"/>
                <w:lang w:eastAsia="ar-SA"/>
              </w:rPr>
              <w:t>Ministere</w:t>
            </w:r>
            <w:proofErr w:type="spellEnd"/>
            <w:r w:rsidRPr="00A646B9">
              <w:rPr>
                <w:rFonts w:eastAsia="Times New Roman"/>
                <w:szCs w:val="18"/>
                <w:lang w:eastAsia="ar-SA"/>
              </w:rPr>
              <w:t xml:space="preserve"> de </w:t>
            </w:r>
            <w:proofErr w:type="spellStart"/>
            <w:r w:rsidRPr="00A646B9">
              <w:rPr>
                <w:rFonts w:eastAsia="Times New Roman"/>
                <w:szCs w:val="18"/>
                <w:lang w:eastAsia="ar-SA"/>
              </w:rPr>
              <w:t>l'Interieur</w:t>
            </w:r>
            <w:proofErr w:type="spellEnd"/>
            <w:r w:rsidRPr="00A646B9">
              <w:rPr>
                <w:rFonts w:eastAsia="Times New Roman"/>
                <w:szCs w:val="18"/>
                <w:lang w:eastAsia="ar-SA"/>
              </w:rPr>
              <w:t>, UK Home Office, Motorola Solutions, 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4496521" w14:textId="3A198CD0" w:rsidR="00AF762A" w:rsidRPr="00A646B9" w:rsidRDefault="00AF762A" w:rsidP="00977310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646B9">
              <w:rPr>
                <w:rFonts w:eastAsia="Times New Roman"/>
                <w:szCs w:val="18"/>
                <w:lang w:eastAsia="ar-SA"/>
              </w:rPr>
              <w:t xml:space="preserve">22.261v19.4.0 KPI Requirements for </w:t>
            </w:r>
            <w:proofErr w:type="gramStart"/>
            <w:r w:rsidRPr="00A646B9">
              <w:rPr>
                <w:rFonts w:eastAsia="Times New Roman"/>
                <w:szCs w:val="18"/>
                <w:lang w:eastAsia="ar-SA"/>
              </w:rPr>
              <w:t>UE to UE</w:t>
            </w:r>
            <w:proofErr w:type="gramEnd"/>
            <w:r w:rsidRPr="00A646B9">
              <w:rPr>
                <w:rFonts w:eastAsia="Times New Roman"/>
                <w:szCs w:val="18"/>
                <w:lang w:eastAsia="ar-SA"/>
              </w:rPr>
              <w:t xml:space="preserve"> Relay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EB9752E" w14:textId="6D345FB8" w:rsidR="00AF762A" w:rsidRPr="00A646B9" w:rsidRDefault="00A646B9" w:rsidP="009773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646B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7B7D8AA" w14:textId="7A82FAA1" w:rsidR="00AF762A" w:rsidRPr="00A646B9" w:rsidRDefault="00AF762A" w:rsidP="009773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646B9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A646B9">
              <w:rPr>
                <w:i/>
              </w:rPr>
              <w:t>TEI19</w:t>
            </w:r>
            <w:r w:rsidRPr="00A646B9">
              <w:rPr>
                <w:i/>
                <w:noProof/>
              </w:rPr>
              <w:t xml:space="preserve"> </w:t>
            </w:r>
            <w:r w:rsidRPr="00A646B9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A646B9">
              <w:rPr>
                <w:i/>
              </w:rPr>
              <w:t>0738</w:t>
            </w:r>
            <w:r w:rsidRPr="00A646B9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2BD16FE1" w14:textId="2F86F6D3" w:rsidR="00AF762A" w:rsidRPr="00A646B9" w:rsidRDefault="00AF762A" w:rsidP="009773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646B9">
              <w:rPr>
                <w:rFonts w:eastAsia="Arial Unicode MS" w:cs="Arial"/>
                <w:szCs w:val="18"/>
                <w:lang w:eastAsia="ar-SA"/>
              </w:rPr>
              <w:t>Revision of S1-233099.</w:t>
            </w:r>
          </w:p>
        </w:tc>
      </w:tr>
      <w:tr w:rsidR="00BE5C3B" w14:paraId="520ED116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8D72E0F" w14:textId="5B551AE9" w:rsidR="00882493" w:rsidRPr="00DF5A37" w:rsidRDefault="00C60378" w:rsidP="00882493">
            <w:pPr>
              <w:pStyle w:val="Heading2"/>
              <w:rPr>
                <w:lang w:val="en-US"/>
              </w:rPr>
            </w:pPr>
            <w:r w:rsidRPr="00B209E2">
              <w:t>FS_</w:t>
            </w:r>
            <w:r w:rsidRPr="00B209E2">
              <w:rPr>
                <w:rFonts w:eastAsia="Malgun Gothic" w:hint="eastAsia"/>
                <w:lang w:eastAsia="ko-KR"/>
              </w:rPr>
              <w:t>SOBOT</w:t>
            </w:r>
            <w:r w:rsidRPr="00DF5A37">
              <w:rPr>
                <w:lang w:val="en-US"/>
              </w:rPr>
              <w:t xml:space="preserve">: </w:t>
            </w:r>
            <w:r w:rsidRPr="00DF5A37">
              <w:t xml:space="preserve">Study on Network of Service Robots with Ambient Intelligence </w:t>
            </w:r>
            <w:r w:rsidRPr="00DF5A37">
              <w:rPr>
                <w:lang w:val="en-US"/>
              </w:rPr>
              <w:t>[</w:t>
            </w:r>
            <w:hyperlink r:id="rId29" w:history="1">
              <w:r w:rsidRPr="00DF5A37">
                <w:rPr>
                  <w:rStyle w:val="Hyperlink"/>
                  <w:lang w:val="en-US"/>
                </w:rPr>
                <w:t>SP-220447</w:t>
              </w:r>
            </w:hyperlink>
            <w:r w:rsidRPr="00DF5A37">
              <w:rPr>
                <w:lang w:val="en-US"/>
              </w:rPr>
              <w:t>]</w:t>
            </w:r>
          </w:p>
        </w:tc>
      </w:tr>
      <w:tr w:rsidR="00BE5C3B" w14:paraId="6B156A2D" w14:textId="77777777" w:rsidTr="000D48C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D781874" w14:textId="77777777" w:rsidR="00882493" w:rsidRPr="00DF5A37" w:rsidRDefault="00C60378" w:rsidP="00882493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DF5A37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234EDD5A" w14:textId="18424435" w:rsidR="00882493" w:rsidRPr="00DF5A37" w:rsidRDefault="00C60378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nl-NL" w:eastAsia="ar-SA"/>
              </w:rPr>
            </w:pPr>
            <w:r w:rsidRPr="00DF5A37">
              <w:rPr>
                <w:rFonts w:eastAsia="Arial Unicode MS" w:cs="Arial"/>
                <w:szCs w:val="18"/>
                <w:lang w:val="nl-NL" w:eastAsia="ar-SA"/>
              </w:rPr>
              <w:t xml:space="preserve">Rapporteur: </w:t>
            </w:r>
            <w:r w:rsidRPr="00DF5A37">
              <w:rPr>
                <w:rFonts w:eastAsia="Malgun Gothic" w:hint="eastAsia"/>
                <w:lang w:val="nl-NL" w:eastAsia="ko-KR"/>
              </w:rPr>
              <w:t>Ki-Dong</w:t>
            </w:r>
            <w:r w:rsidRPr="00DF5A37">
              <w:rPr>
                <w:lang w:val="nl-NL"/>
              </w:rPr>
              <w:t xml:space="preserve"> Lee (LGE)</w:t>
            </w:r>
          </w:p>
          <w:p w14:paraId="238E9CEA" w14:textId="10135071" w:rsidR="00882493" w:rsidRPr="00B209E2" w:rsidRDefault="00C60378" w:rsidP="00882493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hyperlink r:id="rId30" w:history="1">
              <w:r w:rsidRPr="00384764">
                <w:rPr>
                  <w:rStyle w:val="Hyperlink"/>
                  <w:rFonts w:eastAsia="Arial Unicode MS" w:cs="Arial"/>
                  <w:lang w:val="fr-FR"/>
                </w:rPr>
                <w:t>TR22.916v0.5.0</w:t>
              </w:r>
            </w:hyperlink>
          </w:p>
          <w:p w14:paraId="312680F8" w14:textId="6293EACD" w:rsidR="00882493" w:rsidRPr="00DF5A37" w:rsidRDefault="00C60378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DF5A37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SA#99 (03/2023)</w:t>
            </w:r>
          </w:p>
          <w:p w14:paraId="2D2E7A45" w14:textId="72D21F1D" w:rsidR="00882493" w:rsidRPr="00DF5A37" w:rsidRDefault="00C60378" w:rsidP="008824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9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>0%</w:t>
            </w:r>
          </w:p>
        </w:tc>
      </w:tr>
      <w:tr w:rsidR="00BE5C3B" w14:paraId="13685D05" w14:textId="77777777" w:rsidTr="000D48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D04CFD" w14:textId="7C15B1B6" w:rsidR="00882493" w:rsidRPr="000D48CF" w:rsidRDefault="00C60378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D48C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2649C1" w14:textId="23C6B29D" w:rsidR="00882493" w:rsidRPr="000D48CF" w:rsidRDefault="001178E9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1" w:history="1">
              <w:r w:rsidR="00C60378" w:rsidRPr="000D48C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S1-233092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E87061" w14:textId="5D95B5A4" w:rsidR="00882493" w:rsidRPr="000D48CF" w:rsidRDefault="00C60378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D48CF">
              <w:rPr>
                <w:rFonts w:eastAsia="Times New Roman"/>
                <w:szCs w:val="18"/>
                <w:lang w:eastAsia="ar-SA"/>
              </w:rPr>
              <w:t xml:space="preserve">LG Electronics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2C13D3" w14:textId="4D95A3D1" w:rsidR="00882493" w:rsidRPr="000D48CF" w:rsidRDefault="00C60378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D48CF">
              <w:rPr>
                <w:rFonts w:eastAsia="Times New Roman"/>
                <w:szCs w:val="18"/>
                <w:lang w:eastAsia="ar-SA"/>
              </w:rPr>
              <w:t>SOBOT TR Overview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0176A5" w14:textId="7855E489" w:rsidR="00882493" w:rsidRPr="000D48CF" w:rsidRDefault="000D48CF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48CF">
              <w:rPr>
                <w:rFonts w:eastAsia="Times New Roman" w:cs="Arial"/>
                <w:szCs w:val="18"/>
                <w:lang w:eastAsia="ar-SA"/>
              </w:rPr>
              <w:t>Revised to S1-233356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316E7C" w14:textId="77777777" w:rsidR="00882493" w:rsidRPr="000D48CF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D48CF" w14:paraId="46EC5681" w14:textId="77777777" w:rsidTr="003A33E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26C85BB" w14:textId="5FC5B425" w:rsidR="000D48CF" w:rsidRPr="000D48CF" w:rsidRDefault="000D48CF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D48C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531BCA" w14:textId="78B4223C" w:rsidR="000D48CF" w:rsidRPr="000D48CF" w:rsidRDefault="001178E9" w:rsidP="00882493">
            <w:pPr>
              <w:spacing w:after="0" w:line="240" w:lineRule="auto"/>
            </w:pPr>
            <w:hyperlink r:id="rId32" w:history="1">
              <w:r w:rsidR="000D48CF" w:rsidRPr="000D48CF">
                <w:rPr>
                  <w:rStyle w:val="Hyperlink"/>
                  <w:rFonts w:cs="Arial"/>
                  <w:color w:val="auto"/>
                </w:rPr>
                <w:t>S1-233356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5E11D0" w14:textId="14AB252F" w:rsidR="000D48CF" w:rsidRPr="000D48CF" w:rsidRDefault="000D48CF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D48CF">
              <w:rPr>
                <w:rFonts w:eastAsia="Times New Roman"/>
                <w:szCs w:val="18"/>
                <w:lang w:eastAsia="ar-SA"/>
              </w:rPr>
              <w:t xml:space="preserve">LG Electronics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EDE34F3" w14:textId="04BE298F" w:rsidR="000D48CF" w:rsidRPr="000D48CF" w:rsidRDefault="000D48CF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D48CF">
              <w:rPr>
                <w:rFonts w:eastAsia="Times New Roman"/>
                <w:szCs w:val="18"/>
                <w:lang w:eastAsia="ar-SA"/>
              </w:rPr>
              <w:t>SOBOT TR Overview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A226B1" w14:textId="3E9CC862" w:rsidR="000D48CF" w:rsidRPr="000D48CF" w:rsidRDefault="000D48CF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48C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0B33B08" w14:textId="73BF8055" w:rsidR="000D48CF" w:rsidRPr="000D48CF" w:rsidRDefault="000D48CF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D48CF">
              <w:rPr>
                <w:rFonts w:eastAsia="Arial Unicode MS" w:cs="Arial"/>
                <w:szCs w:val="18"/>
                <w:lang w:eastAsia="ar-SA"/>
              </w:rPr>
              <w:t>Revision of S1-233092.</w:t>
            </w:r>
          </w:p>
        </w:tc>
      </w:tr>
      <w:tr w:rsidR="00BE5C3B" w14:paraId="7D4AF9E4" w14:textId="77777777" w:rsidTr="007E5B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D4A6BF" w14:textId="382610ED" w:rsidR="00882493" w:rsidRPr="003A33ED" w:rsidRDefault="00C60378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A33E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0DAB48" w14:textId="69619741" w:rsidR="00882493" w:rsidRPr="003A33ED" w:rsidRDefault="001178E9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3" w:history="1">
              <w:r w:rsidR="00C60378" w:rsidRPr="003A33E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S1-233093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709DFC" w14:textId="11BF142B" w:rsidR="00882493" w:rsidRPr="003A33ED" w:rsidRDefault="00C60378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A33ED">
              <w:rPr>
                <w:rFonts w:eastAsia="Times New Roman"/>
                <w:szCs w:val="18"/>
                <w:lang w:eastAsia="ar-SA"/>
              </w:rPr>
              <w:t xml:space="preserve">LG Electronics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698232" w14:textId="00BA5FD9" w:rsidR="00882493" w:rsidRPr="003A33ED" w:rsidRDefault="00C60378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A33ED">
              <w:rPr>
                <w:rFonts w:eastAsia="Times New Roman"/>
                <w:szCs w:val="18"/>
                <w:lang w:eastAsia="ar-SA"/>
              </w:rPr>
              <w:t>SOBOT Deployment scenarios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B4941B" w14:textId="2EA7985F" w:rsidR="00882493" w:rsidRPr="003A33ED" w:rsidRDefault="003A33ED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A33ED">
              <w:rPr>
                <w:rFonts w:eastAsia="Times New Roman" w:cs="Arial"/>
                <w:szCs w:val="18"/>
                <w:lang w:eastAsia="ar-SA"/>
              </w:rPr>
              <w:t>Revised to S1-233357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A2956B" w14:textId="77777777" w:rsidR="00882493" w:rsidRPr="003A33ED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A33ED" w14:paraId="4B76140A" w14:textId="77777777" w:rsidTr="007E5B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13672E" w14:textId="772C2234" w:rsidR="003A33ED" w:rsidRPr="007E5BFE" w:rsidRDefault="003A33ED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E5BF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6A044F" w14:textId="3614A305" w:rsidR="003A33ED" w:rsidRPr="007E5BFE" w:rsidRDefault="001178E9" w:rsidP="00882493">
            <w:pPr>
              <w:spacing w:after="0" w:line="240" w:lineRule="auto"/>
            </w:pPr>
            <w:hyperlink r:id="rId34" w:history="1">
              <w:r w:rsidR="003A33ED" w:rsidRPr="007E5BFE">
                <w:rPr>
                  <w:rStyle w:val="Hyperlink"/>
                  <w:rFonts w:cs="Arial"/>
                  <w:color w:val="auto"/>
                </w:rPr>
                <w:t>S1-233357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34382B" w14:textId="688C420F" w:rsidR="003A33ED" w:rsidRPr="007E5BFE" w:rsidRDefault="003A33ED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E5BFE">
              <w:rPr>
                <w:rFonts w:eastAsia="Times New Roman"/>
                <w:szCs w:val="18"/>
                <w:lang w:eastAsia="ar-SA"/>
              </w:rPr>
              <w:t xml:space="preserve">LG Electronics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5BB1EC" w14:textId="67CF2678" w:rsidR="003A33ED" w:rsidRPr="007E5BFE" w:rsidRDefault="003A33ED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E5BFE">
              <w:rPr>
                <w:rFonts w:eastAsia="Times New Roman"/>
                <w:szCs w:val="18"/>
                <w:lang w:eastAsia="ar-SA"/>
              </w:rPr>
              <w:t>SOBOT Deployment scenarios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C57E95" w14:textId="57CDE4B7" w:rsidR="003A33ED" w:rsidRPr="007E5BFE" w:rsidRDefault="007E5BFE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5BFE">
              <w:rPr>
                <w:rFonts w:eastAsia="Times New Roman" w:cs="Arial"/>
                <w:szCs w:val="18"/>
                <w:lang w:eastAsia="ar-SA"/>
              </w:rPr>
              <w:t>Revised to S1-233363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95D76B" w14:textId="0BEB9A54" w:rsidR="003A33ED" w:rsidRPr="007E5BFE" w:rsidRDefault="003A33ED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5BFE">
              <w:rPr>
                <w:rFonts w:eastAsia="Arial Unicode MS" w:cs="Arial"/>
                <w:szCs w:val="18"/>
                <w:lang w:eastAsia="ar-SA"/>
              </w:rPr>
              <w:t>Revision of S1-233093.</w:t>
            </w:r>
          </w:p>
        </w:tc>
      </w:tr>
      <w:tr w:rsidR="007E5BFE" w14:paraId="146666BA" w14:textId="77777777" w:rsidTr="007E5B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7DB2F1" w14:textId="52CAAF2B" w:rsidR="007E5BFE" w:rsidRPr="007E5BFE" w:rsidRDefault="007E5BFE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E5BF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468AEA" w14:textId="3C8DB22E" w:rsidR="007E5BFE" w:rsidRPr="007E5BFE" w:rsidRDefault="001178E9" w:rsidP="00882493">
            <w:pPr>
              <w:spacing w:after="0" w:line="240" w:lineRule="auto"/>
            </w:pPr>
            <w:hyperlink r:id="rId35" w:history="1">
              <w:r w:rsidR="007E5BFE" w:rsidRPr="007E5BFE">
                <w:rPr>
                  <w:rStyle w:val="Hyperlink"/>
                  <w:rFonts w:cs="Arial"/>
                  <w:color w:val="auto"/>
                </w:rPr>
                <w:t>S1-233363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4BF1CC" w14:textId="3A73EB71" w:rsidR="007E5BFE" w:rsidRPr="007E5BFE" w:rsidRDefault="007E5BFE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E5BFE">
              <w:rPr>
                <w:rFonts w:eastAsia="Times New Roman"/>
                <w:szCs w:val="18"/>
                <w:lang w:eastAsia="ar-SA"/>
              </w:rPr>
              <w:t xml:space="preserve">LG Electronics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880131" w14:textId="0C1C1310" w:rsidR="007E5BFE" w:rsidRPr="007E5BFE" w:rsidRDefault="007E5BFE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E5BFE">
              <w:rPr>
                <w:rFonts w:eastAsia="Times New Roman"/>
                <w:szCs w:val="18"/>
                <w:lang w:eastAsia="ar-SA"/>
              </w:rPr>
              <w:t>SOBOT Deployment scenarios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A285B9" w14:textId="5F313302" w:rsidR="007E5BFE" w:rsidRPr="007E5BFE" w:rsidRDefault="007E5BFE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5BF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3A1F4D" w14:textId="67574F42" w:rsidR="007E5BFE" w:rsidRPr="007E5BFE" w:rsidRDefault="007E5BFE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5BFE">
              <w:rPr>
                <w:rFonts w:eastAsia="Arial Unicode MS" w:cs="Arial"/>
                <w:i/>
                <w:szCs w:val="18"/>
                <w:lang w:eastAsia="ar-SA"/>
              </w:rPr>
              <w:t>Revision of S1-233093.</w:t>
            </w:r>
          </w:p>
          <w:p w14:paraId="6BF0EAA3" w14:textId="44AEE2A8" w:rsidR="007E5BFE" w:rsidRPr="007E5BFE" w:rsidRDefault="007E5BFE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5BFE">
              <w:rPr>
                <w:rFonts w:eastAsia="Arial Unicode MS" w:cs="Arial"/>
                <w:szCs w:val="18"/>
                <w:lang w:eastAsia="ar-SA"/>
              </w:rPr>
              <w:t>Revision of S1-233357.</w:t>
            </w:r>
          </w:p>
        </w:tc>
      </w:tr>
      <w:tr w:rsidR="00BE5C3B" w14:paraId="5FA7C500" w14:textId="77777777" w:rsidTr="007477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825376" w14:textId="2764142A" w:rsidR="00882493" w:rsidRPr="0074772C" w:rsidRDefault="00C60378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4772C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C8C4FD" w14:textId="76A25BEB" w:rsidR="00882493" w:rsidRPr="0074772C" w:rsidRDefault="001178E9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6" w:history="1">
              <w:r w:rsidR="00C60378" w:rsidRPr="0074772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S1-233094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39DFB3" w14:textId="3547F603" w:rsidR="00882493" w:rsidRPr="0074772C" w:rsidRDefault="00C60378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4772C">
              <w:rPr>
                <w:rFonts w:eastAsia="Times New Roman"/>
                <w:szCs w:val="18"/>
                <w:lang w:eastAsia="ar-SA"/>
              </w:rPr>
              <w:t xml:space="preserve">LG Electronics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479BF0" w14:textId="08FBAFEC" w:rsidR="00882493" w:rsidRPr="0074772C" w:rsidRDefault="00C60378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4772C">
              <w:rPr>
                <w:rFonts w:eastAsia="Times New Roman"/>
                <w:szCs w:val="18"/>
                <w:lang w:eastAsia="ar-SA"/>
              </w:rPr>
              <w:t>SOBOT Related features and aspects from existing studies/works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360BB9" w14:textId="2EC63A02" w:rsidR="00882493" w:rsidRPr="0074772C" w:rsidRDefault="0074772C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772C">
              <w:rPr>
                <w:rFonts w:eastAsia="Times New Roman" w:cs="Arial"/>
                <w:szCs w:val="18"/>
                <w:lang w:eastAsia="ar-SA"/>
              </w:rPr>
              <w:t>Revised to S1-233358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6C8143" w14:textId="77777777" w:rsidR="00882493" w:rsidRPr="0074772C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772C" w14:paraId="4748C255" w14:textId="77777777" w:rsidTr="007477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2A026CE" w14:textId="7F855B08" w:rsidR="0074772C" w:rsidRPr="0074772C" w:rsidRDefault="0074772C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4772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FD4DE1" w14:textId="55CB3AAA" w:rsidR="0074772C" w:rsidRPr="0074772C" w:rsidRDefault="001178E9" w:rsidP="00882493">
            <w:pPr>
              <w:spacing w:after="0" w:line="240" w:lineRule="auto"/>
            </w:pPr>
            <w:hyperlink r:id="rId37" w:history="1">
              <w:r w:rsidR="0074772C" w:rsidRPr="0074772C">
                <w:rPr>
                  <w:rStyle w:val="Hyperlink"/>
                  <w:rFonts w:cs="Arial"/>
                  <w:color w:val="auto"/>
                </w:rPr>
                <w:t>S1-233358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A18E8E" w14:textId="2D03D52A" w:rsidR="0074772C" w:rsidRPr="0074772C" w:rsidRDefault="0074772C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4772C">
              <w:rPr>
                <w:rFonts w:eastAsia="Times New Roman"/>
                <w:szCs w:val="18"/>
                <w:lang w:eastAsia="ar-SA"/>
              </w:rPr>
              <w:t xml:space="preserve">LG Electronics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E69197" w14:textId="071573E5" w:rsidR="0074772C" w:rsidRPr="0074772C" w:rsidRDefault="0074772C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4772C">
              <w:rPr>
                <w:rFonts w:eastAsia="Times New Roman"/>
                <w:szCs w:val="18"/>
                <w:lang w:eastAsia="ar-SA"/>
              </w:rPr>
              <w:t>SOBOT Related features and aspects from existing studies/works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6C0394" w14:textId="3A024974" w:rsidR="0074772C" w:rsidRPr="0074772C" w:rsidRDefault="0074772C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772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6D227AD" w14:textId="4D541058" w:rsidR="0074772C" w:rsidRPr="0074772C" w:rsidRDefault="0074772C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4772C">
              <w:rPr>
                <w:rFonts w:eastAsia="Arial Unicode MS" w:cs="Arial"/>
                <w:szCs w:val="18"/>
                <w:lang w:eastAsia="ar-SA"/>
              </w:rPr>
              <w:t>Revision of S1-233094.</w:t>
            </w:r>
          </w:p>
        </w:tc>
      </w:tr>
      <w:tr w:rsidR="00BE5C3B" w14:paraId="0FFEB463" w14:textId="77777777" w:rsidTr="00AC222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7DEBD7" w14:textId="45664E59" w:rsidR="00882493" w:rsidRPr="00FC1D6C" w:rsidRDefault="00C60378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C1D6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CD6F13" w14:textId="7CB751E1" w:rsidR="00882493" w:rsidRPr="00FC1D6C" w:rsidRDefault="001178E9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8" w:history="1">
              <w:r w:rsidR="00C60378" w:rsidRPr="00FC1D6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S1-233095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2AE8D3" w14:textId="699630AE" w:rsidR="00882493" w:rsidRPr="00FC1D6C" w:rsidRDefault="00C60378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C1D6C">
              <w:rPr>
                <w:rFonts w:eastAsia="Times New Roman"/>
                <w:szCs w:val="18"/>
                <w:lang w:eastAsia="ar-SA"/>
              </w:rPr>
              <w:t xml:space="preserve">LG Electronics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328D9D" w14:textId="3A98AB08" w:rsidR="00882493" w:rsidRPr="00FC1D6C" w:rsidRDefault="00C60378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C1D6C">
              <w:rPr>
                <w:rFonts w:eastAsia="Times New Roman"/>
                <w:szCs w:val="18"/>
                <w:lang w:eastAsia="ar-SA"/>
              </w:rPr>
              <w:t xml:space="preserve">SOBOT 5.8 Addressing terminology and EN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6FAB42" w14:textId="5379C7BB" w:rsidR="00882493" w:rsidRPr="00FC1D6C" w:rsidRDefault="00FC1D6C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1D6C">
              <w:rPr>
                <w:rFonts w:eastAsia="Times New Roman" w:cs="Arial"/>
                <w:szCs w:val="18"/>
                <w:lang w:eastAsia="ar-SA"/>
              </w:rPr>
              <w:t>Revised to S1-233354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09DA0B" w14:textId="77777777" w:rsidR="00882493" w:rsidRPr="00FC1D6C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1D6C" w14:paraId="1F8F79F4" w14:textId="77777777" w:rsidTr="00AC222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121F34" w14:textId="39DBDBC7" w:rsidR="00FC1D6C" w:rsidRPr="00AC2221" w:rsidRDefault="00FC1D6C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C222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43E15D" w14:textId="18882807" w:rsidR="00FC1D6C" w:rsidRPr="00AC2221" w:rsidRDefault="001178E9" w:rsidP="00882493">
            <w:pPr>
              <w:spacing w:after="0" w:line="240" w:lineRule="auto"/>
            </w:pPr>
            <w:hyperlink r:id="rId39" w:history="1">
              <w:r w:rsidR="00FC1D6C" w:rsidRPr="00AC2221">
                <w:rPr>
                  <w:rStyle w:val="Hyperlink"/>
                  <w:rFonts w:cs="Arial"/>
                  <w:color w:val="auto"/>
                </w:rPr>
                <w:t>S1-233354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296D9A" w14:textId="469CCA7C" w:rsidR="00FC1D6C" w:rsidRPr="00AC2221" w:rsidRDefault="00FC1D6C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2221">
              <w:rPr>
                <w:rFonts w:eastAsia="Times New Roman"/>
                <w:szCs w:val="18"/>
                <w:lang w:eastAsia="ar-SA"/>
              </w:rPr>
              <w:t xml:space="preserve">LG Electronics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5E64FD" w14:textId="0810D396" w:rsidR="00FC1D6C" w:rsidRPr="00AC2221" w:rsidRDefault="00FC1D6C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C2221">
              <w:rPr>
                <w:rFonts w:eastAsia="Times New Roman"/>
                <w:szCs w:val="18"/>
                <w:lang w:eastAsia="ar-SA"/>
              </w:rPr>
              <w:t xml:space="preserve">SOBOT 5.8 Addressing terminology and EN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553905" w14:textId="5B013601" w:rsidR="00FC1D6C" w:rsidRPr="00AC2221" w:rsidRDefault="00AC2221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222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2793914" w14:textId="5E463644" w:rsidR="00FC1D6C" w:rsidRPr="00AC2221" w:rsidRDefault="00FC1D6C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C2221">
              <w:rPr>
                <w:rFonts w:eastAsia="Arial Unicode MS" w:cs="Arial"/>
                <w:szCs w:val="18"/>
                <w:lang w:eastAsia="ar-SA"/>
              </w:rPr>
              <w:t>Revision of S1-233095.</w:t>
            </w:r>
          </w:p>
        </w:tc>
      </w:tr>
      <w:tr w:rsidR="00BE5C3B" w14:paraId="35C1E839" w14:textId="77777777" w:rsidTr="00A608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9A8BAD" w14:textId="00D883ED" w:rsidR="00882493" w:rsidRPr="00A608FB" w:rsidRDefault="00C60378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608F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ED331B" w14:textId="49190CA8" w:rsidR="00882493" w:rsidRPr="00A608FB" w:rsidRDefault="001178E9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0" w:history="1">
              <w:r w:rsidR="00C60378" w:rsidRPr="00A608F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S1-233096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CE62B0" w14:textId="5C6E1756" w:rsidR="00882493" w:rsidRPr="00A608FB" w:rsidRDefault="00C60378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608FB">
              <w:rPr>
                <w:rFonts w:eastAsia="Times New Roman"/>
                <w:szCs w:val="18"/>
                <w:lang w:eastAsia="ar-SA"/>
              </w:rPr>
              <w:t xml:space="preserve">LG Electronics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AC9F2D" w14:textId="0DE61D06" w:rsidR="00882493" w:rsidRPr="00A608FB" w:rsidRDefault="00C60378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608FB">
              <w:rPr>
                <w:rFonts w:eastAsia="Times New Roman"/>
                <w:szCs w:val="18"/>
                <w:lang w:eastAsia="ar-SA"/>
              </w:rPr>
              <w:t>SOBOT Annex - Robotic Process Automation architecture example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6365C0" w14:textId="7E3B10B3" w:rsidR="00882493" w:rsidRPr="00A608FB" w:rsidRDefault="00A608FB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608FB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435FDF" w14:textId="77777777" w:rsidR="00882493" w:rsidRPr="00A608FB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5C3B" w14:paraId="3CB32416" w14:textId="77777777" w:rsidTr="002F28E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8DCA87" w14:textId="0D49DB8A" w:rsidR="00882493" w:rsidRPr="0087258E" w:rsidRDefault="00C60378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7258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9F7CF5" w14:textId="2765ABA7" w:rsidR="00882493" w:rsidRPr="0087258E" w:rsidRDefault="001178E9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1" w:history="1">
              <w:r w:rsidR="00C60378" w:rsidRPr="0087258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S1-233097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89634C" w14:textId="4861299C" w:rsidR="00882493" w:rsidRPr="0087258E" w:rsidRDefault="00C60378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7258E">
              <w:rPr>
                <w:rFonts w:eastAsia="Times New Roman"/>
                <w:szCs w:val="18"/>
                <w:lang w:eastAsia="ar-SA"/>
              </w:rPr>
              <w:t xml:space="preserve">LG Electronics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B33F78" w14:textId="4FF43982" w:rsidR="00882493" w:rsidRPr="0087258E" w:rsidRDefault="00C60378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7258E">
              <w:rPr>
                <w:rFonts w:eastAsia="Times New Roman"/>
                <w:szCs w:val="18"/>
                <w:lang w:eastAsia="ar-SA"/>
              </w:rPr>
              <w:t>SOBOT Pseudo-CR on update to clause 5.1.3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969572" w14:textId="7BEBBC83" w:rsidR="00882493" w:rsidRPr="0087258E" w:rsidRDefault="0087258E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258E">
              <w:rPr>
                <w:rFonts w:eastAsia="Times New Roman" w:cs="Arial"/>
                <w:szCs w:val="18"/>
                <w:lang w:eastAsia="ar-SA"/>
              </w:rPr>
              <w:t>Revised to S1-233355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EFE865" w14:textId="77777777" w:rsidR="00882493" w:rsidRPr="0087258E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7258E" w14:paraId="140E27A7" w14:textId="77777777" w:rsidTr="002F28E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356460D" w14:textId="3B32CD54" w:rsidR="0087258E" w:rsidRPr="002F28E3" w:rsidRDefault="0087258E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F28E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CA48DF" w14:textId="175C0368" w:rsidR="0087258E" w:rsidRPr="002F28E3" w:rsidRDefault="001178E9" w:rsidP="00882493">
            <w:pPr>
              <w:spacing w:after="0" w:line="240" w:lineRule="auto"/>
            </w:pPr>
            <w:hyperlink r:id="rId42" w:history="1">
              <w:r w:rsidR="0087258E" w:rsidRPr="002F28E3">
                <w:rPr>
                  <w:rStyle w:val="Hyperlink"/>
                  <w:rFonts w:cs="Arial"/>
                  <w:color w:val="auto"/>
                </w:rPr>
                <w:t>S1-233355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E5A7F49" w14:textId="5EB1B270" w:rsidR="0087258E" w:rsidRPr="002F28E3" w:rsidRDefault="0087258E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28E3">
              <w:rPr>
                <w:rFonts w:eastAsia="Times New Roman"/>
                <w:szCs w:val="18"/>
                <w:lang w:eastAsia="ar-SA"/>
              </w:rPr>
              <w:t xml:space="preserve">LG Electronics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D1D921" w14:textId="62174C86" w:rsidR="0087258E" w:rsidRPr="002F28E3" w:rsidRDefault="0087258E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F28E3">
              <w:rPr>
                <w:rFonts w:eastAsia="Times New Roman"/>
                <w:szCs w:val="18"/>
                <w:lang w:eastAsia="ar-SA"/>
              </w:rPr>
              <w:t>SOBOT Pseudo-CR on update to clause 5.1.3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839703" w14:textId="3ABC5784" w:rsidR="0087258E" w:rsidRPr="002F28E3" w:rsidRDefault="002F28E3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28E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4527A1" w14:textId="7E13F52D" w:rsidR="0087258E" w:rsidRPr="002F28E3" w:rsidRDefault="0087258E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F28E3">
              <w:rPr>
                <w:rFonts w:eastAsia="Arial Unicode MS" w:cs="Arial"/>
                <w:szCs w:val="18"/>
                <w:lang w:eastAsia="ar-SA"/>
              </w:rPr>
              <w:t>Revision of S1-233097.</w:t>
            </w:r>
          </w:p>
        </w:tc>
      </w:tr>
      <w:tr w:rsidR="00BE5C3B" w14:paraId="3B6AB13B" w14:textId="77777777" w:rsidTr="002662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3C2A75" w14:textId="6577F8B3" w:rsidR="00882493" w:rsidRPr="00CD5314" w:rsidRDefault="00C60378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D531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35B2F5" w14:textId="7D731E5A" w:rsidR="00882493" w:rsidRPr="00CD5314" w:rsidRDefault="001178E9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3" w:history="1">
              <w:r w:rsidR="00C60378" w:rsidRPr="00CD531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S1-233098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1F1C6C" w14:textId="7FF4E4EE" w:rsidR="00882493" w:rsidRPr="00CD5314" w:rsidRDefault="00C60378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D5314">
              <w:rPr>
                <w:rFonts w:eastAsia="Times New Roman"/>
                <w:szCs w:val="18"/>
                <w:lang w:eastAsia="ar-SA"/>
              </w:rPr>
              <w:t xml:space="preserve">LG Electronics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9236A6" w14:textId="674F1142" w:rsidR="00882493" w:rsidRPr="00CD5314" w:rsidRDefault="00C60378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D5314">
              <w:rPr>
                <w:rFonts w:eastAsia="Times New Roman"/>
                <w:szCs w:val="18"/>
                <w:lang w:eastAsia="ar-SA"/>
              </w:rPr>
              <w:t>SOBOT Editorial clean-up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4748DC" w14:textId="6AC7CE4D" w:rsidR="00882493" w:rsidRPr="00CD5314" w:rsidRDefault="00CD5314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5314">
              <w:rPr>
                <w:rFonts w:eastAsia="Times New Roman" w:cs="Arial"/>
                <w:szCs w:val="18"/>
                <w:lang w:eastAsia="ar-SA"/>
              </w:rPr>
              <w:t>Revised to S1-233362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C2EF7E" w14:textId="77777777" w:rsidR="00882493" w:rsidRPr="00CD5314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D5314" w14:paraId="56E168C4" w14:textId="77777777" w:rsidTr="0095741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EE67518" w14:textId="4E03791F" w:rsidR="00CD5314" w:rsidRPr="002662EC" w:rsidRDefault="00CD5314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62E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26F342" w14:textId="4C0BCB4D" w:rsidR="00CD5314" w:rsidRPr="002662EC" w:rsidRDefault="001178E9" w:rsidP="00882493">
            <w:pPr>
              <w:spacing w:after="0" w:line="240" w:lineRule="auto"/>
            </w:pPr>
            <w:hyperlink r:id="rId44" w:history="1">
              <w:r w:rsidR="00CD5314" w:rsidRPr="002662EC">
                <w:rPr>
                  <w:rStyle w:val="Hyperlink"/>
                  <w:rFonts w:cs="Arial"/>
                  <w:color w:val="auto"/>
                </w:rPr>
                <w:t>S1-233362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4F0723" w14:textId="768C9571" w:rsidR="00CD5314" w:rsidRPr="002662EC" w:rsidRDefault="00CD5314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662EC">
              <w:rPr>
                <w:rFonts w:eastAsia="Times New Roman"/>
                <w:szCs w:val="18"/>
                <w:lang w:eastAsia="ar-SA"/>
              </w:rPr>
              <w:t xml:space="preserve">LG Electronics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D1B397" w14:textId="0A4E022C" w:rsidR="00CD5314" w:rsidRPr="002662EC" w:rsidRDefault="00CD5314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662EC">
              <w:rPr>
                <w:rFonts w:eastAsia="Times New Roman"/>
                <w:szCs w:val="18"/>
                <w:lang w:eastAsia="ar-SA"/>
              </w:rPr>
              <w:t>SOBOT Editorial clean-up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E37496" w14:textId="3EF6C1B8" w:rsidR="00CD5314" w:rsidRPr="002662EC" w:rsidRDefault="002662EC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62E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FC51F7" w14:textId="207D0098" w:rsidR="00CD5314" w:rsidRPr="002662EC" w:rsidRDefault="00CD5314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662EC">
              <w:rPr>
                <w:rFonts w:eastAsia="Arial Unicode MS" w:cs="Arial"/>
                <w:szCs w:val="18"/>
                <w:lang w:eastAsia="ar-SA"/>
              </w:rPr>
              <w:t>Revision of S1-233098.</w:t>
            </w:r>
          </w:p>
        </w:tc>
      </w:tr>
      <w:tr w:rsidR="00BE5C3B" w14:paraId="2801E062" w14:textId="77777777" w:rsidTr="0095741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0B8D30" w14:textId="468CDFE1" w:rsidR="00882493" w:rsidRPr="0095741A" w:rsidRDefault="00C60378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5741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E343D4F" w14:textId="2EE77202" w:rsidR="00882493" w:rsidRPr="0095741A" w:rsidRDefault="001178E9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5" w:history="1">
              <w:r w:rsidR="00C60378" w:rsidRPr="0095741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S1-233192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20D57E" w14:textId="1E5A7F34" w:rsidR="00882493" w:rsidRPr="0095741A" w:rsidRDefault="00C60378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5741A">
              <w:rPr>
                <w:rFonts w:eastAsia="Times New Roman"/>
                <w:szCs w:val="18"/>
                <w:lang w:eastAsia="ar-SA"/>
              </w:rPr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AB1BC9" w14:textId="5F55F36E" w:rsidR="00882493" w:rsidRPr="0095741A" w:rsidRDefault="00C60378" w:rsidP="0088249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5741A">
              <w:rPr>
                <w:rFonts w:eastAsia="Times New Roman"/>
                <w:szCs w:val="18"/>
                <w:lang w:eastAsia="ar-SA"/>
              </w:rPr>
              <w:t>Update on 6.1 TACMM aspects related to robot applications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A55E620" w14:textId="6653F669" w:rsidR="00882493" w:rsidRPr="0095741A" w:rsidRDefault="0095741A" w:rsidP="0088249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741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6A606C" w14:textId="77777777" w:rsidR="00882493" w:rsidRPr="0095741A" w:rsidRDefault="00882493" w:rsidP="0088249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5C3B" w14:paraId="4C94CEB9" w14:textId="77777777" w:rsidTr="00333CED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94FFC74" w14:textId="77777777" w:rsidR="009751C4" w:rsidRPr="00E93093" w:rsidRDefault="00C60378" w:rsidP="00333CED">
            <w:pPr>
              <w:pStyle w:val="Heading1"/>
              <w:rPr>
                <w:lang w:val="en-US"/>
              </w:rPr>
            </w:pPr>
            <w:bookmarkStart w:id="10" w:name="_Hlk150412794"/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BE5C3B" w14:paraId="1FDDD514" w14:textId="77777777" w:rsidTr="00333CE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B6E38" w14:textId="77777777" w:rsidR="009751C4" w:rsidRPr="00B209E2" w:rsidRDefault="009751C4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01A1C" w14:textId="217178DC" w:rsidR="009751C4" w:rsidRPr="00B209E2" w:rsidRDefault="00846A89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/>
                <w:szCs w:val="18"/>
                <w:lang w:val="fr-FR" w:eastAsia="ar-SA"/>
              </w:rPr>
              <w:t>336</w:t>
            </w:r>
            <w:r w:rsidR="003F784F">
              <w:rPr>
                <w:rFonts w:eastAsia="Times New Roman"/>
                <w:szCs w:val="18"/>
                <w:lang w:val="fr-FR" w:eastAsia="ar-SA"/>
              </w:rPr>
              <w:t>4 -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66DC0" w14:textId="77777777" w:rsidR="009751C4" w:rsidRPr="00B209E2" w:rsidRDefault="009751C4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D46D3" w14:textId="77777777" w:rsidR="009751C4" w:rsidRPr="00B209E2" w:rsidRDefault="009751C4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2F1F5" w14:textId="77777777" w:rsidR="009751C4" w:rsidRPr="00B209E2" w:rsidRDefault="009751C4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90DA9" w14:textId="77777777" w:rsidR="009751C4" w:rsidRPr="00B209E2" w:rsidRDefault="009751C4" w:rsidP="00333CE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BE5C3B" w14:paraId="77BD9F07" w14:textId="77777777" w:rsidTr="00333CE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41B16" w14:textId="77777777" w:rsidR="009751C4" w:rsidRPr="00B209E2" w:rsidRDefault="009751C4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FE505" w14:textId="15E1D82C" w:rsidR="009751C4" w:rsidRPr="00B209E2" w:rsidRDefault="003F784F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C60378">
              <w:rPr>
                <w:rFonts w:eastAsia="Times New Roman"/>
                <w:szCs w:val="18"/>
                <w:lang w:val="fr-FR" w:eastAsia="ar-SA"/>
              </w:rPr>
              <w:t>3399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1DC56" w14:textId="77777777" w:rsidR="009751C4" w:rsidRPr="00B209E2" w:rsidRDefault="009751C4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EC243" w14:textId="77777777" w:rsidR="009751C4" w:rsidRPr="00B209E2" w:rsidRDefault="009751C4" w:rsidP="00333C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F30EC" w14:textId="77777777" w:rsidR="009751C4" w:rsidRPr="00B209E2" w:rsidRDefault="009751C4" w:rsidP="00333C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4AA7F" w14:textId="77777777" w:rsidR="009751C4" w:rsidRPr="00B209E2" w:rsidRDefault="009751C4" w:rsidP="00333CE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BE5C3B" w14:paraId="777D3C05" w14:textId="77777777" w:rsidTr="00333CED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344F524" w14:textId="77777777" w:rsidR="009751C4" w:rsidRPr="00745D37" w:rsidRDefault="00C60378" w:rsidP="00333CED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BE5C3B" w14:paraId="23466819" w14:textId="77777777" w:rsidTr="00333CED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063B93A" w14:textId="2BFFDD9D" w:rsidR="009751C4" w:rsidRDefault="009751C4" w:rsidP="00333CED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512B5D18" w14:textId="1D5E86A7" w:rsidR="002A0B96" w:rsidRPr="002A0B96" w:rsidRDefault="002A0B96" w:rsidP="00333CED">
            <w:pPr>
              <w:spacing w:after="0" w:line="240" w:lineRule="auto"/>
              <w:rPr>
                <w:rFonts w:eastAsia="Arial Unicode MS" w:cs="Arial"/>
                <w:iCs/>
                <w:szCs w:val="18"/>
              </w:rPr>
            </w:pPr>
            <w:r>
              <w:rPr>
                <w:rFonts w:eastAsia="Arial Unicode MS" w:cs="Arial"/>
                <w:iCs/>
                <w:szCs w:val="18"/>
              </w:rPr>
              <w:t>FRMCS</w:t>
            </w:r>
          </w:p>
          <w:p w14:paraId="0CC58864" w14:textId="4A1F5491" w:rsidR="009751C4" w:rsidRPr="002C7F95" w:rsidRDefault="0084152E" w:rsidP="00333CED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Cs/>
                <w:szCs w:val="18"/>
                <w:lang w:eastAsia="ko-KR"/>
              </w:rPr>
              <w:t>10</w:t>
            </w:r>
            <w:r w:rsidR="00AE4628">
              <w:rPr>
                <w:rFonts w:eastAsia="Arial Unicode MS" w:cs="Arial"/>
                <w:iCs/>
                <w:szCs w:val="18"/>
                <w:lang w:eastAsia="ko-KR"/>
              </w:rPr>
              <w:t xml:space="preserve"> Documents treated, 2 agreed, 2 postponed, </w:t>
            </w:r>
            <w:r w:rsidR="003F244C">
              <w:rPr>
                <w:rFonts w:eastAsia="Arial Unicode MS" w:cs="Arial"/>
                <w:iCs/>
                <w:szCs w:val="18"/>
                <w:lang w:eastAsia="ko-KR"/>
              </w:rPr>
              <w:t xml:space="preserve">1 noted, </w:t>
            </w:r>
            <w:r w:rsidR="00595A37">
              <w:rPr>
                <w:rFonts w:eastAsia="Arial Unicode MS" w:cs="Arial"/>
                <w:iCs/>
                <w:szCs w:val="18"/>
                <w:lang w:eastAsia="ko-KR"/>
              </w:rPr>
              <w:t>5 revised</w:t>
            </w:r>
            <w:r w:rsidR="00C60378"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2C7F95">
              <w:rPr>
                <w:rFonts w:eastAsia="Arial Unicode MS" w:cs="Arial"/>
                <w:iCs/>
                <w:szCs w:val="18"/>
                <w:lang w:eastAsia="ko-KR"/>
              </w:rPr>
              <w:t>for plenary review</w:t>
            </w:r>
            <w:r w:rsidR="00642C05">
              <w:rPr>
                <w:rFonts w:eastAsia="Arial Unicode MS" w:cs="Arial"/>
                <w:iCs/>
                <w:szCs w:val="18"/>
                <w:lang w:eastAsia="ko-KR"/>
              </w:rPr>
              <w:t>.</w:t>
            </w:r>
          </w:p>
          <w:p w14:paraId="230C8767" w14:textId="4333E9A8" w:rsidR="002C7F95" w:rsidRDefault="002C7F95" w:rsidP="002C7F9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Cs/>
                <w:szCs w:val="18"/>
                <w:lang w:eastAsia="ko-KR"/>
              </w:rPr>
              <w:t>SOBOT</w:t>
            </w:r>
          </w:p>
          <w:p w14:paraId="110E1F27" w14:textId="4992400E" w:rsidR="009751C4" w:rsidRPr="00894FB0" w:rsidRDefault="00567C01" w:rsidP="00333CED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Cs/>
                <w:szCs w:val="18"/>
              </w:rPr>
              <w:t xml:space="preserve">8 </w:t>
            </w:r>
            <w:r w:rsidR="00A72EC6">
              <w:rPr>
                <w:rFonts w:eastAsia="Arial Unicode MS" w:cs="Arial"/>
                <w:iCs/>
                <w:szCs w:val="18"/>
              </w:rPr>
              <w:t xml:space="preserve">Documents treated, </w:t>
            </w:r>
            <w:r w:rsidR="00642C05">
              <w:rPr>
                <w:rFonts w:eastAsia="Arial Unicode MS" w:cs="Arial"/>
                <w:iCs/>
                <w:szCs w:val="18"/>
              </w:rPr>
              <w:t xml:space="preserve">7 agreed, </w:t>
            </w:r>
            <w:r>
              <w:rPr>
                <w:rFonts w:eastAsia="Arial Unicode MS" w:cs="Arial"/>
                <w:iCs/>
                <w:szCs w:val="18"/>
              </w:rPr>
              <w:t xml:space="preserve">1 noted, </w:t>
            </w:r>
            <w:r w:rsidR="00642C05">
              <w:rPr>
                <w:rFonts w:eastAsia="Arial Unicode MS" w:cs="Arial"/>
                <w:iCs/>
                <w:szCs w:val="18"/>
              </w:rPr>
              <w:t xml:space="preserve">no </w:t>
            </w:r>
            <w:r>
              <w:rPr>
                <w:rFonts w:eastAsia="Arial Unicode MS" w:cs="Arial"/>
                <w:iCs/>
                <w:szCs w:val="18"/>
              </w:rPr>
              <w:t>revisions</w:t>
            </w:r>
            <w:r w:rsidR="00642C05">
              <w:rPr>
                <w:rFonts w:eastAsia="Arial Unicode MS" w:cs="Arial"/>
                <w:iCs/>
                <w:szCs w:val="18"/>
              </w:rPr>
              <w:t xml:space="preserve"> for plenary</w:t>
            </w:r>
            <w:r w:rsidR="00A72EC6">
              <w:rPr>
                <w:rFonts w:eastAsia="Arial Unicode MS" w:cs="Arial"/>
                <w:iCs/>
                <w:szCs w:val="18"/>
              </w:rPr>
              <w:t xml:space="preserve"> review</w:t>
            </w:r>
            <w:r w:rsidR="0084152E">
              <w:rPr>
                <w:rFonts w:eastAsia="Arial Unicode MS" w:cs="Arial"/>
                <w:iCs/>
                <w:szCs w:val="18"/>
              </w:rPr>
              <w:t>.</w:t>
            </w:r>
          </w:p>
          <w:p w14:paraId="65CDCD35" w14:textId="77777777" w:rsidR="009751C4" w:rsidRPr="00AA7BD2" w:rsidRDefault="009751C4" w:rsidP="00333CE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BE5C3B" w14:paraId="3BAC9F63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049DFAD6" w14:textId="21C7C92B" w:rsidR="00882493" w:rsidRPr="00F45489" w:rsidRDefault="00C60378" w:rsidP="00882493">
            <w:pPr>
              <w:pStyle w:val="Heading1"/>
            </w:pPr>
            <w:bookmarkStart w:id="11" w:name="_Toc316030641"/>
            <w:bookmarkStart w:id="12" w:name="_Toc324137383"/>
            <w:bookmarkStart w:id="13" w:name="_Toc331152547"/>
            <w:bookmarkStart w:id="14" w:name="_Toc378052474"/>
            <w:bookmarkStart w:id="15" w:name="_Toc387990783"/>
            <w:bookmarkStart w:id="16" w:name="_Toc395595534"/>
            <w:bookmarkStart w:id="17" w:name="_Toc414625515"/>
            <w:bookmarkEnd w:id="10"/>
            <w:r w:rsidRPr="00F45489">
              <w:t>Close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342ABA6E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83B648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F06A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5C4A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9820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DA80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A229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5C55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1A18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DF30E4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081AE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9E4D6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72F1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7A02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B584B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9E55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FA15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7471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D80CDF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2CC1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DAD2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A29A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7E5F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74FA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0044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0A2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66F5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4F7EFFA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13EC95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AEDC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0BF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D0C7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C471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9093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F6A4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C08F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534623">
    <w:abstractNumId w:val="7"/>
    <w:lvlOverride w:ilvl="0">
      <w:startOverride w:val="1"/>
    </w:lvlOverride>
  </w:num>
  <w:num w:numId="2" w16cid:durableId="1531452099">
    <w:abstractNumId w:val="6"/>
  </w:num>
  <w:num w:numId="3" w16cid:durableId="251399854">
    <w:abstractNumId w:val="5"/>
  </w:num>
  <w:num w:numId="4" w16cid:durableId="2130510565">
    <w:abstractNumId w:val="4"/>
  </w:num>
  <w:num w:numId="5" w16cid:durableId="384304706">
    <w:abstractNumId w:val="3"/>
    <w:lvlOverride w:ilvl="0">
      <w:startOverride w:val="1"/>
    </w:lvlOverride>
  </w:num>
  <w:num w:numId="6" w16cid:durableId="354114443">
    <w:abstractNumId w:val="2"/>
    <w:lvlOverride w:ilvl="0">
      <w:startOverride w:val="1"/>
    </w:lvlOverride>
  </w:num>
  <w:num w:numId="7" w16cid:durableId="1785807075">
    <w:abstractNumId w:val="1"/>
    <w:lvlOverride w:ilvl="0">
      <w:startOverride w:val="1"/>
    </w:lvlOverride>
  </w:num>
  <w:num w:numId="8" w16cid:durableId="82652673">
    <w:abstractNumId w:val="0"/>
    <w:lvlOverride w:ilvl="0">
      <w:startOverride w:val="1"/>
    </w:lvlOverride>
  </w:num>
  <w:num w:numId="9" w16cid:durableId="242301650">
    <w:abstractNumId w:val="14"/>
  </w:num>
  <w:num w:numId="10" w16cid:durableId="122624397">
    <w:abstractNumId w:val="12"/>
  </w:num>
  <w:num w:numId="11" w16cid:durableId="1341006086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26104341">
    <w:abstractNumId w:val="8"/>
  </w:num>
  <w:num w:numId="13" w16cid:durableId="1675300966">
    <w:abstractNumId w:val="13"/>
  </w:num>
  <w:num w:numId="14" w16cid:durableId="2055960434">
    <w:abstractNumId w:val="16"/>
  </w:num>
  <w:num w:numId="15" w16cid:durableId="1608537436">
    <w:abstractNumId w:val="15"/>
  </w:num>
  <w:num w:numId="16" w16cid:durableId="70205344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8421889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298"/>
    <w:rsid w:val="000158CE"/>
    <w:rsid w:val="00015C98"/>
    <w:rsid w:val="00015D57"/>
    <w:rsid w:val="000160C8"/>
    <w:rsid w:val="00016610"/>
    <w:rsid w:val="000172C3"/>
    <w:rsid w:val="00020612"/>
    <w:rsid w:val="000208FD"/>
    <w:rsid w:val="00021DC5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2EA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BF3"/>
    <w:rsid w:val="00085D73"/>
    <w:rsid w:val="000861BC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3CD"/>
    <w:rsid w:val="00097B41"/>
    <w:rsid w:val="00097BCE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653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48CF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C7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213"/>
    <w:rsid w:val="001105AC"/>
    <w:rsid w:val="001107CF"/>
    <w:rsid w:val="00111BB8"/>
    <w:rsid w:val="00111BDC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7E9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8E9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44"/>
    <w:rsid w:val="00135CF0"/>
    <w:rsid w:val="00135D0D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129"/>
    <w:rsid w:val="001458C4"/>
    <w:rsid w:val="00145C29"/>
    <w:rsid w:val="00145CA0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17"/>
    <w:rsid w:val="001644D2"/>
    <w:rsid w:val="00164E9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1C7C"/>
    <w:rsid w:val="00172A42"/>
    <w:rsid w:val="00172B1D"/>
    <w:rsid w:val="00172CB9"/>
    <w:rsid w:val="00172F72"/>
    <w:rsid w:val="001733B7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626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2C82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0F4E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7C2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04F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610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551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39CC"/>
    <w:rsid w:val="002645F8"/>
    <w:rsid w:val="00264642"/>
    <w:rsid w:val="0026551E"/>
    <w:rsid w:val="00265637"/>
    <w:rsid w:val="0026575D"/>
    <w:rsid w:val="00265E65"/>
    <w:rsid w:val="002662EC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4C0B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B96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65DC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B93"/>
    <w:rsid w:val="002B3CDE"/>
    <w:rsid w:val="002B3E78"/>
    <w:rsid w:val="002B4959"/>
    <w:rsid w:val="002B58A5"/>
    <w:rsid w:val="002B58FA"/>
    <w:rsid w:val="002B5A26"/>
    <w:rsid w:val="002B5B90"/>
    <w:rsid w:val="002B5B9E"/>
    <w:rsid w:val="002B6503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4A27"/>
    <w:rsid w:val="002C5477"/>
    <w:rsid w:val="002C58FC"/>
    <w:rsid w:val="002C5D35"/>
    <w:rsid w:val="002C5DE3"/>
    <w:rsid w:val="002C61B5"/>
    <w:rsid w:val="002C6613"/>
    <w:rsid w:val="002C69A2"/>
    <w:rsid w:val="002C7A8E"/>
    <w:rsid w:val="002C7C33"/>
    <w:rsid w:val="002C7F95"/>
    <w:rsid w:val="002D0ADC"/>
    <w:rsid w:val="002D0D18"/>
    <w:rsid w:val="002D1302"/>
    <w:rsid w:val="002D1914"/>
    <w:rsid w:val="002D1B57"/>
    <w:rsid w:val="002D26C4"/>
    <w:rsid w:val="002D2CFC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8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8E3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5D9C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60C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3CED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2EB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764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521"/>
    <w:rsid w:val="003A2C10"/>
    <w:rsid w:val="003A336B"/>
    <w:rsid w:val="003A33ED"/>
    <w:rsid w:val="003A3C51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16C6"/>
    <w:rsid w:val="003B2304"/>
    <w:rsid w:val="003B265B"/>
    <w:rsid w:val="003B364D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6C7F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9E4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C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84F"/>
    <w:rsid w:val="003F7CB3"/>
    <w:rsid w:val="003F7E1D"/>
    <w:rsid w:val="00400043"/>
    <w:rsid w:val="0040037E"/>
    <w:rsid w:val="0040120E"/>
    <w:rsid w:val="00402430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2D4F"/>
    <w:rsid w:val="0042375A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F14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3961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66D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26D2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19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6F9"/>
    <w:rsid w:val="004E37F5"/>
    <w:rsid w:val="004E399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15BD"/>
    <w:rsid w:val="005021CC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57D4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69C"/>
    <w:rsid w:val="00540A3E"/>
    <w:rsid w:val="00540A5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4CCA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826"/>
    <w:rsid w:val="00567C0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2FF2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26C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A37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2F5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606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6F4"/>
    <w:rsid w:val="005E4F90"/>
    <w:rsid w:val="005E56AC"/>
    <w:rsid w:val="005E5949"/>
    <w:rsid w:val="005E5B38"/>
    <w:rsid w:val="005E5BA1"/>
    <w:rsid w:val="005E627D"/>
    <w:rsid w:val="005E6A9E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B34"/>
    <w:rsid w:val="005F3EF6"/>
    <w:rsid w:val="005F3F78"/>
    <w:rsid w:val="005F41F5"/>
    <w:rsid w:val="005F4816"/>
    <w:rsid w:val="005F4B6B"/>
    <w:rsid w:val="005F4FCA"/>
    <w:rsid w:val="005F6390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DF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2F68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2C05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2AEF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3CF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2EBC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4AD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1953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1A22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4C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7A5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2C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246"/>
    <w:rsid w:val="00756C03"/>
    <w:rsid w:val="00756C80"/>
    <w:rsid w:val="0075720C"/>
    <w:rsid w:val="00757E27"/>
    <w:rsid w:val="00757EB0"/>
    <w:rsid w:val="007601C9"/>
    <w:rsid w:val="0076063C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0E9B"/>
    <w:rsid w:val="007718B6"/>
    <w:rsid w:val="00771E7E"/>
    <w:rsid w:val="007723E5"/>
    <w:rsid w:val="00772968"/>
    <w:rsid w:val="00772E0B"/>
    <w:rsid w:val="00772E0F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3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02C9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6DCD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89"/>
    <w:rsid w:val="007B2309"/>
    <w:rsid w:val="007B267C"/>
    <w:rsid w:val="007B28FD"/>
    <w:rsid w:val="007B2F82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5BFE"/>
    <w:rsid w:val="007E6A7A"/>
    <w:rsid w:val="007E6A97"/>
    <w:rsid w:val="007E7079"/>
    <w:rsid w:val="007E7529"/>
    <w:rsid w:val="007E759E"/>
    <w:rsid w:val="007E76A1"/>
    <w:rsid w:val="007E77B4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4B7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52E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89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5821"/>
    <w:rsid w:val="008560BB"/>
    <w:rsid w:val="0085655A"/>
    <w:rsid w:val="008570D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6A28"/>
    <w:rsid w:val="008672BD"/>
    <w:rsid w:val="008673B3"/>
    <w:rsid w:val="00867833"/>
    <w:rsid w:val="00867890"/>
    <w:rsid w:val="008678D9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8E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4F9"/>
    <w:rsid w:val="0087554D"/>
    <w:rsid w:val="00875660"/>
    <w:rsid w:val="00875676"/>
    <w:rsid w:val="00875860"/>
    <w:rsid w:val="00875B1A"/>
    <w:rsid w:val="00875F8D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1AF4"/>
    <w:rsid w:val="00882297"/>
    <w:rsid w:val="00882493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79C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4FB0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40B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6850"/>
    <w:rsid w:val="008C700F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3E6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3CC"/>
    <w:rsid w:val="008E1447"/>
    <w:rsid w:val="008E19F5"/>
    <w:rsid w:val="008E1EE9"/>
    <w:rsid w:val="008E300A"/>
    <w:rsid w:val="008E3E66"/>
    <w:rsid w:val="008E43BC"/>
    <w:rsid w:val="008E45E1"/>
    <w:rsid w:val="008E50F2"/>
    <w:rsid w:val="008E51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07F73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A3A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AD6"/>
    <w:rsid w:val="00942DDD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41A"/>
    <w:rsid w:val="00957782"/>
    <w:rsid w:val="00960BB8"/>
    <w:rsid w:val="0096128B"/>
    <w:rsid w:val="00962837"/>
    <w:rsid w:val="009628CE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1C4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2FE"/>
    <w:rsid w:val="009C3923"/>
    <w:rsid w:val="009C3936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771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61"/>
    <w:rsid w:val="00A22E90"/>
    <w:rsid w:val="00A230FD"/>
    <w:rsid w:val="00A23527"/>
    <w:rsid w:val="00A23542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08FB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6B9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2EC6"/>
    <w:rsid w:val="00A7340C"/>
    <w:rsid w:val="00A734F5"/>
    <w:rsid w:val="00A736AE"/>
    <w:rsid w:val="00A744E8"/>
    <w:rsid w:val="00A746E7"/>
    <w:rsid w:val="00A74D76"/>
    <w:rsid w:val="00A74E37"/>
    <w:rsid w:val="00A74EE3"/>
    <w:rsid w:val="00A75C05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4BB6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142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39B"/>
    <w:rsid w:val="00AA6436"/>
    <w:rsid w:val="00AA66B9"/>
    <w:rsid w:val="00AA76DD"/>
    <w:rsid w:val="00AA7732"/>
    <w:rsid w:val="00AA7BD2"/>
    <w:rsid w:val="00AB0047"/>
    <w:rsid w:val="00AB0EC0"/>
    <w:rsid w:val="00AB0F3E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221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6C3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06B"/>
    <w:rsid w:val="00AE0E6C"/>
    <w:rsid w:val="00AE1055"/>
    <w:rsid w:val="00AE11E5"/>
    <w:rsid w:val="00AE16E7"/>
    <w:rsid w:val="00AE1A09"/>
    <w:rsid w:val="00AE275C"/>
    <w:rsid w:val="00AE2DF9"/>
    <w:rsid w:val="00AE308E"/>
    <w:rsid w:val="00AE3B42"/>
    <w:rsid w:val="00AE4628"/>
    <w:rsid w:val="00AE4BF2"/>
    <w:rsid w:val="00AE4D8D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AF762A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49E6"/>
    <w:rsid w:val="00B0537A"/>
    <w:rsid w:val="00B05C31"/>
    <w:rsid w:val="00B06660"/>
    <w:rsid w:val="00B06A1F"/>
    <w:rsid w:val="00B06E41"/>
    <w:rsid w:val="00B06E49"/>
    <w:rsid w:val="00B079CB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11D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B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109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2A5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7C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7E3"/>
    <w:rsid w:val="00BB29E2"/>
    <w:rsid w:val="00BB4735"/>
    <w:rsid w:val="00BB4802"/>
    <w:rsid w:val="00BB5D6E"/>
    <w:rsid w:val="00BB611A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3E64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C3B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5AAB"/>
    <w:rsid w:val="00BF62CD"/>
    <w:rsid w:val="00BF67DC"/>
    <w:rsid w:val="00BF69AF"/>
    <w:rsid w:val="00BF6A84"/>
    <w:rsid w:val="00BF7061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D98"/>
    <w:rsid w:val="00C14E7A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4CB"/>
    <w:rsid w:val="00C267F2"/>
    <w:rsid w:val="00C269AD"/>
    <w:rsid w:val="00C26B2E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BB0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378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6D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8746A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155C"/>
    <w:rsid w:val="00CA238A"/>
    <w:rsid w:val="00CA3558"/>
    <w:rsid w:val="00CA375F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23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4157"/>
    <w:rsid w:val="00CD42EC"/>
    <w:rsid w:val="00CD5314"/>
    <w:rsid w:val="00CD5905"/>
    <w:rsid w:val="00CD5B23"/>
    <w:rsid w:val="00CD60A8"/>
    <w:rsid w:val="00CD610C"/>
    <w:rsid w:val="00CD6F01"/>
    <w:rsid w:val="00CD712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35B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55A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25D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69C6"/>
    <w:rsid w:val="00D16A0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70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AAB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D29"/>
    <w:rsid w:val="00D92FC8"/>
    <w:rsid w:val="00D9329F"/>
    <w:rsid w:val="00D93742"/>
    <w:rsid w:val="00D93815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16B3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8D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899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7C1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1A1"/>
    <w:rsid w:val="00E07C26"/>
    <w:rsid w:val="00E102E0"/>
    <w:rsid w:val="00E10954"/>
    <w:rsid w:val="00E10F2E"/>
    <w:rsid w:val="00E111C8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2BF"/>
    <w:rsid w:val="00E2079B"/>
    <w:rsid w:val="00E20A73"/>
    <w:rsid w:val="00E20FA3"/>
    <w:rsid w:val="00E21394"/>
    <w:rsid w:val="00E218BF"/>
    <w:rsid w:val="00E225F9"/>
    <w:rsid w:val="00E226A3"/>
    <w:rsid w:val="00E2277F"/>
    <w:rsid w:val="00E22BCA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9C5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410D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33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14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95A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17BB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51C6"/>
    <w:rsid w:val="00F266DE"/>
    <w:rsid w:val="00F267BD"/>
    <w:rsid w:val="00F267E8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953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280E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3D01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0C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6B63"/>
    <w:rsid w:val="00FA7396"/>
    <w:rsid w:val="00FA745D"/>
    <w:rsid w:val="00FA7CF0"/>
    <w:rsid w:val="00FB0692"/>
    <w:rsid w:val="00FB0BB7"/>
    <w:rsid w:val="00FB34BA"/>
    <w:rsid w:val="00FB3587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1D6C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7A8A"/>
    <w:rsid w:val="00FD0092"/>
    <w:rsid w:val="00FD085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3FDC"/>
    <w:rsid w:val="00FD5621"/>
    <w:rsid w:val="00FD57BA"/>
    <w:rsid w:val="00FD5DE8"/>
    <w:rsid w:val="00FD6646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6B5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2,22,2nd level,A,A.B.C.,E2,H2,H2-Heading 2,H21,H22,H23,H24,H25,Head2A,Header 2,Header2,Heading Indent No L2,Heading2,R2,UNDERRUBRIK 1-2,h2,heading 2,heading2,l2,list 2,list2,õberschrift 2,†berschrift 2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1.,1.1.1,3,3rd level,E3,H3,H3-Heading 3,H31,H32,H33,H34,H35,Head 3,Heading No. L3,Heading3,L3,Sub-sub section Title,Titolo Sotto/Sottosezione,Underrubrik2,h3,l3,l3.3,list 3,list3,subhead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2 Char1,2nd level Char1,A Char,E2 Char1,H2 Char1,H2-Heading 2 Char1,H21 Char1,H22 Char1,H23 Char1,H24 Char1,H25 Char1,Header 2 Char1,R2 Char1,UNDERRUBRIK 1-2 Char1,h2 Char1,heading 2 Char1,l2 Char1,õberschrift 2 Char1,†berschrift 2 Char1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1. Char1,1.1.1 Char,3 Char1,3rd level Char,E3 Char1,H3 Char1,H3-Heading 3 Char1,H31 Char1,H32 Char1,H33 Char1,H34 Char1,H35 Char1,Head 3 Char,Heading No. L3 Char1,Heading3 Char1,L3 Char,Sub-sub section Title Char1,Underrubrik2 Char1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2 Char,22 Char,2nd level Char,A Char1,A.B.C. Char,E2 Char,H2 Char,H2-Heading 2 Char,H21 Char,H22 Char,H23 Char,H24 Char,H25 Char,Head2A Char,Header 2 Char,Header2 Char,Heading Indent No L2 Char,Heading2 Char,R2 Char,UNDERRUBRIK 1-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1. Char,3 Char,E3 Char,H3 Char,H3-Heading 3 Char,H31 Char,H32 Char,H33 Char,H34 Char,H35 Char,Heading No. L3 Char,Heading3 Char,Sub-sub section Title Char,Underrubrik2 Char,h3 Char,l3 Char,l3.3 Char,list 3 Char,list3 Char,subhead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Char1,header odd Char1,header odd1 Char1,header odd11 Char1,header odd12 Char,header odd2 Char1,header odd21 Char1,header odd22 Char,header odd3 Char1,header odd4 Char1,header odd5 Char1,header odd6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,header odd,header odd1,header odd11,header odd12,header odd2,header odd21,header odd22,header odd3,header odd4,header odd5,header odd6,header odd7,header odd8,header odd9,header1,header11,header2,header21,header3,header4,header5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Char,header odd Char,header odd1 Char,header odd11 Char,header odd2 Char,header odd21 Char,header odd3 Char,header odd4 Char,header odd5 Char,header odd6 Char,header odd7 Char,header1 Char,header2 Char,header3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E:\TSGS1_104_Chicago\docs\S1-233178.zip" TargetMode="External"/><Relationship Id="rId18" Type="http://schemas.openxmlformats.org/officeDocument/2006/relationships/hyperlink" Target="file:///E:\TSGS1_104_Chicago\docs\S1-233208.zip" TargetMode="External"/><Relationship Id="rId26" Type="http://schemas.openxmlformats.org/officeDocument/2006/relationships/hyperlink" Target="https://d.docs.live.net/33bf000ffbc24f17/Documents/3GPP/TSGS1_104_Chicago/inbox/docs/S1-233353.zip" TargetMode="External"/><Relationship Id="rId39" Type="http://schemas.openxmlformats.org/officeDocument/2006/relationships/hyperlink" Target="https://d.docs.live.net/33bf000ffbc24f17/Documents/3GPP/TSGS1_104_Chicago/inbox/docs/S1-233354.zip" TargetMode="External"/><Relationship Id="rId21" Type="http://schemas.openxmlformats.org/officeDocument/2006/relationships/hyperlink" Target="file:///E:\TSGS1_104_Chicago\docs\S1-233223.zip" TargetMode="External"/><Relationship Id="rId34" Type="http://schemas.openxmlformats.org/officeDocument/2006/relationships/hyperlink" Target="https://d.docs.live.net/33bf000ffbc24f17/Documents/3GPP/TSGS1_104_Chicago/inbox/docs/S1-233357.zip" TargetMode="External"/><Relationship Id="rId42" Type="http://schemas.openxmlformats.org/officeDocument/2006/relationships/hyperlink" Target="https://d.docs.live.net/33bf000ffbc24f17/Documents/3GPP/TSGS1_104_Chicago/inbox/docs/S1-233355.zip" TargetMode="External"/><Relationship Id="rId47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E:\TSGS1_104_Chicago\docs\S1-233206.zip" TargetMode="External"/><Relationship Id="rId29" Type="http://schemas.openxmlformats.org/officeDocument/2006/relationships/hyperlink" Target="https://checkpoint.url-protection.com/v1/url?o=https%3A//www.3gpp.org/ftp/tsg_sa/TSG_SA/TSGS_96_Budapest_2022_06/Docs/SP-220447.zip&amp;g=NWVkZjNmMDZkNTUwM2UzMA==&amp;h=MzZlYjI4MWVmZjI3Y2I4NDZiZWM0MTY1MTA2NGJmYmVkMWRkZTQ1ODMwMzZiOGU5ZmQxNWQ1M2I0ZGIxMmE2ZA==&amp;p=YzJ1OnRtb2JpbGV1c2E6YzpvOjY5ODkzZTFhZDA1OTIyZDZhNTk2NmFlNTExZDM5ZmRjOnYxOnA6VA==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E:\TSGS1_104_Chicago\Docs\S1-233222.zip" TargetMode="External"/><Relationship Id="rId24" Type="http://schemas.openxmlformats.org/officeDocument/2006/relationships/hyperlink" Target="https://d.docs.live.net/33bf000ffbc24f17/Documents/3GPP/TSGS1_104_Chicago/inbox/docs/S1-233350.zip" TargetMode="External"/><Relationship Id="rId32" Type="http://schemas.openxmlformats.org/officeDocument/2006/relationships/hyperlink" Target="https://d.docs.live.net/33bf000ffbc24f17/Documents/3GPP/TSGS1_104_Chicago/inbox/docs/S1-233356.zip" TargetMode="External"/><Relationship Id="rId37" Type="http://schemas.openxmlformats.org/officeDocument/2006/relationships/hyperlink" Target="https://d.docs.live.net/33bf000ffbc24f17/Documents/3GPP/TSGS1_104_Chicago/inbox/docs/S1-233358.zip" TargetMode="External"/><Relationship Id="rId40" Type="http://schemas.openxmlformats.org/officeDocument/2006/relationships/hyperlink" Target="file:///E:\TSGS1_104_Chicago\docs\S1-233096.zip" TargetMode="External"/><Relationship Id="rId45" Type="http://schemas.openxmlformats.org/officeDocument/2006/relationships/hyperlink" Target="file:///E:\TSGS1_104_Chicago\docs\S1-233192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.docs.live.net/33bf000ffbc24f17/Documents/3GPP/TSGS1_104_Chicago/inbox/docs/S1-233351.zip" TargetMode="External"/><Relationship Id="rId23" Type="http://schemas.openxmlformats.org/officeDocument/2006/relationships/hyperlink" Target="file:///E:\TSGS1_104_Chicago\Docs\S1-233210.zip" TargetMode="External"/><Relationship Id="rId28" Type="http://schemas.openxmlformats.org/officeDocument/2006/relationships/hyperlink" Target="https://d.docs.live.net/33bf000ffbc24f17/Documents/3GPP/TSGS1_104_Chicago/inbox/docs/S1-233360.zip" TargetMode="External"/><Relationship Id="rId36" Type="http://schemas.openxmlformats.org/officeDocument/2006/relationships/hyperlink" Target="file:///E:\TSGS1_104_Chicago\docs\S1-233094.zip" TargetMode="External"/><Relationship Id="rId10" Type="http://schemas.openxmlformats.org/officeDocument/2006/relationships/hyperlink" Target="https://checkpoint.url-protection.com/v1/url?o=https%3A//www.3gpp.org/ftp/Specs/archive/22_series/22.989/22989-j40.zip&amp;g=YmFiMmFlYTcyNWRlMjMyYQ==&amp;h=ZjNmNjZhYzQyYWM2OGFkN2NmNTc0MzkxYjRhNjQ1MDRhMmYzYzExOTY0ZjdlZGFmNjhmZmQ5M2I3OTBmZjNhNQ==&amp;p=YzJ1OnRtb2JpbGV1c2E6YzpvOjY5ODkzZTFhZDA1OTIyZDZhNTk2NmFlNTExZDM5ZmRjOnYxOnA6VA==" TargetMode="External"/><Relationship Id="rId19" Type="http://schemas.openxmlformats.org/officeDocument/2006/relationships/hyperlink" Target="file:///E:\TSGS1_104_Chicago\docs\S1-233205.zip" TargetMode="External"/><Relationship Id="rId31" Type="http://schemas.openxmlformats.org/officeDocument/2006/relationships/hyperlink" Target="file:///E:\TSGS1_104_Chicago\docs\S1-233092.zip" TargetMode="External"/><Relationship Id="rId44" Type="http://schemas.openxmlformats.org/officeDocument/2006/relationships/hyperlink" Target="https://d.docs.live.net/33bf000ffbc24f17/Documents/3GPP/TSGS1_104_Chicago/inbox/docs/S1-233362.zip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checkpoint.url-protection.com/v1/url?o=https%3A//www.3gpp.org/ftp/tsg_sa/TSG_SA/TSGS_95E_Electronic_2022_03/Docs/SP-220088.zip&amp;g=Y2M2NDcwMjdlNTViMTZlZA==&amp;h=ZWM4NGIyYzBmY2VhNGIxOTg0ODkxZDk0NjMwMGQ4MjUyNDM5ZDZhZWIwNTVhZDZmODkzZWI3NTQ4OTc3ZGYwYw==&amp;p=YzJ1OnRtb2JpbGV1c2E6YzpvOjY5ODkzZTFhZDA1OTIyZDZhNTk2NmFlNTExZDM5ZmRjOnYxOnA6VA==" TargetMode="External"/><Relationship Id="rId14" Type="http://schemas.openxmlformats.org/officeDocument/2006/relationships/hyperlink" Target="file:///E:\TSGS1_104_Chicago\docs\S1-233204.zip" TargetMode="External"/><Relationship Id="rId22" Type="http://schemas.openxmlformats.org/officeDocument/2006/relationships/hyperlink" Target="https://d.docs.live.net/33bf000ffbc24f17/Documents/3GPP/TSGS1_104_Chicago/inbox/docs/S1-233359.zip" TargetMode="External"/><Relationship Id="rId27" Type="http://schemas.openxmlformats.org/officeDocument/2006/relationships/hyperlink" Target="file:///E:\TSGS1_104_Chicago\docs\S1-233099.zip" TargetMode="External"/><Relationship Id="rId30" Type="http://schemas.openxmlformats.org/officeDocument/2006/relationships/hyperlink" Target="https://checkpoint.url-protection.com/v1/url?o=https%3A//www.3gpp.org/ftp/Specs/archive/22_series/22.916/22916-050.zip&amp;g=NjBlNzcwNTYzMGI4NjA4NQ==&amp;h=MTQ1ZDk4Y2Q1MWY1NTJmY2YxYWRmYzQwZDFjOTE2MDk4N2Q2YTM1MDAzZDIxZTZmZGMzYmNlM2Y0ZTVmY2U3Mw==&amp;p=YzJ1OnRtb2JpbGV1c2E6YzpvOjY5ODkzZTFhZDA1OTIyZDZhNTk2NmFlNTExZDM5ZmRjOnYxOnA6VA==" TargetMode="External"/><Relationship Id="rId35" Type="http://schemas.openxmlformats.org/officeDocument/2006/relationships/hyperlink" Target="https://d.docs.live.net/33bf000ffbc24f17/Documents/3GPP/TSGS1_104_Chicago/inbox/docs/S1-233363.zip" TargetMode="External"/><Relationship Id="rId43" Type="http://schemas.openxmlformats.org/officeDocument/2006/relationships/hyperlink" Target="file:///E:\TSGS1_104_Chicago\docs\S1-233098.zip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checkpoint.url-protection.com/v1/url?o=https%3A//www.3gpp.org/ftp/TSG_SA/TSG_SA/TSGS_100_Taipei_2023-06/Docs/SP-230512.zip&amp;g=ZmI0N2QzMjc2NGIyOGNlNw==&amp;h=YTYwM2ZmZTFhZWMwZTU3YTk4ZTlhMzI4YWRmODg0ODliNDU3OTRkZTY2NjIzNDNmMGEyMTgzMmUxYjMwZmM3ZQ==&amp;p=YzJ1OnRtb2JpbGV1c2E6YzpvOjY5ODkzZTFhZDA1OTIyZDZhNTk2NmFlNTExZDM5ZmRjOnYxOnA6VA==" TargetMode="External"/><Relationship Id="rId17" Type="http://schemas.openxmlformats.org/officeDocument/2006/relationships/hyperlink" Target="https://d.docs.live.net/33bf000ffbc24f17/Documents/3GPP/TSGS1_104_Chicago/inbox/docs/S1-233352.zip" TargetMode="External"/><Relationship Id="rId25" Type="http://schemas.openxmlformats.org/officeDocument/2006/relationships/hyperlink" Target="file:///E:\TSGS1_104_Chicago\Docs\S1-233214.zip" TargetMode="External"/><Relationship Id="rId33" Type="http://schemas.openxmlformats.org/officeDocument/2006/relationships/hyperlink" Target="file:///E:\TSGS1_104_Chicago\docs\S1-233093.zip" TargetMode="External"/><Relationship Id="rId38" Type="http://schemas.openxmlformats.org/officeDocument/2006/relationships/hyperlink" Target="file:///E:\TSGS1_104_Chicago\docs\S1-233095.zip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d.docs.live.net/33bf000ffbc24f17/Documents/3GPP/TSGS1_104_Chicago/inbox/docs/S1-233361.zip" TargetMode="External"/><Relationship Id="rId41" Type="http://schemas.openxmlformats.org/officeDocument/2006/relationships/hyperlink" Target="file:///E:\TSGS1_104_Chicago\docs\S1-23309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ky\OneDrive\Documents\3GPP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2</TotalTime>
  <Pages>4</Pages>
  <Words>1595</Words>
  <Characters>9093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10667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Mark Younge</cp:lastModifiedBy>
  <cp:revision>2</cp:revision>
  <dcterms:created xsi:type="dcterms:W3CDTF">2023-11-16T15:23:00Z</dcterms:created>
  <dcterms:modified xsi:type="dcterms:W3CDTF">2023-11-16T15:23:00Z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