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7F40BBBD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>10</w:t>
      </w:r>
      <w:r w:rsidR="00CC0B23">
        <w:rPr>
          <w:rFonts w:eastAsia="MS Mincho" w:cs="Arial"/>
          <w:b/>
          <w:sz w:val="24"/>
          <w:szCs w:val="24"/>
          <w:lang w:eastAsia="ja-JP"/>
        </w:rPr>
        <w:t>4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240851" w:rsidRPr="00240851">
        <w:rPr>
          <w:rFonts w:eastAsia="MS Mincho" w:cs="Arial"/>
          <w:b/>
          <w:sz w:val="24"/>
          <w:szCs w:val="24"/>
          <w:lang w:eastAsia="ja-JP"/>
        </w:rPr>
        <w:t>S1-233505</w:t>
      </w:r>
    </w:p>
    <w:p w14:paraId="0FEBC1DE" w14:textId="320DC9C5" w:rsidR="000924E4" w:rsidRPr="00F45489" w:rsidRDefault="00AE4D8D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AE4D8D">
        <w:rPr>
          <w:rFonts w:eastAsia="MS Mincho" w:cs="Arial"/>
          <w:b/>
          <w:sz w:val="24"/>
          <w:szCs w:val="24"/>
          <w:lang w:eastAsia="ja-JP"/>
        </w:rPr>
        <w:t>Chicago, USA,  13 - 17 November 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384BE740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50412963"/>
      <w:bookmarkEnd w:id="2"/>
      <w:r w:rsidR="00976E73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bookmarkEnd w:id="3"/>
      <w:r w:rsidR="00CC0D14" w:rsidRPr="00CC0D14">
        <w:rPr>
          <w:rFonts w:eastAsia="Times New Roman" w:cs="Arial"/>
          <w:sz w:val="22"/>
          <w:szCs w:val="20"/>
          <w:lang w:eastAsia="ar-SA"/>
        </w:rPr>
        <w:t>DualSteer + AIML_Ph2</w:t>
      </w:r>
    </w:p>
    <w:p w14:paraId="09D907A5" w14:textId="67F66C62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4" w:name="OLE_LINK3"/>
      <w:bookmarkStart w:id="5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976E73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7E783554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4"/>
      <w:bookmarkEnd w:id="5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976E73">
        <w:rPr>
          <w:rFonts w:eastAsia="Times New Roman" w:cs="Arial"/>
          <w:sz w:val="22"/>
          <w:szCs w:val="20"/>
          <w:lang w:eastAsia="ar-SA"/>
        </w:rPr>
        <w:t>Drafting</w:t>
      </w:r>
      <w:r w:rsidR="00976E73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21D6CD54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976E73">
        <w:rPr>
          <w:rFonts w:eastAsia="Times New Roman" w:cs="Arial"/>
          <w:sz w:val="22"/>
          <w:szCs w:val="20"/>
          <w:lang w:eastAsia="ar-SA"/>
        </w:rPr>
        <w:t>Jose Almodovar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0EA4973" w14:textId="46F73B69" w:rsidR="00976E73" w:rsidRPr="003B6AB6" w:rsidRDefault="00976E73" w:rsidP="00976E7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6" w:name="_Hlk21624406"/>
      <w:bookmarkStart w:id="7" w:name="_Hlk150412703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6"/>
      <w:r w:rsidRPr="00CC0D14">
        <w:rPr>
          <w:rFonts w:eastAsia="MS Mincho" w:cs="Arial"/>
          <w:bCs/>
          <w:sz w:val="36"/>
          <w:szCs w:val="36"/>
          <w:lang w:eastAsia="ar-SA"/>
        </w:rPr>
        <w:t>DualSteer + AIML_Ph2</w:t>
      </w:r>
    </w:p>
    <w:bookmarkEnd w:id="7"/>
    <w:p w14:paraId="77AE9BC2" w14:textId="08788322" w:rsidR="00DF3949" w:rsidRPr="00976E73" w:rsidRDefault="00DF3949">
      <w:pPr>
        <w:spacing w:after="0" w:line="240" w:lineRule="auto"/>
        <w:rPr>
          <w:rFonts w:eastAsia="Times New Roman"/>
          <w:sz w:val="20"/>
          <w:szCs w:val="20"/>
        </w:rPr>
      </w:pPr>
    </w:p>
    <w:p w14:paraId="737F7523" w14:textId="77777777" w:rsidR="00770E9B" w:rsidRPr="008754F9" w:rsidRDefault="00770E9B" w:rsidP="00770E9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7BBDC409" w14:textId="79FAFBEE" w:rsidR="00770E9B" w:rsidRPr="005F6390" w:rsidRDefault="00770E9B" w:rsidP="00770E9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5F6390">
        <w:rPr>
          <w:rFonts w:eastAsia="Arial Unicode MS"/>
          <w:sz w:val="24"/>
          <w:szCs w:val="24"/>
          <w:lang w:eastAsia="ar-SA"/>
        </w:rPr>
        <w:t xml:space="preserve">ROOM </w:t>
      </w:r>
      <w:r w:rsidR="005F6390" w:rsidRPr="005F6390">
        <w:rPr>
          <w:rFonts w:eastAsia="Arial Unicode MS"/>
          <w:sz w:val="24"/>
          <w:szCs w:val="24"/>
          <w:lang w:eastAsia="ar-SA"/>
        </w:rPr>
        <w:t>Adams</w:t>
      </w:r>
      <w:r w:rsidRPr="005F6390">
        <w:rPr>
          <w:rFonts w:eastAsia="Arial Unicode MS"/>
          <w:sz w:val="24"/>
          <w:szCs w:val="24"/>
          <w:lang w:eastAsia="ar-SA"/>
        </w:rPr>
        <w:t>:</w:t>
      </w:r>
      <w:r w:rsidR="005F6390">
        <w:rPr>
          <w:rFonts w:eastAsia="Arial Unicode MS"/>
          <w:sz w:val="24"/>
          <w:szCs w:val="24"/>
          <w:lang w:eastAsia="ar-SA"/>
        </w:rPr>
        <w:t xml:space="preserve"> Plenary/Drafting</w:t>
      </w:r>
      <w:r w:rsidRPr="005F6390"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3A168515" w14:textId="14C9196B" w:rsidR="00770E9B" w:rsidRPr="00B50B65" w:rsidRDefault="00770E9B" w:rsidP="00770E9B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proofErr w:type="spellStart"/>
      <w:r w:rsidR="005F6390" w:rsidRPr="005F6390">
        <w:rPr>
          <w:rFonts w:eastAsia="Arial Unicode MS" w:cs="Arial"/>
          <w:color w:val="00B050"/>
          <w:sz w:val="24"/>
          <w:szCs w:val="24"/>
          <w:lang w:eastAsia="ar-SA"/>
        </w:rPr>
        <w:t>Watertower</w:t>
      </w:r>
      <w:proofErr w:type="spellEnd"/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>: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5F6390"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</w:p>
    <w:p w14:paraId="0CFC3B31" w14:textId="77777777" w:rsidR="00770E9B" w:rsidRPr="00015298" w:rsidRDefault="00770E9B" w:rsidP="00770E9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7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7"/>
        <w:gridCol w:w="2824"/>
        <w:gridCol w:w="2824"/>
      </w:tblGrid>
      <w:tr w:rsidR="00976E73" w:rsidRPr="00015298" w14:paraId="3B6FDD08" w14:textId="77777777" w:rsidTr="00976E7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37781FF" w14:textId="77777777" w:rsidR="00976E73" w:rsidRPr="00015298" w:rsidRDefault="00976E73" w:rsidP="00770E9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8" w:name="_Hlk16683286"/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6F435BDF" w14:textId="77777777" w:rsidR="00976E73" w:rsidRPr="00015298" w:rsidRDefault="00976E73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285AAD" w14:textId="77777777" w:rsidR="00976E73" w:rsidRPr="00015298" w:rsidRDefault="00976E73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2B467C" w14:textId="77777777" w:rsidR="00976E73" w:rsidRPr="00015298" w:rsidRDefault="00976E73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76E73" w:rsidRPr="00AB0F3E" w14:paraId="5A7DD0BB" w14:textId="77777777" w:rsidTr="00976E7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1AD32E" w14:textId="77777777" w:rsidR="00976E73" w:rsidRPr="00AB0F3E" w:rsidRDefault="00976E73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23776CA" w14:textId="77777777" w:rsidR="00976E73" w:rsidRPr="00AB0F3E" w:rsidRDefault="00976E73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64D4F414" w14:textId="77777777" w:rsidR="00976E73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75624D" w14:textId="77777777" w:rsidR="00976E73" w:rsidRPr="00B50B65" w:rsidRDefault="00976E73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5CF2F034" w14:textId="315EF2BC" w:rsidR="00976E73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03C77CFB" w14:textId="77777777" w:rsidR="00976E73" w:rsidRPr="00AB0F3E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EDB9493" w14:textId="77777777" w:rsidR="00976E73" w:rsidRPr="00B50B65" w:rsidRDefault="00976E73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5825C30" w14:textId="1682D171" w:rsidR="00976E73" w:rsidRPr="00150EF9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 + AIML_Ph2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F01DF" w14:textId="77777777" w:rsidR="00976E73" w:rsidRPr="00B50B65" w:rsidRDefault="00976E73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2C6B86A" w14:textId="2292D217" w:rsidR="00976E73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613199EF" w14:textId="77777777" w:rsidR="00976E73" w:rsidRPr="00AB0F3E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D57EFE4" w14:textId="77777777" w:rsidR="00976E73" w:rsidRPr="00B50B65" w:rsidRDefault="00976E73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EBBD777" w14:textId="190338A8" w:rsidR="00976E73" w:rsidRPr="00AB0F3E" w:rsidRDefault="00976E73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 + AIML_Ph2</w:t>
            </w:r>
          </w:p>
        </w:tc>
      </w:tr>
      <w:bookmarkEnd w:id="8"/>
    </w:tbl>
    <w:p w14:paraId="101F46BD" w14:textId="77777777" w:rsidR="00770E9B" w:rsidRDefault="00770E9B" w:rsidP="00770E9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617296D" w14:textId="133A0FA6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35771338" w14:textId="342922DC" w:rsidR="00976E73" w:rsidRDefault="00976E73">
      <w:pPr>
        <w:spacing w:after="0" w:line="240" w:lineRule="auto"/>
        <w:rPr>
          <w:rFonts w:eastAsia="Times New Roman"/>
          <w:sz w:val="20"/>
          <w:szCs w:val="20"/>
        </w:rPr>
      </w:pPr>
    </w:p>
    <w:p w14:paraId="292B31C2" w14:textId="79209F2A" w:rsidR="00976E73" w:rsidRDefault="00976E73">
      <w:pPr>
        <w:spacing w:after="0" w:line="240" w:lineRule="auto"/>
        <w:rPr>
          <w:rFonts w:eastAsia="Times New Roman"/>
          <w:sz w:val="20"/>
          <w:szCs w:val="20"/>
        </w:rPr>
      </w:pPr>
    </w:p>
    <w:p w14:paraId="7386F73B" w14:textId="1BC77EB5" w:rsidR="00976E73" w:rsidRDefault="00976E73">
      <w:pPr>
        <w:spacing w:after="0" w:line="240" w:lineRule="auto"/>
        <w:rPr>
          <w:rFonts w:eastAsia="Times New Roman"/>
          <w:sz w:val="20"/>
          <w:szCs w:val="20"/>
        </w:rPr>
      </w:pPr>
    </w:p>
    <w:p w14:paraId="4F54AB5D" w14:textId="7E3EDECE" w:rsidR="00976E73" w:rsidRDefault="00976E73">
      <w:pPr>
        <w:spacing w:after="0" w:line="240" w:lineRule="auto"/>
        <w:rPr>
          <w:rFonts w:eastAsia="Times New Roman"/>
          <w:sz w:val="20"/>
          <w:szCs w:val="20"/>
        </w:rPr>
      </w:pPr>
    </w:p>
    <w:p w14:paraId="4CF684BD" w14:textId="284F22E6" w:rsidR="00976E73" w:rsidRDefault="00976E73">
      <w:pPr>
        <w:spacing w:after="0" w:line="240" w:lineRule="auto"/>
        <w:rPr>
          <w:rFonts w:eastAsia="Times New Roman"/>
          <w:sz w:val="20"/>
          <w:szCs w:val="20"/>
        </w:rPr>
      </w:pPr>
    </w:p>
    <w:p w14:paraId="7EFA9C08" w14:textId="77777777" w:rsidR="00976E73" w:rsidRDefault="00976E73">
      <w:pPr>
        <w:spacing w:after="0" w:line="240" w:lineRule="auto"/>
        <w:rPr>
          <w:rFonts w:eastAsia="Times New Roman"/>
          <w:sz w:val="20"/>
          <w:szCs w:val="20"/>
        </w:rPr>
      </w:pPr>
    </w:p>
    <w:p w14:paraId="3A082426" w14:textId="2CE514B8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6D19C162" w14:textId="3522F012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1860C48C" w14:textId="77777777" w:rsidR="00770E9B" w:rsidRP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24E82CD6" w:rsidR="009C07FC" w:rsidRPr="00F45489" w:rsidRDefault="00976E73" w:rsidP="003516D6">
            <w:pPr>
              <w:pStyle w:val="Heading1"/>
            </w:pPr>
            <w:r w:rsidRPr="00976E73">
              <w:lastRenderedPageBreak/>
              <w:t>DualSteer + AIML_Ph2</w:t>
            </w:r>
          </w:p>
        </w:tc>
      </w:tr>
      <w:tr w:rsidR="00882493" w:rsidRPr="00745D37" w14:paraId="2421C81F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E624E1" w14:textId="5B09ACFD" w:rsidR="00882493" w:rsidRPr="00745D37" w:rsidRDefault="00882493" w:rsidP="00882493">
            <w:pPr>
              <w:pStyle w:val="Heading2"/>
              <w:rPr>
                <w:lang w:val="en-US"/>
              </w:rPr>
            </w:pPr>
            <w:r w:rsidRPr="00FD2CBE">
              <w:t>A</w:t>
            </w:r>
            <w:r w:rsidRPr="00C63302">
              <w:t>IML</w:t>
            </w:r>
            <w:r w:rsidRPr="000222B9">
              <w:t>_Ph2</w:t>
            </w:r>
          </w:p>
        </w:tc>
      </w:tr>
      <w:tr w:rsidR="00882493" w:rsidRPr="00745D37" w14:paraId="61F6A7D9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71FCA8" w14:textId="77777777" w:rsidR="00882493" w:rsidRPr="00745D37" w:rsidRDefault="00882493" w:rsidP="00882493">
            <w:pPr>
              <w:pStyle w:val="Heading3"/>
              <w:rPr>
                <w:lang w:val="en-US"/>
              </w:rPr>
            </w:pPr>
            <w:r w:rsidRPr="00FD2CBE">
              <w:t>FS_A</w:t>
            </w:r>
            <w:r w:rsidRPr="00C63302">
              <w:t>IML</w:t>
            </w:r>
            <w:r w:rsidRPr="000222B9">
              <w:t>_Ph2</w:t>
            </w:r>
            <w:r w:rsidRPr="00745D37">
              <w:rPr>
                <w:lang w:val="en-US"/>
              </w:rPr>
              <w:t xml:space="preserve">: </w:t>
            </w:r>
            <w:r>
              <w:rPr>
                <w:rFonts w:eastAsia="Batang"/>
                <w:lang w:eastAsia="zh-CN"/>
              </w:rPr>
              <w:t xml:space="preserve">Study on </w:t>
            </w:r>
            <w:r w:rsidRPr="000222B9">
              <w:rPr>
                <w:rFonts w:eastAsia="Batang"/>
                <w:lang w:eastAsia="zh-CN"/>
              </w:rPr>
              <w:t>AI/ML Model Transfer_Phase2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4F638F">
                <w:rPr>
                  <w:rStyle w:val="Hyperlink"/>
                  <w:lang w:val="en-US"/>
                </w:rPr>
                <w:t>SP-220083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882493" w:rsidRPr="00B209E2" w14:paraId="54ED0131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9984F8" w14:textId="77777777" w:rsidR="00882493" w:rsidRPr="004067FF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58EDDA1" w14:textId="4020DB3F" w:rsidR="00882493" w:rsidRDefault="00882493" w:rsidP="00882493">
            <w:pPr>
              <w:suppressAutoHyphens/>
              <w:spacing w:after="0" w:line="240" w:lineRule="auto"/>
              <w:rPr>
                <w:lang w:val="nl-NL"/>
              </w:rPr>
            </w:pPr>
            <w:r w:rsidRPr="0097573B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97573B">
              <w:rPr>
                <w:lang w:val="nl-NL"/>
              </w:rPr>
              <w:t>Xu Yang (</w:t>
            </w:r>
            <w:r w:rsidRPr="00DF5A37">
              <w:rPr>
                <w:lang w:val="nl-NL"/>
              </w:rPr>
              <w:t>OPPO)</w:t>
            </w:r>
          </w:p>
          <w:p w14:paraId="2A839A62" w14:textId="23C93C78" w:rsidR="00882493" w:rsidRPr="00B209E2" w:rsidRDefault="00882493" w:rsidP="00882493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hyperlink r:id="rId12" w:history="1">
              <w:r w:rsidRPr="005021CC">
                <w:rPr>
                  <w:rStyle w:val="Hyperlink"/>
                  <w:rFonts w:eastAsia="Arial Unicode MS" w:cs="Arial"/>
                  <w:lang w:val="fr-FR"/>
                </w:rPr>
                <w:t>TR22.876v19.1.0</w:t>
              </w:r>
            </w:hyperlink>
          </w:p>
          <w:p w14:paraId="23E67AFB" w14:textId="74990D14" w:rsidR="008824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C08B3F7" w14:textId="0C7134BA" w:rsidR="00882493" w:rsidRPr="00AA7BD2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100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82493" w:rsidRPr="00745D37" w14:paraId="6459D3B3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DA1B65" w14:textId="7A67D267" w:rsidR="00882493" w:rsidRPr="00745D37" w:rsidRDefault="00882493" w:rsidP="00882493">
            <w:pPr>
              <w:pStyle w:val="Heading3"/>
              <w:rPr>
                <w:lang w:val="en-US"/>
              </w:rPr>
            </w:pPr>
            <w:r w:rsidRPr="00FD2CBE">
              <w:t>A</w:t>
            </w:r>
            <w:r w:rsidRPr="00C63302">
              <w:t>IML</w:t>
            </w:r>
            <w:r>
              <w:t>_Ph2:</w:t>
            </w:r>
            <w:r>
              <w:rPr>
                <w:rFonts w:eastAsia="Batang"/>
                <w:lang w:eastAsia="zh-CN"/>
              </w:rPr>
              <w:t xml:space="preserve"> </w:t>
            </w:r>
            <w:r w:rsidRPr="000222B9">
              <w:rPr>
                <w:rFonts w:eastAsia="Batang"/>
                <w:lang w:eastAsia="zh-CN"/>
              </w:rPr>
              <w:t>AI/ML Model Transfer_Phase2</w:t>
            </w:r>
            <w:r w:rsidRPr="00745D37">
              <w:rPr>
                <w:lang w:val="en-US"/>
              </w:rPr>
              <w:t xml:space="preserve"> [</w:t>
            </w:r>
            <w:hyperlink r:id="rId13" w:history="1">
              <w:r w:rsidRPr="002C3C0B">
                <w:rPr>
                  <w:rStyle w:val="Hyperlink"/>
                </w:rPr>
                <w:t>SP-230514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882493" w:rsidRPr="00B209E2" w14:paraId="461675A4" w14:textId="77777777" w:rsidTr="009D0ED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1B5AFC" w14:textId="77777777" w:rsidR="00882493" w:rsidRPr="004067FF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57E5108" w14:textId="77777777" w:rsidR="00882493" w:rsidRPr="00AE006B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E006B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r w:rsidRPr="00AE006B">
              <w:rPr>
                <w:lang w:val="en-US"/>
              </w:rPr>
              <w:t>Xu Yang (OPPO)</w:t>
            </w:r>
          </w:p>
          <w:p w14:paraId="6A871232" w14:textId="283A4C6F" w:rsidR="00882493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D204FE" w14:textId="6E008787" w:rsidR="00882493" w:rsidRPr="00AA7BD2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82493" w:rsidRPr="00B209E2" w14:paraId="4C23930B" w14:textId="77777777" w:rsidTr="009D0E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BE799" w14:textId="0246D0EB" w:rsidR="00882493" w:rsidRPr="009D0ED1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0ED1">
              <w:rPr>
                <w:rFonts w:eastAsia="Times New Roman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0BC4F" w14:textId="0CA5EC07" w:rsidR="00882493" w:rsidRPr="009D0ED1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882493" w:rsidRPr="009D0ED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519D6" w14:textId="3B551B4F" w:rsidR="00882493" w:rsidRPr="009D0ED1" w:rsidRDefault="00882493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0ED1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CF964" w14:textId="77E840E5" w:rsidR="00882493" w:rsidRPr="009D0ED1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0ED1">
              <w:rPr>
                <w:rFonts w:eastAsia="Times New Roman"/>
                <w:szCs w:val="18"/>
                <w:lang w:eastAsia="ar-SA"/>
              </w:rPr>
              <w:t>22.261v19.4.0 TS.22.261_Updating of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83237" w14:textId="0CB18039" w:rsidR="00882493" w:rsidRPr="009D0ED1" w:rsidRDefault="009D0ED1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0ED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D0ED1">
              <w:rPr>
                <w:rFonts w:eastAsia="Times New Roman" w:cs="Arial"/>
                <w:szCs w:val="18"/>
                <w:lang w:val="fr-FR" w:eastAsia="ar-SA"/>
              </w:rPr>
              <w:t xml:space="preserve"> to S1-233300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2173D" w14:textId="77777777" w:rsidR="00882493" w:rsidRPr="009D0ED1" w:rsidRDefault="00882493" w:rsidP="0088249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D0ED1">
              <w:rPr>
                <w:rFonts w:eastAsia="Arial Unicode MS" w:cs="Arial"/>
                <w:i/>
                <w:szCs w:val="18"/>
                <w:lang w:eastAsia="ar-SA"/>
              </w:rPr>
              <w:t>WI AIML_MT_PH2 Rel-19 CR</w:t>
            </w:r>
            <w:r w:rsidRPr="009D0ED1">
              <w:rPr>
                <w:i/>
              </w:rPr>
              <w:t>0745</w:t>
            </w:r>
            <w:r w:rsidRPr="009D0ED1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058B4D5D" w14:textId="3CF22E8E" w:rsidR="00882493" w:rsidRPr="009D0ED1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D0ED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format in reason for change</w:t>
            </w:r>
          </w:p>
        </w:tc>
      </w:tr>
      <w:tr w:rsidR="009D0ED1" w:rsidRPr="00B209E2" w14:paraId="05376921" w14:textId="77777777" w:rsidTr="009D0E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0A10" w14:textId="4B729A95" w:rsidR="009D0ED1" w:rsidRPr="009D0ED1" w:rsidRDefault="009D0ED1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0ED1">
              <w:rPr>
                <w:rFonts w:eastAsia="Times New Roman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E7A6" w14:textId="43763395" w:rsidR="009D0ED1" w:rsidRPr="009D0ED1" w:rsidRDefault="00420DE4" w:rsidP="00882493">
            <w:pPr>
              <w:spacing w:after="0" w:line="240" w:lineRule="auto"/>
            </w:pPr>
            <w:hyperlink r:id="rId15" w:history="1">
              <w:r w:rsidR="009D0ED1" w:rsidRPr="009D0ED1">
                <w:rPr>
                  <w:rStyle w:val="Hyperlink"/>
                  <w:rFonts w:cs="Arial"/>
                  <w:color w:val="auto"/>
                </w:rPr>
                <w:t>S1-233300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8AFE" w14:textId="679042F4" w:rsidR="009D0ED1" w:rsidRPr="009D0ED1" w:rsidRDefault="009D0ED1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0ED1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1B3F" w14:textId="24656648" w:rsidR="009D0ED1" w:rsidRPr="009D0ED1" w:rsidRDefault="009D0ED1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0ED1">
              <w:rPr>
                <w:rFonts w:eastAsia="Times New Roman"/>
                <w:szCs w:val="18"/>
                <w:lang w:eastAsia="ar-SA"/>
              </w:rPr>
              <w:t>22.261v19.4.0 TS.22.261_Updating of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2C15" w14:textId="77777777" w:rsidR="009D0ED1" w:rsidRPr="009D0ED1" w:rsidRDefault="009D0ED1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0807" w14:textId="77777777" w:rsidR="009D0ED1" w:rsidRPr="009D0ED1" w:rsidRDefault="009D0ED1" w:rsidP="009D0ED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D0ED1">
              <w:rPr>
                <w:rFonts w:eastAsia="Arial Unicode MS" w:cs="Arial"/>
                <w:i/>
                <w:szCs w:val="18"/>
                <w:lang w:eastAsia="ar-SA"/>
              </w:rPr>
              <w:t>WI AIML_MT_PH2 Rel-19 CR</w:t>
            </w:r>
            <w:r w:rsidRPr="009D0ED1">
              <w:rPr>
                <w:i/>
              </w:rPr>
              <w:t>0745</w:t>
            </w:r>
            <w:r w:rsidRPr="009D0ED1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6FC14E57" w14:textId="714BDEDD" w:rsidR="009D0ED1" w:rsidRDefault="009D0ED1" w:rsidP="009D0ED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D0ED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format in reason for change</w:t>
            </w:r>
          </w:p>
          <w:p w14:paraId="3CFB068F" w14:textId="06A1297D" w:rsidR="009D0ED1" w:rsidRPr="009D0ED1" w:rsidRDefault="009D0ED1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D0ED1">
              <w:rPr>
                <w:rFonts w:eastAsia="Arial Unicode MS" w:cs="Arial"/>
                <w:szCs w:val="18"/>
                <w:lang w:eastAsia="ar-SA"/>
              </w:rPr>
              <w:t>Revision of S1-233143.</w:t>
            </w:r>
          </w:p>
        </w:tc>
      </w:tr>
      <w:tr w:rsidR="00882493" w:rsidRPr="00745D37" w14:paraId="6C386A8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D9FF2F5" w14:textId="204F434A" w:rsidR="00882493" w:rsidRPr="00DF5A37" w:rsidRDefault="00882493" w:rsidP="00882493">
            <w:pPr>
              <w:pStyle w:val="Heading2"/>
              <w:rPr>
                <w:lang w:val="en-US"/>
              </w:rPr>
            </w:pPr>
            <w:r w:rsidRPr="00DF5A37">
              <w:t>DualSteer</w:t>
            </w:r>
          </w:p>
        </w:tc>
      </w:tr>
      <w:tr w:rsidR="00882493" w:rsidRPr="00745D37" w14:paraId="24F8656A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126D4F" w14:textId="77777777" w:rsidR="00882493" w:rsidRPr="00DF5A37" w:rsidRDefault="00882493" w:rsidP="00882493">
            <w:pPr>
              <w:pStyle w:val="Heading3"/>
              <w:rPr>
                <w:lang w:val="en-US"/>
              </w:rPr>
            </w:pPr>
            <w:proofErr w:type="spellStart"/>
            <w:r w:rsidRPr="00DF5A37">
              <w:t>FS_DualSteer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t>Study on Upper layer traffic steering, switching and split over dual 3GPP access</w:t>
            </w:r>
            <w:r w:rsidRPr="00DF5A37">
              <w:rPr>
                <w:lang w:val="en-US"/>
              </w:rPr>
              <w:t xml:space="preserve"> [</w:t>
            </w:r>
            <w:hyperlink r:id="rId16" w:history="1">
              <w:r w:rsidRPr="00DF5A37">
                <w:rPr>
                  <w:rStyle w:val="Hyperlink"/>
                  <w:lang w:val="en-US"/>
                </w:rPr>
                <w:t>SP-220445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882493" w:rsidRPr="00B209E2" w14:paraId="203FB974" w14:textId="77777777" w:rsidTr="00E4499E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B5ADE55" w14:textId="77777777" w:rsidR="00882493" w:rsidRPr="00DF5A37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8104C4D" w14:textId="5DAFE0BE" w:rsidR="00882493" w:rsidRPr="00B209E2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B209E2">
              <w:rPr>
                <w:lang w:val="fr-FR"/>
              </w:rPr>
              <w:t>Francesco Pica (Qualcomm)</w:t>
            </w:r>
          </w:p>
          <w:p w14:paraId="244C159E" w14:textId="442E5C8A" w:rsidR="00882493" w:rsidRPr="00B209E2" w:rsidRDefault="00882493" w:rsidP="00882493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780E30">
              <w:rPr>
                <w:rFonts w:eastAsia="Arial Unicode MS" w:cs="Arial"/>
                <w:szCs w:val="18"/>
                <w:lang w:val="fr-FR" w:eastAsia="ar-SA"/>
              </w:rPr>
              <w:t xml:space="preserve">version: </w:t>
            </w:r>
            <w:r w:rsidRPr="00780E30">
              <w:rPr>
                <w:rFonts w:eastAsia="Arial Unicode MS" w:cs="Arial"/>
                <w:lang w:val="fr-FR"/>
              </w:rPr>
              <w:t>TR22.841v2.1.0</w:t>
            </w:r>
            <w:r>
              <w:rPr>
                <w:rFonts w:eastAsia="Arial Unicode MS" w:cs="Arial"/>
                <w:lang w:val="fr-FR"/>
              </w:rPr>
              <w:t xml:space="preserve"> (To </w:t>
            </w:r>
            <w:proofErr w:type="spellStart"/>
            <w:r>
              <w:rPr>
                <w:rFonts w:eastAsia="Arial Unicode MS" w:cs="Arial"/>
                <w:lang w:val="fr-FR"/>
              </w:rPr>
              <w:t>be</w:t>
            </w:r>
            <w:proofErr w:type="spellEnd"/>
            <w:r>
              <w:rPr>
                <w:rFonts w:eastAsia="Arial Unicode MS" w:cs="Arial"/>
                <w:lang w:val="fr-FR"/>
              </w:rPr>
              <w:t xml:space="preserve"> </w:t>
            </w:r>
            <w:proofErr w:type="spellStart"/>
            <w:r>
              <w:rPr>
                <w:rFonts w:eastAsia="Arial Unicode MS" w:cs="Arial"/>
                <w:lang w:val="fr-FR"/>
              </w:rPr>
              <w:t>uploaded</w:t>
            </w:r>
            <w:proofErr w:type="spellEnd"/>
            <w:r>
              <w:rPr>
                <w:rFonts w:eastAsia="Arial Unicode MS" w:cs="Arial"/>
                <w:lang w:val="fr-FR"/>
              </w:rPr>
              <w:t>)</w:t>
            </w:r>
          </w:p>
          <w:p w14:paraId="15E61AC1" w14:textId="549F887D" w:rsidR="00882493" w:rsidRPr="00DF5A37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date: SA#100 (06/2023)</w:t>
            </w:r>
          </w:p>
          <w:p w14:paraId="379D151D" w14:textId="0F8D36C0" w:rsidR="00882493" w:rsidRPr="00DF5A37" w:rsidRDefault="00882493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val="fr-FR" w:eastAsia="ar-SA"/>
              </w:rPr>
              <w:t>95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82493" w:rsidRPr="00B209E2" w14:paraId="3757E2BC" w14:textId="77777777" w:rsidTr="00BD3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F450C1" w14:textId="0C4667A1" w:rsidR="00882493" w:rsidRPr="00E4499E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499E">
              <w:rPr>
                <w:rFonts w:eastAsia="Times New Roman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CAEC82" w14:textId="6F623B4E" w:rsidR="00882493" w:rsidRPr="00E4499E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882493" w:rsidRPr="00E4499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DFFC62" w14:textId="5C2BCD8A" w:rsidR="00882493" w:rsidRPr="00E4499E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499E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E22E8B" w14:textId="1779197A" w:rsidR="00882493" w:rsidRPr="00E4499E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499E">
              <w:rPr>
                <w:rFonts w:eastAsia="Times New Roman"/>
                <w:szCs w:val="18"/>
                <w:lang w:eastAsia="ar-SA"/>
              </w:rPr>
              <w:t>Revised TR 22.841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205666" w14:textId="33ACF726" w:rsidR="00882493" w:rsidRPr="00E4499E" w:rsidRDefault="00E4499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4499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9F60F9" w14:textId="7EF77FEA" w:rsidR="00882493" w:rsidRPr="00E4499E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19FE68A3" w14:textId="77777777" w:rsidTr="00BD3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E28DE" w14:textId="42694F73" w:rsidR="00882493" w:rsidRPr="00BD3584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358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2C4E8" w14:textId="37317FEB" w:rsidR="00882493" w:rsidRPr="00BD3584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882493" w:rsidRPr="00BD358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8E693" w14:textId="675F4109" w:rsidR="00882493" w:rsidRPr="00BD358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584">
              <w:rPr>
                <w:rFonts w:eastAsia="Times New Roman"/>
                <w:szCs w:val="18"/>
                <w:lang w:eastAsia="ar-SA"/>
              </w:rPr>
              <w:t xml:space="preserve">THALES, </w:t>
            </w:r>
            <w:proofErr w:type="spellStart"/>
            <w:r w:rsidRPr="00BD3584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  <w:r w:rsidRPr="00BD3584">
              <w:rPr>
                <w:rFonts w:eastAsia="Times New Roman"/>
                <w:szCs w:val="18"/>
                <w:lang w:eastAsia="ar-SA"/>
              </w:rPr>
              <w:t>, Eutelsat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27DA1" w14:textId="2B7F3614" w:rsidR="00882493" w:rsidRPr="00BD358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584">
              <w:rPr>
                <w:rFonts w:eastAsia="Times New Roman"/>
                <w:szCs w:val="18"/>
                <w:lang w:eastAsia="ar-SA"/>
              </w:rPr>
              <w:t>Clarifications to the Use Case on NTN-based dual 3GPP access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A5671" w14:textId="44DF9CA1" w:rsidR="00882493" w:rsidRPr="00BD3584" w:rsidRDefault="00BD358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358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D3584">
              <w:rPr>
                <w:rFonts w:eastAsia="Times New Roman" w:cs="Arial"/>
                <w:szCs w:val="18"/>
                <w:lang w:val="fr-FR" w:eastAsia="ar-SA"/>
              </w:rPr>
              <w:t xml:space="preserve"> to S1-233301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2F56F" w14:textId="77777777" w:rsidR="00882493" w:rsidRPr="00BD3584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D3584" w:rsidRPr="00B209E2" w14:paraId="07DC12C5" w14:textId="77777777" w:rsidTr="00BD3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06E6" w14:textId="09BF8DE2" w:rsidR="00BD3584" w:rsidRPr="00BD3584" w:rsidRDefault="00BD358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358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7CB2" w14:textId="337CF324" w:rsidR="00BD3584" w:rsidRPr="00BD3584" w:rsidRDefault="00420DE4" w:rsidP="00882493">
            <w:pPr>
              <w:spacing w:after="0" w:line="240" w:lineRule="auto"/>
            </w:pPr>
            <w:hyperlink r:id="rId19" w:history="1">
              <w:r w:rsidR="00BD3584" w:rsidRPr="00BD3584">
                <w:rPr>
                  <w:rStyle w:val="Hyperlink"/>
                  <w:rFonts w:cs="Arial"/>
                  <w:color w:val="auto"/>
                </w:rPr>
                <w:t>S1-233301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9C04" w14:textId="53706034" w:rsidR="00BD3584" w:rsidRPr="00BD3584" w:rsidRDefault="00BD358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584">
              <w:rPr>
                <w:rFonts w:eastAsia="Times New Roman"/>
                <w:szCs w:val="18"/>
                <w:lang w:eastAsia="ar-SA"/>
              </w:rPr>
              <w:t xml:space="preserve">THALES, </w:t>
            </w:r>
            <w:proofErr w:type="spellStart"/>
            <w:r w:rsidRPr="00BD3584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  <w:r w:rsidRPr="00BD3584">
              <w:rPr>
                <w:rFonts w:eastAsia="Times New Roman"/>
                <w:szCs w:val="18"/>
                <w:lang w:eastAsia="ar-SA"/>
              </w:rPr>
              <w:t>, Eutelsat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401D" w14:textId="19279853" w:rsidR="00BD3584" w:rsidRPr="00BD3584" w:rsidRDefault="00BD358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584">
              <w:rPr>
                <w:rFonts w:eastAsia="Times New Roman"/>
                <w:szCs w:val="18"/>
                <w:lang w:eastAsia="ar-SA"/>
              </w:rPr>
              <w:t>Clarifications to the Use Case on NTN-based dual 3GPP access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5958" w14:textId="77777777" w:rsidR="00BD3584" w:rsidRPr="00BD3584" w:rsidRDefault="00BD358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89BF" w14:textId="20C8D3C1" w:rsidR="00BD3584" w:rsidRPr="00BD3584" w:rsidRDefault="00BD3584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D358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D3584">
              <w:rPr>
                <w:rFonts w:eastAsia="Arial Unicode MS" w:cs="Arial"/>
                <w:szCs w:val="18"/>
                <w:lang w:val="fr-FR" w:eastAsia="ar-SA"/>
              </w:rPr>
              <w:t xml:space="preserve"> of S1-233033.</w:t>
            </w:r>
          </w:p>
        </w:tc>
      </w:tr>
      <w:tr w:rsidR="00882493" w:rsidRPr="00B209E2" w14:paraId="32BF87FF" w14:textId="77777777" w:rsidTr="00F267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A5DD" w14:textId="70F4C4DC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E0E2" w14:textId="00C46D16" w:rsidR="00882493" w:rsidRPr="00BD3E64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882493" w:rsidRPr="004B519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91087" w14:textId="4C4EE4A3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>KDDI Corporation,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B707" w14:textId="4A4A6B91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 xml:space="preserve">Discussion on scenarios and modes for Rel-19 SA1 </w:t>
            </w:r>
            <w:proofErr w:type="spellStart"/>
            <w:r w:rsidRPr="00BD3E64">
              <w:rPr>
                <w:rFonts w:eastAsia="Times New Roman"/>
                <w:szCs w:val="18"/>
                <w:lang w:eastAsia="ar-SA"/>
              </w:rPr>
              <w:t>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52EB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F73D" w14:textId="77777777" w:rsidR="00882493" w:rsidRPr="00B209E2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42BC6431" w14:textId="77777777" w:rsidTr="00F267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5CCE" w14:textId="50414839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8371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1709" w14:textId="6738F660" w:rsidR="00882493" w:rsidRPr="00BD3E64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882493" w:rsidRPr="004B519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AA0F" w14:textId="479BF4E6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C99B" w14:textId="32044CE9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>Discussion on Dual Steer TN-TN requirement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1613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BDC8" w14:textId="77777777" w:rsidR="00882493" w:rsidRPr="00B209E2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5575F209" w14:textId="77777777" w:rsidTr="005838B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6E06" w14:textId="737C92FD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83712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969F" w14:textId="0BB7AEE4" w:rsidR="00882493" w:rsidRPr="00BD3E64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882493" w:rsidRPr="004B519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45AD" w14:textId="450F03B4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D7B0" w14:textId="6A0767E6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>Connected mode PLMN search as solution to many Dual Steer use cases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4C9C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D610" w14:textId="77777777" w:rsidR="00882493" w:rsidRPr="00B209E2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13AE8988" w14:textId="77777777" w:rsidTr="005838B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61870" w14:textId="0D1FDD6A" w:rsidR="00882493" w:rsidRPr="005838BC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838B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42ED9" w14:textId="4247741E" w:rsidR="00882493" w:rsidRPr="005838BC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882493" w:rsidRPr="005838B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5EA1D" w14:textId="6C0DFCA9" w:rsidR="00882493" w:rsidRPr="005838BC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838BC">
              <w:rPr>
                <w:rFonts w:eastAsia="Times New Roman"/>
                <w:szCs w:val="18"/>
                <w:lang w:eastAsia="ar-SA"/>
              </w:rPr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3259D" w14:textId="3929D9EB" w:rsidR="00882493" w:rsidRPr="005838BC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838BC">
              <w:rPr>
                <w:rFonts w:eastAsia="Times New Roman"/>
                <w:szCs w:val="18"/>
                <w:lang w:eastAsia="ar-SA"/>
              </w:rPr>
              <w:t>Single subscription with dual SUPI/IMSI, and, Fast PLMN reselection as way forwards for Dual Steer use cases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6D206" w14:textId="363E3B10" w:rsidR="00882493" w:rsidRPr="005838BC" w:rsidRDefault="005838B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838BC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40FC9" w14:textId="77777777" w:rsidR="00882493" w:rsidRPr="005838BC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79C9C945" w14:textId="77777777" w:rsidTr="00EE47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AAED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8371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1B11" w14:textId="526C9BE9" w:rsidR="00882493" w:rsidRPr="00BD3E64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882493" w:rsidRPr="004B519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E3444" w14:textId="77777777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7ED6C" w14:textId="77777777" w:rsidR="00882493" w:rsidRPr="00BD3E64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3E64">
              <w:rPr>
                <w:rFonts w:eastAsia="Times New Roman"/>
                <w:szCs w:val="18"/>
                <w:lang w:eastAsia="ar-SA"/>
              </w:rPr>
              <w:t>FS_DualSteer_CPR</w:t>
            </w:r>
            <w:proofErr w:type="spellEnd"/>
            <w:r w:rsidRPr="00BD3E64">
              <w:rPr>
                <w:rFonts w:eastAsia="Times New Roman"/>
                <w:szCs w:val="18"/>
                <w:lang w:eastAsia="ar-SA"/>
              </w:rPr>
              <w:t xml:space="preserve"> proposal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FE1C" w14:textId="77777777" w:rsidR="00882493" w:rsidRPr="00B209E2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42A6" w14:textId="77777777" w:rsidR="00882493" w:rsidRPr="00B209E2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209E2" w14:paraId="55C7EB5C" w14:textId="77777777" w:rsidTr="00EE47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94731" w14:textId="1A7DD565" w:rsidR="00882493" w:rsidRPr="00EE477B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D076E" w14:textId="7BFE19DD" w:rsidR="00882493" w:rsidRPr="00EE477B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882493" w:rsidRPr="00EE47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2DEA0" w14:textId="6FA2CB4A" w:rsidR="00882493" w:rsidRPr="00EE477B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 xml:space="preserve">Huawei, 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Mediatek</w:t>
            </w:r>
            <w:proofErr w:type="spellEnd"/>
            <w:r w:rsidRPr="00EE477B">
              <w:rPr>
                <w:rFonts w:eastAsia="Times New Roman"/>
                <w:szCs w:val="18"/>
                <w:lang w:eastAsia="ar-SA"/>
              </w:rPr>
              <w:t xml:space="preserve">, 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Hispasat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38DE6" w14:textId="1599CD69" w:rsidR="00882493" w:rsidRPr="00EE477B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>FS-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DualSteer_CPR</w:t>
            </w:r>
            <w:proofErr w:type="spellEnd"/>
            <w:r w:rsidRPr="00EE477B">
              <w:rPr>
                <w:rFonts w:eastAsia="Times New Roman"/>
                <w:szCs w:val="18"/>
                <w:lang w:eastAsia="ar-SA"/>
              </w:rPr>
              <w:t xml:space="preserve"> proposal way forward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76801" w14:textId="09B5895F" w:rsidR="00882493" w:rsidRPr="00EE477B" w:rsidRDefault="00EE477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EE477B">
              <w:rPr>
                <w:rFonts w:eastAsia="Times New Roman" w:cs="Arial"/>
                <w:szCs w:val="18"/>
                <w:lang w:val="fr-FR" w:eastAsia="ar-SA"/>
              </w:rPr>
              <w:t xml:space="preserve"> to S1-233303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DB1B9" w14:textId="77777777" w:rsidR="00882493" w:rsidRPr="00EE477B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E477B" w:rsidRPr="00B209E2" w14:paraId="05139DA4" w14:textId="77777777" w:rsidTr="00EE47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3026" w14:textId="71812A2F" w:rsidR="00EE477B" w:rsidRPr="00EE477B" w:rsidRDefault="00EE477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0162B" w14:textId="2FE47048" w:rsidR="00EE477B" w:rsidRPr="00EE477B" w:rsidRDefault="00420DE4" w:rsidP="00882493">
            <w:pPr>
              <w:spacing w:after="0" w:line="240" w:lineRule="auto"/>
            </w:pPr>
            <w:hyperlink r:id="rId26" w:history="1">
              <w:r w:rsidR="00EE477B" w:rsidRPr="00EE477B">
                <w:rPr>
                  <w:rStyle w:val="Hyperlink"/>
                  <w:rFonts w:cs="Arial"/>
                  <w:color w:val="auto"/>
                </w:rPr>
                <w:t>S1-233303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4CD5" w14:textId="42D3F245" w:rsidR="00EE477B" w:rsidRPr="00EE477B" w:rsidRDefault="00EE477B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 xml:space="preserve">Huawei, 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Mediatek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5FB9" w14:textId="2A0E03A0" w:rsidR="00EE477B" w:rsidRPr="00EE477B" w:rsidRDefault="00EE477B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>FS-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DualSteer_CPR</w:t>
            </w:r>
            <w:proofErr w:type="spellEnd"/>
            <w:r w:rsidRPr="00EE477B">
              <w:rPr>
                <w:rFonts w:eastAsia="Times New Roman"/>
                <w:szCs w:val="18"/>
                <w:lang w:eastAsia="ar-SA"/>
              </w:rPr>
              <w:t xml:space="preserve"> proposal way forward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F59A" w14:textId="77777777" w:rsidR="00EE477B" w:rsidRPr="00EE477B" w:rsidRDefault="00EE477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F407" w14:textId="5C936209" w:rsidR="00EE477B" w:rsidRPr="00EE477B" w:rsidRDefault="00EE477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E477B">
              <w:rPr>
                <w:rFonts w:eastAsia="Arial Unicode MS" w:cs="Arial"/>
                <w:szCs w:val="18"/>
                <w:lang w:val="fr-FR" w:eastAsia="ar-SA"/>
              </w:rPr>
              <w:t xml:space="preserve"> of S1-233179.</w:t>
            </w:r>
          </w:p>
        </w:tc>
      </w:tr>
      <w:tr w:rsidR="00882493" w:rsidRPr="00B209E2" w14:paraId="39E78D53" w14:textId="77777777" w:rsidTr="00EE47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54A74" w14:textId="68704BC5" w:rsidR="00882493" w:rsidRPr="00EE477B" w:rsidRDefault="008824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61537" w14:textId="64C8FC92" w:rsidR="00882493" w:rsidRPr="00EE477B" w:rsidRDefault="00420DE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882493" w:rsidRPr="00EE47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8A6FD" w14:textId="535DC54D" w:rsidR="00882493" w:rsidRPr="00EE477B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 xml:space="preserve">Huawei, MediaTek, 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Hispasat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B00BF" w14:textId="486A0218" w:rsidR="00882493" w:rsidRPr="00EE477B" w:rsidRDefault="00882493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 xml:space="preserve">Proposal of the Potential way forward - SA1 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841C7" w14:textId="7F1AD9B0" w:rsidR="00882493" w:rsidRPr="00EE477B" w:rsidRDefault="00EE477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EE477B">
              <w:rPr>
                <w:rFonts w:eastAsia="Times New Roman" w:cs="Arial"/>
                <w:szCs w:val="18"/>
                <w:lang w:val="fr-FR" w:eastAsia="ar-SA"/>
              </w:rPr>
              <w:t xml:space="preserve"> to S1-233302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05772" w14:textId="77777777" w:rsidR="00882493" w:rsidRPr="00EE477B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E477B" w:rsidRPr="00B209E2" w14:paraId="711FF11E" w14:textId="77777777" w:rsidTr="00EE47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EB90C" w14:textId="7AD38F08" w:rsidR="00EE477B" w:rsidRPr="00EE477B" w:rsidRDefault="00EE477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DE76A" w14:textId="207023E6" w:rsidR="00EE477B" w:rsidRPr="00EE477B" w:rsidRDefault="00420DE4" w:rsidP="00882493">
            <w:pPr>
              <w:spacing w:after="0" w:line="240" w:lineRule="auto"/>
            </w:pPr>
            <w:hyperlink r:id="rId28" w:history="1">
              <w:r w:rsidR="00EE477B" w:rsidRPr="00EE477B">
                <w:rPr>
                  <w:rStyle w:val="Hyperlink"/>
                  <w:rFonts w:cs="Arial"/>
                  <w:color w:val="auto"/>
                </w:rPr>
                <w:t>S1-233302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3901E" w14:textId="7D84A9F2" w:rsidR="00EE477B" w:rsidRPr="00EE477B" w:rsidRDefault="00EE477B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>Huawei, 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CBB19" w14:textId="292458C5" w:rsidR="00EE477B" w:rsidRPr="00EE477B" w:rsidRDefault="00EE477B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477B">
              <w:rPr>
                <w:rFonts w:eastAsia="Times New Roman"/>
                <w:szCs w:val="18"/>
                <w:lang w:eastAsia="ar-SA"/>
              </w:rPr>
              <w:t xml:space="preserve">Proposal of the Potential way forward - SA1 </w:t>
            </w:r>
            <w:proofErr w:type="spellStart"/>
            <w:r w:rsidRPr="00EE477B">
              <w:rPr>
                <w:rFonts w:eastAsia="Times New Roman"/>
                <w:szCs w:val="18"/>
                <w:lang w:eastAsia="ar-SA"/>
              </w:rPr>
              <w:t>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26CA5" w14:textId="58020A92" w:rsidR="00EE477B" w:rsidRPr="00EE477B" w:rsidRDefault="00EE477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C28B6" w14:textId="77777777" w:rsidR="00EE477B" w:rsidRPr="00EE477B" w:rsidRDefault="00EE477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E477B">
              <w:rPr>
                <w:rFonts w:eastAsia="Arial Unicode MS" w:cs="Arial"/>
                <w:szCs w:val="18"/>
                <w:lang w:val="fr-FR" w:eastAsia="ar-SA"/>
              </w:rPr>
              <w:t xml:space="preserve"> of S1-233182.</w:t>
            </w:r>
          </w:p>
          <w:p w14:paraId="620EE97B" w14:textId="45AFF0CC" w:rsidR="00EE477B" w:rsidRPr="00EE477B" w:rsidRDefault="00EE477B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E477B">
              <w:rPr>
                <w:rFonts w:eastAsia="Arial Unicode MS" w:cs="Arial"/>
                <w:szCs w:val="18"/>
                <w:lang w:val="fr-FR" w:eastAsia="ar-SA"/>
              </w:rPr>
              <w:t>Remove</w:t>
            </w:r>
            <w:proofErr w:type="spellEnd"/>
            <w:r w:rsidRPr="00EE477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EE477B">
              <w:rPr>
                <w:rFonts w:eastAsia="Arial Unicode MS" w:cs="Arial"/>
                <w:szCs w:val="18"/>
                <w:lang w:val="fr-FR" w:eastAsia="ar-SA"/>
              </w:rPr>
              <w:t>Hispasat</w:t>
            </w:r>
            <w:proofErr w:type="spellEnd"/>
          </w:p>
        </w:tc>
      </w:tr>
      <w:tr w:rsidR="006B4725" w:rsidRPr="00B209E2" w14:paraId="5EC92F6F" w14:textId="77777777" w:rsidTr="00F543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6E22" w14:textId="77777777" w:rsidR="006B4725" w:rsidRPr="00B209E2" w:rsidRDefault="006B4725" w:rsidP="00F543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8371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DE87" w14:textId="7CAEA69F" w:rsidR="006B4725" w:rsidRPr="00BD3E64" w:rsidRDefault="00420DE4" w:rsidP="00F5433F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6B4725" w:rsidRPr="00E028F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</w:t>
              </w:r>
              <w:r w:rsidR="00E028FF" w:rsidRPr="00E028F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3</w:t>
              </w:r>
              <w:r w:rsidR="006B4725" w:rsidRPr="00E028F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A228" w14:textId="77777777" w:rsidR="006B4725" w:rsidRPr="00BD3E64" w:rsidRDefault="006B4725" w:rsidP="00F5433F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AC74" w14:textId="6D2CBB81" w:rsidR="006B4725" w:rsidRPr="00BD3E64" w:rsidRDefault="006B4725" w:rsidP="00F5433F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3E64">
              <w:rPr>
                <w:rFonts w:eastAsia="Times New Roman"/>
                <w:szCs w:val="18"/>
                <w:lang w:eastAsia="ar-SA"/>
              </w:rPr>
              <w:t>DualSteer</w:t>
            </w:r>
            <w:r>
              <w:rPr>
                <w:rFonts w:eastAsia="Times New Roman"/>
                <w:szCs w:val="18"/>
                <w:lang w:eastAsia="ar-SA"/>
              </w:rPr>
              <w:t>_</w:t>
            </w:r>
            <w:r w:rsidRPr="00BD3E64">
              <w:rPr>
                <w:rFonts w:eastAsia="Times New Roman"/>
                <w:szCs w:val="18"/>
                <w:lang w:eastAsia="ar-SA"/>
              </w:rPr>
              <w:t xml:space="preserve"> proposal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A266" w14:textId="77777777" w:rsidR="006B4725" w:rsidRPr="00B209E2" w:rsidRDefault="006B4725" w:rsidP="00F543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0F1B" w14:textId="77777777" w:rsidR="006B4725" w:rsidRPr="00B209E2" w:rsidRDefault="006B4725" w:rsidP="00F543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745D37" w14:paraId="34410083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ED0762" w14:textId="39765FB7" w:rsidR="00882493" w:rsidRPr="00DF5A37" w:rsidRDefault="00882493" w:rsidP="00882493">
            <w:pPr>
              <w:pStyle w:val="Heading3"/>
              <w:rPr>
                <w:lang w:val="en-US"/>
              </w:rPr>
            </w:pPr>
            <w:r w:rsidRPr="00DF5A37">
              <w:t>DualSteer</w:t>
            </w:r>
            <w:r w:rsidR="00976E73">
              <w:t xml:space="preserve"> WID</w:t>
            </w:r>
          </w:p>
        </w:tc>
      </w:tr>
      <w:tr w:rsidR="00976E73" w:rsidRPr="00A75C05" w14:paraId="660E8415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1E97D" w14:textId="77777777" w:rsidR="00976E73" w:rsidRPr="00A75C05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58D3" w14:textId="77777777" w:rsidR="00976E73" w:rsidRPr="00164417" w:rsidRDefault="00420DE4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976E73" w:rsidRPr="00907F7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4629" w14:textId="77777777" w:rsidR="00976E73" w:rsidRPr="00164417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4417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4C83" w14:textId="77777777" w:rsidR="00976E73" w:rsidRPr="00164417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4417">
              <w:rPr>
                <w:rFonts w:eastAsia="Times New Roman" w:cs="Arial"/>
                <w:szCs w:val="18"/>
                <w:lang w:eastAsia="ar-SA"/>
              </w:rPr>
              <w:t xml:space="preserve">New </w:t>
            </w:r>
            <w:proofErr w:type="spellStart"/>
            <w:r w:rsidRPr="00164417">
              <w:rPr>
                <w:rFonts w:eastAsia="Times New Roman" w:cs="Arial"/>
                <w:szCs w:val="18"/>
                <w:lang w:eastAsia="ar-SA"/>
              </w:rPr>
              <w:t>WID_DualSteer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3194" w14:textId="77777777" w:rsidR="00976E73" w:rsidRPr="00A75C05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1DB7F" w14:textId="77777777" w:rsidR="00976E73" w:rsidRPr="00A75C05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6E73" w:rsidRPr="00A75C05" w14:paraId="1DE5A819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F783" w14:textId="77777777" w:rsidR="00976E73" w:rsidRPr="00A75C05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4D49" w14:textId="77777777" w:rsidR="00976E73" w:rsidRPr="00164417" w:rsidRDefault="00420DE4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976E73" w:rsidRPr="00907F7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A430" w14:textId="77777777" w:rsidR="00976E73" w:rsidRPr="00164417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4417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A7E4" w14:textId="77777777" w:rsidR="00976E73" w:rsidRPr="00164417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22.261v19.4.0 </w:t>
            </w:r>
            <w:r w:rsidRPr="00164417">
              <w:rPr>
                <w:rFonts w:eastAsia="Times New Roman" w:cs="Arial"/>
                <w:szCs w:val="18"/>
                <w:lang w:eastAsia="ar-SA"/>
              </w:rPr>
              <w:t>DualSteer normative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C997" w14:textId="77777777" w:rsidR="00976E73" w:rsidRPr="00A75C05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980B" w14:textId="77777777" w:rsidR="00976E73" w:rsidRDefault="00976E73" w:rsidP="00333CE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4069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72E6D">
              <w:rPr>
                <w:noProof/>
                <w:highlight w:val="yellow"/>
              </w:rPr>
              <w:t>Dummy</w:t>
            </w:r>
            <w:r w:rsidRPr="0054069C">
              <w:rPr>
                <w:i/>
                <w:noProof/>
              </w:rPr>
              <w:t xml:space="preserve"> </w:t>
            </w:r>
            <w:r w:rsidRPr="0054069C">
              <w:rPr>
                <w:rFonts w:eastAsia="Arial Unicode MS" w:cs="Arial"/>
                <w:i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54069C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54069C">
              <w:rPr>
                <w:i/>
              </w:rPr>
              <w:t>0</w:t>
            </w:r>
            <w:r>
              <w:rPr>
                <w:i/>
              </w:rPr>
              <w:t>739</w:t>
            </w:r>
            <w:r w:rsidRPr="0054069C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  <w:p w14:paraId="7999D74D" w14:textId="77777777" w:rsidR="00976E73" w:rsidRPr="00A75C05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2E6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WI Code</w:t>
            </w:r>
          </w:p>
        </w:tc>
      </w:tr>
      <w:tr w:rsidR="00632BA3" w:rsidRPr="00A75C05" w14:paraId="69E9B8C6" w14:textId="77777777" w:rsidTr="004B32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DF28" w14:textId="77777777" w:rsidR="00632BA3" w:rsidRPr="00A75C05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DAC6" w14:textId="77777777" w:rsidR="00632BA3" w:rsidRPr="00164417" w:rsidRDefault="00420DE4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632BA3" w:rsidRPr="00907F7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9E39" w14:textId="77777777" w:rsidR="00632BA3" w:rsidRPr="00164417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4417"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proofErr w:type="spellStart"/>
            <w:r w:rsidRPr="00164417">
              <w:rPr>
                <w:rFonts w:eastAsia="Times New Roman" w:cs="Arial"/>
                <w:szCs w:val="18"/>
                <w:lang w:eastAsia="ar-SA"/>
              </w:rPr>
              <w:t>Mediatek</w:t>
            </w:r>
            <w:proofErr w:type="spellEnd"/>
            <w:r w:rsidRPr="00164417">
              <w:rPr>
                <w:rFonts w:eastAsia="Times New Roman" w:cs="Arial"/>
                <w:szCs w:val="18"/>
                <w:lang w:eastAsia="ar-SA"/>
              </w:rPr>
              <w:t xml:space="preserve">, </w:t>
            </w:r>
            <w:proofErr w:type="spellStart"/>
            <w:r w:rsidRPr="00164417">
              <w:rPr>
                <w:rFonts w:eastAsia="Times New Roman" w:cs="Arial"/>
                <w:szCs w:val="18"/>
                <w:lang w:eastAsia="ar-SA"/>
              </w:rPr>
              <w:t>Hispasat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9E57" w14:textId="77777777" w:rsidR="00632BA3" w:rsidRPr="00164417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4417">
              <w:rPr>
                <w:rFonts w:eastAsia="Times New Roman" w:cs="Arial"/>
                <w:szCs w:val="18"/>
                <w:lang w:eastAsia="ar-SA"/>
              </w:rPr>
              <w:t xml:space="preserve">New WID on all traffic access switching (ATAS) - FS-DualSteer way forward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3AD5" w14:textId="77777777" w:rsidR="00632BA3" w:rsidRPr="00A75C05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E54F" w14:textId="77777777" w:rsidR="00632BA3" w:rsidRPr="00A75C05" w:rsidRDefault="00632BA3" w:rsidP="004B32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2BA3" w:rsidRPr="00A75C05" w14:paraId="40BE82B2" w14:textId="77777777" w:rsidTr="004B32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8328" w14:textId="77777777" w:rsidR="00632BA3" w:rsidRPr="00A75C05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7FB4" w14:textId="77777777" w:rsidR="00632BA3" w:rsidRPr="00164417" w:rsidRDefault="00420DE4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632BA3" w:rsidRPr="00907F7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S1-233177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04FD" w14:textId="77777777" w:rsidR="00632BA3" w:rsidRPr="00164417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4417"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proofErr w:type="spellStart"/>
            <w:r w:rsidRPr="00164417">
              <w:rPr>
                <w:rFonts w:eastAsia="Times New Roman" w:cs="Arial"/>
                <w:szCs w:val="18"/>
                <w:lang w:eastAsia="ar-SA"/>
              </w:rPr>
              <w:t>Mediatek</w:t>
            </w:r>
            <w:proofErr w:type="spellEnd"/>
            <w:r w:rsidRPr="00164417">
              <w:rPr>
                <w:rFonts w:eastAsia="Times New Roman" w:cs="Arial"/>
                <w:szCs w:val="18"/>
                <w:lang w:eastAsia="ar-SA"/>
              </w:rPr>
              <w:t xml:space="preserve">, </w:t>
            </w:r>
            <w:proofErr w:type="spellStart"/>
            <w:r w:rsidRPr="00164417">
              <w:rPr>
                <w:rFonts w:eastAsia="Times New Roman" w:cs="Arial"/>
                <w:szCs w:val="18"/>
                <w:lang w:eastAsia="ar-SA"/>
              </w:rPr>
              <w:t>Hispasat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DA2" w14:textId="77777777" w:rsidR="00632BA3" w:rsidRPr="00164417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22.261v19.4.0 </w:t>
            </w:r>
            <w:r w:rsidRPr="00164417">
              <w:rPr>
                <w:rFonts w:eastAsia="Times New Roman" w:cs="Arial"/>
                <w:szCs w:val="18"/>
                <w:lang w:eastAsia="ar-SA"/>
              </w:rPr>
              <w:t>ATAS (all traffic access switching) Normative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ECBC" w14:textId="77777777" w:rsidR="00632BA3" w:rsidRPr="00A75C05" w:rsidRDefault="00632BA3" w:rsidP="004B32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BA93" w14:textId="77777777" w:rsidR="00632BA3" w:rsidRDefault="00632BA3" w:rsidP="004B329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84A95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B63109">
              <w:rPr>
                <w:highlight w:val="yellow"/>
              </w:rPr>
              <w:t>DUMMY</w:t>
            </w:r>
            <w:r>
              <w:rPr>
                <w:noProof/>
              </w:rPr>
              <w:t xml:space="preserve"> </w:t>
            </w:r>
            <w:r w:rsidRPr="00184A95">
              <w:rPr>
                <w:rFonts w:eastAsia="Arial Unicode MS" w:cs="Arial"/>
                <w:i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184A95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184A95">
              <w:rPr>
                <w:i/>
              </w:rPr>
              <w:t>0</w:t>
            </w:r>
            <w:r>
              <w:rPr>
                <w:i/>
              </w:rPr>
              <w:t>750</w:t>
            </w:r>
            <w:r w:rsidRPr="00184A95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14:paraId="02B04E75" w14:textId="77777777" w:rsidR="00632BA3" w:rsidRPr="00A75C05" w:rsidRDefault="00632BA3" w:rsidP="004B32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2E6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WI Code</w:t>
            </w:r>
          </w:p>
        </w:tc>
      </w:tr>
      <w:tr w:rsidR="00976E73" w:rsidRPr="00745D37" w14:paraId="10DBCAD0" w14:textId="77777777" w:rsidTr="00333CE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F22E02" w14:textId="77777777" w:rsidR="00976E73" w:rsidRPr="00E93093" w:rsidRDefault="00976E73" w:rsidP="00333CED">
            <w:pPr>
              <w:pStyle w:val="Heading1"/>
              <w:rPr>
                <w:lang w:val="en-US"/>
              </w:rPr>
            </w:pPr>
            <w:bookmarkStart w:id="9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976E73" w:rsidRPr="00B209E2" w14:paraId="7593C14E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36FF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BFA3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9260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55A0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B292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D8B" w14:textId="77777777" w:rsidR="00976E73" w:rsidRPr="00B209E2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76E73" w:rsidRPr="00B209E2" w14:paraId="621C6A79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B5F0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818A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84AA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5F93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60DE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1604" w14:textId="77777777" w:rsidR="00976E73" w:rsidRPr="00B209E2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76E73" w:rsidRPr="00B209E2" w14:paraId="346AD44B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87AF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3BB6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87C4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2B18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F6BC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5AEB" w14:textId="77777777" w:rsidR="00976E73" w:rsidRPr="00B209E2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76E73" w:rsidRPr="00B209E2" w14:paraId="2C81CC54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22CF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FF58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A9E4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84361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B8E1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6503" w14:textId="77777777" w:rsidR="00976E73" w:rsidRPr="00B209E2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76E73" w:rsidRPr="00B209E2" w14:paraId="6B0F851C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7AC1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E620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3351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6E29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FC87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9484" w14:textId="77777777" w:rsidR="00976E73" w:rsidRPr="00B209E2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76E73" w:rsidRPr="00B209E2" w14:paraId="5AB585EA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785C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3E8F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C552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BEAB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84D5" w14:textId="77777777" w:rsidR="00976E73" w:rsidRPr="00B209E2" w:rsidRDefault="00976E73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A9A2" w14:textId="77777777" w:rsidR="00976E73" w:rsidRPr="00B209E2" w:rsidRDefault="00976E73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76E73" w:rsidRPr="00745D37" w14:paraId="10F06F86" w14:textId="77777777" w:rsidTr="00333CE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DF4897" w14:textId="77777777" w:rsidR="00976E73" w:rsidRPr="00745D37" w:rsidRDefault="00976E73" w:rsidP="00333CED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976E73" w:rsidRPr="00AA7BD2" w14:paraId="7EFE9743" w14:textId="77777777" w:rsidTr="00333CE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2F310AA" w14:textId="77777777" w:rsidR="00976E73" w:rsidRDefault="00976E73" w:rsidP="00333CE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1D33CCF" w14:textId="77777777" w:rsidR="00976E73" w:rsidRPr="00894FB0" w:rsidRDefault="00976E73" w:rsidP="00333CE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FD0BAC6" w14:textId="331DE664" w:rsidR="00976E73" w:rsidRDefault="00976E73" w:rsidP="00333CE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333E82">
              <w:rPr>
                <w:rFonts w:eastAsia="Arial Unicode MS" w:cs="Arial"/>
                <w:i/>
                <w:szCs w:val="18"/>
                <w:lang w:eastAsia="ko-KR"/>
              </w:rPr>
              <w:t>All document treated</w:t>
            </w:r>
          </w:p>
          <w:p w14:paraId="159A1539" w14:textId="64D2C361" w:rsidR="00976E73" w:rsidRPr="00894FB0" w:rsidRDefault="00333E82" w:rsidP="00333CE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 document agreed.</w:t>
            </w:r>
          </w:p>
          <w:p w14:paraId="532CF6A2" w14:textId="77777777" w:rsidR="00976E73" w:rsidRPr="00AA7BD2" w:rsidRDefault="00976E73" w:rsidP="00333CE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2493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882493" w:rsidRPr="00F45489" w:rsidRDefault="00882493" w:rsidP="00882493">
            <w:pPr>
              <w:pStyle w:val="Heading1"/>
            </w:pPr>
            <w:bookmarkStart w:id="10" w:name="_Toc316030641"/>
            <w:bookmarkStart w:id="11" w:name="_Toc324137383"/>
            <w:bookmarkStart w:id="12" w:name="_Toc331152547"/>
            <w:bookmarkStart w:id="13" w:name="_Toc378052474"/>
            <w:bookmarkStart w:id="14" w:name="_Toc387990783"/>
            <w:bookmarkStart w:id="15" w:name="_Toc395595534"/>
            <w:bookmarkStart w:id="16" w:name="_Toc414625515"/>
            <w:bookmarkEnd w:id="9"/>
            <w:r w:rsidRPr="00F45489">
              <w:t>Close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E83E33" w:rsidRDefault="00E83E33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E83E33" w:rsidRDefault="00E83E33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E83E33" w:rsidRDefault="00E83E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E83E33" w:rsidRDefault="00E83E33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E83E33" w:rsidRDefault="00E83E33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E83E33" w:rsidRDefault="00E83E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2EA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BF3"/>
    <w:rsid w:val="00085D73"/>
    <w:rsid w:val="000861BC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3CD"/>
    <w:rsid w:val="00097B41"/>
    <w:rsid w:val="00097BCE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653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C7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13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7E9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5D0D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17"/>
    <w:rsid w:val="001644D2"/>
    <w:rsid w:val="00164E9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2C82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0F4E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7C2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04F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610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851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39CC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4C0B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DC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503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A27"/>
    <w:rsid w:val="002C5477"/>
    <w:rsid w:val="002C58FC"/>
    <w:rsid w:val="002C5D35"/>
    <w:rsid w:val="002C5DE3"/>
    <w:rsid w:val="002C61B5"/>
    <w:rsid w:val="002C6613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CFC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5D9C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60C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3E82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2EB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764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C51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64D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C7F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9E4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430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DE4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2D4F"/>
    <w:rsid w:val="0042375A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F14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3961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66D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26D2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19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99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1CC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CCA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82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2FF2"/>
    <w:rsid w:val="00583723"/>
    <w:rsid w:val="00583781"/>
    <w:rsid w:val="005838BC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26C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2F5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606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A9E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B34"/>
    <w:rsid w:val="005F3EF6"/>
    <w:rsid w:val="005F3F78"/>
    <w:rsid w:val="005F41F5"/>
    <w:rsid w:val="005F4816"/>
    <w:rsid w:val="005F4B6B"/>
    <w:rsid w:val="005F4FCA"/>
    <w:rsid w:val="005F6390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DF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BA3"/>
    <w:rsid w:val="00632CB9"/>
    <w:rsid w:val="00632D47"/>
    <w:rsid w:val="00632E8D"/>
    <w:rsid w:val="00632F68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2AEF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3CF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2EBC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725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1953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1A22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4C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7A5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246"/>
    <w:rsid w:val="00756C03"/>
    <w:rsid w:val="00756C80"/>
    <w:rsid w:val="0075720C"/>
    <w:rsid w:val="00757E27"/>
    <w:rsid w:val="00757EB0"/>
    <w:rsid w:val="007601C9"/>
    <w:rsid w:val="0076063C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0E9B"/>
    <w:rsid w:val="007718B6"/>
    <w:rsid w:val="00771E7E"/>
    <w:rsid w:val="007723E5"/>
    <w:rsid w:val="00772968"/>
    <w:rsid w:val="00772E0B"/>
    <w:rsid w:val="007732FC"/>
    <w:rsid w:val="00773A98"/>
    <w:rsid w:val="00773EE7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3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DCD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2F82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3BC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7B4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4B7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821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3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5F8D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AF4"/>
    <w:rsid w:val="00882297"/>
    <w:rsid w:val="00882493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79C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40B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1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F73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A3A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6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6E73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36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D1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771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463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61"/>
    <w:rsid w:val="00A22E90"/>
    <w:rsid w:val="00A230FD"/>
    <w:rsid w:val="00A23527"/>
    <w:rsid w:val="00A23542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325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142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39B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6C3"/>
    <w:rsid w:val="00AD19C5"/>
    <w:rsid w:val="00AD27AE"/>
    <w:rsid w:val="00AD2ACB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4D8D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109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2A5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7C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584"/>
    <w:rsid w:val="00BD397A"/>
    <w:rsid w:val="00BD3E64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5AAB"/>
    <w:rsid w:val="00BF62CD"/>
    <w:rsid w:val="00BF67DC"/>
    <w:rsid w:val="00BF69AF"/>
    <w:rsid w:val="00BF6A84"/>
    <w:rsid w:val="00BF7061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E7A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BB0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6D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155C"/>
    <w:rsid w:val="00CA238A"/>
    <w:rsid w:val="00CA3558"/>
    <w:rsid w:val="00CA375F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23"/>
    <w:rsid w:val="00CC0B4F"/>
    <w:rsid w:val="00CC0D14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42EC"/>
    <w:rsid w:val="00CD5905"/>
    <w:rsid w:val="00CD5B23"/>
    <w:rsid w:val="00CD60A8"/>
    <w:rsid w:val="00CD610C"/>
    <w:rsid w:val="00CD6F01"/>
    <w:rsid w:val="00CD712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35B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55A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25D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69C6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70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AAB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815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6B3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8D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1DD3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7C1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28FF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1A1"/>
    <w:rsid w:val="00E07C26"/>
    <w:rsid w:val="00E102E0"/>
    <w:rsid w:val="00E10954"/>
    <w:rsid w:val="00E10F2E"/>
    <w:rsid w:val="00E111C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BCA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99E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410D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33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14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77B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95A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BB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51C6"/>
    <w:rsid w:val="00F266DE"/>
    <w:rsid w:val="00F267BD"/>
    <w:rsid w:val="00F267E8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953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280E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D01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6B63"/>
    <w:rsid w:val="00FA7396"/>
    <w:rsid w:val="00FA745D"/>
    <w:rsid w:val="00FA7CF0"/>
    <w:rsid w:val="00FB0692"/>
    <w:rsid w:val="00FB0BB7"/>
    <w:rsid w:val="00FB34BA"/>
    <w:rsid w:val="00FB3587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646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6B5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TSG_SA/TSGS_100_Taipei_2023-06/Docs/SP-230514.zip" TargetMode="External"/><Relationship Id="rId18" Type="http://schemas.openxmlformats.org/officeDocument/2006/relationships/hyperlink" Target="file:///E:\TSGS1_104_Chicago\docs\S1-233033.zip" TargetMode="External"/><Relationship Id="rId26" Type="http://schemas.openxmlformats.org/officeDocument/2006/relationships/hyperlink" Target="file:///E:\TSGS1_104_Chicago\docs\S1-23330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E:\TSGS1_104_Chicago\docs\S1-233142.zip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876/22876-j10.zip" TargetMode="External"/><Relationship Id="rId17" Type="http://schemas.openxmlformats.org/officeDocument/2006/relationships/hyperlink" Target="file:///E:\TSGS1_104_Chicago\docs\S1-233020.zip" TargetMode="External"/><Relationship Id="rId25" Type="http://schemas.openxmlformats.org/officeDocument/2006/relationships/hyperlink" Target="file:///E:\TSGS1_104_Chicago\docs\S1-233179.zip" TargetMode="External"/><Relationship Id="rId33" Type="http://schemas.openxmlformats.org/officeDocument/2006/relationships/hyperlink" Target="file:///E:\TSGS1_104_Chicago\Docs\S1-23317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96_Budapest_2022_06/Docs/SP-220445.zip" TargetMode="External"/><Relationship Id="rId20" Type="http://schemas.openxmlformats.org/officeDocument/2006/relationships/hyperlink" Target="file:///E:\TSGS1_104_Chicago\docs\S1-233068.zip" TargetMode="External"/><Relationship Id="rId29" Type="http://schemas.openxmlformats.org/officeDocument/2006/relationships/hyperlink" Target="file:///E:\TSGS1_104_Chicago\docs\S1-23331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5E_Electronic_2022_03/Docs/SP-220083.zip" TargetMode="External"/><Relationship Id="rId24" Type="http://schemas.openxmlformats.org/officeDocument/2006/relationships/hyperlink" Target="file:///E:\TSGS1_104_Chicago\docs\S1-233105.zip" TargetMode="External"/><Relationship Id="rId32" Type="http://schemas.openxmlformats.org/officeDocument/2006/relationships/hyperlink" Target="file:///E:\TSGS1_104_Chicago\Docs\S1-23318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E:\TSGS1_104_Chicago\Agendas_Drafting\docs\S1-233300.zip" TargetMode="External"/><Relationship Id="rId23" Type="http://schemas.openxmlformats.org/officeDocument/2006/relationships/hyperlink" Target="file:///E:\TSGS1_104_Chicago\docs\S1-233175.zip" TargetMode="External"/><Relationship Id="rId28" Type="http://schemas.openxmlformats.org/officeDocument/2006/relationships/hyperlink" Target="file:///E:\TSGS1_104_Chicago\docs\S1-233302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E:\TSGS1_104_Chicago\docs\S1-233301.zip" TargetMode="External"/><Relationship Id="rId31" Type="http://schemas.openxmlformats.org/officeDocument/2006/relationships/hyperlink" Target="file:///E:\TSGS1_104_Chicago\Docs\S1-23310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E:\TSGS1_104_Chicago\docs\S1-233143.zip" TargetMode="External"/><Relationship Id="rId22" Type="http://schemas.openxmlformats.org/officeDocument/2006/relationships/hyperlink" Target="file:///E:\TSGS1_104_Chicago\docs\S1-233174.zip" TargetMode="External"/><Relationship Id="rId27" Type="http://schemas.openxmlformats.org/officeDocument/2006/relationships/hyperlink" Target="file:///E:\TSGS1_104_Chicago\docs\S1-233182.zip" TargetMode="External"/><Relationship Id="rId30" Type="http://schemas.openxmlformats.org/officeDocument/2006/relationships/hyperlink" Target="file:///E:\TSGS1_104_Chicago\Docs\S1-233106.zip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815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5288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4</cp:revision>
  <dcterms:created xsi:type="dcterms:W3CDTF">2023-11-16T20:44:00Z</dcterms:created>
  <dcterms:modified xsi:type="dcterms:W3CDTF">2023-11-16T20:44:00Z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