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8A66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C2660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6C22FB">
        <w:rPr>
          <w:b/>
          <w:i/>
          <w:noProof/>
          <w:sz w:val="28"/>
        </w:rPr>
        <w:t>3185</w:t>
      </w:r>
    </w:p>
    <w:p w14:paraId="6C0AFDA5" w14:textId="222AFBE6" w:rsidR="00F37385" w:rsidRPr="00CF68B7" w:rsidRDefault="00C2660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C26602">
        <w:rPr>
          <w:rFonts w:ascii="Arial" w:hAnsi="Arial"/>
          <w:b/>
          <w:noProof/>
          <w:sz w:val="24"/>
        </w:rPr>
        <w:t>Chicago, USA, 13 - 17 November 2023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0B0078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</w:t>
              </w:r>
              <w:r w:rsidR="005326A2">
                <w:rPr>
                  <w:b/>
                  <w:noProof/>
                  <w:sz w:val="28"/>
                </w:rPr>
                <w:t>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B4D66" w:rsidR="001E41F3" w:rsidRPr="00410371" w:rsidRDefault="000B0078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</w:t>
              </w:r>
              <w:r w:rsidR="006C22FB">
                <w:rPr>
                  <w:b/>
                  <w:noProof/>
                  <w:sz w:val="28"/>
                </w:rPr>
                <w:t>754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6A6FA" w:rsidR="001E41F3" w:rsidRPr="00410371" w:rsidRDefault="000B0078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</w:t>
              </w:r>
              <w:r w:rsidR="00305054">
                <w:rPr>
                  <w:b/>
                  <w:noProof/>
                  <w:sz w:val="28"/>
                </w:rPr>
                <w:t>9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C26602">
                <w:rPr>
                  <w:b/>
                  <w:noProof/>
                  <w:sz w:val="28"/>
                </w:rPr>
                <w:t>4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748E8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3C657E">
              <w:rPr>
                <w:noProof/>
              </w:rPr>
              <w:t>, AT&amp;T, Verizon</w:t>
            </w:r>
            <w:r w:rsidR="00C4522C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CAFF2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C2660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6A43C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C26602">
              <w:t>11</w:t>
            </w:r>
            <w:r w:rsidR="003B2E9E">
              <w:t>-</w:t>
            </w:r>
            <w:r w:rsidR="00C26602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BA8C8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0505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6706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8F02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704B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4F89109C" w14:textId="77777777" w:rsidR="00305054" w:rsidRPr="000531EE" w:rsidRDefault="00305054" w:rsidP="00305054">
      <w:pPr>
        <w:pStyle w:val="Heading2"/>
      </w:pPr>
      <w:bookmarkStart w:id="3" w:name="_Toc45387641"/>
      <w:bookmarkStart w:id="4" w:name="_Toc52638686"/>
      <w:bookmarkStart w:id="5" w:name="_Toc59116771"/>
      <w:bookmarkStart w:id="6" w:name="_Toc61885590"/>
      <w:bookmarkStart w:id="7" w:name="_Toc122684283"/>
      <w:r w:rsidRPr="00FF3908">
        <w:lastRenderedPageBreak/>
        <w:t>6.</w:t>
      </w:r>
      <w:r>
        <w:t>3</w:t>
      </w:r>
      <w:r w:rsidRPr="000531EE">
        <w:tab/>
        <w:t>Multiple access technologies</w:t>
      </w:r>
      <w:bookmarkEnd w:id="3"/>
      <w:bookmarkEnd w:id="4"/>
      <w:bookmarkEnd w:id="5"/>
      <w:bookmarkEnd w:id="6"/>
      <w:bookmarkEnd w:id="7"/>
    </w:p>
    <w:p w14:paraId="584F03D7" w14:textId="77777777" w:rsidR="00305054" w:rsidRPr="000531EE" w:rsidRDefault="00305054" w:rsidP="00305054">
      <w:pPr>
        <w:pStyle w:val="Heading3"/>
      </w:pPr>
      <w:bookmarkStart w:id="8" w:name="_Toc45387642"/>
      <w:bookmarkStart w:id="9" w:name="_Toc52638687"/>
      <w:bookmarkStart w:id="10" w:name="_Toc59116772"/>
      <w:bookmarkStart w:id="11" w:name="_Toc61885591"/>
      <w:bookmarkStart w:id="12" w:name="_Toc122684284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8"/>
      <w:bookmarkEnd w:id="9"/>
      <w:bookmarkEnd w:id="10"/>
      <w:bookmarkEnd w:id="11"/>
      <w:bookmarkEnd w:id="12"/>
    </w:p>
    <w:p w14:paraId="6A5340C5" w14:textId="77777777" w:rsidR="00305054" w:rsidRPr="00254DD6" w:rsidRDefault="00305054" w:rsidP="00305054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16E8B477" w14:textId="77777777" w:rsidR="00305054" w:rsidRPr="000531EE" w:rsidRDefault="00305054" w:rsidP="00305054">
      <w:pPr>
        <w:pStyle w:val="Heading3"/>
      </w:pPr>
      <w:bookmarkStart w:id="13" w:name="_Toc45387643"/>
      <w:bookmarkStart w:id="14" w:name="_Toc52638688"/>
      <w:bookmarkStart w:id="15" w:name="_Toc59116773"/>
      <w:bookmarkStart w:id="16" w:name="_Toc61885592"/>
      <w:bookmarkStart w:id="17" w:name="_Toc122684285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13"/>
      <w:bookmarkEnd w:id="14"/>
      <w:bookmarkEnd w:id="15"/>
      <w:bookmarkEnd w:id="16"/>
      <w:bookmarkEnd w:id="17"/>
    </w:p>
    <w:p w14:paraId="785FE61C" w14:textId="77777777" w:rsidR="00305054" w:rsidRPr="000531EE" w:rsidRDefault="00305054" w:rsidP="00305054">
      <w:pPr>
        <w:pStyle w:val="Heading4"/>
      </w:pPr>
      <w:bookmarkStart w:id="18" w:name="_Toc45387644"/>
      <w:bookmarkStart w:id="19" w:name="_Toc52638689"/>
      <w:bookmarkStart w:id="20" w:name="_Toc59116774"/>
      <w:bookmarkStart w:id="21" w:name="_Toc61885593"/>
      <w:bookmarkStart w:id="22" w:name="_Toc122684286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8"/>
      <w:bookmarkEnd w:id="19"/>
      <w:bookmarkEnd w:id="20"/>
      <w:bookmarkEnd w:id="21"/>
      <w:bookmarkEnd w:id="22"/>
    </w:p>
    <w:p w14:paraId="120BB8CF" w14:textId="77777777" w:rsidR="00305054" w:rsidRPr="00254DD6" w:rsidRDefault="00305054" w:rsidP="00305054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66BDA1C2" w14:textId="77777777" w:rsidR="00305054" w:rsidRPr="00F81743" w:rsidRDefault="00305054" w:rsidP="00305054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13F37109" w14:textId="77777777" w:rsidR="00305054" w:rsidRPr="004C3551" w:rsidRDefault="00305054" w:rsidP="00305054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7D442CC6" w14:textId="77777777" w:rsidR="00305054" w:rsidRPr="005A1750" w:rsidRDefault="00305054" w:rsidP="00305054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3B76A536" w14:textId="0018EFA3" w:rsidR="00305054" w:rsidRPr="00846DE5" w:rsidRDefault="00305054" w:rsidP="00305054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del w:id="23" w:author="Anonymous" w:date="2023-05-04T12:42:00Z">
        <w:r w:rsidRPr="007468FE" w:rsidDel="00305054">
          <w:rPr>
            <w:lang w:eastAsia="zh-CN"/>
          </w:rPr>
          <w:delText xml:space="preserve">select </w:delText>
        </w:r>
        <w:r w:rsidRPr="001C184A" w:rsidDel="00305054">
          <w:rPr>
            <w:lang w:eastAsia="zh-CN"/>
          </w:rPr>
          <w:delText>between</w:delText>
        </w:r>
        <w:r w:rsidRPr="007468FE" w:rsidDel="00305054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51ACD711" w14:textId="77777777" w:rsidR="00305054" w:rsidRPr="00FF3908" w:rsidRDefault="00305054" w:rsidP="00305054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6EC387D5" w14:textId="77777777" w:rsidR="00305054" w:rsidRPr="00FF3908" w:rsidRDefault="00305054" w:rsidP="00305054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5E3EDC5B" w14:textId="77777777" w:rsidR="00305054" w:rsidRPr="00FF3908" w:rsidRDefault="00305054" w:rsidP="00305054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2C987124" w14:textId="77777777" w:rsidR="00305054" w:rsidRPr="00FF3908" w:rsidRDefault="00305054" w:rsidP="00305054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6F394300" w14:textId="77777777" w:rsidR="00305054" w:rsidRDefault="00305054" w:rsidP="00305054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02CC3770" w14:textId="77777777" w:rsidR="00305054" w:rsidRDefault="00305054" w:rsidP="00305054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6F776E78" w14:textId="77777777" w:rsidR="00305054" w:rsidRPr="00FF3908" w:rsidRDefault="00305054" w:rsidP="00305054">
      <w:r w:rsidRPr="001423F8">
        <w:t>The 5G system shall support the capability to operate in licensed and/or unlicensed bands.</w:t>
      </w:r>
    </w:p>
    <w:p w14:paraId="53D5E6EF" w14:textId="77777777" w:rsidR="00305054" w:rsidRPr="000531EE" w:rsidRDefault="00305054" w:rsidP="00305054">
      <w:pPr>
        <w:pStyle w:val="Heading4"/>
      </w:pPr>
      <w:bookmarkStart w:id="24" w:name="_Toc45387645"/>
      <w:bookmarkStart w:id="25" w:name="_Toc52638690"/>
      <w:bookmarkStart w:id="26" w:name="_Toc59116775"/>
      <w:bookmarkStart w:id="27" w:name="_Toc61885594"/>
      <w:bookmarkStart w:id="28" w:name="_Toc122684287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24"/>
      <w:bookmarkEnd w:id="25"/>
      <w:bookmarkEnd w:id="26"/>
      <w:bookmarkEnd w:id="27"/>
      <w:bookmarkEnd w:id="28"/>
      <w:r w:rsidRPr="000531EE">
        <w:t xml:space="preserve"> </w:t>
      </w:r>
    </w:p>
    <w:p w14:paraId="50093A9C" w14:textId="77777777" w:rsidR="00305054" w:rsidRDefault="00305054" w:rsidP="00305054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0D1A6012" w14:textId="77777777" w:rsidR="00305054" w:rsidRPr="00F81743" w:rsidRDefault="00305054" w:rsidP="00305054">
      <w:pPr>
        <w:rPr>
          <w:lang w:eastAsia="ja-JP"/>
        </w:rPr>
      </w:pPr>
      <w:r w:rsidRPr="00254DD6">
        <w:rPr>
          <w:lang w:eastAsia="ja-JP"/>
        </w:rPr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47E44D82" w14:textId="77777777" w:rsidR="00305054" w:rsidRPr="000531EE" w:rsidRDefault="00305054" w:rsidP="00305054">
      <w:pPr>
        <w:pStyle w:val="Heading4"/>
      </w:pPr>
      <w:bookmarkStart w:id="29" w:name="_Toc45387646"/>
      <w:bookmarkStart w:id="30" w:name="_Toc52638691"/>
      <w:bookmarkStart w:id="31" w:name="_Toc59116776"/>
      <w:bookmarkStart w:id="32" w:name="_Toc61885595"/>
      <w:bookmarkStart w:id="33" w:name="_Toc122684288"/>
      <w:r w:rsidRPr="00F81743">
        <w:t>6.</w:t>
      </w:r>
      <w:r>
        <w:t>3</w:t>
      </w:r>
      <w:r w:rsidRPr="000531EE">
        <w:t>.2.3</w:t>
      </w:r>
      <w:r w:rsidRPr="000531EE">
        <w:tab/>
        <w:t>Satellite access</w:t>
      </w:r>
      <w:bookmarkEnd w:id="29"/>
      <w:bookmarkEnd w:id="30"/>
      <w:bookmarkEnd w:id="31"/>
      <w:bookmarkEnd w:id="32"/>
      <w:bookmarkEnd w:id="33"/>
    </w:p>
    <w:p w14:paraId="1C7E4C32" w14:textId="77777777" w:rsidR="00305054" w:rsidRPr="00F81743" w:rsidRDefault="00305054" w:rsidP="00305054">
      <w:r w:rsidRPr="00254DD6">
        <w:t xml:space="preserve">The </w:t>
      </w:r>
      <w:r w:rsidRPr="00FF3908">
        <w:t>5G</w:t>
      </w:r>
      <w:r w:rsidRPr="00254DD6">
        <w:t xml:space="preserve"> system shall be able to provide s</w:t>
      </w:r>
      <w:r>
        <w:t>ervices using satellite access.</w:t>
      </w:r>
    </w:p>
    <w:p w14:paraId="343DD715" w14:textId="77777777" w:rsidR="00305054" w:rsidRDefault="00305054" w:rsidP="00305054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43710DF4" w14:textId="77777777" w:rsidR="00305054" w:rsidRDefault="00305054" w:rsidP="00305054">
      <w:r>
        <w:t>A UE supporting satellite access shall be able to provide or assist in providing its location to the 5G network.</w:t>
      </w:r>
    </w:p>
    <w:p w14:paraId="633134DC" w14:textId="77777777" w:rsidR="00305054" w:rsidRDefault="00305054" w:rsidP="00305054">
      <w:r>
        <w:lastRenderedPageBreak/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71C5D959" w14:textId="77777777" w:rsidR="00305054" w:rsidRDefault="00305054" w:rsidP="00305054">
      <w:pPr>
        <w:rPr>
          <w:lang w:eastAsia="zh-CN"/>
        </w:rPr>
      </w:pPr>
      <w:r>
        <w:rPr>
          <w:lang w:eastAsia="zh-CN"/>
        </w:rPr>
        <w:t xml:space="preserve">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4E302E15" w14:textId="77777777" w:rsidR="00305054" w:rsidRPr="00B4768A" w:rsidRDefault="00305054" w:rsidP="00305054">
      <w:pPr>
        <w:pStyle w:val="Heading4"/>
      </w:pPr>
      <w:bookmarkStart w:id="34" w:name="_Toc45387647"/>
      <w:bookmarkStart w:id="35" w:name="_Toc52638692"/>
      <w:bookmarkStart w:id="36" w:name="_Toc59116777"/>
      <w:bookmarkStart w:id="37" w:name="_Toc61885596"/>
      <w:bookmarkStart w:id="38" w:name="_Toc122684289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34"/>
      <w:bookmarkEnd w:id="35"/>
      <w:bookmarkEnd w:id="36"/>
      <w:bookmarkEnd w:id="37"/>
      <w:bookmarkEnd w:id="38"/>
    </w:p>
    <w:p w14:paraId="2964B41F" w14:textId="77777777" w:rsidR="00305054" w:rsidRPr="00254DD6" w:rsidRDefault="00305054" w:rsidP="00305054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175ED099" w14:textId="77777777" w:rsidR="00305054" w:rsidRPr="00210F35" w:rsidRDefault="00305054" w:rsidP="00305054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2B752E10" w14:textId="77777777" w:rsidR="00305054" w:rsidRDefault="00305054" w:rsidP="00305054">
      <w:r w:rsidRPr="004C3551">
        <w:t xml:space="preserve">The </w:t>
      </w:r>
      <w:r w:rsidRPr="00FF3908">
        <w:t>5G</w:t>
      </w:r>
      <w:r w:rsidRPr="004C3551">
        <w:t xml:space="preserve"> system shall support use of a relay UE that supports multiple access types (</w:t>
      </w:r>
      <w:r>
        <w:t>e.g.</w:t>
      </w:r>
      <w:r w:rsidRPr="004C3551">
        <w:t xml:space="preserve"> 5G RAT, </w:t>
      </w:r>
      <w:r>
        <w:t>WLAN access</w:t>
      </w:r>
      <w:r w:rsidRPr="007468FE">
        <w:t>, fixed broadband</w:t>
      </w:r>
      <w:r>
        <w:t xml:space="preserve"> access</w:t>
      </w:r>
      <w:r w:rsidRPr="007468FE">
        <w:t>).</w:t>
      </w:r>
    </w:p>
    <w:p w14:paraId="4974E34B" w14:textId="77777777" w:rsidR="00305054" w:rsidRPr="007468FE" w:rsidRDefault="00305054" w:rsidP="00305054">
      <w:r w:rsidRPr="000B493C"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3AB47D4F" w14:textId="77777777" w:rsidR="0089520E" w:rsidRDefault="0089520E" w:rsidP="0036024F">
      <w:pPr>
        <w:pStyle w:val="B1"/>
        <w:ind w:left="284"/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0459D" w14:textId="77777777" w:rsidR="00782470" w:rsidRDefault="00782470">
      <w:r>
        <w:separator/>
      </w:r>
    </w:p>
  </w:endnote>
  <w:endnote w:type="continuationSeparator" w:id="0">
    <w:p w14:paraId="01FA7862" w14:textId="77777777" w:rsidR="00782470" w:rsidRDefault="0078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2AF26" w14:textId="77777777" w:rsidR="00782470" w:rsidRDefault="00782470">
      <w:r>
        <w:separator/>
      </w:r>
    </w:p>
  </w:footnote>
  <w:footnote w:type="continuationSeparator" w:id="0">
    <w:p w14:paraId="78BB5370" w14:textId="77777777" w:rsidR="00782470" w:rsidRDefault="00782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6789"/>
    <w:rsid w:val="000974D7"/>
    <w:rsid w:val="000A6394"/>
    <w:rsid w:val="000B0078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0F4976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054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130E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C657E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71AF0"/>
    <w:rsid w:val="0058331B"/>
    <w:rsid w:val="0058718F"/>
    <w:rsid w:val="00590F06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C22FB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6DE9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82470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9520E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2049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602"/>
    <w:rsid w:val="00C268B4"/>
    <w:rsid w:val="00C350E9"/>
    <w:rsid w:val="00C4522C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78CC"/>
    <w:rsid w:val="00EC7268"/>
    <w:rsid w:val="00ED0D05"/>
    <w:rsid w:val="00ED10BB"/>
    <w:rsid w:val="00ED7C92"/>
    <w:rsid w:val="00EE5958"/>
    <w:rsid w:val="00EE7D7C"/>
    <w:rsid w:val="00EF0A7E"/>
    <w:rsid w:val="00EF3D35"/>
    <w:rsid w:val="00EF504B"/>
    <w:rsid w:val="00F029AB"/>
    <w:rsid w:val="00F03079"/>
    <w:rsid w:val="00F11163"/>
    <w:rsid w:val="00F13AC1"/>
    <w:rsid w:val="00F151F9"/>
    <w:rsid w:val="00F21E20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25E46-4EC1-4B65-B230-97A9BF6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2023-11-03T14:26:00Z</dcterms:created>
  <dcterms:modified xsi:type="dcterms:W3CDTF">2023-11-03T14:26:00Z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