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67CFB93F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803D8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1026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209BCFBA" w:rsidR="00E66326" w:rsidRPr="000D6532" w:rsidRDefault="000803D8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>Gothenburg, Sweden,  21 - 25 August 2023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1026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3D8"/>
    <w:rsid w:val="00080512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705CC"/>
    <w:rsid w:val="0049751D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228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3775</cp:lastModifiedBy>
  <cp:revision>9</cp:revision>
  <cp:lastPrinted>2019-02-25T14:05:00Z</cp:lastPrinted>
  <dcterms:created xsi:type="dcterms:W3CDTF">2021-12-24T09:46:00Z</dcterms:created>
  <dcterms:modified xsi:type="dcterms:W3CDTF">2023-07-11T14:28:00Z</dcterms:modified>
</cp:coreProperties>
</file>