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42D6B" w14:textId="69EABF27" w:rsidR="000A612F" w:rsidRDefault="000A612F" w:rsidP="000A612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#103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 xml:space="preserve">                  S1-23</w:t>
      </w:r>
      <w:r w:rsidR="00EE10DB">
        <w:rPr>
          <w:rFonts w:eastAsia="MS Mincho" w:cs="Arial"/>
          <w:b/>
          <w:sz w:val="24"/>
          <w:szCs w:val="24"/>
          <w:lang w:eastAsia="ja-JP"/>
        </w:rPr>
        <w:t>2559</w:t>
      </w:r>
    </w:p>
    <w:p w14:paraId="0FEBC1DE" w14:textId="752B91ED" w:rsidR="000924E4" w:rsidRPr="00F45489" w:rsidRDefault="000A612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Gothenburg, Sweden,  21 - 25 August 2023</w:t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A014A56" w14:textId="405BD8B0" w:rsidR="001C011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1C0119"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r w:rsidR="00E85E82">
        <w:rPr>
          <w:rFonts w:eastAsia="Times New Roman" w:cs="Arial"/>
          <w:sz w:val="22"/>
          <w:szCs w:val="20"/>
          <w:lang w:eastAsia="ar-SA"/>
        </w:rPr>
        <w:t>ISN</w:t>
      </w:r>
    </w:p>
    <w:p w14:paraId="09D907A5" w14:textId="34C39318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0A612F">
        <w:rPr>
          <w:rFonts w:eastAsia="Times New Roman" w:cs="Arial"/>
          <w:sz w:val="22"/>
          <w:szCs w:val="20"/>
          <w:lang w:eastAsia="ar-SA"/>
        </w:rPr>
        <w:t>7.12</w:t>
      </w:r>
    </w:p>
    <w:p w14:paraId="6606FF29" w14:textId="569D7F28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85E82">
        <w:rPr>
          <w:rFonts w:eastAsia="Times New Roman" w:cs="Arial"/>
          <w:sz w:val="22"/>
          <w:szCs w:val="20"/>
          <w:lang w:eastAsia="ar-SA"/>
        </w:rPr>
        <w:t>Draft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1C50E6DC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85E82">
        <w:rPr>
          <w:rFonts w:eastAsia="Times New Roman" w:cs="Arial"/>
          <w:sz w:val="22"/>
          <w:szCs w:val="20"/>
          <w:lang w:eastAsia="ar-SA"/>
        </w:rPr>
        <w:t>Xu Xia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7BE6CC4D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r w:rsidR="00E85E82">
        <w:rPr>
          <w:rFonts w:eastAsia="MS Mincho" w:cs="Arial"/>
          <w:bCs/>
          <w:sz w:val="36"/>
          <w:szCs w:val="36"/>
          <w:lang w:eastAsia="ar-SA"/>
        </w:rPr>
        <w:t>ISN</w:t>
      </w:r>
      <w:r w:rsidRPr="00237551">
        <w:rPr>
          <w:rFonts w:eastAsia="MS Mincho" w:cs="Arial"/>
          <w:bCs/>
          <w:sz w:val="36"/>
          <w:szCs w:val="36"/>
          <w:lang w:eastAsia="ar-SA"/>
        </w:rPr>
        <w:t xml:space="preserve"> </w:t>
      </w:r>
      <w:bookmarkEnd w:id="5"/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160CABC8" w14:textId="19A2F006" w:rsidR="000A612F" w:rsidRPr="00B50B65" w:rsidRDefault="000A612F" w:rsidP="000A612F">
      <w:pPr>
        <w:spacing w:after="0" w:line="240" w:lineRule="auto"/>
        <w:textAlignment w:val="baseline"/>
        <w:rPr>
          <w:rFonts w:eastAsia="MS Mincho" w:cs="Arial"/>
          <w:b/>
          <w:bCs/>
          <w:color w:val="00B050"/>
          <w:kern w:val="24"/>
          <w:sz w:val="24"/>
          <w:szCs w:val="24"/>
          <w:u w:val="single"/>
          <w:lang w:eastAsia="ja-JP"/>
        </w:rPr>
      </w:pPr>
      <w:r w:rsidRPr="00AB0F3E">
        <w:rPr>
          <w:rFonts w:eastAsia="MS Mincho" w:cs="Arial"/>
          <w:b/>
          <w:bCs/>
          <w:color w:val="00B050"/>
          <w:kern w:val="24"/>
          <w:sz w:val="24"/>
          <w:szCs w:val="24"/>
          <w:u w:val="single"/>
          <w:lang w:eastAsia="ja-JP"/>
        </w:rPr>
        <w:t xml:space="preserve">Drafting 2 </w:t>
      </w:r>
      <w:r w:rsidRPr="00B50B65">
        <w:rPr>
          <w:rFonts w:eastAsia="MS Mincho" w:cs="Arial"/>
          <w:b/>
          <w:bCs/>
          <w:color w:val="00B050"/>
          <w:kern w:val="24"/>
          <w:sz w:val="24"/>
          <w:szCs w:val="24"/>
          <w:u w:val="single"/>
          <w:lang w:eastAsia="ja-JP"/>
        </w:rPr>
        <w:t>(</w:t>
      </w:r>
      <w:r w:rsidRPr="007C6F31">
        <w:rPr>
          <w:rFonts w:eastAsia="MS Mincho" w:cs="Arial"/>
          <w:b/>
          <w:bCs/>
          <w:color w:val="00B050"/>
          <w:kern w:val="24"/>
          <w:sz w:val="24"/>
          <w:szCs w:val="24"/>
          <w:u w:val="single"/>
          <w:lang w:eastAsia="ja-JP"/>
        </w:rPr>
        <w:t xml:space="preserve">ROOM </w:t>
      </w:r>
      <w:r>
        <w:rPr>
          <w:rFonts w:eastAsia="MS Mincho" w:cs="Arial"/>
          <w:b/>
          <w:bCs/>
          <w:color w:val="00B050"/>
          <w:kern w:val="24"/>
          <w:sz w:val="24"/>
          <w:szCs w:val="24"/>
          <w:u w:val="single"/>
          <w:lang w:eastAsia="ja-JP"/>
        </w:rPr>
        <w:t>G1</w:t>
      </w:r>
      <w:r w:rsidRPr="00B50B65">
        <w:rPr>
          <w:rFonts w:eastAsia="MS Mincho" w:cs="Arial"/>
          <w:b/>
          <w:bCs/>
          <w:color w:val="00B050"/>
          <w:kern w:val="24"/>
          <w:sz w:val="24"/>
          <w:szCs w:val="24"/>
          <w:u w:val="single"/>
          <w:lang w:eastAsia="ja-JP"/>
        </w:rPr>
        <w:t>)</w:t>
      </w:r>
    </w:p>
    <w:p w14:paraId="0A9F6A5E" w14:textId="77777777" w:rsidR="000A612F" w:rsidRDefault="000A612F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</w:p>
    <w:tbl>
      <w:tblPr>
        <w:tblW w:w="1463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1001"/>
        <w:gridCol w:w="3924"/>
        <w:gridCol w:w="1021"/>
        <w:gridCol w:w="3887"/>
        <w:gridCol w:w="4090"/>
      </w:tblGrid>
      <w:tr w:rsidR="000A612F" w:rsidRPr="00015298" w14:paraId="2663498F" w14:textId="77777777" w:rsidTr="001566BD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76D3F1" w14:textId="77777777" w:rsidR="000A612F" w:rsidRPr="00015298" w:rsidRDefault="000A612F" w:rsidP="001566B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3ADB8D8" w14:textId="77777777" w:rsidR="000A612F" w:rsidRPr="00015298" w:rsidRDefault="000A612F" w:rsidP="001566B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A98E659" w14:textId="77777777" w:rsidR="000A612F" w:rsidRPr="00015298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16C9C0CC" w14:textId="77777777" w:rsidR="000A612F" w:rsidRPr="00015298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4F60B21" w14:textId="77777777" w:rsidR="000A612F" w:rsidRPr="00015298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E15D397" w14:textId="77777777" w:rsidR="000A612F" w:rsidRPr="00015298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A612F" w:rsidRPr="0010199B" w14:paraId="56F74227" w14:textId="77777777" w:rsidTr="000A612F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A09B69C" w14:textId="280B41F4" w:rsidR="000A612F" w:rsidRPr="00AB0F3E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/4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AF5955" w14:textId="3424CEDD" w:rsidR="000A612F" w:rsidRPr="00AB0F3E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6F0309D6" w14:textId="77777777" w:rsidR="000A612F" w:rsidRPr="00AB0F3E" w:rsidRDefault="000A612F" w:rsidP="001566B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9D4F9A" w14:textId="4B1A3D8C" w:rsidR="000A612F" w:rsidRPr="00AB0F3E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7BD434" w14:textId="77777777" w:rsidR="000A612F" w:rsidRPr="00B50B65" w:rsidRDefault="000A612F" w:rsidP="000A61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G3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</w:t>
            </w:r>
          </w:p>
          <w:p w14:paraId="2188A4D6" w14:textId="77777777" w:rsidR="000A612F" w:rsidRDefault="000A612F" w:rsidP="000A61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12286655" w14:textId="77777777" w:rsidR="000A612F" w:rsidRPr="00B50B65" w:rsidRDefault="000A612F" w:rsidP="000A61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2EA9462" w14:textId="77777777" w:rsidR="000A612F" w:rsidRDefault="000A612F" w:rsidP="000A61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ISN </w:t>
            </w:r>
          </w:p>
          <w:p w14:paraId="4803A056" w14:textId="77777777" w:rsidR="000A612F" w:rsidRPr="00AB0F3E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E2AD177" w14:textId="77777777" w:rsidR="000A612F" w:rsidRPr="00AB0F3E" w:rsidRDefault="000A612F" w:rsidP="001566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BB2B458" w14:textId="77777777" w:rsidR="000A612F" w:rsidRPr="00AB0F3E" w:rsidRDefault="000A612F" w:rsidP="001566B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1BD864E" w14:textId="77777777" w:rsidR="000A612F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ED66596" w14:textId="77777777" w:rsidR="000A612F" w:rsidRPr="00B50B65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5203D9B9" w14:textId="77777777" w:rsidR="000A612F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78C46AD1" w14:textId="77777777" w:rsidR="000A612F" w:rsidRPr="00B50B65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242C140" w14:textId="77777777" w:rsidR="000A612F" w:rsidRPr="0010199B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5FC6852" w14:textId="77777777" w:rsidR="000A612F" w:rsidRPr="00B50B65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F3B1B34" w14:textId="77777777" w:rsidR="000A612F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498F9F30" w14:textId="77777777" w:rsidR="000A612F" w:rsidRPr="00B50B65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5DAD3AC" w14:textId="77777777" w:rsidR="000A612F" w:rsidRPr="0010199B" w:rsidRDefault="000A612F" w:rsidP="001566B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</w:tr>
    </w:tbl>
    <w:p w14:paraId="7184AB72" w14:textId="77777777" w:rsidR="00690567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274"/>
        <w:gridCol w:w="4395"/>
        <w:gridCol w:w="2126"/>
        <w:gridCol w:w="3933"/>
      </w:tblGrid>
      <w:tr w:rsidR="000A612F" w:rsidRPr="00DF5A37" w14:paraId="78B626A8" w14:textId="77777777" w:rsidTr="001566B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8DA314" w14:textId="77777777" w:rsidR="000A612F" w:rsidRPr="00DF5A37" w:rsidRDefault="000A612F" w:rsidP="001566BD">
            <w:pPr>
              <w:pStyle w:val="Heading2"/>
              <w:rPr>
                <w:lang w:val="en-US"/>
              </w:rPr>
            </w:pPr>
            <w:r w:rsidRPr="00B209E2">
              <w:t>FS_ISN</w:t>
            </w:r>
            <w:r w:rsidRPr="00DF5A37">
              <w:rPr>
                <w:lang w:val="en-US"/>
              </w:rPr>
              <w:t xml:space="preserve">: </w:t>
            </w:r>
            <w:r w:rsidRPr="00466EC7">
              <w:t xml:space="preserve">Study on Interconnect of SNPN </w:t>
            </w:r>
            <w:r w:rsidRPr="00DF5A37">
              <w:rPr>
                <w:lang w:val="en-US"/>
              </w:rPr>
              <w:t>[</w:t>
            </w:r>
            <w:hyperlink r:id="rId11" w:history="1">
              <w:r w:rsidRPr="00466EC7">
                <w:rPr>
                  <w:rStyle w:val="Hyperlink"/>
                </w:rPr>
                <w:t>SP-230236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0A612F" w:rsidRPr="00DF5A37" w14:paraId="060AA0F3" w14:textId="77777777" w:rsidTr="001566B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EF5E68D" w14:textId="77777777" w:rsidR="000A612F" w:rsidRPr="00DF5A37" w:rsidRDefault="000A612F" w:rsidP="001566B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A9AA23D" w14:textId="77777777" w:rsidR="000A612F" w:rsidRPr="00B209E2" w:rsidRDefault="000A612F" w:rsidP="001566B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B209E2">
              <w:rPr>
                <w:lang w:val="fr-FR"/>
              </w:rPr>
              <w:t xml:space="preserve">Thierry </w:t>
            </w:r>
            <w:proofErr w:type="spellStart"/>
            <w:r w:rsidRPr="00B209E2">
              <w:rPr>
                <w:lang w:val="fr-FR"/>
              </w:rPr>
              <w:t>Bérisot</w:t>
            </w:r>
            <w:proofErr w:type="spellEnd"/>
            <w:r w:rsidRPr="00B209E2">
              <w:rPr>
                <w:lang w:val="fr-FR"/>
              </w:rPr>
              <w:t xml:space="preserve"> (</w:t>
            </w:r>
            <w:proofErr w:type="spellStart"/>
            <w:r w:rsidRPr="00B209E2">
              <w:rPr>
                <w:lang w:val="fr-FR"/>
              </w:rPr>
              <w:t>Novamint</w:t>
            </w:r>
            <w:proofErr w:type="spellEnd"/>
            <w:r w:rsidRPr="00B209E2">
              <w:rPr>
                <w:lang w:val="fr-FR"/>
              </w:rPr>
              <w:t>)</w:t>
            </w:r>
          </w:p>
          <w:p w14:paraId="594ED11B" w14:textId="77777777" w:rsidR="000A612F" w:rsidRPr="00B209E2" w:rsidRDefault="000A612F" w:rsidP="001566BD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82E64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A82E64">
              <w:rPr>
                <w:rFonts w:eastAsia="Arial Unicode MS" w:cs="Arial"/>
                <w:szCs w:val="18"/>
                <w:lang w:val="fr-FR" w:eastAsia="ar-SA"/>
              </w:rPr>
              <w:t xml:space="preserve"> version: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3D5DD8">
                <w:rPr>
                  <w:rStyle w:val="Hyperlink"/>
                  <w:rFonts w:eastAsia="Arial Unicode MS" w:cs="Arial"/>
                  <w:lang w:val="fr-FR"/>
                </w:rPr>
                <w:t>TR22.848v0.1.0</w:t>
              </w:r>
            </w:hyperlink>
          </w:p>
          <w:p w14:paraId="3FB8D592" w14:textId="77777777" w:rsidR="000A612F" w:rsidRPr="00DF5A37" w:rsidRDefault="000A612F" w:rsidP="001566B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/2023)</w:t>
            </w:r>
          </w:p>
          <w:p w14:paraId="30E616EF" w14:textId="77777777" w:rsidR="000A612F" w:rsidRPr="00DF5A37" w:rsidRDefault="000A612F" w:rsidP="001566B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0A612F" w:rsidRPr="006E6FF4" w14:paraId="3D39E19D" w14:textId="77777777" w:rsidTr="00CA6B1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0CD40C0" w14:textId="77777777" w:rsidR="000A612F" w:rsidRPr="006E6FF4" w:rsidRDefault="000A612F" w:rsidP="001566BD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0A612F" w:rsidRPr="00B209E2" w14:paraId="7D660E71" w14:textId="77777777" w:rsidTr="00CA6B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11208" w14:textId="77777777" w:rsidR="000A612F" w:rsidRPr="00CA6B19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DC07C" w14:textId="0018E9F3" w:rsidR="000A612F" w:rsidRPr="00CA6B19" w:rsidRDefault="00000000" w:rsidP="001566BD">
            <w:pPr>
              <w:snapToGrid w:val="0"/>
              <w:spacing w:after="0" w:line="240" w:lineRule="auto"/>
            </w:pPr>
            <w:hyperlink r:id="rId13" w:history="1">
              <w:r w:rsidR="000A612F" w:rsidRPr="00CA6B19">
                <w:rPr>
                  <w:rStyle w:val="Hyperlink"/>
                  <w:rFonts w:cs="Arial"/>
                  <w:color w:val="auto"/>
                </w:rPr>
                <w:t>S1-232095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E0705" w14:textId="77777777" w:rsidR="000A612F" w:rsidRPr="00CA6B19" w:rsidRDefault="000A612F" w:rsidP="001566BD">
            <w:pPr>
              <w:snapToGrid w:val="0"/>
              <w:spacing w:after="0" w:line="240" w:lineRule="auto"/>
            </w:pPr>
            <w:r w:rsidRPr="00CA6B19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050EF" w14:textId="77777777" w:rsidR="000A612F" w:rsidRPr="00CA6B19" w:rsidRDefault="000A612F" w:rsidP="001566BD">
            <w:pPr>
              <w:snapToGrid w:val="0"/>
              <w:spacing w:after="0" w:line="240" w:lineRule="auto"/>
            </w:pPr>
            <w:r w:rsidRPr="00CA6B19">
              <w:t xml:space="preserve">Overview and </w:t>
            </w:r>
            <w:proofErr w:type="spellStart"/>
            <w:r w:rsidRPr="00CA6B19">
              <w:t>clean up</w:t>
            </w:r>
            <w:proofErr w:type="spellEnd"/>
            <w:r w:rsidRPr="00CA6B19">
              <w:t xml:space="preserve"> of TR22848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DE66B" w14:textId="2617AA2F" w:rsidR="000A612F" w:rsidRPr="00CA6B19" w:rsidRDefault="00CA6B1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CA6B19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CA6B19">
              <w:rPr>
                <w:rFonts w:eastAsia="Times New Roman" w:cs="Arial"/>
                <w:szCs w:val="18"/>
                <w:lang w:val="fr-FR" w:eastAsia="ar-SA"/>
              </w:rPr>
              <w:t>2461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D91FB" w14:textId="39176AE5" w:rsidR="000A612F" w:rsidRPr="00CA6B19" w:rsidRDefault="00CA6B1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Arial Unicode MS" w:cs="Arial"/>
                <w:szCs w:val="18"/>
                <w:lang w:val="fr-FR" w:eastAsia="ar-SA"/>
              </w:rPr>
              <w:t>Removed</w:t>
            </w:r>
            <w:proofErr w:type="spellEnd"/>
            <w:r w:rsidRPr="00CA6B19">
              <w:rPr>
                <w:rFonts w:eastAsia="Arial Unicode MS" w:cs="Arial"/>
                <w:szCs w:val="18"/>
                <w:lang w:val="fr-FR" w:eastAsia="ar-SA"/>
              </w:rPr>
              <w:t xml:space="preserve"> the EN</w:t>
            </w:r>
          </w:p>
        </w:tc>
      </w:tr>
      <w:tr w:rsidR="00CA6B19" w:rsidRPr="00B209E2" w14:paraId="26AC814D" w14:textId="77777777" w:rsidTr="00CA6B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20AFAF" w14:textId="36406052" w:rsidR="00CA6B19" w:rsidRPr="00CA6B19" w:rsidRDefault="00CA6B1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00830C" w14:textId="740B4134" w:rsidR="00CA6B19" w:rsidRPr="00CA6B19" w:rsidRDefault="00000000" w:rsidP="001566BD">
            <w:pPr>
              <w:snapToGrid w:val="0"/>
              <w:spacing w:after="0" w:line="240" w:lineRule="auto"/>
            </w:pPr>
            <w:hyperlink r:id="rId14" w:history="1">
              <w:r w:rsidR="00CA6B19" w:rsidRPr="00CA6B19">
                <w:rPr>
                  <w:rStyle w:val="Hyperlink"/>
                  <w:rFonts w:cs="Arial"/>
                  <w:color w:val="auto"/>
                </w:rPr>
                <w:t>S1-232461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B03F38" w14:textId="07E42EB2" w:rsidR="00CA6B19" w:rsidRPr="00CA6B19" w:rsidRDefault="00CA6B19" w:rsidP="001566BD">
            <w:pPr>
              <w:snapToGrid w:val="0"/>
              <w:spacing w:after="0" w:line="240" w:lineRule="auto"/>
            </w:pPr>
            <w:r w:rsidRPr="00CA6B19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763BB4" w14:textId="57E028F2" w:rsidR="00CA6B19" w:rsidRPr="00CA6B19" w:rsidRDefault="00CA6B19" w:rsidP="001566BD">
            <w:pPr>
              <w:snapToGrid w:val="0"/>
              <w:spacing w:after="0" w:line="240" w:lineRule="auto"/>
            </w:pPr>
            <w:r w:rsidRPr="00CA6B19">
              <w:t xml:space="preserve">Overview and </w:t>
            </w:r>
            <w:proofErr w:type="spellStart"/>
            <w:r w:rsidRPr="00CA6B19">
              <w:t>clean up</w:t>
            </w:r>
            <w:proofErr w:type="spellEnd"/>
            <w:r w:rsidRPr="00CA6B19">
              <w:t xml:space="preserve"> of TR22848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DD6BF8" w14:textId="74E88F02" w:rsidR="00CA6B19" w:rsidRPr="00CA6B19" w:rsidRDefault="00CA6B1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48D024" w14:textId="2537DA00" w:rsidR="00CA6B19" w:rsidRPr="00CA6B19" w:rsidRDefault="00CA6B1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Arial Unicode MS" w:cs="Arial"/>
                <w:i/>
                <w:szCs w:val="18"/>
                <w:lang w:val="fr-FR" w:eastAsia="ar-SA"/>
              </w:rPr>
              <w:t>Removed</w:t>
            </w:r>
            <w:proofErr w:type="spellEnd"/>
            <w:r w:rsidRPr="00CA6B1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the EN</w:t>
            </w:r>
          </w:p>
          <w:p w14:paraId="1492698F" w14:textId="77777777" w:rsidR="00CA6B19" w:rsidRDefault="00CA6B1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A6B19">
              <w:rPr>
                <w:rFonts w:eastAsia="Arial Unicode MS" w:cs="Arial"/>
                <w:szCs w:val="18"/>
                <w:lang w:val="fr-FR" w:eastAsia="ar-SA"/>
              </w:rPr>
              <w:t xml:space="preserve"> of S1-232095.</w:t>
            </w:r>
          </w:p>
          <w:p w14:paraId="1B86C4EC" w14:textId="77777777" w:rsidR="00CA6B19" w:rsidRPr="00CA6B19" w:rsidRDefault="00CA6B1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7580DB31" w14:textId="77777777" w:rsidR="00CA6B19" w:rsidRDefault="00CA6B1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2683BB13" w14:textId="6B65DD09" w:rsidR="00CA6B19" w:rsidRPr="00CA6B19" w:rsidRDefault="00CA6B1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lastRenderedPageBreak/>
              <w:t>N</w:t>
            </w:r>
            <w:r w:rsidRPr="00CA6B19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CA6B19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0A612F" w:rsidRPr="006E6FF4" w14:paraId="22E2233A" w14:textId="77777777" w:rsidTr="003B31A6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F44F119" w14:textId="77777777" w:rsidR="000A612F" w:rsidRPr="006E6FF4" w:rsidRDefault="000A612F" w:rsidP="001566BD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 xml:space="preserve">Update </w:t>
            </w:r>
            <w:r w:rsidRPr="00445343">
              <w:rPr>
                <w:color w:val="1F497D" w:themeColor="text2"/>
                <w:sz w:val="18"/>
                <w:szCs w:val="22"/>
              </w:rPr>
              <w:t>use cases</w:t>
            </w:r>
          </w:p>
        </w:tc>
      </w:tr>
      <w:tr w:rsidR="000A612F" w:rsidRPr="00B209E2" w14:paraId="34028C47" w14:textId="77777777" w:rsidTr="001842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E2510" w14:textId="77777777" w:rsidR="000A612F" w:rsidRPr="003B31A6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B31A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0AB1C" w14:textId="4EFE2DE5" w:rsidR="000A612F" w:rsidRPr="003B31A6" w:rsidRDefault="00000000" w:rsidP="001566BD">
            <w:pPr>
              <w:snapToGrid w:val="0"/>
              <w:spacing w:after="0" w:line="240" w:lineRule="auto"/>
            </w:pPr>
            <w:hyperlink r:id="rId15" w:history="1">
              <w:r w:rsidR="000A612F" w:rsidRPr="003B31A6">
                <w:rPr>
                  <w:rStyle w:val="Hyperlink"/>
                  <w:rFonts w:cs="Arial"/>
                  <w:color w:val="auto"/>
                </w:rPr>
                <w:t>S1-232101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111EA" w14:textId="77777777" w:rsidR="000A612F" w:rsidRPr="003B31A6" w:rsidRDefault="000A612F" w:rsidP="001566BD">
            <w:pPr>
              <w:snapToGrid w:val="0"/>
              <w:spacing w:after="0" w:line="240" w:lineRule="auto"/>
            </w:pPr>
            <w:r w:rsidRPr="003B31A6">
              <w:t xml:space="preserve">Cisco Systems, Intel, </w:t>
            </w:r>
            <w:proofErr w:type="spellStart"/>
            <w:r w:rsidRPr="003B31A6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8EF15" w14:textId="77777777" w:rsidR="000A612F" w:rsidRPr="003B31A6" w:rsidRDefault="000A612F" w:rsidP="001566BD">
            <w:pPr>
              <w:snapToGrid w:val="0"/>
              <w:spacing w:after="0" w:line="240" w:lineRule="auto"/>
            </w:pPr>
            <w:r w:rsidRPr="003B31A6">
              <w:t>Pseudo-CR on 22.848 Use Case #1: Update to remove Editor’s Notes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8F7DC" w14:textId="34A6598B" w:rsidR="000A612F" w:rsidRPr="003B31A6" w:rsidRDefault="003B31A6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B31A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B31A6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3B31A6">
              <w:rPr>
                <w:rFonts w:eastAsia="Times New Roman" w:cs="Arial"/>
                <w:szCs w:val="18"/>
                <w:lang w:val="fr-FR" w:eastAsia="ar-SA"/>
              </w:rPr>
              <w:t>2452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6976E2" w14:textId="77777777" w:rsidR="000A612F" w:rsidRPr="003B31A6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B31A6" w:rsidRPr="00B209E2" w14:paraId="285A8ED5" w14:textId="77777777" w:rsidTr="002846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47822" w14:textId="7ADF494A" w:rsidR="003B31A6" w:rsidRPr="00184291" w:rsidRDefault="003B31A6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8429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18EB0" w14:textId="51D505A0" w:rsidR="003B31A6" w:rsidRPr="00184291" w:rsidRDefault="00000000" w:rsidP="001566BD">
            <w:pPr>
              <w:snapToGrid w:val="0"/>
              <w:spacing w:after="0" w:line="240" w:lineRule="auto"/>
            </w:pPr>
            <w:hyperlink r:id="rId16" w:history="1">
              <w:r w:rsidR="003B31A6" w:rsidRPr="00184291">
                <w:rPr>
                  <w:rStyle w:val="Hyperlink"/>
                  <w:rFonts w:cs="Arial"/>
                  <w:color w:val="auto"/>
                </w:rPr>
                <w:t>S1-232452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BC3B6" w14:textId="177893B4" w:rsidR="003B31A6" w:rsidRPr="00184291" w:rsidRDefault="003B31A6" w:rsidP="001566BD">
            <w:pPr>
              <w:snapToGrid w:val="0"/>
              <w:spacing w:after="0" w:line="240" w:lineRule="auto"/>
            </w:pPr>
            <w:r w:rsidRPr="00184291">
              <w:t xml:space="preserve">Cisco Systems, Intel, </w:t>
            </w:r>
            <w:proofErr w:type="spellStart"/>
            <w:r w:rsidRPr="00184291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00BCA" w14:textId="07C73151" w:rsidR="003B31A6" w:rsidRPr="00184291" w:rsidRDefault="003B31A6" w:rsidP="001566BD">
            <w:pPr>
              <w:snapToGrid w:val="0"/>
              <w:spacing w:after="0" w:line="240" w:lineRule="auto"/>
            </w:pPr>
            <w:r w:rsidRPr="00184291">
              <w:t>Pseudo-CR on 22.848 Use Case #1: Update to remove Editor’s Notes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102B8" w14:textId="6A7AA67A" w:rsidR="003B31A6" w:rsidRPr="00184291" w:rsidRDefault="00184291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84291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84291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184291">
              <w:rPr>
                <w:rFonts w:eastAsia="Times New Roman" w:cs="Arial"/>
                <w:szCs w:val="18"/>
                <w:lang w:val="fr-FR" w:eastAsia="ar-SA"/>
              </w:rPr>
              <w:t>2462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251D8" w14:textId="3526402B" w:rsidR="003B31A6" w:rsidRPr="00184291" w:rsidRDefault="003B31A6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84291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84291">
              <w:rPr>
                <w:rFonts w:eastAsia="Arial Unicode MS" w:cs="Arial"/>
                <w:szCs w:val="18"/>
                <w:lang w:val="fr-FR" w:eastAsia="ar-SA"/>
              </w:rPr>
              <w:t xml:space="preserve"> of S1-232101.</w:t>
            </w:r>
          </w:p>
        </w:tc>
      </w:tr>
      <w:tr w:rsidR="00184291" w:rsidRPr="00B209E2" w14:paraId="74640676" w14:textId="77777777" w:rsidTr="002846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B6D9C" w14:textId="03FD7DD5" w:rsidR="00184291" w:rsidRPr="00284647" w:rsidRDefault="00184291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8DC20" w14:textId="6AB6B6AC" w:rsidR="00184291" w:rsidRPr="00284647" w:rsidRDefault="00000000" w:rsidP="001566BD">
            <w:pPr>
              <w:snapToGrid w:val="0"/>
              <w:spacing w:after="0" w:line="240" w:lineRule="auto"/>
            </w:pPr>
            <w:hyperlink r:id="rId17" w:history="1">
              <w:r w:rsidR="00184291" w:rsidRPr="00284647">
                <w:rPr>
                  <w:rStyle w:val="Hyperlink"/>
                  <w:rFonts w:cs="Arial"/>
                  <w:color w:val="auto"/>
                </w:rPr>
                <w:t>S1-232462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1AB8A" w14:textId="36097124" w:rsidR="00184291" w:rsidRPr="00284647" w:rsidRDefault="00184291" w:rsidP="001566BD">
            <w:pPr>
              <w:snapToGrid w:val="0"/>
              <w:spacing w:after="0" w:line="240" w:lineRule="auto"/>
            </w:pPr>
            <w:r w:rsidRPr="00284647">
              <w:t xml:space="preserve">Cisco Systems, Intel, </w:t>
            </w:r>
            <w:proofErr w:type="spellStart"/>
            <w:r w:rsidRPr="00284647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EA6FA" w14:textId="23463285" w:rsidR="00184291" w:rsidRPr="00284647" w:rsidRDefault="00184291" w:rsidP="001566BD">
            <w:pPr>
              <w:snapToGrid w:val="0"/>
              <w:spacing w:after="0" w:line="240" w:lineRule="auto"/>
            </w:pPr>
            <w:r w:rsidRPr="00284647">
              <w:t>Pseudo-CR on 22.848 Use Case #1: Update to remove Editor’s Notes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87021" w14:textId="0EF2E6B0" w:rsidR="00184291" w:rsidRPr="00284647" w:rsidRDefault="0028464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84647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284647">
              <w:rPr>
                <w:rFonts w:eastAsia="Times New Roman" w:cs="Arial"/>
                <w:szCs w:val="18"/>
                <w:lang w:val="fr-FR" w:eastAsia="ar-SA"/>
              </w:rPr>
              <w:t>2465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80C09" w14:textId="03F7CE54" w:rsidR="00184291" w:rsidRPr="00284647" w:rsidRDefault="00184291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28464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S1-232101.</w:t>
            </w:r>
          </w:p>
          <w:p w14:paraId="00A27B62" w14:textId="2ED10921" w:rsidR="00184291" w:rsidRPr="00284647" w:rsidRDefault="00184291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84647">
              <w:rPr>
                <w:rFonts w:eastAsia="Arial Unicode MS" w:cs="Arial"/>
                <w:szCs w:val="18"/>
                <w:lang w:val="fr-FR" w:eastAsia="ar-SA"/>
              </w:rPr>
              <w:t xml:space="preserve"> of S1-232452.</w:t>
            </w:r>
          </w:p>
        </w:tc>
      </w:tr>
      <w:tr w:rsidR="00284647" w:rsidRPr="00B209E2" w14:paraId="0F3821FC" w14:textId="77777777" w:rsidTr="002846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84CC" w14:textId="5A748F08" w:rsidR="00284647" w:rsidRPr="00284647" w:rsidRDefault="0028464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456C" w14:textId="309592C3" w:rsidR="00284647" w:rsidRPr="00284647" w:rsidRDefault="00000000" w:rsidP="001566BD">
            <w:pPr>
              <w:snapToGrid w:val="0"/>
              <w:spacing w:after="0" w:line="240" w:lineRule="auto"/>
            </w:pPr>
            <w:hyperlink r:id="rId18" w:history="1">
              <w:r w:rsidR="00284647" w:rsidRPr="00284647">
                <w:rPr>
                  <w:rStyle w:val="Hyperlink"/>
                  <w:rFonts w:cs="Arial"/>
                  <w:color w:val="auto"/>
                </w:rPr>
                <w:t>S1-</w:t>
              </w:r>
              <w:r w:rsidR="00284647">
                <w:rPr>
                  <w:rStyle w:val="Hyperlink"/>
                  <w:rFonts w:cs="Arial"/>
                  <w:color w:val="auto"/>
                </w:rPr>
                <w:t>23</w:t>
              </w:r>
              <w:r w:rsidR="00284647" w:rsidRPr="00284647">
                <w:rPr>
                  <w:rStyle w:val="Hyperlink"/>
                  <w:rFonts w:cs="Arial"/>
                  <w:color w:val="auto"/>
                </w:rPr>
                <w:t>2465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2CBA" w14:textId="7BF4C1ED" w:rsidR="00284647" w:rsidRPr="00284647" w:rsidRDefault="00284647" w:rsidP="001566BD">
            <w:pPr>
              <w:snapToGrid w:val="0"/>
              <w:spacing w:after="0" w:line="240" w:lineRule="auto"/>
            </w:pPr>
            <w:r w:rsidRPr="00284647">
              <w:t xml:space="preserve">Cisco Systems, Intel, </w:t>
            </w:r>
            <w:proofErr w:type="spellStart"/>
            <w:r w:rsidRPr="00284647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DC5F" w14:textId="77C0A2CC" w:rsidR="00284647" w:rsidRPr="00284647" w:rsidRDefault="00284647" w:rsidP="001566BD">
            <w:pPr>
              <w:snapToGrid w:val="0"/>
              <w:spacing w:after="0" w:line="240" w:lineRule="auto"/>
            </w:pPr>
            <w:r w:rsidRPr="00284647">
              <w:t>Pseudo-CR on 22.848 Use Case #1: Update to remove Editor’s Notes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0BA4" w14:textId="77777777" w:rsidR="00284647" w:rsidRPr="00284647" w:rsidRDefault="0028464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B321" w14:textId="77777777" w:rsidR="00284647" w:rsidRPr="00284647" w:rsidRDefault="00284647" w:rsidP="00284647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28464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S1-232101.</w:t>
            </w:r>
          </w:p>
          <w:p w14:paraId="4D420498" w14:textId="02BAC75E" w:rsidR="00284647" w:rsidRDefault="00284647" w:rsidP="0028464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28464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S1-232452.</w:t>
            </w:r>
          </w:p>
          <w:p w14:paraId="7176DC3A" w14:textId="77777777" w:rsidR="00284647" w:rsidRDefault="00284647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8464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84647">
              <w:rPr>
                <w:rFonts w:eastAsia="Arial Unicode MS" w:cs="Arial"/>
                <w:szCs w:val="18"/>
                <w:lang w:val="fr-FR" w:eastAsia="ar-SA"/>
              </w:rPr>
              <w:t xml:space="preserve"> of S1-232462.</w:t>
            </w:r>
          </w:p>
          <w:p w14:paraId="227F7855" w14:textId="366355B3" w:rsidR="00284647" w:rsidRPr="00284647" w:rsidRDefault="00284647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Send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email to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reflector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and put in draft first. </w:t>
            </w:r>
            <w:r w:rsidRPr="00EC1552">
              <w:t>SNPN</w:t>
            </w:r>
            <w:r w:rsidRPr="00275C7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Credential</w:t>
            </w:r>
            <w:r w:rsidRPr="00EC1552">
              <w:t xml:space="preserve"> Provider</w:t>
            </w:r>
          </w:p>
        </w:tc>
      </w:tr>
      <w:tr w:rsidR="000A612F" w:rsidRPr="00B209E2" w14:paraId="2905B619" w14:textId="77777777" w:rsidTr="002B34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C40E7" w14:textId="77777777" w:rsidR="000A612F" w:rsidRPr="002B3431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B343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2D834" w14:textId="26A3C4BB" w:rsidR="000A612F" w:rsidRPr="002B3431" w:rsidRDefault="00000000" w:rsidP="001566BD">
            <w:pPr>
              <w:snapToGrid w:val="0"/>
              <w:spacing w:after="0" w:line="240" w:lineRule="auto"/>
            </w:pPr>
            <w:hyperlink r:id="rId19" w:history="1">
              <w:r w:rsidR="000A612F" w:rsidRPr="002B3431">
                <w:rPr>
                  <w:rStyle w:val="Hyperlink"/>
                  <w:rFonts w:cs="Arial"/>
                  <w:color w:val="auto"/>
                </w:rPr>
                <w:t>S1-232155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D0727" w14:textId="77777777" w:rsidR="000A612F" w:rsidRPr="002B3431" w:rsidRDefault="000A612F" w:rsidP="001566BD">
            <w:pPr>
              <w:snapToGrid w:val="0"/>
              <w:spacing w:after="0" w:line="240" w:lineRule="auto"/>
            </w:pPr>
            <w:r w:rsidRPr="002B3431">
              <w:t xml:space="preserve">Intel, Cisco Systems, </w:t>
            </w:r>
            <w:proofErr w:type="spellStart"/>
            <w:r w:rsidRPr="002B3431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828DB" w14:textId="77777777" w:rsidR="000A612F" w:rsidRPr="002B3431" w:rsidRDefault="000A612F" w:rsidP="001566BD">
            <w:pPr>
              <w:snapToGrid w:val="0"/>
              <w:spacing w:after="0" w:line="240" w:lineRule="auto"/>
            </w:pPr>
            <w:r w:rsidRPr="002B3431">
              <w:t>Pseudo-CR on 22.848 Use Case #1: Consolidation of service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40A31" w14:textId="70ACA858" w:rsidR="000A612F" w:rsidRPr="002B3431" w:rsidRDefault="002B3431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B3431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B3431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2B3431">
              <w:rPr>
                <w:rFonts w:eastAsia="Times New Roman" w:cs="Arial"/>
                <w:szCs w:val="18"/>
                <w:lang w:val="fr-FR" w:eastAsia="ar-SA"/>
              </w:rPr>
              <w:t>2456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7A8DB" w14:textId="77777777" w:rsidR="000A612F" w:rsidRPr="002B3431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B3431" w:rsidRPr="00B209E2" w14:paraId="4D7D81E8" w14:textId="77777777" w:rsidTr="002B34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AF26" w14:textId="1D2BF594" w:rsidR="002B3431" w:rsidRPr="002B3431" w:rsidRDefault="002B3431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B343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3426" w14:textId="593EE64B" w:rsidR="002B3431" w:rsidRPr="002B3431" w:rsidRDefault="00000000" w:rsidP="001566BD">
            <w:pPr>
              <w:snapToGrid w:val="0"/>
              <w:spacing w:after="0" w:line="240" w:lineRule="auto"/>
            </w:pPr>
            <w:hyperlink r:id="rId20" w:history="1">
              <w:r w:rsidR="002B3431" w:rsidRPr="002B3431">
                <w:rPr>
                  <w:rStyle w:val="Hyperlink"/>
                  <w:rFonts w:cs="Arial"/>
                  <w:color w:val="auto"/>
                </w:rPr>
                <w:t>S1-</w:t>
              </w:r>
              <w:r w:rsidR="002B3431">
                <w:rPr>
                  <w:rStyle w:val="Hyperlink"/>
                  <w:rFonts w:cs="Arial"/>
                  <w:color w:val="auto"/>
                </w:rPr>
                <w:t>23</w:t>
              </w:r>
              <w:r w:rsidR="002B3431" w:rsidRPr="002B3431">
                <w:rPr>
                  <w:rStyle w:val="Hyperlink"/>
                  <w:rFonts w:cs="Arial"/>
                  <w:color w:val="auto"/>
                </w:rPr>
                <w:t>2456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66C7F" w14:textId="4CBB78DF" w:rsidR="002B3431" w:rsidRPr="002B3431" w:rsidRDefault="002B3431" w:rsidP="001566BD">
            <w:pPr>
              <w:snapToGrid w:val="0"/>
              <w:spacing w:after="0" w:line="240" w:lineRule="auto"/>
            </w:pPr>
            <w:r w:rsidRPr="002B3431">
              <w:t xml:space="preserve">Intel, Cisco Systems, </w:t>
            </w:r>
            <w:proofErr w:type="spellStart"/>
            <w:r w:rsidRPr="002B3431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240C" w14:textId="4F18E22C" w:rsidR="002B3431" w:rsidRPr="002B3431" w:rsidRDefault="002B3431" w:rsidP="001566BD">
            <w:pPr>
              <w:snapToGrid w:val="0"/>
              <w:spacing w:after="0" w:line="240" w:lineRule="auto"/>
            </w:pPr>
            <w:r w:rsidRPr="002B3431">
              <w:t>Pseudo-CR on 22.848 Use Case #1: Consolidation of service requirements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A704" w14:textId="77777777" w:rsidR="002B3431" w:rsidRPr="002B3431" w:rsidRDefault="002B3431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294F" w14:textId="62ED82B0" w:rsidR="002B3431" w:rsidRPr="002B3431" w:rsidRDefault="002B3431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B3431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B3431">
              <w:rPr>
                <w:rFonts w:eastAsia="Arial Unicode MS" w:cs="Arial"/>
                <w:szCs w:val="18"/>
                <w:lang w:val="fr-FR" w:eastAsia="ar-SA"/>
              </w:rPr>
              <w:t xml:space="preserve"> of S1-232155.</w:t>
            </w:r>
          </w:p>
        </w:tc>
      </w:tr>
      <w:tr w:rsidR="000A612F" w:rsidRPr="00B209E2" w14:paraId="10F8B002" w14:textId="77777777" w:rsidTr="005F46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79D12" w14:textId="77777777" w:rsidR="000A612F" w:rsidRPr="0037531B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7531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19A07" w14:textId="437C4284" w:rsidR="000A612F" w:rsidRPr="0037531B" w:rsidRDefault="00000000" w:rsidP="001566BD">
            <w:pPr>
              <w:snapToGrid w:val="0"/>
              <w:spacing w:after="0" w:line="240" w:lineRule="auto"/>
            </w:pPr>
            <w:hyperlink r:id="rId21" w:history="1">
              <w:r w:rsidR="000A612F" w:rsidRPr="0037531B">
                <w:rPr>
                  <w:rStyle w:val="Hyperlink"/>
                  <w:rFonts w:cs="Arial"/>
                  <w:color w:val="auto"/>
                </w:rPr>
                <w:t>S1-232231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EB3E5" w14:textId="77777777" w:rsidR="000A612F" w:rsidRPr="0037531B" w:rsidRDefault="000A612F" w:rsidP="001566BD">
            <w:pPr>
              <w:snapToGrid w:val="0"/>
              <w:spacing w:after="0" w:line="240" w:lineRule="auto"/>
            </w:pPr>
            <w:r w:rsidRPr="0037531B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81842" w14:textId="77777777" w:rsidR="000A612F" w:rsidRPr="0037531B" w:rsidRDefault="000A612F" w:rsidP="001566BD">
            <w:pPr>
              <w:snapToGrid w:val="0"/>
              <w:spacing w:after="0" w:line="240" w:lineRule="auto"/>
            </w:pPr>
            <w:r w:rsidRPr="0037531B">
              <w:t>Metric based routing for use case 5.3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75B12" w14:textId="75E8AE54" w:rsidR="000A612F" w:rsidRPr="0037531B" w:rsidRDefault="0037531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7531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7531B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37531B">
              <w:rPr>
                <w:rFonts w:eastAsia="Times New Roman" w:cs="Arial"/>
                <w:szCs w:val="18"/>
                <w:lang w:val="fr-FR" w:eastAsia="ar-SA"/>
              </w:rPr>
              <w:t>2450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D72C5" w14:textId="77777777" w:rsidR="000A612F" w:rsidRPr="0037531B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7531B" w:rsidRPr="00B209E2" w14:paraId="42EC4174" w14:textId="77777777" w:rsidTr="00A26F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1E4A6" w14:textId="1DD36E01" w:rsidR="0037531B" w:rsidRPr="005F469B" w:rsidRDefault="0037531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469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D9D35" w14:textId="4E007135" w:rsidR="0037531B" w:rsidRPr="005F469B" w:rsidRDefault="00000000" w:rsidP="001566BD">
            <w:pPr>
              <w:snapToGrid w:val="0"/>
              <w:spacing w:after="0" w:line="240" w:lineRule="auto"/>
            </w:pPr>
            <w:hyperlink r:id="rId22" w:history="1">
              <w:r w:rsidR="0037531B" w:rsidRPr="005F469B">
                <w:rPr>
                  <w:rStyle w:val="Hyperlink"/>
                  <w:rFonts w:cs="Arial"/>
                  <w:color w:val="auto"/>
                </w:rPr>
                <w:t>S1-232450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4B91E" w14:textId="686906FC" w:rsidR="0037531B" w:rsidRPr="005F469B" w:rsidRDefault="0037531B" w:rsidP="001566BD">
            <w:pPr>
              <w:snapToGrid w:val="0"/>
              <w:spacing w:after="0" w:line="240" w:lineRule="auto"/>
            </w:pPr>
            <w:r w:rsidRPr="005F469B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E9CF3" w14:textId="203DCF22" w:rsidR="0037531B" w:rsidRPr="005F469B" w:rsidRDefault="0037531B" w:rsidP="001566BD">
            <w:pPr>
              <w:snapToGrid w:val="0"/>
              <w:spacing w:after="0" w:line="240" w:lineRule="auto"/>
            </w:pPr>
            <w:r w:rsidRPr="005F469B">
              <w:t>Metric based routing for use case 5.3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7E313" w14:textId="52345E87" w:rsidR="0037531B" w:rsidRPr="005F469B" w:rsidRDefault="005F469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469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F469B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5F469B">
              <w:rPr>
                <w:rFonts w:eastAsia="Times New Roman" w:cs="Arial"/>
                <w:szCs w:val="18"/>
                <w:lang w:val="fr-FR" w:eastAsia="ar-SA"/>
              </w:rPr>
              <w:t>2463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F5712" w14:textId="7C97D8E7" w:rsidR="0037531B" w:rsidRPr="005F469B" w:rsidRDefault="0037531B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F469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F469B">
              <w:rPr>
                <w:rFonts w:eastAsia="Arial Unicode MS" w:cs="Arial"/>
                <w:szCs w:val="18"/>
                <w:lang w:val="fr-FR" w:eastAsia="ar-SA"/>
              </w:rPr>
              <w:t xml:space="preserve"> of S1-232231.</w:t>
            </w:r>
          </w:p>
        </w:tc>
      </w:tr>
      <w:tr w:rsidR="005F469B" w:rsidRPr="00B209E2" w14:paraId="3B0D4CB4" w14:textId="77777777" w:rsidTr="00A26F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5A300" w14:textId="71B78997" w:rsidR="005F469B" w:rsidRPr="00A26F1D" w:rsidRDefault="005F469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B1D20" w14:textId="61E4EE6D" w:rsidR="005F469B" w:rsidRPr="00A26F1D" w:rsidRDefault="00000000" w:rsidP="001566BD">
            <w:pPr>
              <w:snapToGrid w:val="0"/>
              <w:spacing w:after="0" w:line="240" w:lineRule="auto"/>
            </w:pPr>
            <w:hyperlink r:id="rId23" w:history="1">
              <w:r w:rsidR="005F469B" w:rsidRPr="00A26F1D">
                <w:rPr>
                  <w:rStyle w:val="Hyperlink"/>
                  <w:rFonts w:cs="Arial"/>
                  <w:color w:val="auto"/>
                </w:rPr>
                <w:t>S1-232463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94492" w14:textId="4585AF6E" w:rsidR="005F469B" w:rsidRPr="00A26F1D" w:rsidRDefault="005F469B" w:rsidP="001566BD">
            <w:pPr>
              <w:snapToGrid w:val="0"/>
              <w:spacing w:after="0" w:line="240" w:lineRule="auto"/>
            </w:pPr>
            <w:r w:rsidRPr="00A26F1D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856C1" w14:textId="34A7FA7C" w:rsidR="005F469B" w:rsidRPr="00A26F1D" w:rsidRDefault="005F469B" w:rsidP="001566BD">
            <w:pPr>
              <w:snapToGrid w:val="0"/>
              <w:spacing w:after="0" w:line="240" w:lineRule="auto"/>
            </w:pPr>
            <w:r w:rsidRPr="00A26F1D">
              <w:t>Metric based routing for use case 5.3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4E90E" w14:textId="6BBAF949" w:rsidR="005F469B" w:rsidRPr="00A26F1D" w:rsidRDefault="00A26F1D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26F1D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A26F1D">
              <w:rPr>
                <w:rFonts w:eastAsia="Times New Roman" w:cs="Arial"/>
                <w:szCs w:val="18"/>
                <w:lang w:val="fr-FR" w:eastAsia="ar-SA"/>
              </w:rPr>
              <w:t>2466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17318" w14:textId="28BF14C1" w:rsidR="005F469B" w:rsidRPr="00A26F1D" w:rsidRDefault="005F469B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26F1D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S1-232231.</w:t>
            </w:r>
          </w:p>
          <w:p w14:paraId="0DBD87BE" w14:textId="29266D07" w:rsidR="005F469B" w:rsidRPr="00A26F1D" w:rsidRDefault="005F469B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26F1D">
              <w:rPr>
                <w:rFonts w:eastAsia="Arial Unicode MS" w:cs="Arial"/>
                <w:szCs w:val="18"/>
                <w:lang w:val="fr-FR" w:eastAsia="ar-SA"/>
              </w:rPr>
              <w:t xml:space="preserve"> of S1-232450.</w:t>
            </w:r>
          </w:p>
        </w:tc>
      </w:tr>
      <w:tr w:rsidR="00A26F1D" w:rsidRPr="00B209E2" w14:paraId="4C52352E" w14:textId="77777777" w:rsidTr="00A26F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AC4E9D" w14:textId="54E53158" w:rsidR="00A26F1D" w:rsidRPr="00A26F1D" w:rsidRDefault="00A26F1D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0E5C8" w14:textId="28AC9737" w:rsidR="00A26F1D" w:rsidRPr="00A26F1D" w:rsidRDefault="00000000" w:rsidP="001566BD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="00A26F1D" w:rsidRPr="00A26F1D">
                <w:rPr>
                  <w:rStyle w:val="Hyperlink"/>
                  <w:rFonts w:cs="Arial"/>
                  <w:color w:val="auto"/>
                </w:rPr>
                <w:t>S1-232466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8BF02B" w14:textId="096AC7AC" w:rsidR="00A26F1D" w:rsidRPr="00A26F1D" w:rsidRDefault="00A26F1D" w:rsidP="001566BD">
            <w:pPr>
              <w:snapToGrid w:val="0"/>
              <w:spacing w:after="0" w:line="240" w:lineRule="auto"/>
            </w:pPr>
            <w:r w:rsidRPr="00A26F1D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89522D" w14:textId="607ACB8D" w:rsidR="00A26F1D" w:rsidRPr="00A26F1D" w:rsidRDefault="00A26F1D" w:rsidP="001566BD">
            <w:pPr>
              <w:snapToGrid w:val="0"/>
              <w:spacing w:after="0" w:line="240" w:lineRule="auto"/>
            </w:pPr>
            <w:r w:rsidRPr="00A26F1D">
              <w:t>Metric based routing for use case 5.3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2256CC" w14:textId="7ABB155B" w:rsidR="00A26F1D" w:rsidRPr="00A26F1D" w:rsidRDefault="00A26F1D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>Pre-</w:t>
            </w:r>
            <w:proofErr w:type="spellStart"/>
            <w:r w:rsidRPr="00A26F1D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0024CC" w14:textId="77777777" w:rsidR="00A26F1D" w:rsidRPr="00A26F1D" w:rsidRDefault="00A26F1D" w:rsidP="00A26F1D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26F1D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S1-232231.</w:t>
            </w:r>
          </w:p>
          <w:p w14:paraId="411CA693" w14:textId="03907E27" w:rsidR="00A26F1D" w:rsidRPr="00A26F1D" w:rsidRDefault="00A26F1D" w:rsidP="00A26F1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26F1D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S1-232450.</w:t>
            </w:r>
          </w:p>
          <w:p w14:paraId="1B954CDA" w14:textId="77777777" w:rsidR="00A26F1D" w:rsidRDefault="00A26F1D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26F1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26F1D">
              <w:rPr>
                <w:rFonts w:eastAsia="Arial Unicode MS" w:cs="Arial"/>
                <w:szCs w:val="18"/>
                <w:lang w:val="fr-FR" w:eastAsia="ar-SA"/>
              </w:rPr>
              <w:t xml:space="preserve"> of S1-232463.</w:t>
            </w:r>
          </w:p>
          <w:p w14:paraId="4EA4EABB" w14:textId="77777777" w:rsidR="00A26F1D" w:rsidRPr="00A26F1D" w:rsidRDefault="00A26F1D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1FB1A23C" w14:textId="77777777" w:rsidR="00A26F1D" w:rsidRDefault="00A26F1D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7568B0C4" w14:textId="7CA997C8" w:rsidR="00A26F1D" w:rsidRPr="00A26F1D" w:rsidRDefault="00A26F1D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A26F1D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A26F1D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0A612F" w:rsidRPr="00B209E2" w14:paraId="7AC0ADDF" w14:textId="77777777" w:rsidTr="005F46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4F84C" w14:textId="77777777" w:rsidR="000A612F" w:rsidRPr="0037531B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7531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63E99" w14:textId="5BA4076D" w:rsidR="000A612F" w:rsidRPr="0037531B" w:rsidRDefault="00000000" w:rsidP="001566BD">
            <w:pPr>
              <w:snapToGrid w:val="0"/>
              <w:spacing w:after="0" w:line="240" w:lineRule="auto"/>
            </w:pPr>
            <w:hyperlink r:id="rId25" w:history="1">
              <w:r w:rsidR="000A612F" w:rsidRPr="0037531B">
                <w:rPr>
                  <w:rStyle w:val="Hyperlink"/>
                  <w:rFonts w:cs="Arial"/>
                  <w:color w:val="auto"/>
                </w:rPr>
                <w:t>S1-232232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C35E6" w14:textId="77777777" w:rsidR="000A612F" w:rsidRPr="0037531B" w:rsidRDefault="000A612F" w:rsidP="001566BD">
            <w:pPr>
              <w:snapToGrid w:val="0"/>
              <w:spacing w:after="0" w:line="240" w:lineRule="auto"/>
            </w:pPr>
            <w:r w:rsidRPr="0037531B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C6283" w14:textId="77777777" w:rsidR="000A612F" w:rsidRPr="0037531B" w:rsidRDefault="000A612F" w:rsidP="001566BD">
            <w:pPr>
              <w:snapToGrid w:val="0"/>
              <w:spacing w:after="0" w:line="240" w:lineRule="auto"/>
            </w:pPr>
            <w:r w:rsidRPr="0037531B">
              <w:t>Service continuity requirements for use case 5.4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DC3101" w14:textId="1E65D2D7" w:rsidR="000A612F" w:rsidRPr="0037531B" w:rsidRDefault="0037531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7531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7531B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37531B">
              <w:rPr>
                <w:rFonts w:eastAsia="Times New Roman" w:cs="Arial"/>
                <w:szCs w:val="18"/>
                <w:lang w:val="fr-FR" w:eastAsia="ar-SA"/>
              </w:rPr>
              <w:t>2451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0BF1D" w14:textId="77777777" w:rsidR="000A612F" w:rsidRPr="0037531B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7531B" w:rsidRPr="00B209E2" w14:paraId="5BC2D77E" w14:textId="77777777" w:rsidTr="005C69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200D1" w14:textId="761037F9" w:rsidR="0037531B" w:rsidRPr="005F469B" w:rsidRDefault="0037531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469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63CD9" w14:textId="4F413B40" w:rsidR="0037531B" w:rsidRPr="005F469B" w:rsidRDefault="00000000" w:rsidP="001566BD">
            <w:pPr>
              <w:snapToGrid w:val="0"/>
              <w:spacing w:after="0" w:line="240" w:lineRule="auto"/>
            </w:pPr>
            <w:hyperlink r:id="rId26" w:history="1">
              <w:r w:rsidR="0037531B" w:rsidRPr="005F469B">
                <w:rPr>
                  <w:rStyle w:val="Hyperlink"/>
                  <w:rFonts w:cs="Arial"/>
                  <w:color w:val="auto"/>
                </w:rPr>
                <w:t>S1-232451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F93277" w14:textId="7D9E031A" w:rsidR="0037531B" w:rsidRPr="005F469B" w:rsidRDefault="0037531B" w:rsidP="001566BD">
            <w:pPr>
              <w:snapToGrid w:val="0"/>
              <w:spacing w:after="0" w:line="240" w:lineRule="auto"/>
            </w:pPr>
            <w:r w:rsidRPr="005F469B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1CCB5" w14:textId="31EA0185" w:rsidR="0037531B" w:rsidRPr="005F469B" w:rsidRDefault="0037531B" w:rsidP="001566BD">
            <w:pPr>
              <w:snapToGrid w:val="0"/>
              <w:spacing w:after="0" w:line="240" w:lineRule="auto"/>
            </w:pPr>
            <w:r w:rsidRPr="005F469B">
              <w:t>Service continuity requirements for use case 5.4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70E8D" w14:textId="7FBD2BE1" w:rsidR="0037531B" w:rsidRPr="005F469B" w:rsidRDefault="005F469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469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F469B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5F469B">
              <w:rPr>
                <w:rFonts w:eastAsia="Times New Roman" w:cs="Arial"/>
                <w:szCs w:val="18"/>
                <w:lang w:val="fr-FR" w:eastAsia="ar-SA"/>
              </w:rPr>
              <w:t>2464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6060C" w14:textId="5CD1F482" w:rsidR="0037531B" w:rsidRPr="005F469B" w:rsidRDefault="0037531B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F469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F469B">
              <w:rPr>
                <w:rFonts w:eastAsia="Arial Unicode MS" w:cs="Arial"/>
                <w:szCs w:val="18"/>
                <w:lang w:val="fr-FR" w:eastAsia="ar-SA"/>
              </w:rPr>
              <w:t xml:space="preserve"> of S1-232232.</w:t>
            </w:r>
          </w:p>
        </w:tc>
      </w:tr>
      <w:tr w:rsidR="005F469B" w:rsidRPr="00B209E2" w14:paraId="1A81B39F" w14:textId="77777777" w:rsidTr="005C69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D4EB9" w14:textId="2FD81E61" w:rsidR="005F469B" w:rsidRPr="005C6969" w:rsidRDefault="005F469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1EA40" w14:textId="0308149B" w:rsidR="005F469B" w:rsidRPr="005C6969" w:rsidRDefault="00000000" w:rsidP="001566BD">
            <w:pPr>
              <w:snapToGrid w:val="0"/>
              <w:spacing w:after="0" w:line="240" w:lineRule="auto"/>
            </w:pPr>
            <w:hyperlink r:id="rId27" w:history="1">
              <w:r w:rsidR="005F469B" w:rsidRPr="005C6969">
                <w:rPr>
                  <w:rStyle w:val="Hyperlink"/>
                  <w:rFonts w:cs="Arial"/>
                  <w:color w:val="auto"/>
                </w:rPr>
                <w:t>S1-232464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440F7" w14:textId="012DCE2A" w:rsidR="005F469B" w:rsidRPr="005C6969" w:rsidRDefault="005F469B" w:rsidP="001566BD">
            <w:pPr>
              <w:snapToGrid w:val="0"/>
              <w:spacing w:after="0" w:line="240" w:lineRule="auto"/>
            </w:pPr>
            <w:r w:rsidRPr="005C6969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D018B" w14:textId="554AD1BC" w:rsidR="005F469B" w:rsidRPr="005C6969" w:rsidRDefault="005F469B" w:rsidP="001566BD">
            <w:pPr>
              <w:snapToGrid w:val="0"/>
              <w:spacing w:after="0" w:line="240" w:lineRule="auto"/>
            </w:pPr>
            <w:r w:rsidRPr="005C6969">
              <w:t>Service continuity requirements for use case 5.4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12C14" w14:textId="0A019368" w:rsidR="005F469B" w:rsidRPr="005C6969" w:rsidRDefault="005C696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C6969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5C6969">
              <w:rPr>
                <w:rFonts w:eastAsia="Times New Roman" w:cs="Arial"/>
                <w:szCs w:val="18"/>
                <w:lang w:val="fr-FR" w:eastAsia="ar-SA"/>
              </w:rPr>
              <w:t>2467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26EC6" w14:textId="26E02210" w:rsidR="005F469B" w:rsidRPr="005C6969" w:rsidRDefault="005F469B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5C696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S1-232232.</w:t>
            </w:r>
          </w:p>
          <w:p w14:paraId="47A4DB66" w14:textId="11123AB2" w:rsidR="005F469B" w:rsidRPr="005C6969" w:rsidRDefault="005F469B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C6969">
              <w:rPr>
                <w:rFonts w:eastAsia="Arial Unicode MS" w:cs="Arial"/>
                <w:szCs w:val="18"/>
                <w:lang w:val="fr-FR" w:eastAsia="ar-SA"/>
              </w:rPr>
              <w:t xml:space="preserve"> of S1-232451.</w:t>
            </w:r>
          </w:p>
        </w:tc>
      </w:tr>
      <w:tr w:rsidR="005C6969" w:rsidRPr="00B209E2" w14:paraId="0AA840A8" w14:textId="77777777" w:rsidTr="005C69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F27D21" w14:textId="46FEFF76" w:rsidR="005C6969" w:rsidRPr="005C6969" w:rsidRDefault="005C696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B7508D" w14:textId="0E5ADE74" w:rsidR="005C6969" w:rsidRPr="005C6969" w:rsidRDefault="00000000" w:rsidP="001566BD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="005C6969" w:rsidRPr="005C6969">
                <w:rPr>
                  <w:rStyle w:val="Hyperlink"/>
                  <w:rFonts w:cs="Arial"/>
                  <w:color w:val="auto"/>
                </w:rPr>
                <w:t>S1-232467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9A0AD6" w14:textId="6DECDC58" w:rsidR="005C6969" w:rsidRPr="005C6969" w:rsidRDefault="005C6969" w:rsidP="001566BD">
            <w:pPr>
              <w:snapToGrid w:val="0"/>
              <w:spacing w:after="0" w:line="240" w:lineRule="auto"/>
            </w:pPr>
            <w:r w:rsidRPr="005C6969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9E96E0" w14:textId="32CDFF1A" w:rsidR="005C6969" w:rsidRPr="005C6969" w:rsidRDefault="005C6969" w:rsidP="001566BD">
            <w:pPr>
              <w:snapToGrid w:val="0"/>
              <w:spacing w:after="0" w:line="240" w:lineRule="auto"/>
            </w:pPr>
            <w:r w:rsidRPr="005C6969">
              <w:t>Service continuity requirements for use case 5.4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0ECEC5" w14:textId="54DC4D9A" w:rsidR="005C6969" w:rsidRPr="005C6969" w:rsidRDefault="005C696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>Pre-</w:t>
            </w:r>
            <w:proofErr w:type="spellStart"/>
            <w:r w:rsidRPr="005C6969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104ED7" w14:textId="77777777" w:rsidR="005C6969" w:rsidRPr="005C6969" w:rsidRDefault="005C6969" w:rsidP="005C6969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5C696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S1-232232.</w:t>
            </w:r>
          </w:p>
          <w:p w14:paraId="401382FA" w14:textId="47AD85D7" w:rsidR="005C6969" w:rsidRPr="005C6969" w:rsidRDefault="005C6969" w:rsidP="005C696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5C696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S1-232451.</w:t>
            </w:r>
          </w:p>
          <w:p w14:paraId="4A5039E8" w14:textId="77777777" w:rsidR="005C6969" w:rsidRDefault="005C696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C6969">
              <w:rPr>
                <w:rFonts w:eastAsia="Arial Unicode MS" w:cs="Arial"/>
                <w:szCs w:val="18"/>
                <w:lang w:val="fr-FR" w:eastAsia="ar-SA"/>
              </w:rPr>
              <w:t xml:space="preserve"> of S1-232464.</w:t>
            </w:r>
          </w:p>
          <w:p w14:paraId="294DA221" w14:textId="77777777" w:rsidR="005C6969" w:rsidRPr="005C6969" w:rsidRDefault="005C696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30B585CE" w14:textId="77777777" w:rsidR="005C6969" w:rsidRDefault="005C696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521F024E" w14:textId="3EDAFCA3" w:rsidR="005C6969" w:rsidRPr="005C6969" w:rsidRDefault="005C696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5C6969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5C6969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0A612F" w:rsidRPr="00B209E2" w14:paraId="096AB35B" w14:textId="77777777" w:rsidTr="005C69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B4B68" w14:textId="77777777" w:rsidR="000A612F" w:rsidRPr="002454DB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454D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8B751" w14:textId="34B5C21F" w:rsidR="000A612F" w:rsidRPr="002454DB" w:rsidRDefault="00000000" w:rsidP="001566BD">
            <w:pPr>
              <w:snapToGrid w:val="0"/>
              <w:spacing w:after="0" w:line="240" w:lineRule="auto"/>
            </w:pPr>
            <w:hyperlink r:id="rId29" w:history="1">
              <w:r w:rsidR="000A612F" w:rsidRPr="002454DB">
                <w:rPr>
                  <w:rStyle w:val="Hyperlink"/>
                  <w:rFonts w:cs="Arial"/>
                  <w:color w:val="auto"/>
                </w:rPr>
                <w:t>S1-232244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D4C6E" w14:textId="77777777" w:rsidR="000A612F" w:rsidRPr="002454DB" w:rsidRDefault="000A612F" w:rsidP="001566BD">
            <w:pPr>
              <w:snapToGrid w:val="0"/>
              <w:spacing w:after="0" w:line="240" w:lineRule="auto"/>
            </w:pPr>
            <w:r w:rsidRPr="002454DB"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A0608" w14:textId="77777777" w:rsidR="000A612F" w:rsidRPr="002454DB" w:rsidRDefault="000A612F" w:rsidP="001566BD">
            <w:pPr>
              <w:snapToGrid w:val="0"/>
              <w:spacing w:after="0" w:line="240" w:lineRule="auto"/>
            </w:pPr>
            <w:r w:rsidRPr="002454DB">
              <w:t>Resolution of Editor Notes on Identity Provider/5GS (FS_ISN)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6343A" w14:textId="3EAC7C21" w:rsidR="000A612F" w:rsidRPr="002454DB" w:rsidRDefault="002454D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454D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454DB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2454DB">
              <w:rPr>
                <w:rFonts w:eastAsia="Times New Roman" w:cs="Arial"/>
                <w:szCs w:val="18"/>
                <w:lang w:val="fr-FR" w:eastAsia="ar-SA"/>
              </w:rPr>
              <w:t>245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E6E50" w14:textId="77777777" w:rsidR="000A612F" w:rsidRPr="002454DB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454DB" w:rsidRPr="00B209E2" w14:paraId="73C2F4DE" w14:textId="77777777" w:rsidTr="005C69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F47884" w14:textId="2B808897" w:rsidR="002454DB" w:rsidRPr="005C6969" w:rsidRDefault="002454DB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051FF" w14:textId="2918EF2D" w:rsidR="002454DB" w:rsidRPr="005C6969" w:rsidRDefault="002454DB" w:rsidP="001566BD">
            <w:pPr>
              <w:snapToGrid w:val="0"/>
              <w:spacing w:after="0" w:line="240" w:lineRule="auto"/>
            </w:pPr>
            <w:r w:rsidRPr="005C6969">
              <w:rPr>
                <w:rStyle w:val="Hyperlink"/>
                <w:color w:val="auto"/>
              </w:rPr>
              <w:t>S1-232453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668A6" w14:textId="336171F3" w:rsidR="002454DB" w:rsidRPr="005C6969" w:rsidRDefault="002454DB" w:rsidP="001566BD">
            <w:pPr>
              <w:snapToGrid w:val="0"/>
              <w:spacing w:after="0" w:line="240" w:lineRule="auto"/>
            </w:pPr>
            <w:r w:rsidRPr="005C6969"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966F2" w14:textId="3C5D3FF5" w:rsidR="002454DB" w:rsidRPr="005C6969" w:rsidRDefault="002454DB" w:rsidP="001566BD">
            <w:pPr>
              <w:snapToGrid w:val="0"/>
              <w:spacing w:after="0" w:line="240" w:lineRule="auto"/>
            </w:pPr>
            <w:r w:rsidRPr="005C6969">
              <w:t>Resolution of Editor Notes on Identity Provider/5GS (FS_ISN)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F260E" w14:textId="11DECD62" w:rsidR="002454DB" w:rsidRPr="005C6969" w:rsidRDefault="005C696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5D9B6" w14:textId="77777777" w:rsidR="002454DB" w:rsidRPr="005C6969" w:rsidRDefault="002454DB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C6969">
              <w:rPr>
                <w:rFonts w:eastAsia="Arial Unicode MS" w:cs="Arial"/>
                <w:szCs w:val="18"/>
                <w:lang w:val="fr-FR" w:eastAsia="ar-SA"/>
              </w:rPr>
              <w:t xml:space="preserve"> of S1-232244.</w:t>
            </w:r>
          </w:p>
          <w:p w14:paraId="7E53E69C" w14:textId="74879EAA" w:rsidR="005C6969" w:rsidRPr="005C6969" w:rsidRDefault="005C696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C6969">
              <w:rPr>
                <w:rFonts w:eastAsia="Arial Unicode MS" w:cs="Arial"/>
                <w:szCs w:val="18"/>
                <w:lang w:val="fr-FR" w:eastAsia="ar-SA"/>
              </w:rPr>
              <w:t>Merged</w:t>
            </w:r>
            <w:proofErr w:type="spellEnd"/>
            <w:r w:rsidRPr="005C6969">
              <w:rPr>
                <w:rFonts w:eastAsia="Arial Unicode MS" w:cs="Arial"/>
                <w:szCs w:val="18"/>
                <w:lang w:val="fr-FR" w:eastAsia="ar-SA"/>
              </w:rPr>
              <w:t xml:space="preserve"> intoS1-232465</w:t>
            </w:r>
          </w:p>
        </w:tc>
      </w:tr>
      <w:tr w:rsidR="000A612F" w:rsidRPr="006E6FF4" w14:paraId="1383EC88" w14:textId="77777777" w:rsidTr="00B72FF6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D6F57B0" w14:textId="77777777" w:rsidR="000A612F" w:rsidRPr="006E6FF4" w:rsidRDefault="000A612F" w:rsidP="001566BD">
            <w:pPr>
              <w:pStyle w:val="Heading8"/>
              <w:jc w:val="left"/>
            </w:pPr>
            <w:r w:rsidRPr="00445343">
              <w:rPr>
                <w:color w:val="1F497D" w:themeColor="text2"/>
                <w:sz w:val="18"/>
                <w:szCs w:val="22"/>
              </w:rPr>
              <w:lastRenderedPageBreak/>
              <w:t>New use cases</w:t>
            </w:r>
          </w:p>
        </w:tc>
      </w:tr>
      <w:tr w:rsidR="000A612F" w:rsidRPr="00B209E2" w14:paraId="57560B39" w14:textId="77777777" w:rsidTr="001212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5DEF8" w14:textId="77777777" w:rsidR="000A612F" w:rsidRPr="00B72FF6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F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7A776" w14:textId="0FF390E9" w:rsidR="000A612F" w:rsidRPr="00B72FF6" w:rsidRDefault="00000000" w:rsidP="001566BD">
            <w:pPr>
              <w:snapToGrid w:val="0"/>
              <w:spacing w:after="0" w:line="240" w:lineRule="auto"/>
            </w:pPr>
            <w:hyperlink r:id="rId30" w:history="1">
              <w:r w:rsidR="000A612F" w:rsidRPr="00B72FF6">
                <w:rPr>
                  <w:rStyle w:val="Hyperlink"/>
                  <w:rFonts w:cs="Arial"/>
                  <w:color w:val="auto"/>
                </w:rPr>
                <w:t>S1-232100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02BC3" w14:textId="77777777" w:rsidR="000A612F" w:rsidRPr="00B72FF6" w:rsidRDefault="000A612F" w:rsidP="001566BD">
            <w:pPr>
              <w:snapToGrid w:val="0"/>
              <w:spacing w:after="0" w:line="240" w:lineRule="auto"/>
            </w:pPr>
            <w:r w:rsidRPr="00B72FF6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BC622" w14:textId="77777777" w:rsidR="000A612F" w:rsidRPr="00B72FF6" w:rsidRDefault="000A612F" w:rsidP="001566BD">
            <w:pPr>
              <w:snapToGrid w:val="0"/>
              <w:spacing w:after="0" w:line="240" w:lineRule="auto"/>
            </w:pPr>
            <w:r w:rsidRPr="00B72FF6">
              <w:t>Use case on Interconnect between SNPNs in a ship and in a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CEE95" w14:textId="625A4390" w:rsidR="000A612F" w:rsidRPr="00B72FF6" w:rsidRDefault="00B72FF6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72FF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72FF6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B72FF6">
              <w:rPr>
                <w:rFonts w:eastAsia="Times New Roman" w:cs="Arial"/>
                <w:szCs w:val="18"/>
                <w:lang w:val="fr-FR" w:eastAsia="ar-SA"/>
              </w:rPr>
              <w:t>2454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970B8" w14:textId="77777777" w:rsidR="000A612F" w:rsidRPr="00B72FF6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72FF6" w:rsidRPr="00B209E2" w14:paraId="79C7135A" w14:textId="77777777" w:rsidTr="001212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16196" w14:textId="334D10B7" w:rsidR="00B72FF6" w:rsidRPr="001212C7" w:rsidRDefault="00B72FF6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12C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97995" w14:textId="3BC204EA" w:rsidR="00B72FF6" w:rsidRPr="001212C7" w:rsidRDefault="00000000" w:rsidP="001566BD">
            <w:pPr>
              <w:snapToGrid w:val="0"/>
              <w:spacing w:after="0" w:line="240" w:lineRule="auto"/>
            </w:pPr>
            <w:hyperlink r:id="rId31" w:history="1">
              <w:r w:rsidR="00B72FF6" w:rsidRPr="001212C7">
                <w:rPr>
                  <w:rStyle w:val="Hyperlink"/>
                  <w:rFonts w:cs="Arial"/>
                  <w:color w:val="auto"/>
                </w:rPr>
                <w:t>S1-232454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A048C" w14:textId="23D941B2" w:rsidR="00B72FF6" w:rsidRPr="001212C7" w:rsidRDefault="00B72FF6" w:rsidP="001566BD">
            <w:pPr>
              <w:snapToGrid w:val="0"/>
              <w:spacing w:after="0" w:line="240" w:lineRule="auto"/>
            </w:pPr>
            <w:r w:rsidRPr="001212C7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D4A46" w14:textId="60B9FCEA" w:rsidR="00B72FF6" w:rsidRPr="001212C7" w:rsidRDefault="00B72FF6" w:rsidP="001566BD">
            <w:pPr>
              <w:snapToGrid w:val="0"/>
              <w:spacing w:after="0" w:line="240" w:lineRule="auto"/>
            </w:pPr>
            <w:r w:rsidRPr="001212C7">
              <w:t>Use case on Interconnect between SNPNs in a ship and in a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729FC" w14:textId="13BF2F78" w:rsidR="00B72FF6" w:rsidRPr="001212C7" w:rsidRDefault="001212C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12C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212C7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1212C7">
              <w:rPr>
                <w:rFonts w:eastAsia="Times New Roman" w:cs="Arial"/>
                <w:szCs w:val="18"/>
                <w:lang w:val="fr-FR" w:eastAsia="ar-SA"/>
              </w:rPr>
              <w:t>2468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27820" w14:textId="653E5895" w:rsidR="00B72FF6" w:rsidRPr="001212C7" w:rsidRDefault="00B72FF6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212C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212C7">
              <w:rPr>
                <w:rFonts w:eastAsia="Arial Unicode MS" w:cs="Arial"/>
                <w:szCs w:val="18"/>
                <w:lang w:val="fr-FR" w:eastAsia="ar-SA"/>
              </w:rPr>
              <w:t xml:space="preserve"> of S1-232100.</w:t>
            </w:r>
          </w:p>
        </w:tc>
      </w:tr>
      <w:tr w:rsidR="001212C7" w:rsidRPr="00B209E2" w14:paraId="675403BA" w14:textId="77777777" w:rsidTr="001212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42C2" w14:textId="495612BE" w:rsidR="001212C7" w:rsidRPr="001212C7" w:rsidRDefault="001212C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12C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C19A" w14:textId="4A870C8B" w:rsidR="001212C7" w:rsidRPr="001212C7" w:rsidRDefault="00000000" w:rsidP="001566BD">
            <w:pPr>
              <w:snapToGrid w:val="0"/>
              <w:spacing w:after="0" w:line="240" w:lineRule="auto"/>
            </w:pPr>
            <w:hyperlink r:id="rId32" w:history="1">
              <w:r w:rsidR="001212C7" w:rsidRPr="001212C7">
                <w:rPr>
                  <w:rStyle w:val="Hyperlink"/>
                  <w:rFonts w:cs="Arial"/>
                  <w:color w:val="auto"/>
                </w:rPr>
                <w:t>S1-</w:t>
              </w:r>
              <w:r w:rsidR="001212C7">
                <w:rPr>
                  <w:rStyle w:val="Hyperlink"/>
                  <w:rFonts w:cs="Arial"/>
                  <w:color w:val="auto"/>
                </w:rPr>
                <w:t>23</w:t>
              </w:r>
              <w:r w:rsidR="001212C7" w:rsidRPr="001212C7">
                <w:rPr>
                  <w:rStyle w:val="Hyperlink"/>
                  <w:rFonts w:cs="Arial"/>
                  <w:color w:val="auto"/>
                </w:rPr>
                <w:t>2468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0277" w14:textId="6A14EC19" w:rsidR="001212C7" w:rsidRPr="001212C7" w:rsidRDefault="001212C7" w:rsidP="001566BD">
            <w:pPr>
              <w:snapToGrid w:val="0"/>
              <w:spacing w:after="0" w:line="240" w:lineRule="auto"/>
            </w:pPr>
            <w:r w:rsidRPr="001212C7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810D" w14:textId="3FB25F56" w:rsidR="001212C7" w:rsidRPr="001212C7" w:rsidRDefault="001212C7" w:rsidP="001566BD">
            <w:pPr>
              <w:snapToGrid w:val="0"/>
              <w:spacing w:after="0" w:line="240" w:lineRule="auto"/>
            </w:pPr>
            <w:r w:rsidRPr="001212C7">
              <w:t>Use case on Interconnect between SNPNs in a ship and in a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7FE7" w14:textId="77777777" w:rsidR="001212C7" w:rsidRPr="001212C7" w:rsidRDefault="001212C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777D" w14:textId="129BC82F" w:rsidR="001212C7" w:rsidRDefault="001212C7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212C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1212C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S1-232100.</w:t>
            </w:r>
          </w:p>
          <w:p w14:paraId="231492E4" w14:textId="0619F1FF" w:rsidR="001212C7" w:rsidRPr="001212C7" w:rsidRDefault="001212C7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212C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212C7">
              <w:rPr>
                <w:rFonts w:eastAsia="Arial Unicode MS" w:cs="Arial"/>
                <w:szCs w:val="18"/>
                <w:lang w:val="fr-FR" w:eastAsia="ar-SA"/>
              </w:rPr>
              <w:t xml:space="preserve"> of S1-232454.</w:t>
            </w:r>
          </w:p>
        </w:tc>
      </w:tr>
      <w:tr w:rsidR="000A612F" w:rsidRPr="00B209E2" w14:paraId="276275F5" w14:textId="77777777" w:rsidTr="006A07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97562" w14:textId="77777777" w:rsidR="000A612F" w:rsidRPr="006A076A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076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8E4C0" w14:textId="7715B997" w:rsidR="000A612F" w:rsidRPr="006A076A" w:rsidRDefault="00000000" w:rsidP="001566BD">
            <w:pPr>
              <w:snapToGrid w:val="0"/>
              <w:spacing w:after="0" w:line="240" w:lineRule="auto"/>
            </w:pPr>
            <w:hyperlink r:id="rId33" w:history="1">
              <w:r w:rsidR="000A612F" w:rsidRPr="006A076A">
                <w:rPr>
                  <w:rStyle w:val="Hyperlink"/>
                  <w:rFonts w:cs="Arial"/>
                  <w:color w:val="auto"/>
                </w:rPr>
                <w:t>S1-232118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C83C6" w14:textId="77777777" w:rsidR="000A612F" w:rsidRPr="006A076A" w:rsidRDefault="000A612F" w:rsidP="001566BD">
            <w:pPr>
              <w:snapToGrid w:val="0"/>
              <w:spacing w:after="0" w:line="240" w:lineRule="auto"/>
            </w:pPr>
            <w:r w:rsidRPr="006A076A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81DAB" w14:textId="77777777" w:rsidR="000A612F" w:rsidRPr="006A076A" w:rsidRDefault="000A612F" w:rsidP="001566BD">
            <w:pPr>
              <w:snapToGrid w:val="0"/>
              <w:spacing w:after="0" w:line="240" w:lineRule="auto"/>
            </w:pPr>
            <w:r w:rsidRPr="006A076A">
              <w:t>Use case on Interconnect between SNPNs in a port with multiple terminals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701AF" w14:textId="0F3F1030" w:rsidR="000A612F" w:rsidRPr="006A076A" w:rsidRDefault="006A076A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076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A076A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6A076A">
              <w:rPr>
                <w:rFonts w:eastAsia="Times New Roman" w:cs="Arial"/>
                <w:szCs w:val="18"/>
                <w:lang w:val="fr-FR" w:eastAsia="ar-SA"/>
              </w:rPr>
              <w:t>2455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88B3C" w14:textId="77777777" w:rsidR="000A612F" w:rsidRPr="006A076A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A076A" w:rsidRPr="00B209E2" w14:paraId="49A8271D" w14:textId="77777777" w:rsidTr="006A1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30E2" w14:textId="37F2047E" w:rsidR="006A076A" w:rsidRPr="006A076A" w:rsidRDefault="006A076A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076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F4B1" w14:textId="22760B22" w:rsidR="006A076A" w:rsidRPr="006A076A" w:rsidRDefault="00000000" w:rsidP="001566BD">
            <w:pPr>
              <w:snapToGrid w:val="0"/>
              <w:spacing w:after="0" w:line="240" w:lineRule="auto"/>
            </w:pPr>
            <w:hyperlink r:id="rId34" w:history="1">
              <w:r w:rsidR="006A076A" w:rsidRPr="006A076A">
                <w:rPr>
                  <w:rStyle w:val="Hyperlink"/>
                  <w:rFonts w:cs="Arial"/>
                  <w:color w:val="auto"/>
                </w:rPr>
                <w:t>S1-</w:t>
              </w:r>
              <w:r w:rsidR="006A076A">
                <w:rPr>
                  <w:rStyle w:val="Hyperlink"/>
                  <w:rFonts w:cs="Arial"/>
                  <w:color w:val="auto"/>
                </w:rPr>
                <w:t>23</w:t>
              </w:r>
              <w:r w:rsidR="006A076A" w:rsidRPr="006A076A">
                <w:rPr>
                  <w:rStyle w:val="Hyperlink"/>
                  <w:rFonts w:cs="Arial"/>
                  <w:color w:val="auto"/>
                </w:rPr>
                <w:t>2455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F2AF" w14:textId="0F5BCBC7" w:rsidR="006A076A" w:rsidRPr="006A076A" w:rsidRDefault="006A076A" w:rsidP="001566BD">
            <w:pPr>
              <w:snapToGrid w:val="0"/>
              <w:spacing w:after="0" w:line="240" w:lineRule="auto"/>
            </w:pPr>
            <w:r w:rsidRPr="006A076A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FE8E2" w14:textId="4FA53D46" w:rsidR="006A076A" w:rsidRPr="006A076A" w:rsidRDefault="006A076A" w:rsidP="001566BD">
            <w:pPr>
              <w:snapToGrid w:val="0"/>
              <w:spacing w:after="0" w:line="240" w:lineRule="auto"/>
            </w:pPr>
            <w:r w:rsidRPr="006A076A">
              <w:t>Use case on Interconnect between SNPNs in a port with multiple terminals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009E" w14:textId="77777777" w:rsidR="006A076A" w:rsidRPr="006A076A" w:rsidRDefault="006A076A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7110" w14:textId="52F15522" w:rsidR="006A076A" w:rsidRPr="006A076A" w:rsidRDefault="006A076A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076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A076A">
              <w:rPr>
                <w:rFonts w:eastAsia="Arial Unicode MS" w:cs="Arial"/>
                <w:szCs w:val="18"/>
                <w:lang w:val="fr-FR" w:eastAsia="ar-SA"/>
              </w:rPr>
              <w:t xml:space="preserve"> of S1-232118.</w:t>
            </w:r>
          </w:p>
        </w:tc>
      </w:tr>
      <w:tr w:rsidR="000A612F" w:rsidRPr="00B209E2" w14:paraId="64EAAFC9" w14:textId="77777777" w:rsidTr="006A1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406E8" w14:textId="77777777" w:rsidR="000A612F" w:rsidRPr="006A12DC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12D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9B006" w14:textId="2D2ED033" w:rsidR="000A612F" w:rsidRPr="006A12DC" w:rsidRDefault="00000000" w:rsidP="001566BD">
            <w:pPr>
              <w:snapToGrid w:val="0"/>
              <w:spacing w:after="0" w:line="240" w:lineRule="auto"/>
            </w:pPr>
            <w:hyperlink r:id="rId35" w:history="1">
              <w:r w:rsidR="000A612F" w:rsidRPr="006A12DC">
                <w:rPr>
                  <w:rStyle w:val="Hyperlink"/>
                  <w:rFonts w:cs="Arial"/>
                  <w:color w:val="auto"/>
                </w:rPr>
                <w:t>S1-232173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2A36E" w14:textId="77777777" w:rsidR="000A612F" w:rsidRPr="006A12DC" w:rsidRDefault="000A612F" w:rsidP="001566BD">
            <w:pPr>
              <w:snapToGrid w:val="0"/>
              <w:spacing w:after="0" w:line="240" w:lineRule="auto"/>
            </w:pPr>
            <w:r w:rsidRPr="006A12DC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49738" w14:textId="77777777" w:rsidR="000A612F" w:rsidRPr="006A12DC" w:rsidRDefault="000A612F" w:rsidP="001566BD">
            <w:pPr>
              <w:snapToGrid w:val="0"/>
              <w:spacing w:after="0" w:line="240" w:lineRule="auto"/>
            </w:pPr>
            <w:r w:rsidRPr="006A12DC">
              <w:t>Use case on Interconnect between Airport SNPNs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9F42C" w14:textId="4DF08F0F" w:rsidR="000A612F" w:rsidRPr="006A12DC" w:rsidRDefault="006A12DC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12DC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A12DC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6A12DC">
              <w:rPr>
                <w:rFonts w:eastAsia="Times New Roman" w:cs="Arial"/>
                <w:szCs w:val="18"/>
                <w:lang w:val="fr-FR" w:eastAsia="ar-SA"/>
              </w:rPr>
              <w:t>2457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8F1A3" w14:textId="48BECAA0" w:rsidR="000A612F" w:rsidRPr="006A12DC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A12DC" w:rsidRPr="00B209E2" w14:paraId="7D7380D4" w14:textId="77777777" w:rsidTr="005E68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6672" w14:textId="48DB1634" w:rsidR="006A12DC" w:rsidRPr="006A12DC" w:rsidRDefault="006A12DC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12D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FB74" w14:textId="319CD7A5" w:rsidR="006A12DC" w:rsidRPr="006A12DC" w:rsidRDefault="00000000" w:rsidP="001566BD">
            <w:pPr>
              <w:snapToGrid w:val="0"/>
              <w:spacing w:after="0" w:line="240" w:lineRule="auto"/>
            </w:pPr>
            <w:hyperlink r:id="rId36" w:history="1">
              <w:r w:rsidR="006A12DC" w:rsidRPr="006A12DC">
                <w:rPr>
                  <w:rStyle w:val="Hyperlink"/>
                  <w:rFonts w:cs="Arial"/>
                  <w:color w:val="auto"/>
                </w:rPr>
                <w:t>S1-</w:t>
              </w:r>
              <w:r w:rsidR="006A12DC">
                <w:rPr>
                  <w:rStyle w:val="Hyperlink"/>
                  <w:rFonts w:cs="Arial"/>
                  <w:color w:val="auto"/>
                </w:rPr>
                <w:t>23</w:t>
              </w:r>
              <w:r w:rsidR="006A12DC" w:rsidRPr="006A12DC">
                <w:rPr>
                  <w:rStyle w:val="Hyperlink"/>
                  <w:rFonts w:cs="Arial"/>
                  <w:color w:val="auto"/>
                </w:rPr>
                <w:t>2457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7B65" w14:textId="63C95278" w:rsidR="006A12DC" w:rsidRPr="006A12DC" w:rsidRDefault="006A12DC" w:rsidP="001566BD">
            <w:pPr>
              <w:snapToGrid w:val="0"/>
              <w:spacing w:after="0" w:line="240" w:lineRule="auto"/>
            </w:pPr>
            <w:r w:rsidRPr="006A12DC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74AF" w14:textId="3D6DB756" w:rsidR="006A12DC" w:rsidRPr="006A12DC" w:rsidRDefault="006A12DC" w:rsidP="001566BD">
            <w:pPr>
              <w:snapToGrid w:val="0"/>
              <w:spacing w:after="0" w:line="240" w:lineRule="auto"/>
            </w:pPr>
            <w:r w:rsidRPr="006A12DC">
              <w:t>Use case on Interconnect between Airport SNPNs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30BE" w14:textId="77777777" w:rsidR="006A12DC" w:rsidRPr="006A12DC" w:rsidRDefault="006A12DC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DAB0" w14:textId="53223EA0" w:rsidR="006A12DC" w:rsidRPr="006A12DC" w:rsidRDefault="006A12DC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12D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A12DC">
              <w:rPr>
                <w:rFonts w:eastAsia="Arial Unicode MS" w:cs="Arial"/>
                <w:szCs w:val="18"/>
                <w:lang w:val="fr-FR" w:eastAsia="ar-SA"/>
              </w:rPr>
              <w:t xml:space="preserve"> of S1-232173.</w:t>
            </w:r>
          </w:p>
        </w:tc>
      </w:tr>
      <w:tr w:rsidR="000A612F" w:rsidRPr="00B209E2" w14:paraId="62475FA9" w14:textId="77777777" w:rsidTr="005E68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6AD5B" w14:textId="77777777" w:rsidR="000A612F" w:rsidRPr="005E6836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683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52EC8" w14:textId="0A174C63" w:rsidR="000A612F" w:rsidRPr="005E6836" w:rsidRDefault="00000000" w:rsidP="001566BD">
            <w:pPr>
              <w:snapToGrid w:val="0"/>
              <w:spacing w:after="0" w:line="240" w:lineRule="auto"/>
            </w:pPr>
            <w:hyperlink r:id="rId37" w:history="1">
              <w:r w:rsidR="000A612F" w:rsidRPr="005E6836">
                <w:rPr>
                  <w:rStyle w:val="Hyperlink"/>
                  <w:rFonts w:cs="Arial"/>
                  <w:color w:val="auto"/>
                </w:rPr>
                <w:t>S1-232213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0ADBB" w14:textId="77777777" w:rsidR="000A612F" w:rsidRPr="005E6836" w:rsidRDefault="000A612F" w:rsidP="001566BD">
            <w:pPr>
              <w:snapToGrid w:val="0"/>
              <w:spacing w:after="0" w:line="240" w:lineRule="auto"/>
            </w:pPr>
            <w:r w:rsidRPr="005E6836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5E188" w14:textId="77777777" w:rsidR="000A612F" w:rsidRPr="005E6836" w:rsidRDefault="000A612F" w:rsidP="001566BD">
            <w:pPr>
              <w:snapToGrid w:val="0"/>
              <w:spacing w:after="0" w:line="240" w:lineRule="auto"/>
            </w:pPr>
            <w:r w:rsidRPr="005E6836">
              <w:t>Use case on Interconnect between tactical bubbles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A0F54" w14:textId="07B25DCB" w:rsidR="000A612F" w:rsidRPr="005E6836" w:rsidRDefault="005E6836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683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E6836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5E6836">
              <w:rPr>
                <w:rFonts w:eastAsia="Times New Roman" w:cs="Arial"/>
                <w:szCs w:val="18"/>
                <w:lang w:val="fr-FR" w:eastAsia="ar-SA"/>
              </w:rPr>
              <w:t>2458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AB2B9" w14:textId="77777777" w:rsidR="000A612F" w:rsidRPr="005E6836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E6836" w:rsidRPr="00B209E2" w14:paraId="5BCE7176" w14:textId="77777777" w:rsidTr="00137C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88DE" w14:textId="6F8DAC14" w:rsidR="005E6836" w:rsidRPr="005E6836" w:rsidRDefault="005E6836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683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8117" w14:textId="7D0105E9" w:rsidR="005E6836" w:rsidRPr="005E6836" w:rsidRDefault="00000000" w:rsidP="001566BD">
            <w:pPr>
              <w:snapToGrid w:val="0"/>
              <w:spacing w:after="0" w:line="240" w:lineRule="auto"/>
            </w:pPr>
            <w:hyperlink r:id="rId38" w:history="1">
              <w:r w:rsidR="005E6836" w:rsidRPr="005E6836">
                <w:rPr>
                  <w:rStyle w:val="Hyperlink"/>
                  <w:rFonts w:cs="Arial"/>
                  <w:color w:val="auto"/>
                </w:rPr>
                <w:t>S1-</w:t>
              </w:r>
              <w:r w:rsidR="005E6836">
                <w:rPr>
                  <w:rStyle w:val="Hyperlink"/>
                  <w:rFonts w:cs="Arial"/>
                  <w:color w:val="auto"/>
                </w:rPr>
                <w:t>23</w:t>
              </w:r>
              <w:r w:rsidR="005E6836" w:rsidRPr="005E6836">
                <w:rPr>
                  <w:rStyle w:val="Hyperlink"/>
                  <w:rFonts w:cs="Arial"/>
                  <w:color w:val="auto"/>
                </w:rPr>
                <w:t>2458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4466" w14:textId="4ECA2632" w:rsidR="005E6836" w:rsidRPr="005E6836" w:rsidRDefault="005E6836" w:rsidP="001566BD">
            <w:pPr>
              <w:snapToGrid w:val="0"/>
              <w:spacing w:after="0" w:line="240" w:lineRule="auto"/>
            </w:pPr>
            <w:r w:rsidRPr="005E6836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A5E4" w14:textId="3C282F98" w:rsidR="005E6836" w:rsidRPr="005E6836" w:rsidRDefault="005E6836" w:rsidP="001566BD">
            <w:pPr>
              <w:snapToGrid w:val="0"/>
              <w:spacing w:after="0" w:line="240" w:lineRule="auto"/>
            </w:pPr>
            <w:r w:rsidRPr="005E6836">
              <w:t>Use case on Interconnect between tactical bubbles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F571" w14:textId="77777777" w:rsidR="005E6836" w:rsidRPr="005E6836" w:rsidRDefault="005E6836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D32E" w14:textId="19E3AF56" w:rsidR="005E6836" w:rsidRPr="005E6836" w:rsidRDefault="005E6836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E683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E6836">
              <w:rPr>
                <w:rFonts w:eastAsia="Arial Unicode MS" w:cs="Arial"/>
                <w:szCs w:val="18"/>
                <w:lang w:val="fr-FR" w:eastAsia="ar-SA"/>
              </w:rPr>
              <w:t xml:space="preserve"> of S1-232213.</w:t>
            </w:r>
          </w:p>
        </w:tc>
      </w:tr>
      <w:tr w:rsidR="000A612F" w:rsidRPr="00B209E2" w14:paraId="48FDB605" w14:textId="77777777" w:rsidTr="00137C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DCB5B" w14:textId="77777777" w:rsidR="000A612F" w:rsidRPr="00137CB7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37CB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F50A7" w14:textId="40AC225C" w:rsidR="000A612F" w:rsidRPr="00137CB7" w:rsidRDefault="00000000" w:rsidP="001566BD">
            <w:pPr>
              <w:snapToGrid w:val="0"/>
              <w:spacing w:after="0" w:line="240" w:lineRule="auto"/>
            </w:pPr>
            <w:hyperlink r:id="rId39" w:history="1">
              <w:r w:rsidR="000A612F" w:rsidRPr="00137CB7">
                <w:rPr>
                  <w:rStyle w:val="Hyperlink"/>
                  <w:rFonts w:cs="Arial"/>
                  <w:color w:val="auto"/>
                </w:rPr>
                <w:t>S1-232230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5F468" w14:textId="77777777" w:rsidR="000A612F" w:rsidRPr="00137CB7" w:rsidRDefault="000A612F" w:rsidP="001566BD">
            <w:pPr>
              <w:snapToGrid w:val="0"/>
              <w:spacing w:after="0" w:line="240" w:lineRule="auto"/>
            </w:pPr>
            <w:r w:rsidRPr="00137CB7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DF62C" w14:textId="77777777" w:rsidR="000A612F" w:rsidRPr="00137CB7" w:rsidRDefault="000A612F" w:rsidP="001566BD">
            <w:pPr>
              <w:snapToGrid w:val="0"/>
              <w:spacing w:after="0" w:line="240" w:lineRule="auto"/>
            </w:pPr>
            <w:r w:rsidRPr="00137CB7">
              <w:t>Quality of service differentiation and resource prioritization inside a group of interconnected SNPNs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9DF42" w14:textId="5EAABBC0" w:rsidR="000A612F" w:rsidRPr="00137CB7" w:rsidRDefault="00137CB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37CB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37CB7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137CB7">
              <w:rPr>
                <w:rFonts w:eastAsia="Times New Roman" w:cs="Arial"/>
                <w:szCs w:val="18"/>
                <w:lang w:val="fr-FR" w:eastAsia="ar-SA"/>
              </w:rPr>
              <w:t>2459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6C8AF" w14:textId="77777777" w:rsidR="000A612F" w:rsidRPr="00137CB7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37CB7" w:rsidRPr="00B209E2" w14:paraId="2BE0AC5A" w14:textId="77777777" w:rsidTr="00137C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4B8B" w14:textId="3DA676A5" w:rsidR="00137CB7" w:rsidRPr="00137CB7" w:rsidRDefault="00137CB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37CB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FCC5" w14:textId="6BDDC578" w:rsidR="00137CB7" w:rsidRPr="00137CB7" w:rsidRDefault="00000000" w:rsidP="001566BD">
            <w:pPr>
              <w:snapToGrid w:val="0"/>
              <w:spacing w:after="0" w:line="240" w:lineRule="auto"/>
            </w:pPr>
            <w:hyperlink r:id="rId40" w:history="1">
              <w:r w:rsidR="00137CB7" w:rsidRPr="00137CB7">
                <w:rPr>
                  <w:rStyle w:val="Hyperlink"/>
                  <w:rFonts w:cs="Arial"/>
                  <w:color w:val="auto"/>
                </w:rPr>
                <w:t>S1-</w:t>
              </w:r>
              <w:r w:rsidR="00137CB7">
                <w:rPr>
                  <w:rStyle w:val="Hyperlink"/>
                  <w:rFonts w:cs="Arial"/>
                  <w:color w:val="auto"/>
                </w:rPr>
                <w:t>23</w:t>
              </w:r>
              <w:r w:rsidR="00137CB7" w:rsidRPr="00137CB7">
                <w:rPr>
                  <w:rStyle w:val="Hyperlink"/>
                  <w:rFonts w:cs="Arial"/>
                  <w:color w:val="auto"/>
                </w:rPr>
                <w:t>2459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F346" w14:textId="7E7E559E" w:rsidR="00137CB7" w:rsidRPr="00137CB7" w:rsidRDefault="00137CB7" w:rsidP="001566BD">
            <w:pPr>
              <w:snapToGrid w:val="0"/>
              <w:spacing w:after="0" w:line="240" w:lineRule="auto"/>
            </w:pPr>
            <w:r w:rsidRPr="00137CB7">
              <w:t>B-Com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98E0" w14:textId="4FA781DD" w:rsidR="00137CB7" w:rsidRPr="00137CB7" w:rsidRDefault="00137CB7" w:rsidP="001566BD">
            <w:pPr>
              <w:snapToGrid w:val="0"/>
              <w:spacing w:after="0" w:line="240" w:lineRule="auto"/>
            </w:pPr>
            <w:r w:rsidRPr="00137CB7">
              <w:t>Quality of service differentiation and resource prioritization inside a group of interconnected SNPNs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980D" w14:textId="77777777" w:rsidR="00137CB7" w:rsidRPr="00137CB7" w:rsidRDefault="00137CB7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F9ED" w14:textId="6540B576" w:rsidR="00137CB7" w:rsidRPr="00137CB7" w:rsidRDefault="00137CB7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37CB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37CB7">
              <w:rPr>
                <w:rFonts w:eastAsia="Arial Unicode MS" w:cs="Arial"/>
                <w:szCs w:val="18"/>
                <w:lang w:val="fr-FR" w:eastAsia="ar-SA"/>
              </w:rPr>
              <w:t xml:space="preserve"> of S1-232230.</w:t>
            </w:r>
          </w:p>
        </w:tc>
      </w:tr>
      <w:tr w:rsidR="000A612F" w:rsidRPr="006E6FF4" w14:paraId="5AB22CF9" w14:textId="77777777" w:rsidTr="00CA6B1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83CAC7E" w14:textId="77777777" w:rsidR="000A612F" w:rsidRPr="006E6FF4" w:rsidRDefault="000A612F" w:rsidP="001566BD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0A612F" w:rsidRPr="00B209E2" w14:paraId="16575FDC" w14:textId="77777777" w:rsidTr="00CA6B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42613" w14:textId="77777777" w:rsidR="000A612F" w:rsidRPr="00CA6B19" w:rsidRDefault="000A612F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563AC" w14:textId="569F829E" w:rsidR="000A612F" w:rsidRPr="00CA6B19" w:rsidRDefault="00000000" w:rsidP="001566BD">
            <w:pPr>
              <w:snapToGrid w:val="0"/>
              <w:spacing w:after="0" w:line="240" w:lineRule="auto"/>
            </w:pPr>
            <w:hyperlink r:id="rId41" w:history="1">
              <w:r w:rsidR="000A612F" w:rsidRPr="00CA6B19">
                <w:rPr>
                  <w:rStyle w:val="Hyperlink"/>
                  <w:rFonts w:cs="Arial"/>
                  <w:color w:val="auto"/>
                </w:rPr>
                <w:t>S1-232097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2D7CE0" w14:textId="77777777" w:rsidR="000A612F" w:rsidRPr="00CA6B19" w:rsidRDefault="000A612F" w:rsidP="001566BD">
            <w:pPr>
              <w:snapToGrid w:val="0"/>
              <w:spacing w:after="0" w:line="240" w:lineRule="auto"/>
            </w:pPr>
            <w:r w:rsidRPr="00CA6B19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C75FA" w14:textId="77777777" w:rsidR="000A612F" w:rsidRPr="00CA6B19" w:rsidRDefault="000A612F" w:rsidP="001566BD">
            <w:pPr>
              <w:snapToGrid w:val="0"/>
              <w:spacing w:after="0" w:line="240" w:lineRule="auto"/>
            </w:pPr>
            <w:r w:rsidRPr="00CA6B19">
              <w:t>consolidated requirements for TR 22.848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6C5C9" w14:textId="2E976370" w:rsidR="000A612F" w:rsidRPr="00CA6B19" w:rsidRDefault="00CA6B1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CA6B19">
              <w:rPr>
                <w:rFonts w:eastAsia="Times New Roman" w:cs="Arial"/>
                <w:szCs w:val="18"/>
                <w:lang w:val="fr-FR" w:eastAsia="ar-SA"/>
              </w:rPr>
              <w:t xml:space="preserve">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CA6B19">
              <w:rPr>
                <w:rFonts w:eastAsia="Times New Roman" w:cs="Arial"/>
                <w:szCs w:val="18"/>
                <w:lang w:val="fr-FR" w:eastAsia="ar-SA"/>
              </w:rPr>
              <w:t>2460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E7691" w14:textId="77777777" w:rsidR="000A612F" w:rsidRPr="00CA6B19" w:rsidRDefault="000A612F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A6B19" w:rsidRPr="00B209E2" w14:paraId="54C98BE4" w14:textId="77777777" w:rsidTr="00CA6B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7A1A" w14:textId="04397CC8" w:rsidR="00CA6B19" w:rsidRPr="00CA6B19" w:rsidRDefault="00CA6B1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0DD7" w14:textId="3140C114" w:rsidR="00CA6B19" w:rsidRPr="00CA6B19" w:rsidRDefault="00000000" w:rsidP="001566BD">
            <w:pPr>
              <w:snapToGrid w:val="0"/>
              <w:spacing w:after="0" w:line="240" w:lineRule="auto"/>
            </w:pPr>
            <w:hyperlink r:id="rId42" w:history="1">
              <w:r w:rsidR="00CA6B19" w:rsidRPr="00CA6B19">
                <w:rPr>
                  <w:rStyle w:val="Hyperlink"/>
                  <w:rFonts w:cs="Arial"/>
                  <w:color w:val="auto"/>
                </w:rPr>
                <w:t>S1-</w:t>
              </w:r>
              <w:r w:rsidR="00CA6B19">
                <w:rPr>
                  <w:rStyle w:val="Hyperlink"/>
                  <w:rFonts w:cs="Arial"/>
                  <w:color w:val="auto"/>
                </w:rPr>
                <w:t>23</w:t>
              </w:r>
              <w:r w:rsidR="00CA6B19" w:rsidRPr="00CA6B19">
                <w:rPr>
                  <w:rStyle w:val="Hyperlink"/>
                  <w:rFonts w:cs="Arial"/>
                  <w:color w:val="auto"/>
                </w:rPr>
                <w:t>2460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B523" w14:textId="08540CEF" w:rsidR="00CA6B19" w:rsidRPr="00CA6B19" w:rsidRDefault="00CA6B19" w:rsidP="001566BD">
            <w:pPr>
              <w:snapToGrid w:val="0"/>
              <w:spacing w:after="0" w:line="240" w:lineRule="auto"/>
            </w:pPr>
            <w:r w:rsidRPr="00CA6B19">
              <w:t>NOVAMINT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FD38" w14:textId="1B80F0A3" w:rsidR="00CA6B19" w:rsidRPr="00CA6B19" w:rsidRDefault="00CA6B19" w:rsidP="001566BD">
            <w:pPr>
              <w:snapToGrid w:val="0"/>
              <w:spacing w:after="0" w:line="240" w:lineRule="auto"/>
            </w:pPr>
            <w:r w:rsidRPr="00CA6B19">
              <w:t>consolidated requirements for TR 22.848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130B4" w14:textId="77777777" w:rsidR="00CA6B19" w:rsidRPr="00CA6B19" w:rsidRDefault="00CA6B19" w:rsidP="001566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1752" w14:textId="53088145" w:rsidR="00CA6B19" w:rsidRPr="00CA6B19" w:rsidRDefault="00CA6B19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A6B1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A6B19">
              <w:rPr>
                <w:rFonts w:eastAsia="Arial Unicode MS" w:cs="Arial"/>
                <w:szCs w:val="18"/>
                <w:lang w:val="fr-FR" w:eastAsia="ar-SA"/>
              </w:rPr>
              <w:t xml:space="preserve"> of S1-232097.</w:t>
            </w:r>
          </w:p>
        </w:tc>
      </w:tr>
      <w:tr w:rsidR="000A612F" w:rsidRPr="00B209E2" w14:paraId="463EBBDE" w14:textId="77777777" w:rsidTr="00CE324D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5A9623" w14:textId="5CC65576" w:rsidR="000A612F" w:rsidRPr="00B209E2" w:rsidRDefault="00A45EF1" w:rsidP="001566B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45EF1">
              <w:rPr>
                <w:rFonts w:eastAsia="Times New Roman"/>
                <w:b/>
                <w:color w:val="1F497D" w:themeColor="text2"/>
                <w:lang w:eastAsia="ar-SA"/>
              </w:rPr>
              <w:t>MiniWIDs</w:t>
            </w:r>
            <w:proofErr w:type="spellEnd"/>
            <w:r w:rsidRPr="00A45EF1">
              <w:rPr>
                <w:rFonts w:eastAsia="Times New Roman"/>
                <w:b/>
                <w:color w:val="1F497D" w:themeColor="text2"/>
                <w:lang w:eastAsia="ar-SA"/>
              </w:rPr>
              <w:t xml:space="preserve"> Rel-19</w:t>
            </w:r>
          </w:p>
        </w:tc>
      </w:tr>
      <w:tr w:rsidR="00A45EF1" w:rsidRPr="00B209E2" w14:paraId="391105F4" w14:textId="77777777" w:rsidTr="00CE32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84562" w14:textId="0F0483E7" w:rsidR="00A45EF1" w:rsidRPr="00CE324D" w:rsidRDefault="00A45EF1" w:rsidP="00A45E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E324D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A962C" w14:textId="2FEA77BE" w:rsidR="00A45EF1" w:rsidRPr="00CE324D" w:rsidRDefault="00000000" w:rsidP="00A45EF1">
            <w:pPr>
              <w:snapToGrid w:val="0"/>
              <w:spacing w:after="0" w:line="240" w:lineRule="auto"/>
            </w:pPr>
            <w:hyperlink r:id="rId43" w:history="1">
              <w:r w:rsidR="00A45EF1" w:rsidRPr="00CE324D">
                <w:rPr>
                  <w:rStyle w:val="Hyperlink"/>
                  <w:rFonts w:cs="Arial"/>
                  <w:color w:val="auto"/>
                </w:rPr>
                <w:t>S1-232158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FDA19" w14:textId="5CD964C5" w:rsidR="00A45EF1" w:rsidRPr="00CE324D" w:rsidRDefault="00A45EF1" w:rsidP="00A45EF1">
            <w:pPr>
              <w:snapToGrid w:val="0"/>
              <w:spacing w:after="0" w:line="240" w:lineRule="auto"/>
            </w:pPr>
            <w:r w:rsidRPr="00CE324D">
              <w:t xml:space="preserve">Intel, Cisco Systems, </w:t>
            </w:r>
            <w:proofErr w:type="spellStart"/>
            <w:r w:rsidRPr="00CE324D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EA8D4" w14:textId="1AFBB249" w:rsidR="00A45EF1" w:rsidRPr="00CE324D" w:rsidRDefault="00A45EF1" w:rsidP="00A45EF1">
            <w:pPr>
              <w:snapToGrid w:val="0"/>
              <w:spacing w:after="0" w:line="240" w:lineRule="auto"/>
            </w:pPr>
            <w:r w:rsidRPr="00CE324D">
              <w:t>New mini-WID on Scalable Interconnect of SNPN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FAC41" w14:textId="7351FB86" w:rsidR="00A45EF1" w:rsidRPr="00CE324D" w:rsidRDefault="00CE324D" w:rsidP="00A45E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E324D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49019" w14:textId="77777777" w:rsidR="00A45EF1" w:rsidRDefault="00A45EF1" w:rsidP="00A45E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E324D">
              <w:rPr>
                <w:rFonts w:eastAsia="Arial Unicode MS" w:cs="Arial"/>
                <w:szCs w:val="18"/>
                <w:lang w:eastAsia="ar-SA"/>
              </w:rPr>
              <w:t>No enough supporting companies.</w:t>
            </w:r>
          </w:p>
          <w:p w14:paraId="4E1FE7EB" w14:textId="6A0907B9" w:rsidR="005019EA" w:rsidRPr="00CE324D" w:rsidRDefault="005019EA" w:rsidP="00A45EF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 list of companies has concerns on procedure as the TR is still on-study and unstable. Maybe it can bring back on Nov. meeting.</w:t>
            </w:r>
          </w:p>
        </w:tc>
      </w:tr>
      <w:tr w:rsidR="00A45EF1" w:rsidRPr="00B209E2" w14:paraId="510447C4" w14:textId="77777777" w:rsidTr="005019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6CE1DD" w14:textId="2C4204DE" w:rsidR="00A45EF1" w:rsidRPr="00CE324D" w:rsidRDefault="00A45EF1" w:rsidP="00A45E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324D">
              <w:rPr>
                <w:rFonts w:eastAsia="Times New Roman" w:cs="Arial"/>
                <w:sz w:val="16"/>
                <w:szCs w:val="20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1B354" w14:textId="3EBF5703" w:rsidR="00A45EF1" w:rsidRPr="00CE324D" w:rsidRDefault="00000000" w:rsidP="00A45EF1">
            <w:pPr>
              <w:snapToGrid w:val="0"/>
              <w:spacing w:after="0" w:line="240" w:lineRule="auto"/>
            </w:pPr>
            <w:hyperlink r:id="rId44" w:history="1">
              <w:r w:rsidR="00A45EF1" w:rsidRPr="00CE324D">
                <w:rPr>
                  <w:rStyle w:val="Hyperlink"/>
                  <w:rFonts w:cs="Arial"/>
                  <w:color w:val="auto"/>
                </w:rPr>
                <w:t>S1-232161</w:t>
              </w:r>
            </w:hyperlink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E96166" w14:textId="4AE1654F" w:rsidR="00A45EF1" w:rsidRPr="00CE324D" w:rsidRDefault="00A45EF1" w:rsidP="00A45EF1">
            <w:pPr>
              <w:snapToGrid w:val="0"/>
              <w:spacing w:after="0" w:line="240" w:lineRule="auto"/>
            </w:pPr>
            <w:r w:rsidRPr="00CE324D">
              <w:t xml:space="preserve">Intel, Cisco Systems, </w:t>
            </w:r>
            <w:proofErr w:type="spellStart"/>
            <w:r w:rsidRPr="00CE324D"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A75A0" w14:textId="43F85A0C" w:rsidR="00A45EF1" w:rsidRPr="00CE324D" w:rsidRDefault="00A45EF1" w:rsidP="00A45EF1">
            <w:pPr>
              <w:snapToGrid w:val="0"/>
              <w:spacing w:after="0" w:line="240" w:lineRule="auto"/>
            </w:pPr>
            <w:r w:rsidRPr="00CE324D">
              <w:t>22.261v19.3.0 Service requirements for Scalable SNPN Interconnect with dynamic connections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8F406F" w14:textId="552A06F3" w:rsidR="00A45EF1" w:rsidRPr="00CE324D" w:rsidRDefault="005019EA" w:rsidP="00A45E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 xml:space="preserve">Not </w:t>
            </w: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handled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A7BCD7" w14:textId="29A349BD" w:rsidR="00A45EF1" w:rsidRPr="00CE324D" w:rsidRDefault="00A45EF1" w:rsidP="00A45E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E324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CE324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DUMMY</w:t>
            </w:r>
            <w:r w:rsidRPr="00CE324D">
              <w:rPr>
                <w:rFonts w:eastAsia="Arial Unicode MS" w:cs="Arial"/>
                <w:i/>
                <w:szCs w:val="18"/>
                <w:lang w:eastAsia="ar-SA"/>
              </w:rPr>
              <w:t xml:space="preserve"> Rel-19 CR</w:t>
            </w:r>
            <w:r w:rsidRPr="00CE324D">
              <w:t>0715</w:t>
            </w:r>
            <w:r w:rsidRPr="00CE324D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</w:tc>
      </w:tr>
    </w:tbl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B5445" w:rsidRPr="00B209E2" w14:paraId="7B1A1A9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AADA0C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68D55299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EAD623A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4968E1BB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B68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5C03ABD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541B68" w:rsidRPr="00B209E2" w:rsidRDefault="00541B68" w:rsidP="00541B6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36756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636756" w:rsidRPr="00745D37" w:rsidRDefault="000B5445" w:rsidP="000B5445">
            <w:pPr>
              <w:pStyle w:val="Heading1"/>
              <w:rPr>
                <w:lang w:val="en-US"/>
              </w:rPr>
            </w:pPr>
            <w:r>
              <w:lastRenderedPageBreak/>
              <w:t>Summary of drafting session</w:t>
            </w:r>
          </w:p>
        </w:tc>
      </w:tr>
      <w:tr w:rsidR="00401471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0B5445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561A4641" w:rsidR="000B5445" w:rsidRPr="00894FB0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 w:rsidR="003B3055">
              <w:rPr>
                <w:rFonts w:eastAsia="Arial Unicode MS" w:cs="Arial"/>
                <w:i/>
                <w:szCs w:val="18"/>
              </w:rPr>
              <w:t>:</w:t>
            </w:r>
          </w:p>
          <w:p w14:paraId="546B46EC" w14:textId="45FA10CD" w:rsidR="00EE10DB" w:rsidRPr="00EE10DB" w:rsidRDefault="000B5445" w:rsidP="00EE10DB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EE10DB">
              <w:rPr>
                <w:rFonts w:eastAsia="Arial Unicode MS" w:cs="Arial"/>
                <w:i/>
                <w:szCs w:val="18"/>
              </w:rPr>
              <w:t>We have 3</w:t>
            </w:r>
            <w:r w:rsidR="00EE10DB" w:rsidRPr="00EE10DB">
              <w:rPr>
                <w:rFonts w:eastAsia="Arial Unicode MS" w:cs="Arial"/>
                <w:i/>
                <w:szCs w:val="18"/>
                <w:vertAlign w:val="superscript"/>
              </w:rPr>
              <w:t>rd</w:t>
            </w:r>
            <w:r w:rsidR="00EE10DB">
              <w:rPr>
                <w:rFonts w:eastAsia="Arial Unicode MS" w:cs="Arial"/>
                <w:i/>
                <w:szCs w:val="18"/>
              </w:rPr>
              <w:t xml:space="preserve"> round discussions</w:t>
            </w:r>
            <w:r w:rsidR="00EE10DB">
              <w:rPr>
                <w:rFonts w:eastAsia="Arial Unicode MS" w:cs="Arial"/>
                <w:i/>
                <w:szCs w:val="18"/>
                <w:lang w:eastAsia="ko-KR"/>
              </w:rPr>
              <w:t xml:space="preserve"> and </w:t>
            </w:r>
            <w:r w:rsidR="00EE10DB">
              <w:rPr>
                <w:rFonts w:eastAsia="Arial Unicode MS" w:cs="Arial"/>
                <w:i/>
                <w:szCs w:val="18"/>
              </w:rPr>
              <w:t>all documents treated</w:t>
            </w:r>
          </w:p>
          <w:p w14:paraId="10190175" w14:textId="321F4270" w:rsidR="00EE10DB" w:rsidRDefault="00550CA6" w:rsidP="00EE10DB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3</w:t>
            </w:r>
            <w:r w:rsidR="00EE10DB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EE10DB"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documents pre-agreed </w:t>
            </w:r>
          </w:p>
          <w:p w14:paraId="2A59A8B7" w14:textId="2B847562" w:rsidR="00EE10DB" w:rsidRDefault="00EE10DB" w:rsidP="00EE10DB">
            <w:pPr>
              <w:numPr>
                <w:ilvl w:val="1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The rest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especially for NEW USE CASE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>can’t reach agreement</w:t>
            </w:r>
            <w:r w:rsidR="00550CA6">
              <w:rPr>
                <w:rFonts w:eastAsia="Arial Unicode MS" w:cs="Arial"/>
                <w:i/>
                <w:szCs w:val="18"/>
                <w:lang w:eastAsia="ko-KR"/>
              </w:rPr>
              <w:t xml:space="preserve">, the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online and offline discussion are needed, so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they are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revised and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still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>opening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main session.</w:t>
            </w:r>
          </w:p>
          <w:p w14:paraId="1FDCA42E" w14:textId="53E89527" w:rsidR="00EE10DB" w:rsidRDefault="00EE10DB" w:rsidP="00EE10DB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We have opened and discussed on the mini-WID and noted it due to many companies have concerns on it (also on procedure as the TR is still under studying).</w:t>
            </w:r>
          </w:p>
          <w:p w14:paraId="6FE21AAB" w14:textId="1F84DBEE" w:rsidR="00401471" w:rsidRPr="00AA7BD2" w:rsidRDefault="00EE10DB" w:rsidP="00EE10DB">
            <w:pPr>
              <w:spacing w:after="0" w:line="240" w:lineRule="auto"/>
              <w:ind w:left="720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 xml:space="preserve"> </w:t>
            </w: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Heading1"/>
            </w:pPr>
            <w:bookmarkStart w:id="6" w:name="_Toc316030641"/>
            <w:bookmarkStart w:id="7" w:name="_Toc324137383"/>
            <w:bookmarkStart w:id="8" w:name="_Toc331152547"/>
            <w:bookmarkStart w:id="9" w:name="_Toc378052474"/>
            <w:bookmarkStart w:id="10" w:name="_Toc387990783"/>
            <w:bookmarkStart w:id="11" w:name="_Toc395595534"/>
            <w:bookmarkStart w:id="12" w:name="_Toc414625515"/>
            <w:r w:rsidRPr="00F45489">
              <w:t>Close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C6D2" w14:textId="77777777" w:rsidR="00FE2258" w:rsidRDefault="00FE2258" w:rsidP="002E015E">
      <w:pPr>
        <w:spacing w:after="0" w:line="240" w:lineRule="auto"/>
      </w:pPr>
      <w:r>
        <w:separator/>
      </w:r>
    </w:p>
  </w:endnote>
  <w:endnote w:type="continuationSeparator" w:id="0">
    <w:p w14:paraId="37FD567D" w14:textId="77777777" w:rsidR="00FE2258" w:rsidRDefault="00FE2258" w:rsidP="002E015E">
      <w:pPr>
        <w:spacing w:after="0" w:line="240" w:lineRule="auto"/>
      </w:pPr>
      <w:r>
        <w:continuationSeparator/>
      </w:r>
    </w:p>
  </w:endnote>
  <w:endnote w:type="continuationNotice" w:id="1">
    <w:p w14:paraId="4CF49CDB" w14:textId="77777777" w:rsidR="00FE2258" w:rsidRDefault="00FE22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18C82" w14:textId="77777777" w:rsidR="00FE2258" w:rsidRDefault="00FE2258" w:rsidP="002E015E">
      <w:pPr>
        <w:spacing w:after="0" w:line="240" w:lineRule="auto"/>
      </w:pPr>
      <w:r>
        <w:separator/>
      </w:r>
    </w:p>
  </w:footnote>
  <w:footnote w:type="continuationSeparator" w:id="0">
    <w:p w14:paraId="7A048303" w14:textId="77777777" w:rsidR="00FE2258" w:rsidRDefault="00FE2258" w:rsidP="002E015E">
      <w:pPr>
        <w:spacing w:after="0" w:line="240" w:lineRule="auto"/>
      </w:pPr>
      <w:r>
        <w:continuationSeparator/>
      </w:r>
    </w:p>
  </w:footnote>
  <w:footnote w:type="continuationNotice" w:id="1">
    <w:p w14:paraId="4CBEF775" w14:textId="77777777" w:rsidR="00FE2258" w:rsidRDefault="00FE22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565599">
    <w:abstractNumId w:val="7"/>
    <w:lvlOverride w:ilvl="0">
      <w:startOverride w:val="1"/>
    </w:lvlOverride>
  </w:num>
  <w:num w:numId="2" w16cid:durableId="1400714310">
    <w:abstractNumId w:val="6"/>
  </w:num>
  <w:num w:numId="3" w16cid:durableId="528376513">
    <w:abstractNumId w:val="5"/>
  </w:num>
  <w:num w:numId="4" w16cid:durableId="1805999928">
    <w:abstractNumId w:val="4"/>
  </w:num>
  <w:num w:numId="5" w16cid:durableId="1910194590">
    <w:abstractNumId w:val="3"/>
    <w:lvlOverride w:ilvl="0">
      <w:startOverride w:val="1"/>
    </w:lvlOverride>
  </w:num>
  <w:num w:numId="6" w16cid:durableId="1260137118">
    <w:abstractNumId w:val="2"/>
    <w:lvlOverride w:ilvl="0">
      <w:startOverride w:val="1"/>
    </w:lvlOverride>
  </w:num>
  <w:num w:numId="7" w16cid:durableId="887958210">
    <w:abstractNumId w:val="1"/>
    <w:lvlOverride w:ilvl="0">
      <w:startOverride w:val="1"/>
    </w:lvlOverride>
  </w:num>
  <w:num w:numId="8" w16cid:durableId="851340528">
    <w:abstractNumId w:val="0"/>
    <w:lvlOverride w:ilvl="0">
      <w:startOverride w:val="1"/>
    </w:lvlOverride>
  </w:num>
  <w:num w:numId="9" w16cid:durableId="758646448">
    <w:abstractNumId w:val="14"/>
  </w:num>
  <w:num w:numId="10" w16cid:durableId="742411808">
    <w:abstractNumId w:val="12"/>
  </w:num>
  <w:num w:numId="11" w16cid:durableId="100756422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9669583">
    <w:abstractNumId w:val="8"/>
  </w:num>
  <w:num w:numId="13" w16cid:durableId="651832665">
    <w:abstractNumId w:val="13"/>
  </w:num>
  <w:num w:numId="14" w16cid:durableId="383481531">
    <w:abstractNumId w:val="16"/>
  </w:num>
  <w:num w:numId="15" w16cid:durableId="1922058017">
    <w:abstractNumId w:val="15"/>
  </w:num>
  <w:num w:numId="16" w16cid:durableId="127679364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308123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12F"/>
    <w:rsid w:val="000A62A1"/>
    <w:rsid w:val="000A638F"/>
    <w:rsid w:val="000A75CD"/>
    <w:rsid w:val="000A78BF"/>
    <w:rsid w:val="000A7AF4"/>
    <w:rsid w:val="000B02A3"/>
    <w:rsid w:val="000B04FF"/>
    <w:rsid w:val="000B07C6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2C7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3F2C"/>
    <w:rsid w:val="0013472C"/>
    <w:rsid w:val="00134744"/>
    <w:rsid w:val="00135838"/>
    <w:rsid w:val="00135CF0"/>
    <w:rsid w:val="00136607"/>
    <w:rsid w:val="00136C27"/>
    <w:rsid w:val="00137177"/>
    <w:rsid w:val="0013726E"/>
    <w:rsid w:val="00137865"/>
    <w:rsid w:val="00137CB7"/>
    <w:rsid w:val="00140106"/>
    <w:rsid w:val="001409B8"/>
    <w:rsid w:val="001424EA"/>
    <w:rsid w:val="0014256F"/>
    <w:rsid w:val="00143590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4291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966"/>
    <w:rsid w:val="001B1B94"/>
    <w:rsid w:val="001B1CD2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2ED5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4DB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647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127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431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573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31B"/>
    <w:rsid w:val="00375472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055"/>
    <w:rsid w:val="003B31A6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4F7D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19EA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CA6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967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6969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D795B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836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69B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0D1D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76A"/>
    <w:rsid w:val="006A0B4D"/>
    <w:rsid w:val="006A1012"/>
    <w:rsid w:val="006A10CD"/>
    <w:rsid w:val="006A1110"/>
    <w:rsid w:val="006A12DC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11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925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16A0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DB0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A5C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12C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F93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6F1D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5EF1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87E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2DF"/>
    <w:rsid w:val="00B224E0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2FF6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173C4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854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19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24D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92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1A22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AAF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666C6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E82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6EDC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0DB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BCE"/>
    <w:rsid w:val="00F46D70"/>
    <w:rsid w:val="00F46EE2"/>
    <w:rsid w:val="00F471CC"/>
    <w:rsid w:val="00F4781B"/>
    <w:rsid w:val="00F47DFD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7C4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2258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40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cs/S1-232095.zip" TargetMode="External"/><Relationship Id="rId18" Type="http://schemas.openxmlformats.org/officeDocument/2006/relationships/hyperlink" Target="docs\S1-192465.zip" TargetMode="External"/><Relationship Id="rId26" Type="http://schemas.openxmlformats.org/officeDocument/2006/relationships/hyperlink" Target="inbox/S1-232451.zip" TargetMode="External"/><Relationship Id="rId39" Type="http://schemas.openxmlformats.org/officeDocument/2006/relationships/hyperlink" Target="Docs/S1-232230.zip" TargetMode="External"/><Relationship Id="rId21" Type="http://schemas.openxmlformats.org/officeDocument/2006/relationships/hyperlink" Target="Docs/S1-232231.zip" TargetMode="External"/><Relationship Id="rId34" Type="http://schemas.openxmlformats.org/officeDocument/2006/relationships/hyperlink" Target="docs\S1-192455.zip" TargetMode="External"/><Relationship Id="rId42" Type="http://schemas.openxmlformats.org/officeDocument/2006/relationships/hyperlink" Target="docs\S1-192460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inbox/S1-232452.zip" TargetMode="External"/><Relationship Id="rId29" Type="http://schemas.openxmlformats.org/officeDocument/2006/relationships/hyperlink" Target="Docs/S1-23224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9_Rotterdam_2023-03/Docs/SP-230236.zip" TargetMode="External"/><Relationship Id="rId24" Type="http://schemas.openxmlformats.org/officeDocument/2006/relationships/hyperlink" Target="docs\S1-192466.zip" TargetMode="External"/><Relationship Id="rId32" Type="http://schemas.openxmlformats.org/officeDocument/2006/relationships/hyperlink" Target="docs\S1-192468.zip" TargetMode="External"/><Relationship Id="rId37" Type="http://schemas.openxmlformats.org/officeDocument/2006/relationships/hyperlink" Target="Docs/S1-232213.zip" TargetMode="External"/><Relationship Id="rId40" Type="http://schemas.openxmlformats.org/officeDocument/2006/relationships/hyperlink" Target="docs\S1-192459.zip" TargetMode="Externa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Docs/S1-232101.zip" TargetMode="External"/><Relationship Id="rId23" Type="http://schemas.openxmlformats.org/officeDocument/2006/relationships/hyperlink" Target="docs\S1-192463.zip" TargetMode="External"/><Relationship Id="rId28" Type="http://schemas.openxmlformats.org/officeDocument/2006/relationships/hyperlink" Target="docs\S1-192467.zip" TargetMode="External"/><Relationship Id="rId36" Type="http://schemas.openxmlformats.org/officeDocument/2006/relationships/hyperlink" Target="docs\S1-192457.zip" TargetMode="External"/><Relationship Id="rId10" Type="http://schemas.openxmlformats.org/officeDocument/2006/relationships/endnotes" Target="endnotes.xml"/><Relationship Id="rId19" Type="http://schemas.openxmlformats.org/officeDocument/2006/relationships/hyperlink" Target="Docs/S1-232155.zip" TargetMode="External"/><Relationship Id="rId31" Type="http://schemas.openxmlformats.org/officeDocument/2006/relationships/hyperlink" Target="docs\S1-192454.zip" TargetMode="External"/><Relationship Id="rId44" Type="http://schemas.openxmlformats.org/officeDocument/2006/relationships/hyperlink" Target="Docs/S1-23216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S1-192461.zip" TargetMode="External"/><Relationship Id="rId22" Type="http://schemas.openxmlformats.org/officeDocument/2006/relationships/hyperlink" Target="inbox/S1-232450.zip" TargetMode="External"/><Relationship Id="rId27" Type="http://schemas.openxmlformats.org/officeDocument/2006/relationships/hyperlink" Target="docs\S1-192464.zip" TargetMode="External"/><Relationship Id="rId30" Type="http://schemas.openxmlformats.org/officeDocument/2006/relationships/hyperlink" Target="Docs/S1-232100.zip" TargetMode="External"/><Relationship Id="rId35" Type="http://schemas.openxmlformats.org/officeDocument/2006/relationships/hyperlink" Target="Docs/S1-232173.zip" TargetMode="External"/><Relationship Id="rId43" Type="http://schemas.openxmlformats.org/officeDocument/2006/relationships/hyperlink" Target="Docs/S1-232158.zip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Specs/archive/22_series/22.848/22848-010.zip" TargetMode="External"/><Relationship Id="rId17" Type="http://schemas.openxmlformats.org/officeDocument/2006/relationships/hyperlink" Target="inbox/S1-232462.zip" TargetMode="External"/><Relationship Id="rId25" Type="http://schemas.openxmlformats.org/officeDocument/2006/relationships/hyperlink" Target="Docs/S1-232232.zip" TargetMode="External"/><Relationship Id="rId33" Type="http://schemas.openxmlformats.org/officeDocument/2006/relationships/hyperlink" Target="Docs/S1-232118.zip" TargetMode="External"/><Relationship Id="rId38" Type="http://schemas.openxmlformats.org/officeDocument/2006/relationships/hyperlink" Target="docs\S1-192458.zip" TargetMode="External"/><Relationship Id="rId46" Type="http://schemas.openxmlformats.org/officeDocument/2006/relationships/theme" Target="theme/theme1.xml"/><Relationship Id="rId20" Type="http://schemas.openxmlformats.org/officeDocument/2006/relationships/hyperlink" Target="docs\S1-192456.zip" TargetMode="External"/><Relationship Id="rId41" Type="http://schemas.openxmlformats.org/officeDocument/2006/relationships/hyperlink" Target="Docs/S1-2320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922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7065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xia xu</cp:lastModifiedBy>
  <cp:revision>24</cp:revision>
  <dcterms:created xsi:type="dcterms:W3CDTF">2023-05-21T12:06:00Z</dcterms:created>
  <dcterms:modified xsi:type="dcterms:W3CDTF">2023-08-24T07:19:00Z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