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055D25" w14:textId="48F65B5A" w:rsidR="00B208FF" w:rsidRDefault="00B208FF" w:rsidP="00B208FF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MS Mincho" w:cs="Arial"/>
          <w:b/>
          <w:sz w:val="24"/>
          <w:szCs w:val="24"/>
          <w:lang w:eastAsia="ja-JP"/>
        </w:rPr>
        <w:t>3GPP TSG-SA WG1 Meeting #</w:t>
      </w:r>
      <w:r w:rsidR="00BB611A">
        <w:rPr>
          <w:rFonts w:eastAsia="MS Mincho" w:cs="Arial"/>
          <w:b/>
          <w:sz w:val="24"/>
          <w:szCs w:val="24"/>
          <w:lang w:eastAsia="ja-JP"/>
        </w:rPr>
        <w:t xml:space="preserve">103 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 w:rsidR="005775BA">
        <w:rPr>
          <w:rFonts w:eastAsia="MS Mincho" w:cs="Arial"/>
          <w:b/>
          <w:sz w:val="24"/>
          <w:szCs w:val="24"/>
          <w:lang w:eastAsia="ja-JP"/>
        </w:rPr>
        <w:t xml:space="preserve">                  </w:t>
      </w:r>
      <w:r>
        <w:rPr>
          <w:rFonts w:eastAsia="MS Mincho" w:cs="Arial"/>
          <w:b/>
          <w:sz w:val="24"/>
          <w:szCs w:val="24"/>
          <w:lang w:eastAsia="ja-JP"/>
        </w:rPr>
        <w:t>S1-</w:t>
      </w:r>
      <w:r w:rsidR="00BB611A">
        <w:rPr>
          <w:rFonts w:eastAsia="MS Mincho" w:cs="Arial"/>
          <w:b/>
          <w:sz w:val="24"/>
          <w:szCs w:val="24"/>
          <w:lang w:eastAsia="ja-JP"/>
        </w:rPr>
        <w:t>23</w:t>
      </w:r>
      <w:r w:rsidR="00093933">
        <w:rPr>
          <w:rFonts w:eastAsia="MS Mincho" w:cs="Arial"/>
          <w:b/>
          <w:sz w:val="24"/>
          <w:szCs w:val="24"/>
          <w:lang w:eastAsia="ja-JP"/>
        </w:rPr>
        <w:t>2558</w:t>
      </w:r>
    </w:p>
    <w:p w14:paraId="0FEBC1DE" w14:textId="5614F664" w:rsidR="000924E4" w:rsidRPr="00F45489" w:rsidRDefault="00BB611A" w:rsidP="00B208F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eastAsia="Times New Roman" w:cs="Arial"/>
          <w:sz w:val="20"/>
          <w:szCs w:val="20"/>
          <w:lang w:eastAsia="ar-SA"/>
        </w:rPr>
      </w:pPr>
      <w:r>
        <w:rPr>
          <w:rFonts w:eastAsia="MS Mincho" w:cs="Arial"/>
          <w:b/>
          <w:sz w:val="24"/>
          <w:szCs w:val="24"/>
          <w:lang w:eastAsia="ja-JP"/>
        </w:rPr>
        <w:t>Gothenburg</w:t>
      </w:r>
      <w:r w:rsidR="00B208FF">
        <w:rPr>
          <w:rFonts w:eastAsia="MS Mincho" w:cs="Arial"/>
          <w:b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sz w:val="24"/>
          <w:szCs w:val="24"/>
          <w:lang w:eastAsia="ja-JP"/>
        </w:rPr>
        <w:t>Sweden</w:t>
      </w:r>
      <w:r w:rsidR="00B208FF">
        <w:rPr>
          <w:rFonts w:eastAsia="MS Mincho" w:cs="Arial"/>
          <w:b/>
          <w:sz w:val="24"/>
          <w:szCs w:val="24"/>
          <w:lang w:eastAsia="ja-JP"/>
        </w:rPr>
        <w:t xml:space="preserve">,  </w:t>
      </w:r>
      <w:r>
        <w:rPr>
          <w:rFonts w:eastAsia="MS Mincho" w:cs="Arial"/>
          <w:b/>
          <w:sz w:val="24"/>
          <w:szCs w:val="24"/>
          <w:lang w:eastAsia="ja-JP"/>
        </w:rPr>
        <w:t xml:space="preserve">21 </w:t>
      </w:r>
      <w:r w:rsidR="00B208FF">
        <w:rPr>
          <w:rFonts w:eastAsia="MS Mincho" w:cs="Arial"/>
          <w:b/>
          <w:sz w:val="24"/>
          <w:szCs w:val="24"/>
          <w:lang w:eastAsia="ja-JP"/>
        </w:rPr>
        <w:t xml:space="preserve">- </w:t>
      </w:r>
      <w:r>
        <w:rPr>
          <w:rFonts w:eastAsia="MS Mincho" w:cs="Arial"/>
          <w:b/>
          <w:sz w:val="24"/>
          <w:szCs w:val="24"/>
          <w:lang w:eastAsia="ja-JP"/>
        </w:rPr>
        <w:t xml:space="preserve">25 August </w:t>
      </w:r>
      <w:r w:rsidR="00B208FF">
        <w:rPr>
          <w:rFonts w:eastAsia="MS Mincho" w:cs="Arial"/>
          <w:b/>
          <w:sz w:val="24"/>
          <w:szCs w:val="24"/>
          <w:lang w:eastAsia="ja-JP"/>
        </w:rPr>
        <w:t>2023</w:t>
      </w:r>
      <w:r w:rsidR="00B208FF"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AB917F5" w14:textId="7043B71B" w:rsidR="000924E4" w:rsidRPr="00BC07EC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093933">
        <w:rPr>
          <w:rFonts w:eastAsia="Times New Roman" w:cs="Arial"/>
          <w:sz w:val="22"/>
          <w:szCs w:val="20"/>
          <w:lang w:eastAsia="ar-SA"/>
        </w:rPr>
        <w:t>Report Drafting session on</w:t>
      </w:r>
      <w:r w:rsidR="00832F0A">
        <w:rPr>
          <w:rFonts w:eastAsia="Times New Roman" w:cs="Arial"/>
          <w:sz w:val="22"/>
          <w:szCs w:val="20"/>
          <w:lang w:eastAsia="ar-SA"/>
        </w:rPr>
        <w:t xml:space="preserve"> </w:t>
      </w:r>
      <w:bookmarkStart w:id="3" w:name="_Hlk143095520"/>
      <w:r w:rsidR="00832F0A">
        <w:rPr>
          <w:rFonts w:eastAsia="Times New Roman" w:cs="Arial"/>
          <w:sz w:val="22"/>
          <w:szCs w:val="20"/>
          <w:lang w:eastAsia="ar-SA"/>
        </w:rPr>
        <w:t>EnergyServ+AIML</w:t>
      </w:r>
    </w:p>
    <w:p w14:paraId="09D907A5" w14:textId="77777777" w:rsidR="000924E4" w:rsidRPr="00C94126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4" w:name="OLE_LINK3"/>
      <w:bookmarkStart w:id="5" w:name="OLE_LINK4"/>
      <w:bookmarkEnd w:id="3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14:paraId="6606FF29" w14:textId="56FBE397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4"/>
      <w:bookmarkEnd w:id="5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832F0A">
        <w:rPr>
          <w:rFonts w:eastAsia="Times New Roman" w:cs="Arial"/>
          <w:sz w:val="22"/>
          <w:szCs w:val="20"/>
          <w:lang w:eastAsia="ar-SA"/>
        </w:rPr>
        <w:t>Drafting Session</w:t>
      </w:r>
      <w:r w:rsidRPr="00F45489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Chair</w:t>
      </w:r>
      <w:r w:rsidR="00411430">
        <w:rPr>
          <w:rFonts w:eastAsia="Times New Roman" w:cs="Arial"/>
          <w:sz w:val="22"/>
          <w:szCs w:val="20"/>
          <w:lang w:eastAsia="ar-SA"/>
        </w:rPr>
        <w:t>person</w:t>
      </w:r>
    </w:p>
    <w:p w14:paraId="3577A6E8" w14:textId="77777777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 xml:space="preserve">Jose Almodovar </w:t>
      </w:r>
    </w:p>
    <w:p w14:paraId="4A4AD20C" w14:textId="77777777" w:rsidR="000924E4" w:rsidRPr="00F45489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bookmarkEnd w:id="0"/>
    <w:bookmarkEnd w:id="1"/>
    <w:p w14:paraId="19E26EB8" w14:textId="14FE7AF6" w:rsidR="00832F0A" w:rsidRPr="00BC07EC" w:rsidRDefault="00093933" w:rsidP="00832F0A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093933">
        <w:rPr>
          <w:rFonts w:eastAsia="MS Mincho" w:cs="Arial"/>
          <w:bCs/>
          <w:sz w:val="36"/>
          <w:szCs w:val="36"/>
          <w:lang w:eastAsia="ar-SA"/>
        </w:rPr>
        <w:t xml:space="preserve">Report Drafting session on </w:t>
      </w:r>
      <w:r w:rsidR="00832F0A" w:rsidRPr="00093933">
        <w:rPr>
          <w:rFonts w:eastAsia="MS Mincho" w:cs="Arial"/>
          <w:bCs/>
          <w:sz w:val="36"/>
          <w:szCs w:val="36"/>
          <w:lang w:eastAsia="ar-SA"/>
        </w:rPr>
        <w:t>EnergyServ+AIML</w:t>
      </w:r>
    </w:p>
    <w:p w14:paraId="5BDB84D0" w14:textId="1EBE5952" w:rsidR="00832F0A" w:rsidRPr="003B6AB6" w:rsidRDefault="00832F0A" w:rsidP="00832F0A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77AE9BC2" w14:textId="6EB48699" w:rsidR="00DF3949" w:rsidRDefault="00DF3949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79C097CD" w14:textId="77777777" w:rsidR="002E517F" w:rsidRPr="008754F9" w:rsidRDefault="002E517F" w:rsidP="002E517F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6C8C7E05" w14:textId="61226C54" w:rsidR="002E517F" w:rsidRDefault="002E517F" w:rsidP="002E517F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2B1BEA">
        <w:rPr>
          <w:rFonts w:eastAsia="Arial Unicode MS"/>
          <w:sz w:val="24"/>
          <w:szCs w:val="24"/>
          <w:lang w:eastAsia="ar-SA"/>
        </w:rPr>
        <w:t xml:space="preserve">ROOM </w:t>
      </w:r>
      <w:r w:rsidR="00073602">
        <w:rPr>
          <w:rFonts w:eastAsia="Arial Unicode MS"/>
          <w:sz w:val="24"/>
          <w:szCs w:val="24"/>
          <w:lang w:eastAsia="ar-SA"/>
        </w:rPr>
        <w:t>G1</w:t>
      </w:r>
      <w:r>
        <w:rPr>
          <w:rFonts w:eastAsia="Arial Unicode MS"/>
          <w:sz w:val="24"/>
          <w:szCs w:val="24"/>
          <w:lang w:eastAsia="ar-SA"/>
        </w:rPr>
        <w:t>: Plenary/Drafting</w:t>
      </w:r>
      <w:r>
        <w:rPr>
          <w:rFonts w:eastAsia="Arial Unicode MS"/>
          <w:sz w:val="24"/>
          <w:szCs w:val="24"/>
          <w:lang w:eastAsia="ar-SA"/>
        </w:rPr>
        <w:tab/>
        <w:t xml:space="preserve">            </w:t>
      </w:r>
    </w:p>
    <w:p w14:paraId="64CB6B0B" w14:textId="25F4A68D" w:rsidR="002E517F" w:rsidRPr="00B50B65" w:rsidRDefault="002E517F" w:rsidP="002E517F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2B1BEA">
        <w:rPr>
          <w:rFonts w:eastAsia="Arial Unicode MS" w:cs="Arial"/>
          <w:color w:val="00B050"/>
          <w:sz w:val="24"/>
          <w:szCs w:val="24"/>
          <w:lang w:eastAsia="ar-SA"/>
        </w:rPr>
        <w:t xml:space="preserve">ROOM </w:t>
      </w:r>
      <w:r w:rsidR="00073602">
        <w:rPr>
          <w:rFonts w:eastAsia="Arial Unicode MS" w:cs="Arial"/>
          <w:color w:val="00B050"/>
          <w:sz w:val="24"/>
          <w:szCs w:val="24"/>
          <w:lang w:eastAsia="ar-SA"/>
        </w:rPr>
        <w:t>G3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14:paraId="6AD66E1E" w14:textId="77777777" w:rsidR="002E517F" w:rsidRPr="00015298" w:rsidRDefault="002E517F" w:rsidP="002E517F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926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4"/>
        <w:gridCol w:w="694"/>
        <w:gridCol w:w="2694"/>
        <w:gridCol w:w="3174"/>
      </w:tblGrid>
      <w:tr w:rsidR="00832F0A" w:rsidRPr="00AB0F3E" w14:paraId="076AD3A7" w14:textId="77777777" w:rsidTr="00832F0A">
        <w:trPr>
          <w:trHeight w:val="272"/>
        </w:trPr>
        <w:tc>
          <w:tcPr>
            <w:tcW w:w="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FBECBFB" w14:textId="77777777" w:rsidR="00832F0A" w:rsidRPr="00AB0F3E" w:rsidRDefault="00832F0A" w:rsidP="005775B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6" w:name="_Hlk16683286"/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5A46262" w14:textId="77777777" w:rsidR="00832F0A" w:rsidRPr="00AB0F3E" w:rsidRDefault="00832F0A" w:rsidP="005775B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0E5F095E" w14:textId="77777777" w:rsidR="00832F0A" w:rsidRPr="00AB0F3E" w:rsidRDefault="00832F0A" w:rsidP="005775B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EF724BA" w14:textId="77777777" w:rsidR="00832F0A" w:rsidRPr="00AB0F3E" w:rsidRDefault="00832F0A" w:rsidP="005775B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4883711" w14:textId="2A307344" w:rsidR="00832F0A" w:rsidRPr="00B50B65" w:rsidRDefault="00832F0A" w:rsidP="005775B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G1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08B568BC" w14:textId="77777777" w:rsidR="00832F0A" w:rsidRDefault="00832F0A" w:rsidP="005775B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Sensing</w:t>
            </w:r>
          </w:p>
          <w:p w14:paraId="327FBACE" w14:textId="77777777" w:rsidR="00832F0A" w:rsidRPr="00AB0F3E" w:rsidRDefault="00832F0A" w:rsidP="005775B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692E47C0" w14:textId="7F3F3322" w:rsidR="00832F0A" w:rsidRPr="00B50B65" w:rsidRDefault="00832F0A" w:rsidP="005775B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G3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2F838591" w14:textId="67969591" w:rsidR="00832F0A" w:rsidRPr="00F83C65" w:rsidRDefault="00832F0A" w:rsidP="005775B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EnergyServ </w:t>
            </w: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+AIML_Ph2</w:t>
            </w:r>
          </w:p>
        </w:tc>
        <w:tc>
          <w:tcPr>
            <w:tcW w:w="3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3A7C5F8" w14:textId="768BE101" w:rsidR="00832F0A" w:rsidRPr="00B50B65" w:rsidRDefault="00832F0A" w:rsidP="005775B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G1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3662A112" w14:textId="77777777" w:rsidR="00832F0A" w:rsidRDefault="00832F0A" w:rsidP="005775B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Sensing</w:t>
            </w:r>
          </w:p>
          <w:p w14:paraId="00CA118D" w14:textId="77777777" w:rsidR="00832F0A" w:rsidRPr="00AB0F3E" w:rsidRDefault="00832F0A" w:rsidP="005775B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630FF1D0" w14:textId="3FC9EE0E" w:rsidR="00832F0A" w:rsidRPr="00B50B65" w:rsidRDefault="00832F0A" w:rsidP="005775B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G3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75BC9D1D" w14:textId="029457A7" w:rsidR="00832F0A" w:rsidRPr="00F83C65" w:rsidRDefault="00832F0A" w:rsidP="005775B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EnergyServ </w:t>
            </w: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+ AIML_Ph2</w:t>
            </w:r>
          </w:p>
        </w:tc>
      </w:tr>
      <w:bookmarkEnd w:id="6"/>
    </w:tbl>
    <w:p w14:paraId="5C8A81EF" w14:textId="77777777" w:rsidR="002E517F" w:rsidRDefault="002E517F" w:rsidP="002E517F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5FA951C1" w14:textId="676CC40D" w:rsidR="00F131BA" w:rsidRDefault="00F131BA">
      <w:pPr>
        <w:spacing w:after="0" w:line="240" w:lineRule="auto"/>
        <w:rPr>
          <w:rFonts w:eastAsia="Times New Roman"/>
          <w:sz w:val="20"/>
          <w:szCs w:val="20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274"/>
        <w:gridCol w:w="4395"/>
        <w:gridCol w:w="2126"/>
        <w:gridCol w:w="3933"/>
      </w:tblGrid>
      <w:tr w:rsidR="00CC2E0E" w:rsidRPr="00745D37" w14:paraId="2421C81F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CE624E1" w14:textId="5B09ACFD" w:rsidR="00CC2E0E" w:rsidRPr="00745D37" w:rsidRDefault="00CC2E0E" w:rsidP="00832F0A">
            <w:pPr>
              <w:pStyle w:val="Heading1"/>
              <w:rPr>
                <w:lang w:val="en-US"/>
              </w:rPr>
            </w:pPr>
            <w:r w:rsidRPr="00FD2CBE">
              <w:t>A</w:t>
            </w:r>
            <w:r w:rsidRPr="00C63302">
              <w:t>IML</w:t>
            </w:r>
            <w:r w:rsidRPr="000222B9">
              <w:t>_Ph2</w:t>
            </w:r>
          </w:p>
        </w:tc>
      </w:tr>
      <w:tr w:rsidR="00CC2E0E" w:rsidRPr="00745D37" w14:paraId="61F6A7D9" w14:textId="77777777" w:rsidTr="00E6134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A71FCA8" w14:textId="77777777" w:rsidR="00CC2E0E" w:rsidRPr="00745D37" w:rsidRDefault="00CC2E0E" w:rsidP="00832F0A">
            <w:pPr>
              <w:pStyle w:val="Heading2"/>
              <w:rPr>
                <w:lang w:val="en-US"/>
              </w:rPr>
            </w:pPr>
            <w:r w:rsidRPr="00FD2CBE">
              <w:t>FS_A</w:t>
            </w:r>
            <w:r w:rsidRPr="00C63302">
              <w:t>IML</w:t>
            </w:r>
            <w:r w:rsidRPr="000222B9">
              <w:t>_Ph2</w:t>
            </w:r>
            <w:r w:rsidRPr="00745D37">
              <w:rPr>
                <w:lang w:val="en-US"/>
              </w:rPr>
              <w:t xml:space="preserve">: </w:t>
            </w:r>
            <w:r>
              <w:rPr>
                <w:rFonts w:eastAsia="Batang"/>
                <w:lang w:eastAsia="zh-CN"/>
              </w:rPr>
              <w:t xml:space="preserve">Study on </w:t>
            </w:r>
            <w:r w:rsidRPr="000222B9">
              <w:rPr>
                <w:rFonts w:eastAsia="Batang"/>
                <w:lang w:eastAsia="zh-CN"/>
              </w:rPr>
              <w:t>AI/ML Model Transfer_Phase2</w:t>
            </w:r>
            <w:r w:rsidRPr="00745D37">
              <w:rPr>
                <w:lang w:val="en-US"/>
              </w:rPr>
              <w:t xml:space="preserve"> [</w:t>
            </w:r>
            <w:hyperlink r:id="rId11" w:history="1">
              <w:r w:rsidRPr="004F638F">
                <w:rPr>
                  <w:rStyle w:val="Hyperlink"/>
                  <w:lang w:val="en-US"/>
                </w:rPr>
                <w:t>SP-220083</w:t>
              </w:r>
            </w:hyperlink>
            <w:r w:rsidRPr="00745D37">
              <w:rPr>
                <w:lang w:val="en-US"/>
              </w:rPr>
              <w:t>]</w:t>
            </w:r>
          </w:p>
        </w:tc>
      </w:tr>
      <w:tr w:rsidR="00CC2E0E" w:rsidRPr="00B209E2" w14:paraId="54ED0131" w14:textId="77777777" w:rsidTr="00DC2E2C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D9984F8" w14:textId="77777777" w:rsidR="00CC2E0E" w:rsidRPr="004067FF" w:rsidRDefault="00CC2E0E" w:rsidP="00CC2E0E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758EDDA1" w14:textId="4020DB3F" w:rsidR="00CC2E0E" w:rsidRDefault="00CC2E0E" w:rsidP="00CC2E0E">
            <w:pPr>
              <w:suppressAutoHyphens/>
              <w:spacing w:after="0" w:line="240" w:lineRule="auto"/>
              <w:rPr>
                <w:lang w:val="nl-NL"/>
              </w:rPr>
            </w:pPr>
            <w:r w:rsidRPr="0097573B">
              <w:rPr>
                <w:rFonts w:eastAsia="Arial Unicode MS" w:cs="Arial"/>
                <w:szCs w:val="18"/>
                <w:lang w:val="nl-NL" w:eastAsia="ar-SA"/>
              </w:rPr>
              <w:t xml:space="preserve">Rapporteur: </w:t>
            </w:r>
            <w:r w:rsidRPr="0097573B">
              <w:rPr>
                <w:lang w:val="nl-NL"/>
              </w:rPr>
              <w:t>Xu Yang (</w:t>
            </w:r>
            <w:r w:rsidRPr="00DF5A37">
              <w:rPr>
                <w:lang w:val="nl-NL"/>
              </w:rPr>
              <w:t>OPPO)</w:t>
            </w:r>
          </w:p>
          <w:p w14:paraId="2A839A62" w14:textId="388A6C60" w:rsidR="00CC2E0E" w:rsidRPr="00B209E2" w:rsidRDefault="00CC2E0E" w:rsidP="00CC2E0E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Latest version: </w:t>
            </w:r>
            <w:hyperlink r:id="rId12" w:history="1">
              <w:r w:rsidRPr="003D5DD8">
                <w:rPr>
                  <w:rStyle w:val="Hyperlink"/>
                  <w:rFonts w:eastAsia="Arial Unicode MS" w:cs="Arial"/>
                  <w:lang w:val="fr-FR"/>
                </w:rPr>
                <w:t>TR22.876v19.0.0</w:t>
              </w:r>
            </w:hyperlink>
          </w:p>
          <w:p w14:paraId="23E67AFB" w14:textId="7ABE1738" w:rsidR="00CC2E0E" w:rsidRDefault="00CC2E0E" w:rsidP="00CC2E0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14939">
              <w:rPr>
                <w:rFonts w:eastAsia="Arial Unicode MS" w:cs="Arial"/>
                <w:szCs w:val="18"/>
                <w:lang w:val="fr-FR" w:eastAsia="ar-SA"/>
              </w:rPr>
              <w:t>Target completion date: SA#9</w:t>
            </w:r>
            <w:r>
              <w:rPr>
                <w:rFonts w:eastAsia="Arial Unicode MS" w:cs="Arial"/>
                <w:szCs w:val="18"/>
                <w:lang w:val="fr-FR" w:eastAsia="ar-SA"/>
              </w:rPr>
              <w:t>8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val="fr-FR" w:eastAsia="ar-SA"/>
              </w:rPr>
              <w:t>06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/202</w:t>
            </w:r>
            <w:r>
              <w:rPr>
                <w:rFonts w:eastAsia="Arial Unicode MS" w:cs="Arial"/>
                <w:szCs w:val="18"/>
                <w:lang w:val="fr-FR" w:eastAsia="ar-SA"/>
              </w:rPr>
              <w:t>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14:paraId="5C08B3F7" w14:textId="4EC37031" w:rsidR="00CC2E0E" w:rsidRPr="00AA7BD2" w:rsidRDefault="00CC2E0E" w:rsidP="00CC2E0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9704C">
              <w:rPr>
                <w:rFonts w:eastAsia="Arial Unicode MS" w:cs="Arial"/>
                <w:szCs w:val="18"/>
                <w:lang w:val="fr-FR" w:eastAsia="ar-SA"/>
              </w:rPr>
              <w:t>Percentage completion:</w:t>
            </w:r>
            <w:r>
              <w:rPr>
                <w:rFonts w:eastAsia="Arial Unicode MS" w:cs="Arial"/>
                <w:szCs w:val="18"/>
                <w:lang w:val="fr-FR" w:eastAsia="ar-SA"/>
              </w:rPr>
              <w:t xml:space="preserve"> 95</w:t>
            </w:r>
            <w:r w:rsidRPr="0059704C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9938AC" w:rsidRPr="00B209E2" w14:paraId="113829FE" w14:textId="77777777" w:rsidTr="00CD05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62F97F" w14:textId="135F8BDA" w:rsidR="009938AC" w:rsidRPr="00DC2E2C" w:rsidRDefault="00470FA4" w:rsidP="009938A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DC2E2C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0A4346" w14:textId="47847344" w:rsidR="009938AC" w:rsidRPr="00DC2E2C" w:rsidRDefault="00D9227F" w:rsidP="009938AC">
            <w:pPr>
              <w:snapToGrid w:val="0"/>
              <w:spacing w:after="0" w:line="240" w:lineRule="auto"/>
            </w:pPr>
            <w:hyperlink r:id="rId13" w:history="1">
              <w:r w:rsidR="009938AC" w:rsidRPr="00DC2E2C">
                <w:rPr>
                  <w:rStyle w:val="Hyperlink"/>
                  <w:rFonts w:cs="Arial"/>
                  <w:color w:val="auto"/>
                </w:rPr>
                <w:t>S1-232142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C38881" w14:textId="3B425077" w:rsidR="009938AC" w:rsidRPr="00DC2E2C" w:rsidRDefault="009938AC" w:rsidP="009938AC">
            <w:pPr>
              <w:snapToGrid w:val="0"/>
              <w:spacing w:after="0" w:line="240" w:lineRule="auto"/>
            </w:pPr>
            <w:r w:rsidRPr="00DC2E2C">
              <w:t>OPPO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589FEB" w14:textId="3ADDBB8F" w:rsidR="009938AC" w:rsidRPr="00DC2E2C" w:rsidRDefault="00470FA4" w:rsidP="009938AC">
            <w:pPr>
              <w:snapToGrid w:val="0"/>
              <w:spacing w:after="0" w:line="240" w:lineRule="auto"/>
            </w:pPr>
            <w:r w:rsidRPr="00DC2E2C">
              <w:t xml:space="preserve">22.876v19.0.0 </w:t>
            </w:r>
            <w:r w:rsidR="009938AC" w:rsidRPr="00DC2E2C">
              <w:t>Updating of functional consolidated requirements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FBD94D" w14:textId="3FCBD428" w:rsidR="009938AC" w:rsidRPr="00DC2E2C" w:rsidRDefault="00DC2E2C" w:rsidP="009938A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DC2E2C">
              <w:rPr>
                <w:rFonts w:eastAsia="Times New Roman" w:cs="Arial"/>
                <w:szCs w:val="18"/>
                <w:lang w:val="fr-FR" w:eastAsia="ar-SA"/>
              </w:rPr>
              <w:t>Revised to S1-232322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E86538" w14:textId="77777777" w:rsidR="009938AC" w:rsidRPr="00DC2E2C" w:rsidRDefault="009938AC" w:rsidP="009938AC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DC2E2C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="00470FA4" w:rsidRPr="00DC2E2C">
              <w:rPr>
                <w:highlight w:val="yellow"/>
                <w:lang w:val="en-US" w:eastAsia="zh-CN"/>
              </w:rPr>
              <w:t>AIML-Ph2</w:t>
            </w:r>
            <w:r w:rsidR="00470FA4" w:rsidRPr="00DC2E2C">
              <w:rPr>
                <w:lang w:val="en-US" w:eastAsia="zh-CN"/>
              </w:rPr>
              <w:t xml:space="preserve"> </w:t>
            </w:r>
            <w:r w:rsidRPr="00DC2E2C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DC2E2C">
              <w:t>000</w:t>
            </w:r>
            <w:r w:rsidR="00470FA4" w:rsidRPr="00DC2E2C">
              <w:t>1</w:t>
            </w:r>
            <w:r w:rsidRPr="00DC2E2C">
              <w:rPr>
                <w:rFonts w:eastAsia="Arial Unicode MS" w:cs="Arial"/>
                <w:i/>
                <w:szCs w:val="18"/>
                <w:lang w:eastAsia="ar-SA"/>
              </w:rPr>
              <w:t xml:space="preserve">R- Cat </w:t>
            </w:r>
            <w:r w:rsidR="00470FA4" w:rsidRPr="00DC2E2C">
              <w:rPr>
                <w:rFonts w:eastAsia="Arial Unicode MS" w:cs="Arial"/>
                <w:i/>
                <w:szCs w:val="18"/>
                <w:lang w:eastAsia="ar-SA"/>
              </w:rPr>
              <w:t>F</w:t>
            </w:r>
          </w:p>
          <w:p w14:paraId="59CC647E" w14:textId="5062F083" w:rsidR="00470FA4" w:rsidRPr="00DC2E2C" w:rsidRDefault="00470FA4" w:rsidP="009938AC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C2E2C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lastRenderedPageBreak/>
              <w:t>Wrong WI code, wrong TRversion on the cover page</w:t>
            </w:r>
          </w:p>
        </w:tc>
      </w:tr>
      <w:tr w:rsidR="00DC2E2C" w:rsidRPr="00B209E2" w14:paraId="7DBD60E2" w14:textId="77777777" w:rsidTr="005536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63C977" w14:textId="531C4C8D" w:rsidR="00DC2E2C" w:rsidRPr="00CD05FB" w:rsidRDefault="00DC2E2C" w:rsidP="009938A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CD05FB">
              <w:rPr>
                <w:rFonts w:eastAsia="Times New Roman" w:cs="Arial"/>
                <w:szCs w:val="18"/>
                <w:lang w:val="fr-FR" w:eastAsia="ar-SA"/>
              </w:rPr>
              <w:lastRenderedPageBreak/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34C2E8" w14:textId="3B3C8F76" w:rsidR="00DC2E2C" w:rsidRPr="00CD05FB" w:rsidRDefault="00D9227F" w:rsidP="009938AC">
            <w:pPr>
              <w:snapToGrid w:val="0"/>
              <w:spacing w:after="0" w:line="240" w:lineRule="auto"/>
            </w:pPr>
            <w:hyperlink r:id="rId14" w:history="1">
              <w:r w:rsidR="00DC2E2C" w:rsidRPr="00CD05FB">
                <w:rPr>
                  <w:rStyle w:val="Hyperlink"/>
                  <w:rFonts w:cs="Arial"/>
                  <w:color w:val="auto"/>
                </w:rPr>
                <w:t>S1-232322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260E9A" w14:textId="178CE024" w:rsidR="00DC2E2C" w:rsidRPr="00CD05FB" w:rsidRDefault="00DC2E2C" w:rsidP="009938AC">
            <w:pPr>
              <w:snapToGrid w:val="0"/>
              <w:spacing w:after="0" w:line="240" w:lineRule="auto"/>
            </w:pPr>
            <w:r w:rsidRPr="00CD05FB">
              <w:t>OPPO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0B1F5B" w14:textId="127F7E54" w:rsidR="00DC2E2C" w:rsidRPr="00CD05FB" w:rsidRDefault="00DC2E2C" w:rsidP="009938AC">
            <w:pPr>
              <w:snapToGrid w:val="0"/>
              <w:spacing w:after="0" w:line="240" w:lineRule="auto"/>
            </w:pPr>
            <w:r w:rsidRPr="00CD05FB">
              <w:t>22.876v19.0.0 Updating of functional consolidated requirements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BED819" w14:textId="107E7826" w:rsidR="00DC2E2C" w:rsidRPr="00CD05FB" w:rsidRDefault="00CD05FB" w:rsidP="009938A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CD05FB">
              <w:rPr>
                <w:rFonts w:eastAsia="Times New Roman" w:cs="Arial"/>
                <w:szCs w:val="18"/>
                <w:lang w:val="fr-FR" w:eastAsia="ar-SA"/>
              </w:rPr>
              <w:t>Revised to S1-232361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349D5A" w14:textId="77777777" w:rsidR="00DC2E2C" w:rsidRPr="00CD05FB" w:rsidRDefault="00DC2E2C" w:rsidP="00DC2E2C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CD05FB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CD05FB">
              <w:rPr>
                <w:i/>
                <w:highlight w:val="yellow"/>
                <w:lang w:val="en-US" w:eastAsia="zh-CN"/>
              </w:rPr>
              <w:t>AIML-Ph2</w:t>
            </w:r>
            <w:r w:rsidRPr="00CD05FB">
              <w:rPr>
                <w:i/>
                <w:lang w:val="en-US" w:eastAsia="zh-CN"/>
              </w:rPr>
              <w:t xml:space="preserve"> </w:t>
            </w:r>
            <w:r w:rsidRPr="00CD05FB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CD05FB">
              <w:rPr>
                <w:i/>
              </w:rPr>
              <w:t>0001</w:t>
            </w:r>
            <w:r w:rsidRPr="00CD05FB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  <w:p w14:paraId="5C394442" w14:textId="58854E86" w:rsidR="00DC2E2C" w:rsidRPr="00CD05FB" w:rsidRDefault="00DC2E2C" w:rsidP="00DC2E2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D05FB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Wrong WI code, wrong TRversion on the cover page</w:t>
            </w:r>
          </w:p>
          <w:p w14:paraId="5975229A" w14:textId="7FB19F4D" w:rsidR="00DC2E2C" w:rsidRPr="00CD05FB" w:rsidRDefault="00DC2E2C" w:rsidP="009938A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D05FB">
              <w:rPr>
                <w:rFonts w:eastAsia="Arial Unicode MS" w:cs="Arial"/>
                <w:szCs w:val="18"/>
                <w:lang w:eastAsia="ar-SA"/>
              </w:rPr>
              <w:t>Revision of S1-232142.</w:t>
            </w:r>
          </w:p>
        </w:tc>
      </w:tr>
      <w:tr w:rsidR="00CD05FB" w:rsidRPr="00B209E2" w14:paraId="64337C56" w14:textId="77777777" w:rsidTr="005536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B24621" w14:textId="0FA56C86" w:rsidR="00CD05FB" w:rsidRPr="005536A8" w:rsidRDefault="00CD05FB" w:rsidP="009938A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5536A8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394764" w14:textId="42A68B86" w:rsidR="00CD05FB" w:rsidRPr="005536A8" w:rsidRDefault="00D9227F" w:rsidP="009938AC">
            <w:pPr>
              <w:snapToGrid w:val="0"/>
              <w:spacing w:after="0" w:line="240" w:lineRule="auto"/>
            </w:pPr>
            <w:hyperlink r:id="rId15" w:history="1">
              <w:r w:rsidR="00CD05FB" w:rsidRPr="005536A8">
                <w:rPr>
                  <w:rStyle w:val="Hyperlink"/>
                  <w:rFonts w:cs="Arial"/>
                  <w:color w:val="auto"/>
                </w:rPr>
                <w:t>S1-232361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749447" w14:textId="788F9AE0" w:rsidR="00CD05FB" w:rsidRPr="005536A8" w:rsidRDefault="00CD05FB" w:rsidP="009938AC">
            <w:pPr>
              <w:snapToGrid w:val="0"/>
              <w:spacing w:after="0" w:line="240" w:lineRule="auto"/>
            </w:pPr>
            <w:r w:rsidRPr="005536A8">
              <w:t>OPPO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695689" w14:textId="38357C29" w:rsidR="00CD05FB" w:rsidRPr="005536A8" w:rsidRDefault="00CD05FB" w:rsidP="009938AC">
            <w:pPr>
              <w:snapToGrid w:val="0"/>
              <w:spacing w:after="0" w:line="240" w:lineRule="auto"/>
            </w:pPr>
            <w:r w:rsidRPr="005536A8">
              <w:t>22.876v19.0.0 Updating of functional consolidated requirements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29B171" w14:textId="6214E609" w:rsidR="00CD05FB" w:rsidRPr="005536A8" w:rsidRDefault="005536A8" w:rsidP="009938A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5536A8">
              <w:rPr>
                <w:rFonts w:eastAsia="Times New Roman" w:cs="Arial"/>
                <w:szCs w:val="18"/>
                <w:lang w:val="fr-FR" w:eastAsia="ar-SA"/>
              </w:rPr>
              <w:t>Revised to S1-232368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6A2857" w14:textId="77777777" w:rsidR="00CD05FB" w:rsidRPr="005536A8" w:rsidRDefault="00CD05FB" w:rsidP="00CD05FB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5536A8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5536A8">
              <w:rPr>
                <w:i/>
                <w:highlight w:val="yellow"/>
                <w:lang w:val="en-US" w:eastAsia="zh-CN"/>
              </w:rPr>
              <w:t>AIML-Ph2</w:t>
            </w:r>
            <w:r w:rsidRPr="005536A8">
              <w:rPr>
                <w:i/>
                <w:lang w:val="en-US" w:eastAsia="zh-CN"/>
              </w:rPr>
              <w:t xml:space="preserve"> </w:t>
            </w:r>
            <w:r w:rsidRPr="005536A8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5536A8">
              <w:rPr>
                <w:i/>
              </w:rPr>
              <w:t>0001</w:t>
            </w:r>
            <w:r w:rsidRPr="005536A8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  <w:p w14:paraId="089A690D" w14:textId="77777777" w:rsidR="00CD05FB" w:rsidRPr="005536A8" w:rsidRDefault="00CD05FB" w:rsidP="00CD05FB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5536A8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Wrong WI code, wrong TRversion on the cover page</w:t>
            </w:r>
          </w:p>
          <w:p w14:paraId="50C50A27" w14:textId="26BCCA3A" w:rsidR="00CD05FB" w:rsidRPr="005536A8" w:rsidRDefault="00CD05FB" w:rsidP="00CD05F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536A8">
              <w:rPr>
                <w:rFonts w:eastAsia="Arial Unicode MS" w:cs="Arial"/>
                <w:i/>
                <w:szCs w:val="18"/>
                <w:lang w:eastAsia="ar-SA"/>
              </w:rPr>
              <w:t>Revision of S1-232142.</w:t>
            </w:r>
          </w:p>
          <w:p w14:paraId="56891690" w14:textId="335B6999" w:rsidR="00CD05FB" w:rsidRPr="005536A8" w:rsidRDefault="00CD05FB" w:rsidP="00DC2E2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536A8">
              <w:rPr>
                <w:rFonts w:eastAsia="Arial Unicode MS" w:cs="Arial"/>
                <w:szCs w:val="18"/>
                <w:lang w:eastAsia="ar-SA"/>
              </w:rPr>
              <w:t>Revision of S1-232322.</w:t>
            </w:r>
          </w:p>
        </w:tc>
      </w:tr>
      <w:tr w:rsidR="005536A8" w:rsidRPr="00B209E2" w14:paraId="02D1AAD5" w14:textId="77777777" w:rsidTr="005536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03771" w14:textId="6B6C3286" w:rsidR="005536A8" w:rsidRPr="005536A8" w:rsidRDefault="005536A8" w:rsidP="009938A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5536A8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BC504" w14:textId="50AFA4A8" w:rsidR="005536A8" w:rsidRPr="005536A8" w:rsidRDefault="00D9227F" w:rsidP="009938AC">
            <w:pPr>
              <w:snapToGrid w:val="0"/>
              <w:spacing w:after="0" w:line="240" w:lineRule="auto"/>
              <w:rPr>
                <w:rFonts w:cs="Arial"/>
              </w:rPr>
            </w:pPr>
            <w:hyperlink r:id="rId16" w:history="1">
              <w:r w:rsidR="005536A8" w:rsidRPr="005536A8">
                <w:rPr>
                  <w:rStyle w:val="Hyperlink"/>
                  <w:rFonts w:cs="Arial"/>
                  <w:color w:val="auto"/>
                </w:rPr>
                <w:t>S1-232368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1F18F" w14:textId="729290BD" w:rsidR="005536A8" w:rsidRPr="005536A8" w:rsidRDefault="005536A8" w:rsidP="009938AC">
            <w:pPr>
              <w:snapToGrid w:val="0"/>
              <w:spacing w:after="0" w:line="240" w:lineRule="auto"/>
            </w:pPr>
            <w:r w:rsidRPr="005536A8">
              <w:t>OPPO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CE33F" w14:textId="7BC78530" w:rsidR="005536A8" w:rsidRPr="005536A8" w:rsidRDefault="005536A8" w:rsidP="009938AC">
            <w:pPr>
              <w:snapToGrid w:val="0"/>
              <w:spacing w:after="0" w:line="240" w:lineRule="auto"/>
            </w:pPr>
            <w:r w:rsidRPr="005536A8">
              <w:t>22.876v19.0.0 Updating of functional consolidated requirements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6E218" w14:textId="77777777" w:rsidR="005536A8" w:rsidRPr="005536A8" w:rsidRDefault="005536A8" w:rsidP="009938A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048ED" w14:textId="77777777" w:rsidR="005536A8" w:rsidRPr="005536A8" w:rsidRDefault="005536A8" w:rsidP="005536A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5536A8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5536A8">
              <w:rPr>
                <w:i/>
                <w:highlight w:val="yellow"/>
                <w:lang w:val="en-US" w:eastAsia="zh-CN"/>
              </w:rPr>
              <w:t>AIML-Ph2</w:t>
            </w:r>
            <w:r w:rsidRPr="005536A8">
              <w:rPr>
                <w:i/>
                <w:lang w:val="en-US" w:eastAsia="zh-CN"/>
              </w:rPr>
              <w:t xml:space="preserve"> </w:t>
            </w:r>
            <w:r w:rsidRPr="005536A8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5536A8">
              <w:rPr>
                <w:i/>
              </w:rPr>
              <w:t>0001</w:t>
            </w:r>
            <w:r w:rsidRPr="005536A8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  <w:p w14:paraId="2A9A644C" w14:textId="77777777" w:rsidR="005536A8" w:rsidRPr="005536A8" w:rsidRDefault="005536A8" w:rsidP="005536A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5536A8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Wrong WI code, wrong TRversion on the cover page</w:t>
            </w:r>
          </w:p>
          <w:p w14:paraId="000673EE" w14:textId="77777777" w:rsidR="005536A8" w:rsidRPr="005536A8" w:rsidRDefault="005536A8" w:rsidP="005536A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5536A8">
              <w:rPr>
                <w:rFonts w:eastAsia="Arial Unicode MS" w:cs="Arial"/>
                <w:i/>
                <w:szCs w:val="18"/>
                <w:lang w:eastAsia="ar-SA"/>
              </w:rPr>
              <w:t>Revision of S1-232142.</w:t>
            </w:r>
          </w:p>
          <w:p w14:paraId="62875E32" w14:textId="129A2D68" w:rsidR="005536A8" w:rsidRDefault="005536A8" w:rsidP="005536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536A8">
              <w:rPr>
                <w:rFonts w:eastAsia="Arial Unicode MS" w:cs="Arial"/>
                <w:i/>
                <w:szCs w:val="18"/>
                <w:lang w:eastAsia="ar-SA"/>
              </w:rPr>
              <w:t>Revision of S1-232322.</w:t>
            </w:r>
          </w:p>
          <w:p w14:paraId="0A6C9661" w14:textId="30DB2781" w:rsidR="005536A8" w:rsidRPr="005536A8" w:rsidRDefault="005536A8" w:rsidP="00CD05F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536A8">
              <w:rPr>
                <w:rFonts w:eastAsia="Arial Unicode MS" w:cs="Arial"/>
                <w:szCs w:val="18"/>
                <w:lang w:eastAsia="ar-SA"/>
              </w:rPr>
              <w:t>Revision of S1-232361.</w:t>
            </w:r>
          </w:p>
        </w:tc>
      </w:tr>
      <w:tr w:rsidR="009938AC" w:rsidRPr="00B209E2" w14:paraId="3408B0AF" w14:textId="77777777" w:rsidTr="00DC2E2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B85736" w14:textId="399F2CE5" w:rsidR="009938AC" w:rsidRPr="00DC2E2C" w:rsidRDefault="00470FA4" w:rsidP="009938A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DC2E2C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F681AB" w14:textId="1144718E" w:rsidR="009938AC" w:rsidRPr="00DC2E2C" w:rsidRDefault="00D9227F" w:rsidP="009938AC">
            <w:pPr>
              <w:snapToGrid w:val="0"/>
              <w:spacing w:after="0" w:line="240" w:lineRule="auto"/>
            </w:pPr>
            <w:hyperlink r:id="rId17" w:history="1">
              <w:r w:rsidR="009938AC" w:rsidRPr="00DC2E2C">
                <w:rPr>
                  <w:rStyle w:val="Hyperlink"/>
                  <w:rFonts w:cs="Arial"/>
                  <w:color w:val="auto"/>
                </w:rPr>
                <w:t>S1-232143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D948CC" w14:textId="7A15C80F" w:rsidR="009938AC" w:rsidRPr="00DC2E2C" w:rsidRDefault="009938AC" w:rsidP="009938AC">
            <w:pPr>
              <w:snapToGrid w:val="0"/>
              <w:spacing w:after="0" w:line="240" w:lineRule="auto"/>
            </w:pPr>
            <w:r w:rsidRPr="00DC2E2C">
              <w:t>OPPO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CAA57B" w14:textId="3D088286" w:rsidR="009938AC" w:rsidRPr="00DC2E2C" w:rsidRDefault="00470FA4" w:rsidP="009938AC">
            <w:pPr>
              <w:snapToGrid w:val="0"/>
              <w:spacing w:after="0" w:line="240" w:lineRule="auto"/>
            </w:pPr>
            <w:r w:rsidRPr="00DC2E2C">
              <w:t xml:space="preserve">22.876v19.0.0 </w:t>
            </w:r>
            <w:r w:rsidR="009938AC" w:rsidRPr="00DC2E2C">
              <w:t>Updating of KPI consolidated requirements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3B44C3" w14:textId="2CD55891" w:rsidR="009938AC" w:rsidRPr="00DC2E2C" w:rsidRDefault="00DC2E2C" w:rsidP="009938A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DC2E2C">
              <w:rPr>
                <w:rFonts w:eastAsia="Times New Roman" w:cs="Arial"/>
                <w:szCs w:val="18"/>
                <w:lang w:val="fr-FR" w:eastAsia="ar-SA"/>
              </w:rPr>
              <w:t>Revised to S1-232323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DA7DB2" w14:textId="45A72B37" w:rsidR="009938AC" w:rsidRPr="00DC2E2C" w:rsidRDefault="009938AC" w:rsidP="009938AC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DC2E2C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="00470FA4" w:rsidRPr="00DC2E2C">
              <w:rPr>
                <w:highlight w:val="yellow"/>
                <w:lang w:val="en-US" w:eastAsia="zh-CN"/>
              </w:rPr>
              <w:t>AIML-Ph2</w:t>
            </w:r>
            <w:r w:rsidR="00470FA4" w:rsidRPr="00DC2E2C">
              <w:rPr>
                <w:lang w:val="en-US" w:eastAsia="zh-CN"/>
              </w:rPr>
              <w:t xml:space="preserve"> </w:t>
            </w:r>
            <w:r w:rsidRPr="00DC2E2C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DC2E2C">
              <w:t>000</w:t>
            </w:r>
            <w:r w:rsidR="00470FA4" w:rsidRPr="00DC2E2C">
              <w:t>2</w:t>
            </w:r>
            <w:r w:rsidRPr="00DC2E2C">
              <w:rPr>
                <w:rFonts w:eastAsia="Arial Unicode MS" w:cs="Arial"/>
                <w:i/>
                <w:szCs w:val="18"/>
                <w:lang w:eastAsia="ar-SA"/>
              </w:rPr>
              <w:t>R- Cat</w:t>
            </w:r>
            <w:r w:rsidR="00470FA4" w:rsidRPr="00DC2E2C">
              <w:rPr>
                <w:rFonts w:eastAsia="Arial Unicode MS" w:cs="Arial"/>
                <w:i/>
                <w:szCs w:val="18"/>
                <w:lang w:eastAsia="ar-SA"/>
              </w:rPr>
              <w:t xml:space="preserve"> F</w:t>
            </w:r>
            <w:r w:rsidRPr="00DC2E2C"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</w:p>
          <w:p w14:paraId="0CC9C7F5" w14:textId="42FBDFE3" w:rsidR="00470FA4" w:rsidRPr="00DC2E2C" w:rsidRDefault="00470FA4" w:rsidP="009938AC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C2E2C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Wrong WI code, wrong TRversion on the cover page</w:t>
            </w:r>
          </w:p>
        </w:tc>
      </w:tr>
      <w:tr w:rsidR="00DC2E2C" w:rsidRPr="00B209E2" w14:paraId="6A216BE0" w14:textId="77777777" w:rsidTr="00DC2E2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F294B2A" w14:textId="09D778E5" w:rsidR="00DC2E2C" w:rsidRPr="00DC2E2C" w:rsidRDefault="00DC2E2C" w:rsidP="009938A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DC2E2C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E3542AE" w14:textId="5242532A" w:rsidR="00DC2E2C" w:rsidRPr="00DC2E2C" w:rsidRDefault="00D9227F" w:rsidP="009938AC">
            <w:pPr>
              <w:snapToGrid w:val="0"/>
              <w:spacing w:after="0" w:line="240" w:lineRule="auto"/>
            </w:pPr>
            <w:hyperlink r:id="rId18" w:history="1">
              <w:r w:rsidR="00DC2E2C" w:rsidRPr="00DC2E2C">
                <w:rPr>
                  <w:rStyle w:val="Hyperlink"/>
                  <w:rFonts w:cs="Arial"/>
                  <w:color w:val="auto"/>
                </w:rPr>
                <w:t>S1-232323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C4BDE70" w14:textId="3665D6C1" w:rsidR="00DC2E2C" w:rsidRPr="00DC2E2C" w:rsidRDefault="00DC2E2C" w:rsidP="009938AC">
            <w:pPr>
              <w:snapToGrid w:val="0"/>
              <w:spacing w:after="0" w:line="240" w:lineRule="auto"/>
            </w:pPr>
            <w:r w:rsidRPr="00DC2E2C">
              <w:t>OPPO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5A11E45" w14:textId="7BEC7650" w:rsidR="00DC2E2C" w:rsidRPr="00DC2E2C" w:rsidRDefault="00DC2E2C" w:rsidP="009938AC">
            <w:pPr>
              <w:snapToGrid w:val="0"/>
              <w:spacing w:after="0" w:line="240" w:lineRule="auto"/>
            </w:pPr>
            <w:r w:rsidRPr="00DC2E2C">
              <w:t>22.876v19.0.0 Updating of KPI consolidated requirements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12FDA8" w14:textId="69DFA09C" w:rsidR="00DC2E2C" w:rsidRPr="00DC2E2C" w:rsidRDefault="00DC2E2C" w:rsidP="009938A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DC2E2C">
              <w:rPr>
                <w:rFonts w:eastAsia="Times New Roman" w:cs="Arial"/>
                <w:szCs w:val="18"/>
                <w:lang w:val="fr-FR"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B0DD66F" w14:textId="77777777" w:rsidR="00DC2E2C" w:rsidRPr="00DC2E2C" w:rsidRDefault="00DC2E2C" w:rsidP="00DC2E2C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DC2E2C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DC2E2C">
              <w:rPr>
                <w:i/>
                <w:highlight w:val="yellow"/>
                <w:lang w:val="en-US" w:eastAsia="zh-CN"/>
              </w:rPr>
              <w:t>AIML-Ph2</w:t>
            </w:r>
            <w:r w:rsidRPr="00DC2E2C">
              <w:rPr>
                <w:i/>
                <w:lang w:val="en-US" w:eastAsia="zh-CN"/>
              </w:rPr>
              <w:t xml:space="preserve"> </w:t>
            </w:r>
            <w:r w:rsidRPr="00DC2E2C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DC2E2C">
              <w:rPr>
                <w:i/>
              </w:rPr>
              <w:t>0002</w:t>
            </w:r>
            <w:r w:rsidRPr="00DC2E2C">
              <w:rPr>
                <w:rFonts w:eastAsia="Arial Unicode MS" w:cs="Arial"/>
                <w:i/>
                <w:szCs w:val="18"/>
                <w:lang w:eastAsia="ar-SA"/>
              </w:rPr>
              <w:t xml:space="preserve">R- Cat F </w:t>
            </w:r>
          </w:p>
          <w:p w14:paraId="4B1C835B" w14:textId="5CE85656" w:rsidR="00DC2E2C" w:rsidRPr="00DC2E2C" w:rsidRDefault="00DC2E2C" w:rsidP="00DC2E2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C2E2C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Wrong WI code, wrong TRversion on the cover page</w:t>
            </w:r>
          </w:p>
          <w:p w14:paraId="4099DF89" w14:textId="2E959BFF" w:rsidR="00DC2E2C" w:rsidRPr="00DC2E2C" w:rsidRDefault="00DC2E2C" w:rsidP="009938A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C2E2C">
              <w:rPr>
                <w:rFonts w:eastAsia="Arial Unicode MS" w:cs="Arial"/>
                <w:szCs w:val="18"/>
                <w:lang w:eastAsia="ar-SA"/>
              </w:rPr>
              <w:t>Revision of S1-232143.</w:t>
            </w:r>
          </w:p>
        </w:tc>
      </w:tr>
      <w:tr w:rsidR="00CC2E0E" w:rsidRPr="00745D37" w14:paraId="6459D3B3" w14:textId="77777777" w:rsidTr="00E6134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2DA1B65" w14:textId="7A67D267" w:rsidR="00CC2E0E" w:rsidRPr="00745D37" w:rsidRDefault="00CC2E0E" w:rsidP="00CC2E0E">
            <w:pPr>
              <w:pStyle w:val="Heading3"/>
              <w:rPr>
                <w:lang w:val="en-US"/>
              </w:rPr>
            </w:pPr>
            <w:r w:rsidRPr="00FD2CBE">
              <w:t>A</w:t>
            </w:r>
            <w:r w:rsidRPr="00C63302">
              <w:t>IML</w:t>
            </w:r>
            <w:r>
              <w:t>_Ph2:</w:t>
            </w:r>
            <w:r>
              <w:rPr>
                <w:rFonts w:eastAsia="Batang"/>
                <w:lang w:eastAsia="zh-CN"/>
              </w:rPr>
              <w:t xml:space="preserve"> </w:t>
            </w:r>
            <w:r w:rsidRPr="000222B9">
              <w:rPr>
                <w:rFonts w:eastAsia="Batang"/>
                <w:lang w:eastAsia="zh-CN"/>
              </w:rPr>
              <w:t>AI/ML Model Transfer_Phase2</w:t>
            </w:r>
            <w:r w:rsidRPr="00745D37">
              <w:rPr>
                <w:lang w:val="en-US"/>
              </w:rPr>
              <w:t xml:space="preserve"> [</w:t>
            </w:r>
            <w:hyperlink r:id="rId19" w:history="1">
              <w:r w:rsidRPr="002C3C0B">
                <w:rPr>
                  <w:rStyle w:val="Hyperlink"/>
                </w:rPr>
                <w:t>SP-230514</w:t>
              </w:r>
            </w:hyperlink>
            <w:r w:rsidRPr="00745D37">
              <w:rPr>
                <w:lang w:val="en-US"/>
              </w:rPr>
              <w:t>]</w:t>
            </w:r>
          </w:p>
        </w:tc>
      </w:tr>
      <w:tr w:rsidR="00CC2E0E" w:rsidRPr="00B209E2" w14:paraId="461675A4" w14:textId="77777777" w:rsidTr="005D7CEC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51B5AFC" w14:textId="77777777" w:rsidR="00CC2E0E" w:rsidRPr="004067FF" w:rsidRDefault="00CC2E0E" w:rsidP="00CC2E0E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657E5108" w14:textId="77777777" w:rsidR="00CC2E0E" w:rsidRPr="00AE006B" w:rsidRDefault="00CC2E0E" w:rsidP="00CC2E0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AE006B">
              <w:rPr>
                <w:rFonts w:eastAsia="Arial Unicode MS" w:cs="Arial"/>
                <w:szCs w:val="18"/>
                <w:lang w:val="en-US" w:eastAsia="ar-SA"/>
              </w:rPr>
              <w:t xml:space="preserve">Rapporteur: </w:t>
            </w:r>
            <w:r w:rsidRPr="00AE006B">
              <w:rPr>
                <w:lang w:val="en-US"/>
              </w:rPr>
              <w:t>Xu Yang (OPPO)</w:t>
            </w:r>
          </w:p>
          <w:p w14:paraId="6A871232" w14:textId="283A4C6F" w:rsidR="00CC2E0E" w:rsidRDefault="00CC2E0E" w:rsidP="00CC2E0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14939">
              <w:rPr>
                <w:rFonts w:eastAsia="Arial Unicode MS" w:cs="Arial"/>
                <w:szCs w:val="18"/>
                <w:lang w:val="fr-FR" w:eastAsia="ar-SA"/>
              </w:rPr>
              <w:t>Target completion date: SA#</w:t>
            </w:r>
            <w:r>
              <w:rPr>
                <w:rFonts w:eastAsia="Arial Unicode MS" w:cs="Arial"/>
                <w:szCs w:val="18"/>
                <w:lang w:val="fr-FR" w:eastAsia="ar-SA"/>
              </w:rPr>
              <w:t>102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val="fr-FR" w:eastAsia="ar-SA"/>
              </w:rPr>
              <w:t>12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/202</w:t>
            </w:r>
            <w:r>
              <w:rPr>
                <w:rFonts w:eastAsia="Arial Unicode MS" w:cs="Arial"/>
                <w:szCs w:val="18"/>
                <w:lang w:val="fr-FR" w:eastAsia="ar-SA"/>
              </w:rPr>
              <w:t>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14:paraId="5AD204FE" w14:textId="233B5498" w:rsidR="00CC2E0E" w:rsidRPr="00AA7BD2" w:rsidRDefault="00CC2E0E" w:rsidP="00CC2E0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9704C">
              <w:rPr>
                <w:rFonts w:eastAsia="Arial Unicode MS" w:cs="Arial"/>
                <w:szCs w:val="18"/>
                <w:lang w:val="fr-FR" w:eastAsia="ar-SA"/>
              </w:rPr>
              <w:t>Percentage completion:</w:t>
            </w:r>
            <w:r>
              <w:rPr>
                <w:rFonts w:eastAsia="Arial Unicode MS" w:cs="Arial"/>
                <w:szCs w:val="18"/>
                <w:lang w:val="fr-FR" w:eastAsia="ar-SA"/>
              </w:rPr>
              <w:t xml:space="preserve"> 0</w:t>
            </w:r>
            <w:r w:rsidRPr="0059704C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CC2E0E" w:rsidRPr="00B209E2" w14:paraId="4C82D686" w14:textId="77777777" w:rsidTr="00CD05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5DE509" w14:textId="443A53F1" w:rsidR="00CC2E0E" w:rsidRPr="005D7CEC" w:rsidRDefault="00470FA4" w:rsidP="00CC2E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5D7CEC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284037" w14:textId="0797CD89" w:rsidR="00CC2E0E" w:rsidRPr="005D7CEC" w:rsidRDefault="00D9227F" w:rsidP="00CC2E0E">
            <w:pPr>
              <w:snapToGrid w:val="0"/>
              <w:spacing w:after="0" w:line="240" w:lineRule="auto"/>
            </w:pPr>
            <w:hyperlink r:id="rId20" w:history="1">
              <w:r w:rsidR="00CC2E0E" w:rsidRPr="005D7CEC">
                <w:rPr>
                  <w:rStyle w:val="Hyperlink"/>
                  <w:rFonts w:cs="Arial"/>
                  <w:color w:val="auto"/>
                </w:rPr>
                <w:t>S1-232144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3475CA" w14:textId="26EEBF33" w:rsidR="00CC2E0E" w:rsidRPr="005D7CEC" w:rsidRDefault="00CC2E0E" w:rsidP="00CC2E0E">
            <w:pPr>
              <w:snapToGrid w:val="0"/>
              <w:spacing w:after="0" w:line="240" w:lineRule="auto"/>
            </w:pPr>
            <w:r w:rsidRPr="005D7CEC">
              <w:t>OPPO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97B13B" w14:textId="1581FA12" w:rsidR="00CC2E0E" w:rsidRPr="005D7CEC" w:rsidRDefault="00470FA4" w:rsidP="00CC2E0E">
            <w:pPr>
              <w:snapToGrid w:val="0"/>
              <w:spacing w:after="0" w:line="240" w:lineRule="auto"/>
            </w:pPr>
            <w:r w:rsidRPr="005D7CEC">
              <w:t xml:space="preserve">22.261v19.3.0 </w:t>
            </w:r>
            <w:r w:rsidR="00CC2E0E" w:rsidRPr="005D7CEC">
              <w:t xml:space="preserve">Adding functional requirements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76FF2D" w14:textId="203572BA" w:rsidR="00CC2E0E" w:rsidRPr="005D7CEC" w:rsidRDefault="005D7CEC" w:rsidP="00CC2E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5D7CEC">
              <w:rPr>
                <w:rFonts w:eastAsia="Times New Roman" w:cs="Arial"/>
                <w:szCs w:val="18"/>
                <w:lang w:val="fr-FR" w:eastAsia="ar-SA"/>
              </w:rPr>
              <w:t>Revised to S1-232324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28138C" w14:textId="004E36A4" w:rsidR="00CC2E0E" w:rsidRPr="005D7CEC" w:rsidRDefault="00470FA4" w:rsidP="00CC2E0E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5D7CEC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5D7CEC">
              <w:rPr>
                <w:lang w:val="en-US" w:eastAsia="zh-CN"/>
              </w:rPr>
              <w:t xml:space="preserve">AIML-Ph2 </w:t>
            </w:r>
            <w:r w:rsidRPr="005D7CEC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5D7CEC">
              <w:t>0713</w:t>
            </w:r>
            <w:r w:rsidRPr="005D7CEC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</w:tc>
      </w:tr>
      <w:tr w:rsidR="005D7CEC" w:rsidRPr="00B209E2" w14:paraId="2C420C91" w14:textId="77777777" w:rsidTr="00CD05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673654" w14:textId="4AAC90E3" w:rsidR="005D7CEC" w:rsidRPr="00CD05FB" w:rsidRDefault="005D7CEC" w:rsidP="00CC2E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CD05FB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B9C29A1" w14:textId="0A11AC9D" w:rsidR="005D7CEC" w:rsidRPr="00CD05FB" w:rsidRDefault="00D9227F" w:rsidP="00CC2E0E">
            <w:pPr>
              <w:snapToGrid w:val="0"/>
              <w:spacing w:after="0" w:line="240" w:lineRule="auto"/>
            </w:pPr>
            <w:hyperlink r:id="rId21" w:history="1">
              <w:r w:rsidR="005D7CEC" w:rsidRPr="00CD05FB">
                <w:rPr>
                  <w:rStyle w:val="Hyperlink"/>
                  <w:rFonts w:cs="Arial"/>
                  <w:color w:val="auto"/>
                </w:rPr>
                <w:t>S1-232324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F5DBBC" w14:textId="0C0CEFE9" w:rsidR="005D7CEC" w:rsidRPr="00CD05FB" w:rsidRDefault="005D7CEC" w:rsidP="00CC2E0E">
            <w:pPr>
              <w:snapToGrid w:val="0"/>
              <w:spacing w:after="0" w:line="240" w:lineRule="auto"/>
            </w:pPr>
            <w:r w:rsidRPr="00CD05FB">
              <w:t>OPPO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2FB7166" w14:textId="675C6907" w:rsidR="005D7CEC" w:rsidRPr="00CD05FB" w:rsidRDefault="005D7CEC" w:rsidP="00CC2E0E">
            <w:pPr>
              <w:snapToGrid w:val="0"/>
              <w:spacing w:after="0" w:line="240" w:lineRule="auto"/>
            </w:pPr>
            <w:r w:rsidRPr="00CD05FB">
              <w:t xml:space="preserve">22.261v19.3.0 Adding functional requirements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33A0F13" w14:textId="02AAA681" w:rsidR="005D7CEC" w:rsidRPr="00CD05FB" w:rsidRDefault="00CD05FB" w:rsidP="00CC2E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CD05FB">
              <w:rPr>
                <w:rFonts w:eastAsia="Times New Roman" w:cs="Arial"/>
                <w:szCs w:val="18"/>
                <w:lang w:val="fr-FR"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9DD181E" w14:textId="49148372" w:rsidR="005D7CEC" w:rsidRPr="00CD05FB" w:rsidRDefault="005D7CEC" w:rsidP="00CC2E0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D05FB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CD05FB">
              <w:rPr>
                <w:i/>
                <w:lang w:val="en-US" w:eastAsia="zh-CN"/>
              </w:rPr>
              <w:t xml:space="preserve">AIML-Ph2 </w:t>
            </w:r>
            <w:r w:rsidRPr="00CD05FB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CD05FB">
              <w:rPr>
                <w:i/>
              </w:rPr>
              <w:t>0713</w:t>
            </w:r>
            <w:r w:rsidRPr="00CD05FB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75612E81" w14:textId="593F3B91" w:rsidR="005D7CEC" w:rsidRPr="00CD05FB" w:rsidRDefault="005D7CEC" w:rsidP="00CC2E0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D05FB">
              <w:rPr>
                <w:rFonts w:eastAsia="Arial Unicode MS" w:cs="Arial"/>
                <w:szCs w:val="18"/>
                <w:lang w:eastAsia="ar-SA"/>
              </w:rPr>
              <w:t>Revision of S1-232144.</w:t>
            </w:r>
          </w:p>
        </w:tc>
      </w:tr>
      <w:tr w:rsidR="00470FA4" w:rsidRPr="00B209E2" w14:paraId="4C23930B" w14:textId="77777777" w:rsidTr="00CD05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ABE799" w14:textId="52B49940" w:rsidR="00470FA4" w:rsidRPr="005D7CEC" w:rsidRDefault="00470FA4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5D7CEC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E0BC4F" w14:textId="6FD534FD" w:rsidR="00470FA4" w:rsidRPr="005D7CEC" w:rsidRDefault="00D9227F" w:rsidP="00470FA4">
            <w:pPr>
              <w:snapToGrid w:val="0"/>
              <w:spacing w:after="0" w:line="240" w:lineRule="auto"/>
            </w:pPr>
            <w:hyperlink r:id="rId22" w:history="1">
              <w:r w:rsidR="00470FA4" w:rsidRPr="005D7CEC">
                <w:rPr>
                  <w:rStyle w:val="Hyperlink"/>
                  <w:rFonts w:cs="Arial"/>
                  <w:color w:val="auto"/>
                </w:rPr>
                <w:t>S1-232146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A519D6" w14:textId="3029D441" w:rsidR="00470FA4" w:rsidRPr="005D7CEC" w:rsidRDefault="00470FA4" w:rsidP="00470FA4">
            <w:pPr>
              <w:snapToGrid w:val="0"/>
              <w:spacing w:after="0" w:line="240" w:lineRule="auto"/>
            </w:pPr>
            <w:r w:rsidRPr="005D7CEC">
              <w:t>OPPO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DCF964" w14:textId="2C359A89" w:rsidR="00470FA4" w:rsidRPr="005D7CEC" w:rsidRDefault="00470FA4" w:rsidP="00470FA4">
            <w:pPr>
              <w:snapToGrid w:val="0"/>
              <w:spacing w:after="0" w:line="240" w:lineRule="auto"/>
            </w:pPr>
            <w:r w:rsidRPr="005D7CEC">
              <w:t>22.261v19.3.0 Adding KPI requirements of AIML-Ph2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583237" w14:textId="0459C017" w:rsidR="00470FA4" w:rsidRPr="005D7CEC" w:rsidRDefault="005D7CEC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5D7CEC">
              <w:rPr>
                <w:rFonts w:eastAsia="Times New Roman" w:cs="Arial"/>
                <w:szCs w:val="18"/>
                <w:lang w:val="fr-FR" w:eastAsia="ar-SA"/>
              </w:rPr>
              <w:t>Revised to S1-232325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8B4D5D" w14:textId="16E5C8DA" w:rsidR="00470FA4" w:rsidRPr="005D7CEC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D7CEC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5D7CEC">
              <w:rPr>
                <w:lang w:val="en-US" w:eastAsia="zh-CN"/>
              </w:rPr>
              <w:t xml:space="preserve">AIML-Ph2 </w:t>
            </w:r>
            <w:r w:rsidRPr="005D7CEC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5D7CEC">
              <w:t>0714</w:t>
            </w:r>
            <w:r w:rsidRPr="005D7CEC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</w:tc>
      </w:tr>
      <w:tr w:rsidR="005D7CEC" w:rsidRPr="00B209E2" w14:paraId="5472133F" w14:textId="77777777" w:rsidTr="00CD05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D32546" w14:textId="7AC0AEA3" w:rsidR="005D7CEC" w:rsidRPr="00CD05FB" w:rsidRDefault="005D7CEC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CD05FB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49DBD4" w14:textId="3FECC53F" w:rsidR="005D7CEC" w:rsidRPr="00CD05FB" w:rsidRDefault="00D9227F" w:rsidP="00470FA4">
            <w:pPr>
              <w:snapToGrid w:val="0"/>
              <w:spacing w:after="0" w:line="240" w:lineRule="auto"/>
            </w:pPr>
            <w:hyperlink r:id="rId23" w:history="1">
              <w:r w:rsidR="005D7CEC" w:rsidRPr="00CD05FB">
                <w:rPr>
                  <w:rStyle w:val="Hyperlink"/>
                  <w:rFonts w:cs="Arial"/>
                  <w:color w:val="auto"/>
                </w:rPr>
                <w:t>S1-232325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F830EFB" w14:textId="7387E1BB" w:rsidR="005D7CEC" w:rsidRPr="00CD05FB" w:rsidRDefault="005D7CEC" w:rsidP="00470FA4">
            <w:pPr>
              <w:snapToGrid w:val="0"/>
              <w:spacing w:after="0" w:line="240" w:lineRule="auto"/>
            </w:pPr>
            <w:r w:rsidRPr="00CD05FB">
              <w:t>OPPO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1E2B184" w14:textId="3EEBBEDE" w:rsidR="005D7CEC" w:rsidRPr="00CD05FB" w:rsidRDefault="005D7CEC" w:rsidP="00470FA4">
            <w:pPr>
              <w:snapToGrid w:val="0"/>
              <w:spacing w:after="0" w:line="240" w:lineRule="auto"/>
            </w:pPr>
            <w:r w:rsidRPr="00CD05FB">
              <w:t>22.261v19.3.0 Adding KPI requirements of AIML-Ph2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C0D205" w14:textId="16C1CE1F" w:rsidR="005D7CEC" w:rsidRPr="00CD05FB" w:rsidRDefault="00CD05FB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CD05FB">
              <w:rPr>
                <w:rFonts w:eastAsia="Times New Roman" w:cs="Arial"/>
                <w:szCs w:val="18"/>
                <w:lang w:val="fr-FR"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729AE11" w14:textId="6496821F" w:rsidR="005D7CEC" w:rsidRPr="00CD05FB" w:rsidRDefault="005D7CEC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D05FB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CD05FB">
              <w:rPr>
                <w:i/>
                <w:lang w:val="en-US" w:eastAsia="zh-CN"/>
              </w:rPr>
              <w:t xml:space="preserve">AIML-Ph2 </w:t>
            </w:r>
            <w:r w:rsidRPr="00CD05FB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CD05FB">
              <w:rPr>
                <w:i/>
              </w:rPr>
              <w:t>0714</w:t>
            </w:r>
            <w:r w:rsidRPr="00CD05FB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4045E514" w14:textId="4CF892EF" w:rsidR="005D7CEC" w:rsidRPr="00CD05FB" w:rsidRDefault="005D7CEC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D05FB">
              <w:rPr>
                <w:rFonts w:eastAsia="Arial Unicode MS" w:cs="Arial"/>
                <w:szCs w:val="18"/>
                <w:lang w:eastAsia="ar-SA"/>
              </w:rPr>
              <w:t>Revision of S1-232146.</w:t>
            </w:r>
          </w:p>
        </w:tc>
      </w:tr>
      <w:tr w:rsidR="00470FA4" w:rsidRPr="00745D37" w14:paraId="50744514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7BA484B" w14:textId="53C33F89" w:rsidR="00470FA4" w:rsidRPr="00DF5A37" w:rsidRDefault="00470FA4" w:rsidP="00832F0A">
            <w:pPr>
              <w:pStyle w:val="Heading1"/>
              <w:rPr>
                <w:lang w:val="en-US"/>
              </w:rPr>
            </w:pPr>
            <w:r w:rsidRPr="00DF5A37">
              <w:t>EnergyServ</w:t>
            </w:r>
          </w:p>
        </w:tc>
      </w:tr>
      <w:tr w:rsidR="00470FA4" w:rsidRPr="00745D37" w14:paraId="04AFCFEE" w14:textId="77777777" w:rsidTr="00E6134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5A0CB9C" w14:textId="36EFC3F0" w:rsidR="00470FA4" w:rsidRPr="00DF5A37" w:rsidRDefault="00470FA4" w:rsidP="00832F0A">
            <w:pPr>
              <w:pStyle w:val="Heading2"/>
              <w:rPr>
                <w:lang w:val="en-US"/>
              </w:rPr>
            </w:pPr>
            <w:r w:rsidRPr="00DF5A37">
              <w:t>FS_EnergyServ</w:t>
            </w:r>
            <w:r w:rsidRPr="00DF5A37">
              <w:rPr>
                <w:lang w:val="en-US"/>
              </w:rPr>
              <w:t xml:space="preserve">: </w:t>
            </w:r>
            <w:r w:rsidRPr="00DF5A37">
              <w:rPr>
                <w:rFonts w:eastAsia="Times New Roman"/>
                <w:lang w:eastAsia="en-GB"/>
              </w:rPr>
              <w:t>Study on Energy Efficiency as service criteria</w:t>
            </w:r>
            <w:r w:rsidRPr="00DF5A37">
              <w:rPr>
                <w:lang w:val="en-US"/>
              </w:rPr>
              <w:t xml:space="preserve"> [</w:t>
            </w:r>
            <w:hyperlink r:id="rId24" w:history="1">
              <w:r w:rsidRPr="009D0F02">
                <w:rPr>
                  <w:rStyle w:val="Hyperlink"/>
                </w:rPr>
                <w:t>SP-230235</w:t>
              </w:r>
            </w:hyperlink>
            <w:r w:rsidRPr="00DF5A37">
              <w:rPr>
                <w:lang w:val="en-US"/>
              </w:rPr>
              <w:t>]</w:t>
            </w:r>
          </w:p>
        </w:tc>
      </w:tr>
      <w:tr w:rsidR="00470FA4" w:rsidRPr="00AA7BD2" w14:paraId="3F591DC0" w14:textId="77777777" w:rsidTr="0070726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78AF652" w14:textId="77777777" w:rsidR="00470FA4" w:rsidRPr="00DF5A37" w:rsidRDefault="00470FA4" w:rsidP="00470FA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DF5A37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49186A66" w14:textId="42BDC2FD" w:rsidR="00470FA4" w:rsidRPr="00B209E2" w:rsidRDefault="00470FA4" w:rsidP="00470F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B209E2">
              <w:rPr>
                <w:rFonts w:eastAsia="Arial Unicode MS" w:cs="Arial"/>
                <w:szCs w:val="18"/>
                <w:lang w:val="fr-FR" w:eastAsia="ar-SA"/>
              </w:rPr>
              <w:lastRenderedPageBreak/>
              <w:t xml:space="preserve">Rapporteur: </w:t>
            </w:r>
            <w:r w:rsidRPr="00B209E2">
              <w:rPr>
                <w:rFonts w:hint="eastAsia"/>
                <w:lang w:val="fr-FR" w:eastAsia="zh-CN"/>
              </w:rPr>
              <w:t xml:space="preserve">Xiaonan </w:t>
            </w:r>
            <w:r w:rsidRPr="00B209E2">
              <w:rPr>
                <w:lang w:val="fr-FR" w:eastAsia="zh-CN"/>
              </w:rPr>
              <w:t>Shi, (China Mobile)</w:t>
            </w:r>
          </w:p>
          <w:p w14:paraId="48B6B740" w14:textId="59F10F54" w:rsidR="00470FA4" w:rsidRPr="00B209E2" w:rsidRDefault="00470FA4" w:rsidP="00470FA4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Latest version: </w:t>
            </w:r>
            <w:hyperlink r:id="rId25" w:history="1">
              <w:r w:rsidRPr="003D5DD8">
                <w:rPr>
                  <w:rStyle w:val="Hyperlink"/>
                  <w:rFonts w:eastAsia="Arial Unicode MS" w:cs="Arial"/>
                  <w:lang w:val="fr-FR"/>
                </w:rPr>
                <w:t>TR22.882v19.0.0</w:t>
              </w:r>
            </w:hyperlink>
          </w:p>
          <w:p w14:paraId="24A0F72E" w14:textId="47DA7F8D" w:rsidR="00470FA4" w:rsidRPr="00DF5A37" w:rsidRDefault="00470FA4" w:rsidP="00470F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>Target completion date: SA#99 (</w:t>
            </w:r>
            <w:r>
              <w:rPr>
                <w:rFonts w:eastAsia="Arial Unicode MS" w:cs="Arial"/>
                <w:szCs w:val="18"/>
                <w:lang w:val="fr-FR" w:eastAsia="ar-SA"/>
              </w:rPr>
              <w:t>06</w:t>
            </w:r>
            <w:r w:rsidRPr="00DF5A37">
              <w:rPr>
                <w:rFonts w:eastAsia="Arial Unicode MS" w:cs="Arial"/>
                <w:szCs w:val="18"/>
                <w:lang w:val="fr-FR" w:eastAsia="ar-SA"/>
              </w:rPr>
              <w:t>/2023)</w:t>
            </w:r>
          </w:p>
          <w:p w14:paraId="4E376CE3" w14:textId="2B18A2CB" w:rsidR="00470FA4" w:rsidRPr="00DF5A37" w:rsidRDefault="00470FA4" w:rsidP="00470F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Percentage completion: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9</w:t>
            </w:r>
            <w:r w:rsidRPr="00DF5A37">
              <w:rPr>
                <w:rFonts w:eastAsia="Arial Unicode MS" w:cs="Arial"/>
                <w:szCs w:val="18"/>
                <w:lang w:val="fr-FR" w:eastAsia="ar-SA"/>
              </w:rPr>
              <w:t>0%</w:t>
            </w:r>
          </w:p>
        </w:tc>
      </w:tr>
      <w:tr w:rsidR="0096399E" w:rsidRPr="00A75C05" w14:paraId="00D0FA5D" w14:textId="77777777" w:rsidTr="00E14B5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E83627A" w14:textId="77777777" w:rsidR="0096399E" w:rsidRPr="00707269" w:rsidRDefault="0096399E" w:rsidP="00AE10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7269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165B8A4" w14:textId="5C7B905A" w:rsidR="0096399E" w:rsidRPr="00707269" w:rsidRDefault="00D9227F" w:rsidP="00AE1055">
            <w:pPr>
              <w:snapToGrid w:val="0"/>
              <w:spacing w:after="0" w:line="240" w:lineRule="auto"/>
            </w:pPr>
            <w:hyperlink r:id="rId26" w:history="1">
              <w:r w:rsidR="0096399E" w:rsidRPr="00707269">
                <w:rPr>
                  <w:rStyle w:val="Hyperlink"/>
                  <w:rFonts w:cs="Arial"/>
                  <w:color w:val="auto"/>
                </w:rPr>
                <w:t>S1-232236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66928A5" w14:textId="77777777" w:rsidR="0096399E" w:rsidRPr="00707269" w:rsidRDefault="0096399E" w:rsidP="00AE1055">
            <w:pPr>
              <w:snapToGrid w:val="0"/>
              <w:spacing w:after="0" w:line="240" w:lineRule="auto"/>
            </w:pPr>
            <w:r w:rsidRPr="00707269">
              <w:t>Nokia, Nokia Shanghai Bell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B491D35" w14:textId="77777777" w:rsidR="0096399E" w:rsidRPr="00707269" w:rsidRDefault="0096399E" w:rsidP="00AE1055">
            <w:pPr>
              <w:snapToGrid w:val="0"/>
              <w:spacing w:after="0" w:line="240" w:lineRule="auto"/>
            </w:pPr>
            <w:r w:rsidRPr="00707269">
              <w:t>Quality improvements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EF236DF" w14:textId="105F852F" w:rsidR="0096399E" w:rsidRPr="00707269" w:rsidRDefault="00707269" w:rsidP="00AE10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726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D2FE0D5" w14:textId="77777777" w:rsidR="0096399E" w:rsidRPr="00707269" w:rsidRDefault="0096399E" w:rsidP="00AE105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07269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707269">
              <w:t>FS_EnergyServ</w:t>
            </w:r>
            <w:r w:rsidRPr="00707269">
              <w:rPr>
                <w:noProof/>
              </w:rPr>
              <w:t xml:space="preserve"> </w:t>
            </w:r>
            <w:r w:rsidRPr="00707269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707269">
              <w:t>0007</w:t>
            </w:r>
            <w:r w:rsidRPr="00707269">
              <w:rPr>
                <w:rFonts w:eastAsia="Arial Unicode MS" w:cs="Arial"/>
                <w:i/>
                <w:szCs w:val="18"/>
                <w:lang w:eastAsia="ar-SA"/>
              </w:rPr>
              <w:t>R- Cat D</w:t>
            </w:r>
          </w:p>
        </w:tc>
      </w:tr>
      <w:tr w:rsidR="00470FA4" w:rsidRPr="00A75C05" w14:paraId="4295F543" w14:textId="77777777" w:rsidTr="007266F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52622E" w14:textId="133FB7FE" w:rsidR="00470FA4" w:rsidRPr="00E14B5A" w:rsidRDefault="0096399E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4B5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8D6597" w14:textId="0AA505F0" w:rsidR="00470FA4" w:rsidRPr="00E14B5A" w:rsidRDefault="00D9227F" w:rsidP="00470FA4">
            <w:pPr>
              <w:snapToGrid w:val="0"/>
              <w:spacing w:after="0" w:line="240" w:lineRule="auto"/>
            </w:pPr>
            <w:hyperlink r:id="rId27" w:history="1">
              <w:r w:rsidR="00470FA4" w:rsidRPr="00E14B5A">
                <w:rPr>
                  <w:rStyle w:val="Hyperlink"/>
                  <w:rFonts w:cs="Arial"/>
                  <w:color w:val="auto"/>
                </w:rPr>
                <w:t>S1-232070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7F1464" w14:textId="3BC106DD" w:rsidR="00470FA4" w:rsidRPr="00E14B5A" w:rsidRDefault="00470FA4" w:rsidP="00470FA4">
            <w:pPr>
              <w:snapToGrid w:val="0"/>
              <w:spacing w:after="0" w:line="240" w:lineRule="auto"/>
            </w:pPr>
            <w:r w:rsidRPr="00E14B5A">
              <w:t>Samsung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3E258F" w14:textId="6B432B29" w:rsidR="00470FA4" w:rsidRPr="00E14B5A" w:rsidRDefault="00470FA4" w:rsidP="00470FA4">
            <w:pPr>
              <w:snapToGrid w:val="0"/>
              <w:spacing w:after="0" w:line="240" w:lineRule="auto"/>
            </w:pPr>
            <w:r w:rsidRPr="00E14B5A">
              <w:t>Addition of terminolgy for energy consumption as a service criteria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33A1A2" w14:textId="1D327965" w:rsidR="00470FA4" w:rsidRPr="00E14B5A" w:rsidRDefault="00E14B5A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4B5A">
              <w:rPr>
                <w:rFonts w:eastAsia="Times New Roman" w:cs="Arial"/>
                <w:szCs w:val="18"/>
                <w:lang w:eastAsia="ar-SA"/>
              </w:rPr>
              <w:t>Revised to S1-232316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92322B" w14:textId="73D57EB8" w:rsidR="0096399E" w:rsidRPr="00E14B5A" w:rsidRDefault="0096399E" w:rsidP="0096399E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E14B5A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E14B5A">
              <w:t>FS_EnergyServ</w:t>
            </w:r>
            <w:r w:rsidRPr="00E14B5A">
              <w:rPr>
                <w:noProof/>
              </w:rPr>
              <w:t xml:space="preserve"> </w:t>
            </w:r>
            <w:r w:rsidRPr="00E14B5A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E14B5A">
              <w:t>0001</w:t>
            </w:r>
            <w:r w:rsidRPr="00E14B5A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42CCB704" w14:textId="77777777" w:rsidR="00470FA4" w:rsidRPr="00E14B5A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14B5A" w:rsidRPr="00A75C05" w14:paraId="6D391D6E" w14:textId="77777777" w:rsidTr="007266F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0AFC8C" w14:textId="69B4BCCD" w:rsidR="00E14B5A" w:rsidRPr="007266FE" w:rsidRDefault="00E14B5A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266F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875A7B" w14:textId="2BCB5D49" w:rsidR="00E14B5A" w:rsidRPr="007266FE" w:rsidRDefault="00D9227F" w:rsidP="00470FA4">
            <w:pPr>
              <w:snapToGrid w:val="0"/>
              <w:spacing w:after="0" w:line="240" w:lineRule="auto"/>
            </w:pPr>
            <w:hyperlink r:id="rId28" w:history="1">
              <w:r w:rsidR="00E14B5A" w:rsidRPr="007266FE">
                <w:rPr>
                  <w:rStyle w:val="Hyperlink"/>
                  <w:rFonts w:cs="Arial"/>
                  <w:color w:val="auto"/>
                </w:rPr>
                <w:t>S1-232316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A6EF70" w14:textId="5FE00290" w:rsidR="00E14B5A" w:rsidRPr="007266FE" w:rsidRDefault="00E14B5A" w:rsidP="00470FA4">
            <w:pPr>
              <w:snapToGrid w:val="0"/>
              <w:spacing w:after="0" w:line="240" w:lineRule="auto"/>
            </w:pPr>
            <w:r w:rsidRPr="007266FE">
              <w:t>Samsung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3C4B7D" w14:textId="2FCF435A" w:rsidR="00E14B5A" w:rsidRPr="007266FE" w:rsidRDefault="00E14B5A" w:rsidP="00470FA4">
            <w:pPr>
              <w:snapToGrid w:val="0"/>
              <w:spacing w:after="0" w:line="240" w:lineRule="auto"/>
            </w:pPr>
            <w:r w:rsidRPr="007266FE">
              <w:t>Addition of terminolgy for energy consumption as a service criteria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28F643" w14:textId="3379639C" w:rsidR="00E14B5A" w:rsidRPr="007266FE" w:rsidRDefault="007266FE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266FE">
              <w:rPr>
                <w:rFonts w:eastAsia="Times New Roman" w:cs="Arial"/>
                <w:szCs w:val="18"/>
                <w:lang w:eastAsia="ar-SA"/>
              </w:rPr>
              <w:t>Revised to S1-232362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88E712" w14:textId="77777777" w:rsidR="00E14B5A" w:rsidRPr="007266FE" w:rsidRDefault="00E14B5A" w:rsidP="00E14B5A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7266FE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7266FE">
              <w:rPr>
                <w:i/>
              </w:rPr>
              <w:t>FS_EnergyServ</w:t>
            </w:r>
            <w:r w:rsidRPr="007266FE">
              <w:rPr>
                <w:i/>
                <w:noProof/>
              </w:rPr>
              <w:t xml:space="preserve"> </w:t>
            </w:r>
            <w:r w:rsidRPr="007266FE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7266FE">
              <w:rPr>
                <w:i/>
              </w:rPr>
              <w:t>0001</w:t>
            </w:r>
            <w:r w:rsidRPr="007266FE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27238882" w14:textId="77777777" w:rsidR="00E14B5A" w:rsidRPr="007266FE" w:rsidRDefault="00E14B5A" w:rsidP="0096399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1C7C7249" w14:textId="55BBF7F0" w:rsidR="00E14B5A" w:rsidRPr="007266FE" w:rsidRDefault="00E14B5A" w:rsidP="0096399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266FE">
              <w:rPr>
                <w:rFonts w:eastAsia="Arial Unicode MS" w:cs="Arial"/>
                <w:szCs w:val="18"/>
                <w:lang w:eastAsia="ar-SA"/>
              </w:rPr>
              <w:t>Revision of S1-232070.</w:t>
            </w:r>
          </w:p>
        </w:tc>
      </w:tr>
      <w:tr w:rsidR="007266FE" w:rsidRPr="00A75C05" w14:paraId="11670E4C" w14:textId="77777777" w:rsidTr="007266F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CF6A13F" w14:textId="0E2656C0" w:rsidR="007266FE" w:rsidRPr="007266FE" w:rsidRDefault="007266FE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266F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C94C674" w14:textId="53AE44C4" w:rsidR="007266FE" w:rsidRPr="007266FE" w:rsidRDefault="00D9227F" w:rsidP="00470FA4">
            <w:pPr>
              <w:snapToGrid w:val="0"/>
              <w:spacing w:after="0" w:line="240" w:lineRule="auto"/>
            </w:pPr>
            <w:hyperlink r:id="rId29" w:history="1">
              <w:r w:rsidR="007266FE" w:rsidRPr="007266FE">
                <w:rPr>
                  <w:rStyle w:val="Hyperlink"/>
                  <w:rFonts w:cs="Arial"/>
                  <w:color w:val="auto"/>
                </w:rPr>
                <w:t>S1-232362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28E1E70" w14:textId="35F66820" w:rsidR="007266FE" w:rsidRPr="007266FE" w:rsidRDefault="007266FE" w:rsidP="00470FA4">
            <w:pPr>
              <w:snapToGrid w:val="0"/>
              <w:spacing w:after="0" w:line="240" w:lineRule="auto"/>
            </w:pPr>
            <w:r w:rsidRPr="007266FE">
              <w:t>Samsung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132A7C7" w14:textId="490559E8" w:rsidR="007266FE" w:rsidRPr="007266FE" w:rsidRDefault="007266FE" w:rsidP="00470FA4">
            <w:pPr>
              <w:snapToGrid w:val="0"/>
              <w:spacing w:after="0" w:line="240" w:lineRule="auto"/>
            </w:pPr>
            <w:r w:rsidRPr="007266FE">
              <w:t>Addition of terminolgy for energy consumption as a service criteria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F5B1ECA" w14:textId="462DBB4B" w:rsidR="007266FE" w:rsidRPr="007266FE" w:rsidRDefault="007266FE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266FE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2F2A3EF" w14:textId="77777777" w:rsidR="007266FE" w:rsidRPr="007266FE" w:rsidRDefault="007266FE" w:rsidP="007266FE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7266FE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7266FE">
              <w:rPr>
                <w:i/>
              </w:rPr>
              <w:t>FS_EnergyServ</w:t>
            </w:r>
            <w:r w:rsidRPr="007266FE">
              <w:rPr>
                <w:i/>
                <w:noProof/>
              </w:rPr>
              <w:t xml:space="preserve"> </w:t>
            </w:r>
            <w:r w:rsidRPr="007266FE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7266FE">
              <w:rPr>
                <w:i/>
              </w:rPr>
              <w:t>0001</w:t>
            </w:r>
            <w:r w:rsidRPr="007266FE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4187FC0A" w14:textId="77777777" w:rsidR="007266FE" w:rsidRPr="007266FE" w:rsidRDefault="007266FE" w:rsidP="007266FE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  <w:p w14:paraId="341BA499" w14:textId="18DCDAE9" w:rsidR="007266FE" w:rsidRPr="007266FE" w:rsidRDefault="007266FE" w:rsidP="007266F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266FE">
              <w:rPr>
                <w:rFonts w:eastAsia="Arial Unicode MS" w:cs="Arial"/>
                <w:i/>
                <w:szCs w:val="18"/>
                <w:lang w:eastAsia="ar-SA"/>
              </w:rPr>
              <w:t>Revision of S1-232070.</w:t>
            </w:r>
          </w:p>
          <w:p w14:paraId="6A08B674" w14:textId="77777777" w:rsidR="007266FE" w:rsidRDefault="007266FE" w:rsidP="00E14B5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266FE">
              <w:rPr>
                <w:rFonts w:eastAsia="Arial Unicode MS" w:cs="Arial"/>
                <w:szCs w:val="18"/>
                <w:lang w:eastAsia="ar-SA"/>
              </w:rPr>
              <w:t>Revision of S1-232316.</w:t>
            </w:r>
          </w:p>
          <w:p w14:paraId="6D46EB48" w14:textId="77777777" w:rsidR="007266FE" w:rsidRPr="007266FE" w:rsidRDefault="007266FE" w:rsidP="00E14B5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757B9C1A" w14:textId="77777777" w:rsidR="007266FE" w:rsidRDefault="007266FE" w:rsidP="00E14B5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35B8E647" w14:textId="22207999" w:rsidR="007266FE" w:rsidRPr="007266FE" w:rsidRDefault="007266FE" w:rsidP="00E14B5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7266FE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96399E" w:rsidRPr="00A75C05" w14:paraId="01F7B090" w14:textId="77777777" w:rsidTr="00FF277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EED8E5" w14:textId="313FF41A" w:rsidR="0096399E" w:rsidRPr="00D35130" w:rsidRDefault="0096399E" w:rsidP="0096399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3513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037C98" w14:textId="31A19025" w:rsidR="0096399E" w:rsidRPr="00D35130" w:rsidRDefault="00D9227F" w:rsidP="0096399E">
            <w:pPr>
              <w:snapToGrid w:val="0"/>
              <w:spacing w:after="0" w:line="240" w:lineRule="auto"/>
            </w:pPr>
            <w:hyperlink r:id="rId30" w:history="1">
              <w:r w:rsidR="0096399E" w:rsidRPr="00D35130">
                <w:rPr>
                  <w:rStyle w:val="Hyperlink"/>
                  <w:rFonts w:cs="Arial"/>
                  <w:color w:val="auto"/>
                </w:rPr>
                <w:t>S1-232180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CF9DEC" w14:textId="773119D5" w:rsidR="0096399E" w:rsidRPr="00D35130" w:rsidRDefault="0096399E" w:rsidP="0096399E">
            <w:pPr>
              <w:snapToGrid w:val="0"/>
              <w:spacing w:after="0" w:line="240" w:lineRule="auto"/>
            </w:pPr>
            <w:r w:rsidRPr="00D35130">
              <w:t>China Mobile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EA443F" w14:textId="0ADBAA1A" w:rsidR="0096399E" w:rsidRPr="00D35130" w:rsidRDefault="0096399E" w:rsidP="0096399E">
            <w:pPr>
              <w:snapToGrid w:val="0"/>
              <w:spacing w:after="0" w:line="240" w:lineRule="auto"/>
            </w:pPr>
            <w:r w:rsidRPr="00D35130">
              <w:t>Updating existing CPR in TR 22.882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48F2BC" w14:textId="58120CF7" w:rsidR="0096399E" w:rsidRPr="00D35130" w:rsidRDefault="00D35130" w:rsidP="0096399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35130">
              <w:rPr>
                <w:rFonts w:eastAsia="Times New Roman" w:cs="Arial"/>
                <w:szCs w:val="18"/>
                <w:lang w:eastAsia="ar-SA"/>
              </w:rPr>
              <w:t>Revised to S1-232317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950BEF" w14:textId="512D3470" w:rsidR="0096399E" w:rsidRPr="00D35130" w:rsidRDefault="0096399E" w:rsidP="0096399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35130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D35130">
              <w:t>FS_EnergyServ</w:t>
            </w:r>
            <w:r w:rsidRPr="00D35130">
              <w:rPr>
                <w:noProof/>
              </w:rPr>
              <w:t xml:space="preserve"> </w:t>
            </w:r>
            <w:r w:rsidRPr="00D35130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D35130">
              <w:t>0002</w:t>
            </w:r>
            <w:r w:rsidRPr="00D35130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</w:tc>
      </w:tr>
      <w:tr w:rsidR="00D35130" w:rsidRPr="00A75C05" w14:paraId="5BE42289" w14:textId="77777777" w:rsidTr="00FF277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4A2CB9" w14:textId="5E65A45A" w:rsidR="00D35130" w:rsidRPr="00FF2775" w:rsidRDefault="00D35130" w:rsidP="0096399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277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A2BF01" w14:textId="52FCAEC1" w:rsidR="00D35130" w:rsidRPr="00FF2775" w:rsidRDefault="00D9227F" w:rsidP="0096399E">
            <w:pPr>
              <w:snapToGrid w:val="0"/>
              <w:spacing w:after="0" w:line="240" w:lineRule="auto"/>
            </w:pPr>
            <w:hyperlink r:id="rId31" w:history="1">
              <w:r w:rsidR="00D35130" w:rsidRPr="00FF2775">
                <w:rPr>
                  <w:rStyle w:val="Hyperlink"/>
                  <w:rFonts w:cs="Arial"/>
                  <w:color w:val="auto"/>
                </w:rPr>
                <w:t>S1-232317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863E56" w14:textId="5D7E2ED9" w:rsidR="00D35130" w:rsidRPr="00FF2775" w:rsidRDefault="00D35130" w:rsidP="0096399E">
            <w:pPr>
              <w:snapToGrid w:val="0"/>
              <w:spacing w:after="0" w:line="240" w:lineRule="auto"/>
            </w:pPr>
            <w:r w:rsidRPr="00FF2775">
              <w:t>China Mobile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125331" w14:textId="4CD82CB9" w:rsidR="00D35130" w:rsidRPr="00FF2775" w:rsidRDefault="00D35130" w:rsidP="0096399E">
            <w:pPr>
              <w:snapToGrid w:val="0"/>
              <w:spacing w:after="0" w:line="240" w:lineRule="auto"/>
            </w:pPr>
            <w:r w:rsidRPr="00FF2775">
              <w:t>Updating existing CPR in TR 22.882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0E52A5" w14:textId="0DF438B7" w:rsidR="00D35130" w:rsidRPr="00FF2775" w:rsidRDefault="00FF2775" w:rsidP="0096399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2775">
              <w:rPr>
                <w:rFonts w:eastAsia="Times New Roman" w:cs="Arial"/>
                <w:szCs w:val="18"/>
                <w:lang w:eastAsia="ar-SA"/>
              </w:rPr>
              <w:t>Revised to S1-232363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37E350" w14:textId="3D8DD047" w:rsidR="00D35130" w:rsidRPr="00FF2775" w:rsidRDefault="00D35130" w:rsidP="0096399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F2775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FF2775">
              <w:rPr>
                <w:i/>
              </w:rPr>
              <w:t>FS_EnergyServ</w:t>
            </w:r>
            <w:r w:rsidRPr="00FF2775">
              <w:rPr>
                <w:i/>
                <w:noProof/>
              </w:rPr>
              <w:t xml:space="preserve"> </w:t>
            </w:r>
            <w:r w:rsidRPr="00FF2775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FF2775">
              <w:rPr>
                <w:i/>
              </w:rPr>
              <w:t>0002</w:t>
            </w:r>
            <w:r w:rsidRPr="00FF2775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  <w:p w14:paraId="1F856799" w14:textId="7C5F0B0D" w:rsidR="00D35130" w:rsidRPr="00FF2775" w:rsidRDefault="00D35130" w:rsidP="0096399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F2775">
              <w:rPr>
                <w:rFonts w:eastAsia="Arial Unicode MS" w:cs="Arial"/>
                <w:szCs w:val="18"/>
                <w:lang w:eastAsia="ar-SA"/>
              </w:rPr>
              <w:t>Revision of S1-232180.</w:t>
            </w:r>
          </w:p>
        </w:tc>
      </w:tr>
      <w:tr w:rsidR="00FF2775" w:rsidRPr="00A75C05" w14:paraId="3F4759AF" w14:textId="77777777" w:rsidTr="00FF277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5B24F" w14:textId="26B3D368" w:rsidR="00FF2775" w:rsidRPr="00FF2775" w:rsidRDefault="00FF2775" w:rsidP="0096399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277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66687" w14:textId="1F5CE6DA" w:rsidR="00FF2775" w:rsidRPr="00FF2775" w:rsidRDefault="00D9227F" w:rsidP="0096399E">
            <w:pPr>
              <w:snapToGrid w:val="0"/>
              <w:spacing w:after="0" w:line="240" w:lineRule="auto"/>
            </w:pPr>
            <w:hyperlink r:id="rId32" w:history="1">
              <w:r w:rsidR="00FF2775" w:rsidRPr="00FF2775">
                <w:rPr>
                  <w:rStyle w:val="Hyperlink"/>
                  <w:rFonts w:cs="Arial"/>
                  <w:color w:val="auto"/>
                </w:rPr>
                <w:t>S1-232363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81D1C" w14:textId="07E5FBAB" w:rsidR="00FF2775" w:rsidRPr="00FF2775" w:rsidRDefault="00FF2775" w:rsidP="0096399E">
            <w:pPr>
              <w:snapToGrid w:val="0"/>
              <w:spacing w:after="0" w:line="240" w:lineRule="auto"/>
            </w:pPr>
            <w:r w:rsidRPr="00FF2775">
              <w:t>China Mobile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1B3BB" w14:textId="1CF471AA" w:rsidR="00FF2775" w:rsidRPr="00FF2775" w:rsidRDefault="00FF2775" w:rsidP="0096399E">
            <w:pPr>
              <w:snapToGrid w:val="0"/>
              <w:spacing w:after="0" w:line="240" w:lineRule="auto"/>
            </w:pPr>
            <w:r w:rsidRPr="00FF2775">
              <w:t>Updating existing CPR in TR 22.882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8F0CF" w14:textId="77777777" w:rsidR="00FF2775" w:rsidRPr="00FF2775" w:rsidRDefault="00FF2775" w:rsidP="0096399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CF7DA" w14:textId="77777777" w:rsidR="00FF2775" w:rsidRPr="00FF2775" w:rsidRDefault="00FF2775" w:rsidP="00FF2775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F2775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FF2775">
              <w:rPr>
                <w:i/>
              </w:rPr>
              <w:t>FS_EnergyServ</w:t>
            </w:r>
            <w:r w:rsidRPr="00FF2775">
              <w:rPr>
                <w:i/>
                <w:noProof/>
              </w:rPr>
              <w:t xml:space="preserve"> </w:t>
            </w:r>
            <w:r w:rsidRPr="00FF2775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FF2775">
              <w:rPr>
                <w:i/>
              </w:rPr>
              <w:t>0002</w:t>
            </w:r>
            <w:r w:rsidRPr="00FF2775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  <w:p w14:paraId="3E58358A" w14:textId="7FCD134C" w:rsidR="00FF2775" w:rsidRDefault="00FF2775" w:rsidP="00FF277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F2775">
              <w:rPr>
                <w:rFonts w:eastAsia="Arial Unicode MS" w:cs="Arial"/>
                <w:i/>
                <w:szCs w:val="18"/>
                <w:lang w:eastAsia="ar-SA"/>
              </w:rPr>
              <w:t>Revision of S1-232180.</w:t>
            </w:r>
          </w:p>
          <w:p w14:paraId="738B3A45" w14:textId="5BC20C21" w:rsidR="00FF2775" w:rsidRPr="00FF2775" w:rsidRDefault="00FF2775" w:rsidP="0096399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F2775">
              <w:rPr>
                <w:rFonts w:eastAsia="Arial Unicode MS" w:cs="Arial"/>
                <w:szCs w:val="18"/>
                <w:lang w:eastAsia="ar-SA"/>
              </w:rPr>
              <w:t>Revision of S1-232317.</w:t>
            </w:r>
          </w:p>
        </w:tc>
      </w:tr>
      <w:tr w:rsidR="0096399E" w:rsidRPr="00A75C05" w14:paraId="6C20F98E" w14:textId="77777777" w:rsidTr="00712AE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3D2489" w14:textId="7D845100" w:rsidR="0096399E" w:rsidRPr="00ED6DF3" w:rsidRDefault="0096399E" w:rsidP="0096399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6DF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AF534B" w14:textId="6D80D00A" w:rsidR="0096399E" w:rsidRPr="00ED6DF3" w:rsidRDefault="00D9227F" w:rsidP="0096399E">
            <w:pPr>
              <w:snapToGrid w:val="0"/>
              <w:spacing w:after="0" w:line="240" w:lineRule="auto"/>
            </w:pPr>
            <w:hyperlink r:id="rId33" w:history="1">
              <w:r w:rsidR="0096399E" w:rsidRPr="00ED6DF3">
                <w:rPr>
                  <w:rStyle w:val="Hyperlink"/>
                  <w:rFonts w:cs="Arial"/>
                  <w:color w:val="auto"/>
                </w:rPr>
                <w:t>S1-232181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1B4594" w14:textId="31B90082" w:rsidR="0096399E" w:rsidRPr="00ED6DF3" w:rsidRDefault="0096399E" w:rsidP="0096399E">
            <w:pPr>
              <w:snapToGrid w:val="0"/>
              <w:spacing w:after="0" w:line="240" w:lineRule="auto"/>
            </w:pPr>
            <w:r w:rsidRPr="00ED6DF3">
              <w:t>China Mobile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4916BB" w14:textId="281951A2" w:rsidR="0096399E" w:rsidRPr="00ED6DF3" w:rsidRDefault="0096399E" w:rsidP="0096399E">
            <w:pPr>
              <w:snapToGrid w:val="0"/>
              <w:spacing w:after="0" w:line="240" w:lineRule="auto"/>
            </w:pPr>
            <w:r w:rsidRPr="00ED6DF3">
              <w:t>Updating CPR with newly agreed PRs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F9E737" w14:textId="056F0274" w:rsidR="0096399E" w:rsidRPr="00ED6DF3" w:rsidRDefault="00ED6DF3" w:rsidP="0096399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6DF3">
              <w:rPr>
                <w:rFonts w:eastAsia="Times New Roman" w:cs="Arial"/>
                <w:szCs w:val="18"/>
                <w:lang w:eastAsia="ar-SA"/>
              </w:rPr>
              <w:t>Revised to S1-232260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27F64E" w14:textId="3C29F17B" w:rsidR="0096399E" w:rsidRPr="00ED6DF3" w:rsidRDefault="0096399E" w:rsidP="0096399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D6DF3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ED6DF3">
              <w:t>FS_EnergyServ</w:t>
            </w:r>
            <w:r w:rsidRPr="00ED6DF3">
              <w:rPr>
                <w:noProof/>
              </w:rPr>
              <w:t xml:space="preserve"> </w:t>
            </w:r>
            <w:r w:rsidRPr="00ED6DF3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ED6DF3">
              <w:t>0003</w:t>
            </w:r>
            <w:r w:rsidRPr="00ED6DF3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</w:tc>
      </w:tr>
      <w:tr w:rsidR="00ED6DF3" w:rsidRPr="00A75C05" w14:paraId="25E6CC84" w14:textId="77777777" w:rsidTr="001006E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C87D7A" w14:textId="5303529C" w:rsidR="00ED6DF3" w:rsidRPr="00712AE4" w:rsidRDefault="00ED6DF3" w:rsidP="0096399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2AE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82B831" w14:textId="6CD5DC57" w:rsidR="00ED6DF3" w:rsidRPr="00712AE4" w:rsidRDefault="00D9227F" w:rsidP="0096399E">
            <w:pPr>
              <w:snapToGrid w:val="0"/>
              <w:spacing w:after="0" w:line="240" w:lineRule="auto"/>
            </w:pPr>
            <w:hyperlink r:id="rId34" w:history="1">
              <w:r w:rsidR="00ED6DF3" w:rsidRPr="00712AE4">
                <w:rPr>
                  <w:rStyle w:val="Hyperlink"/>
                  <w:rFonts w:cs="Arial"/>
                  <w:color w:val="auto"/>
                </w:rPr>
                <w:t>S1-232260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E107D7" w14:textId="2625E44B" w:rsidR="00ED6DF3" w:rsidRPr="00712AE4" w:rsidRDefault="00ED6DF3" w:rsidP="0096399E">
            <w:pPr>
              <w:snapToGrid w:val="0"/>
              <w:spacing w:after="0" w:line="240" w:lineRule="auto"/>
            </w:pPr>
            <w:r w:rsidRPr="00712AE4">
              <w:t>China Mobile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F6AD5B" w14:textId="16B3E385" w:rsidR="00ED6DF3" w:rsidRPr="00712AE4" w:rsidRDefault="00ED6DF3" w:rsidP="0096399E">
            <w:pPr>
              <w:snapToGrid w:val="0"/>
              <w:spacing w:after="0" w:line="240" w:lineRule="auto"/>
            </w:pPr>
            <w:r w:rsidRPr="00712AE4">
              <w:t>Updating CPR with newly agreed PRs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654569" w14:textId="483CE330" w:rsidR="00ED6DF3" w:rsidRPr="00712AE4" w:rsidRDefault="00712AE4" w:rsidP="0096399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2AE4">
              <w:rPr>
                <w:rFonts w:eastAsia="Times New Roman" w:cs="Arial"/>
                <w:szCs w:val="18"/>
                <w:lang w:eastAsia="ar-SA"/>
              </w:rPr>
              <w:t>Revised to S1-232318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F9D38D" w14:textId="2BF3E6E6" w:rsidR="00ED6DF3" w:rsidRPr="00712AE4" w:rsidRDefault="00ED6DF3" w:rsidP="0096399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12AE4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712AE4">
              <w:rPr>
                <w:i/>
              </w:rPr>
              <w:t>FS_EnergyServ</w:t>
            </w:r>
            <w:r w:rsidRPr="00712AE4">
              <w:rPr>
                <w:i/>
                <w:noProof/>
              </w:rPr>
              <w:t xml:space="preserve"> </w:t>
            </w:r>
            <w:r w:rsidRPr="00712AE4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712AE4">
              <w:rPr>
                <w:i/>
              </w:rPr>
              <w:t>0003</w:t>
            </w:r>
            <w:r w:rsidRPr="00712AE4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2824C6AE" w14:textId="4184FD65" w:rsidR="00ED6DF3" w:rsidRPr="00712AE4" w:rsidRDefault="00ED6DF3" w:rsidP="0096399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12AE4">
              <w:rPr>
                <w:rFonts w:eastAsia="Arial Unicode MS" w:cs="Arial"/>
                <w:szCs w:val="18"/>
                <w:lang w:eastAsia="ar-SA"/>
              </w:rPr>
              <w:t>Revision of S1-232181.</w:t>
            </w:r>
          </w:p>
        </w:tc>
      </w:tr>
      <w:tr w:rsidR="00712AE4" w:rsidRPr="00A75C05" w14:paraId="38B07553" w14:textId="77777777" w:rsidTr="001006E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EF2FD9" w14:textId="31E96CF3" w:rsidR="00712AE4" w:rsidRPr="001006E9" w:rsidRDefault="00712AE4" w:rsidP="0096399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06E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0B7C50" w14:textId="47F0A0FC" w:rsidR="00712AE4" w:rsidRPr="001006E9" w:rsidRDefault="00D9227F" w:rsidP="0096399E">
            <w:pPr>
              <w:snapToGrid w:val="0"/>
              <w:spacing w:after="0" w:line="240" w:lineRule="auto"/>
            </w:pPr>
            <w:hyperlink r:id="rId35" w:history="1">
              <w:r w:rsidR="00712AE4" w:rsidRPr="001006E9">
                <w:rPr>
                  <w:rStyle w:val="Hyperlink"/>
                  <w:rFonts w:cs="Arial"/>
                  <w:color w:val="auto"/>
                </w:rPr>
                <w:t>S1-232318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ACD2DE" w14:textId="45BB3FC0" w:rsidR="00712AE4" w:rsidRPr="001006E9" w:rsidRDefault="00712AE4" w:rsidP="0096399E">
            <w:pPr>
              <w:snapToGrid w:val="0"/>
              <w:spacing w:after="0" w:line="240" w:lineRule="auto"/>
            </w:pPr>
            <w:r w:rsidRPr="001006E9">
              <w:t>China Mobile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226544" w14:textId="3B8985D0" w:rsidR="00712AE4" w:rsidRPr="001006E9" w:rsidRDefault="00712AE4" w:rsidP="0096399E">
            <w:pPr>
              <w:snapToGrid w:val="0"/>
              <w:spacing w:after="0" w:line="240" w:lineRule="auto"/>
            </w:pPr>
            <w:r w:rsidRPr="001006E9">
              <w:t>Updating CPR with newly agreed PRs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93BAA5" w14:textId="2F73D0A2" w:rsidR="00712AE4" w:rsidRPr="001006E9" w:rsidRDefault="001006E9" w:rsidP="0096399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06E9">
              <w:rPr>
                <w:rFonts w:eastAsia="Times New Roman" w:cs="Arial"/>
                <w:szCs w:val="18"/>
                <w:lang w:eastAsia="ar-SA"/>
              </w:rPr>
              <w:t>Revised to S1-232364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EAAFAA" w14:textId="77777777" w:rsidR="00712AE4" w:rsidRPr="001006E9" w:rsidRDefault="00712AE4" w:rsidP="00712AE4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1006E9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1006E9">
              <w:rPr>
                <w:i/>
              </w:rPr>
              <w:t>FS_EnergyServ</w:t>
            </w:r>
            <w:r w:rsidRPr="001006E9">
              <w:rPr>
                <w:i/>
                <w:noProof/>
              </w:rPr>
              <w:t xml:space="preserve"> </w:t>
            </w:r>
            <w:r w:rsidRPr="001006E9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1006E9">
              <w:rPr>
                <w:i/>
              </w:rPr>
              <w:t>0003</w:t>
            </w:r>
            <w:r w:rsidRPr="001006E9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63F43D5F" w14:textId="4661B90A" w:rsidR="00712AE4" w:rsidRPr="001006E9" w:rsidRDefault="00712AE4" w:rsidP="00712AE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006E9">
              <w:rPr>
                <w:rFonts w:eastAsia="Arial Unicode MS" w:cs="Arial"/>
                <w:i/>
                <w:szCs w:val="18"/>
                <w:lang w:eastAsia="ar-SA"/>
              </w:rPr>
              <w:t>Revision of S1-232181.</w:t>
            </w:r>
          </w:p>
          <w:p w14:paraId="676C16B8" w14:textId="630578B2" w:rsidR="00712AE4" w:rsidRPr="001006E9" w:rsidRDefault="00712AE4" w:rsidP="0096399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006E9">
              <w:rPr>
                <w:rFonts w:eastAsia="Arial Unicode MS" w:cs="Arial"/>
                <w:szCs w:val="18"/>
                <w:lang w:eastAsia="ar-SA"/>
              </w:rPr>
              <w:t>Revision of S1-232260.</w:t>
            </w:r>
          </w:p>
        </w:tc>
      </w:tr>
      <w:tr w:rsidR="001006E9" w:rsidRPr="00A75C05" w14:paraId="646F81EA" w14:textId="77777777" w:rsidTr="0009755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7E15F" w14:textId="77777777" w:rsidR="001006E9" w:rsidRPr="001006E9" w:rsidRDefault="001006E9" w:rsidP="0009755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06E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DD719" w14:textId="26D133D5" w:rsidR="001006E9" w:rsidRPr="001006E9" w:rsidRDefault="00D9227F" w:rsidP="0009755C">
            <w:pPr>
              <w:snapToGrid w:val="0"/>
              <w:spacing w:after="0" w:line="240" w:lineRule="auto"/>
            </w:pPr>
            <w:hyperlink r:id="rId36" w:history="1">
              <w:r w:rsidR="001006E9" w:rsidRPr="001006E9">
                <w:rPr>
                  <w:rStyle w:val="Hyperlink"/>
                  <w:rFonts w:cs="Arial"/>
                  <w:color w:val="auto"/>
                </w:rPr>
                <w:t>S1-232364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1AEE8" w14:textId="77777777" w:rsidR="001006E9" w:rsidRPr="001006E9" w:rsidRDefault="001006E9" w:rsidP="0009755C">
            <w:pPr>
              <w:snapToGrid w:val="0"/>
              <w:spacing w:after="0" w:line="240" w:lineRule="auto"/>
            </w:pPr>
            <w:r w:rsidRPr="001006E9">
              <w:t>China Mobile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F9F13" w14:textId="77777777" w:rsidR="001006E9" w:rsidRPr="001006E9" w:rsidRDefault="001006E9" w:rsidP="0009755C">
            <w:pPr>
              <w:snapToGrid w:val="0"/>
              <w:spacing w:after="0" w:line="240" w:lineRule="auto"/>
            </w:pPr>
            <w:r w:rsidRPr="001006E9">
              <w:t>Updating CPR with newly agreed PRs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6567F" w14:textId="77777777" w:rsidR="001006E9" w:rsidRPr="001006E9" w:rsidRDefault="001006E9" w:rsidP="0009755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121A0" w14:textId="77777777" w:rsidR="001006E9" w:rsidRPr="001006E9" w:rsidRDefault="001006E9" w:rsidP="0009755C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1006E9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1006E9">
              <w:rPr>
                <w:i/>
              </w:rPr>
              <w:t>FS_EnergyServ</w:t>
            </w:r>
            <w:r w:rsidRPr="001006E9">
              <w:rPr>
                <w:i/>
                <w:noProof/>
              </w:rPr>
              <w:t xml:space="preserve"> </w:t>
            </w:r>
            <w:r w:rsidRPr="001006E9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1006E9">
              <w:rPr>
                <w:i/>
              </w:rPr>
              <w:t>0003</w:t>
            </w:r>
            <w:r w:rsidRPr="001006E9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56B3C8A5" w14:textId="77777777" w:rsidR="001006E9" w:rsidRPr="001006E9" w:rsidRDefault="001006E9" w:rsidP="0009755C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1006E9">
              <w:rPr>
                <w:rFonts w:eastAsia="Arial Unicode MS" w:cs="Arial"/>
                <w:i/>
                <w:szCs w:val="18"/>
                <w:lang w:eastAsia="ar-SA"/>
              </w:rPr>
              <w:t>Revision of S1-232181.</w:t>
            </w:r>
          </w:p>
          <w:p w14:paraId="4A2553C2" w14:textId="77777777" w:rsidR="001006E9" w:rsidRDefault="001006E9" w:rsidP="0009755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006E9">
              <w:rPr>
                <w:rFonts w:eastAsia="Arial Unicode MS" w:cs="Arial"/>
                <w:i/>
                <w:szCs w:val="18"/>
                <w:lang w:eastAsia="ar-SA"/>
              </w:rPr>
              <w:t>Revision of S1-232260.</w:t>
            </w:r>
          </w:p>
          <w:p w14:paraId="150B0FF2" w14:textId="77777777" w:rsidR="001006E9" w:rsidRPr="001006E9" w:rsidRDefault="001006E9" w:rsidP="0009755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006E9">
              <w:rPr>
                <w:rFonts w:eastAsia="Arial Unicode MS" w:cs="Arial"/>
                <w:szCs w:val="18"/>
                <w:lang w:eastAsia="ar-SA"/>
              </w:rPr>
              <w:t>Revision of S1-232318.</w:t>
            </w:r>
          </w:p>
        </w:tc>
      </w:tr>
      <w:tr w:rsidR="001006E9" w:rsidRPr="00A75C05" w14:paraId="57D569EB" w14:textId="77777777" w:rsidTr="001006E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0B62A" w14:textId="4B1C6537" w:rsidR="001006E9" w:rsidRPr="001006E9" w:rsidRDefault="001006E9" w:rsidP="0096399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06E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93277" w14:textId="43FE3CBB" w:rsidR="001006E9" w:rsidRPr="001006E9" w:rsidRDefault="00D9227F" w:rsidP="0096399E">
            <w:pPr>
              <w:snapToGrid w:val="0"/>
              <w:spacing w:after="0" w:line="240" w:lineRule="auto"/>
            </w:pPr>
            <w:hyperlink r:id="rId37" w:history="1">
              <w:r w:rsidR="001006E9" w:rsidRPr="001006E9">
                <w:rPr>
                  <w:rStyle w:val="Hyperlink"/>
                  <w:rFonts w:cs="Arial"/>
                </w:rPr>
                <w:t>S1-232365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1C478" w14:textId="7C1F7086" w:rsidR="001006E9" w:rsidRPr="001006E9" w:rsidRDefault="001006E9" w:rsidP="0096399E">
            <w:pPr>
              <w:snapToGrid w:val="0"/>
              <w:spacing w:after="0" w:line="240" w:lineRule="auto"/>
            </w:pPr>
            <w:r w:rsidRPr="001006E9">
              <w:t>China Mobile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ADCC8" w14:textId="72FDEEB5" w:rsidR="001006E9" w:rsidRPr="001006E9" w:rsidRDefault="001006E9" w:rsidP="0096399E">
            <w:pPr>
              <w:snapToGrid w:val="0"/>
              <w:spacing w:after="0" w:line="240" w:lineRule="auto"/>
            </w:pPr>
            <w:r w:rsidRPr="001006E9">
              <w:t>Updating CPR with newly agreed PRs</w:t>
            </w:r>
            <w:r>
              <w:t xml:space="preserve"> – part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48613" w14:textId="77777777" w:rsidR="001006E9" w:rsidRPr="001006E9" w:rsidRDefault="001006E9" w:rsidP="0096399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86132" w14:textId="31FC217A" w:rsidR="001006E9" w:rsidRPr="001006E9" w:rsidRDefault="001006E9" w:rsidP="00712AE4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1006E9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1006E9">
              <w:rPr>
                <w:i/>
              </w:rPr>
              <w:t>FS_EnergyServ</w:t>
            </w:r>
            <w:r w:rsidRPr="001006E9">
              <w:rPr>
                <w:i/>
                <w:noProof/>
              </w:rPr>
              <w:t xml:space="preserve"> </w:t>
            </w:r>
            <w:r w:rsidRPr="001006E9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>
              <w:rPr>
                <w:i/>
              </w:rPr>
              <w:t>0XXX</w:t>
            </w:r>
            <w:r w:rsidRPr="001006E9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</w:tc>
      </w:tr>
      <w:tr w:rsidR="0096399E" w:rsidRPr="00A75C05" w14:paraId="1D429A40" w14:textId="77777777" w:rsidTr="001006E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A18DA1" w14:textId="582458BF" w:rsidR="0096399E" w:rsidRPr="00712AE4" w:rsidRDefault="0096399E" w:rsidP="0096399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2AE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C34EFA" w14:textId="3FAB3C62" w:rsidR="0096399E" w:rsidRPr="00712AE4" w:rsidRDefault="00D9227F" w:rsidP="0096399E">
            <w:pPr>
              <w:snapToGrid w:val="0"/>
              <w:spacing w:after="0" w:line="240" w:lineRule="auto"/>
            </w:pPr>
            <w:hyperlink r:id="rId38" w:history="1">
              <w:r w:rsidR="0096399E" w:rsidRPr="00712AE4">
                <w:rPr>
                  <w:rStyle w:val="Hyperlink"/>
                  <w:rFonts w:cs="Arial"/>
                  <w:color w:val="auto"/>
                </w:rPr>
                <w:t>S1-232233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B99F77" w14:textId="5F6E58B6" w:rsidR="0096399E" w:rsidRPr="00712AE4" w:rsidRDefault="0096399E" w:rsidP="0096399E">
            <w:pPr>
              <w:snapToGrid w:val="0"/>
              <w:spacing w:after="0" w:line="240" w:lineRule="auto"/>
            </w:pPr>
            <w:r w:rsidRPr="00712AE4">
              <w:t>Nokia, Nokia Shanghai Bell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277F7B" w14:textId="11D5E1BB" w:rsidR="0096399E" w:rsidRPr="00712AE4" w:rsidRDefault="0096399E" w:rsidP="0096399E">
            <w:pPr>
              <w:snapToGrid w:val="0"/>
              <w:spacing w:after="0" w:line="240" w:lineRule="auto"/>
            </w:pPr>
            <w:r w:rsidRPr="00712AE4">
              <w:t>Addressing EN 5.11 on pooling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527711" w14:textId="121A1B38" w:rsidR="0096399E" w:rsidRPr="00712AE4" w:rsidRDefault="00712AE4" w:rsidP="0096399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2AE4">
              <w:rPr>
                <w:rFonts w:eastAsia="Times New Roman" w:cs="Arial"/>
                <w:szCs w:val="18"/>
                <w:lang w:eastAsia="ar-SA"/>
              </w:rPr>
              <w:t>Revised to S1-232319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AE716F" w14:textId="082D9B0D" w:rsidR="0096399E" w:rsidRPr="00712AE4" w:rsidRDefault="0096399E" w:rsidP="0096399E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712AE4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712AE4">
              <w:t>FS_EnergyServ</w:t>
            </w:r>
            <w:r w:rsidRPr="00712AE4">
              <w:rPr>
                <w:noProof/>
              </w:rPr>
              <w:t xml:space="preserve"> </w:t>
            </w:r>
            <w:r w:rsidRPr="00712AE4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712AE4">
              <w:t>0005</w:t>
            </w:r>
            <w:r w:rsidRPr="00712AE4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</w:tc>
      </w:tr>
      <w:tr w:rsidR="00712AE4" w:rsidRPr="00A75C05" w14:paraId="2C06DEAA" w14:textId="77777777" w:rsidTr="001006E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02AE074" w14:textId="73B75E97" w:rsidR="00712AE4" w:rsidRPr="001006E9" w:rsidRDefault="00712AE4" w:rsidP="0096399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06E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7F168A8" w14:textId="4621241B" w:rsidR="00712AE4" w:rsidRPr="001006E9" w:rsidRDefault="00D9227F" w:rsidP="0096399E">
            <w:pPr>
              <w:snapToGrid w:val="0"/>
              <w:spacing w:after="0" w:line="240" w:lineRule="auto"/>
            </w:pPr>
            <w:hyperlink r:id="rId39" w:history="1">
              <w:r w:rsidR="00712AE4" w:rsidRPr="001006E9">
                <w:rPr>
                  <w:rStyle w:val="Hyperlink"/>
                  <w:rFonts w:cs="Arial"/>
                  <w:color w:val="auto"/>
                </w:rPr>
                <w:t>S1-232319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348B672" w14:textId="689BCE94" w:rsidR="00712AE4" w:rsidRPr="001006E9" w:rsidRDefault="00712AE4" w:rsidP="0096399E">
            <w:pPr>
              <w:snapToGrid w:val="0"/>
              <w:spacing w:after="0" w:line="240" w:lineRule="auto"/>
            </w:pPr>
            <w:r w:rsidRPr="001006E9">
              <w:t>Nokia, Nokia Shanghai Bell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8C0B39" w14:textId="3C50EE50" w:rsidR="00712AE4" w:rsidRPr="001006E9" w:rsidRDefault="00712AE4" w:rsidP="0096399E">
            <w:pPr>
              <w:snapToGrid w:val="0"/>
              <w:spacing w:after="0" w:line="240" w:lineRule="auto"/>
            </w:pPr>
            <w:r w:rsidRPr="001006E9">
              <w:t>Addressing EN 5.11 on pooling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2974FC4" w14:textId="1D41B003" w:rsidR="00712AE4" w:rsidRPr="001006E9" w:rsidRDefault="001006E9" w:rsidP="0096399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06E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D7C2540" w14:textId="2DFE5297" w:rsidR="00712AE4" w:rsidRPr="001006E9" w:rsidRDefault="00712AE4" w:rsidP="0096399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006E9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1006E9">
              <w:rPr>
                <w:i/>
              </w:rPr>
              <w:t>FS_EnergyServ</w:t>
            </w:r>
            <w:r w:rsidRPr="001006E9">
              <w:rPr>
                <w:i/>
                <w:noProof/>
              </w:rPr>
              <w:t xml:space="preserve"> </w:t>
            </w:r>
            <w:r w:rsidRPr="001006E9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1006E9">
              <w:rPr>
                <w:i/>
              </w:rPr>
              <w:t>0005</w:t>
            </w:r>
            <w:r w:rsidRPr="001006E9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  <w:p w14:paraId="41DBE5AC" w14:textId="5CB4C1D0" w:rsidR="00712AE4" w:rsidRPr="001006E9" w:rsidRDefault="00712AE4" w:rsidP="0096399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006E9">
              <w:rPr>
                <w:rFonts w:eastAsia="Arial Unicode MS" w:cs="Arial"/>
                <w:szCs w:val="18"/>
                <w:lang w:eastAsia="ar-SA"/>
              </w:rPr>
              <w:t>Revision of S1-232233.</w:t>
            </w:r>
          </w:p>
        </w:tc>
      </w:tr>
      <w:tr w:rsidR="0096399E" w:rsidRPr="00A75C05" w14:paraId="3C544421" w14:textId="77777777" w:rsidTr="00D1755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2452E8" w14:textId="056D7906" w:rsidR="0096399E" w:rsidRPr="0047328B" w:rsidRDefault="0096399E" w:rsidP="0096399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328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8D56F6" w14:textId="686D9D4F" w:rsidR="0096399E" w:rsidRPr="0047328B" w:rsidRDefault="00D9227F" w:rsidP="0096399E">
            <w:pPr>
              <w:snapToGrid w:val="0"/>
              <w:spacing w:after="0" w:line="240" w:lineRule="auto"/>
            </w:pPr>
            <w:hyperlink r:id="rId40" w:history="1">
              <w:r w:rsidR="0096399E" w:rsidRPr="0047328B">
                <w:rPr>
                  <w:rStyle w:val="Hyperlink"/>
                  <w:rFonts w:cs="Arial"/>
                  <w:color w:val="auto"/>
                </w:rPr>
                <w:t>S1-232235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4DFC8C" w14:textId="274E2A17" w:rsidR="0096399E" w:rsidRPr="0047328B" w:rsidRDefault="0096399E" w:rsidP="0096399E">
            <w:pPr>
              <w:snapToGrid w:val="0"/>
              <w:spacing w:after="0" w:line="240" w:lineRule="auto"/>
            </w:pPr>
            <w:r w:rsidRPr="0047328B">
              <w:t>Nokia, Nokia Shanghai Bell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DE7740" w14:textId="55418924" w:rsidR="0096399E" w:rsidRPr="0047328B" w:rsidRDefault="0096399E" w:rsidP="0096399E">
            <w:pPr>
              <w:snapToGrid w:val="0"/>
              <w:spacing w:after="0" w:line="240" w:lineRule="auto"/>
            </w:pPr>
            <w:r w:rsidRPr="0047328B">
              <w:t>Consolidation of 5.11 PRs on pooling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91BDC6" w14:textId="3537B3DD" w:rsidR="0096399E" w:rsidRPr="0047328B" w:rsidRDefault="0047328B" w:rsidP="0096399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328B">
              <w:rPr>
                <w:rFonts w:eastAsia="Times New Roman" w:cs="Arial"/>
                <w:szCs w:val="18"/>
                <w:lang w:eastAsia="ar-SA"/>
              </w:rPr>
              <w:t>Revised to S1-232320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2A2183" w14:textId="5D326CBB" w:rsidR="0096399E" w:rsidRPr="0047328B" w:rsidRDefault="0096399E" w:rsidP="0096399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7328B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47328B">
              <w:t>FS_EnergyServ</w:t>
            </w:r>
            <w:r w:rsidRPr="0047328B">
              <w:rPr>
                <w:noProof/>
              </w:rPr>
              <w:t xml:space="preserve"> </w:t>
            </w:r>
            <w:r w:rsidRPr="0047328B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47328B">
              <w:t>0006</w:t>
            </w:r>
            <w:r w:rsidRPr="0047328B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</w:tc>
      </w:tr>
      <w:tr w:rsidR="0047328B" w:rsidRPr="00A75C05" w14:paraId="4F02B15A" w14:textId="77777777" w:rsidTr="00D1755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A68CE9" w14:textId="382FA813" w:rsidR="0047328B" w:rsidRPr="00D17551" w:rsidRDefault="0047328B" w:rsidP="0096399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7551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78B696" w14:textId="41F0BA45" w:rsidR="0047328B" w:rsidRPr="00D17551" w:rsidRDefault="00D9227F" w:rsidP="0096399E">
            <w:pPr>
              <w:snapToGrid w:val="0"/>
              <w:spacing w:after="0" w:line="240" w:lineRule="auto"/>
            </w:pPr>
            <w:hyperlink r:id="rId41" w:history="1">
              <w:r w:rsidR="0047328B" w:rsidRPr="00D17551">
                <w:rPr>
                  <w:rStyle w:val="Hyperlink"/>
                  <w:rFonts w:cs="Arial"/>
                  <w:color w:val="auto"/>
                </w:rPr>
                <w:t>S1-232320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018091" w14:textId="70F8B3AC" w:rsidR="0047328B" w:rsidRPr="00D17551" w:rsidRDefault="0047328B" w:rsidP="0096399E">
            <w:pPr>
              <w:snapToGrid w:val="0"/>
              <w:spacing w:after="0" w:line="240" w:lineRule="auto"/>
            </w:pPr>
            <w:r w:rsidRPr="00D17551">
              <w:t>Nokia, Nokia Shanghai Bell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AE1FFB" w14:textId="1011C12D" w:rsidR="0047328B" w:rsidRPr="00D17551" w:rsidRDefault="0047328B" w:rsidP="0096399E">
            <w:pPr>
              <w:snapToGrid w:val="0"/>
              <w:spacing w:after="0" w:line="240" w:lineRule="auto"/>
            </w:pPr>
            <w:r w:rsidRPr="00D17551">
              <w:t>Consolidation of 5.11 PRs on pooling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0DA9D6" w14:textId="3FA60CA9" w:rsidR="0047328B" w:rsidRPr="00D17551" w:rsidRDefault="00D17551" w:rsidP="0096399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7551">
              <w:rPr>
                <w:rFonts w:eastAsia="Times New Roman" w:cs="Arial"/>
                <w:szCs w:val="18"/>
                <w:lang w:eastAsia="ar-SA"/>
              </w:rPr>
              <w:t>Revised to S1-232366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62EC36" w14:textId="5B74B8FA" w:rsidR="0047328B" w:rsidRPr="00D17551" w:rsidRDefault="0047328B" w:rsidP="0096399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17551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D17551">
              <w:rPr>
                <w:i/>
              </w:rPr>
              <w:t>FS_EnergyServ</w:t>
            </w:r>
            <w:r w:rsidRPr="00D17551">
              <w:rPr>
                <w:i/>
                <w:noProof/>
              </w:rPr>
              <w:t xml:space="preserve"> </w:t>
            </w:r>
            <w:r w:rsidRPr="00D17551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D17551">
              <w:rPr>
                <w:i/>
              </w:rPr>
              <w:t>0006</w:t>
            </w:r>
            <w:r w:rsidRPr="00D17551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  <w:p w14:paraId="623965C9" w14:textId="174FB1C1" w:rsidR="0047328B" w:rsidRPr="00D17551" w:rsidRDefault="0047328B" w:rsidP="0096399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17551">
              <w:rPr>
                <w:rFonts w:eastAsia="Arial Unicode MS" w:cs="Arial"/>
                <w:szCs w:val="18"/>
                <w:lang w:eastAsia="ar-SA"/>
              </w:rPr>
              <w:t>Revision of S1-232235.</w:t>
            </w:r>
          </w:p>
        </w:tc>
      </w:tr>
      <w:tr w:rsidR="00D17551" w:rsidRPr="00A75C05" w14:paraId="6EE50DF6" w14:textId="77777777" w:rsidTr="00D1755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AC0ACE" w14:textId="554B591F" w:rsidR="00D17551" w:rsidRPr="00D17551" w:rsidRDefault="00D17551" w:rsidP="0096399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755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274938" w14:textId="504634CE" w:rsidR="00D17551" w:rsidRPr="00D17551" w:rsidRDefault="00D9227F" w:rsidP="0096399E">
            <w:pPr>
              <w:snapToGrid w:val="0"/>
              <w:spacing w:after="0" w:line="240" w:lineRule="auto"/>
            </w:pPr>
            <w:hyperlink r:id="rId42" w:history="1">
              <w:r w:rsidR="00D17551" w:rsidRPr="00D17551">
                <w:rPr>
                  <w:rStyle w:val="Hyperlink"/>
                  <w:rFonts w:cs="Arial"/>
                  <w:color w:val="auto"/>
                </w:rPr>
                <w:t>S1-232366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B30AEA7" w14:textId="41647D76" w:rsidR="00D17551" w:rsidRPr="00D17551" w:rsidRDefault="00D17551" w:rsidP="0096399E">
            <w:pPr>
              <w:snapToGrid w:val="0"/>
              <w:spacing w:after="0" w:line="240" w:lineRule="auto"/>
            </w:pPr>
            <w:r w:rsidRPr="00D17551">
              <w:t>Nokia, Nokia Shanghai Bell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5A9172F" w14:textId="472DE618" w:rsidR="00D17551" w:rsidRPr="00D17551" w:rsidRDefault="00D17551" w:rsidP="0096399E">
            <w:pPr>
              <w:snapToGrid w:val="0"/>
              <w:spacing w:after="0" w:line="240" w:lineRule="auto"/>
            </w:pPr>
            <w:r w:rsidRPr="00D17551">
              <w:t>Consolidation of 5.11 PRs on pooling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2EB29BC" w14:textId="5E4E0F70" w:rsidR="00D17551" w:rsidRPr="00D17551" w:rsidRDefault="00D17551" w:rsidP="0096399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755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FE11B87" w14:textId="77777777" w:rsidR="00D17551" w:rsidRPr="00D17551" w:rsidRDefault="00D17551" w:rsidP="00D17551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D17551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D17551">
              <w:rPr>
                <w:i/>
              </w:rPr>
              <w:t>FS_EnergyServ</w:t>
            </w:r>
            <w:r w:rsidRPr="00D17551">
              <w:rPr>
                <w:i/>
                <w:noProof/>
              </w:rPr>
              <w:t xml:space="preserve"> </w:t>
            </w:r>
            <w:r w:rsidRPr="00D17551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D17551">
              <w:rPr>
                <w:i/>
              </w:rPr>
              <w:t>0006</w:t>
            </w:r>
            <w:r w:rsidRPr="00D17551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  <w:p w14:paraId="0BBE9D1E" w14:textId="29EA0B5F" w:rsidR="00D17551" w:rsidRPr="00D17551" w:rsidRDefault="00D17551" w:rsidP="00D17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17551">
              <w:rPr>
                <w:rFonts w:eastAsia="Arial Unicode MS" w:cs="Arial"/>
                <w:i/>
                <w:szCs w:val="18"/>
                <w:lang w:eastAsia="ar-SA"/>
              </w:rPr>
              <w:t>Revision of S1-232235.</w:t>
            </w:r>
          </w:p>
          <w:p w14:paraId="72ACEBF5" w14:textId="45A02119" w:rsidR="00D17551" w:rsidRPr="00D17551" w:rsidRDefault="00D17551" w:rsidP="0096399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17551">
              <w:rPr>
                <w:rFonts w:eastAsia="Arial Unicode MS" w:cs="Arial"/>
                <w:szCs w:val="18"/>
                <w:lang w:eastAsia="ar-SA"/>
              </w:rPr>
              <w:t>Revision of S1-232320.</w:t>
            </w:r>
          </w:p>
        </w:tc>
      </w:tr>
      <w:tr w:rsidR="0096399E" w:rsidRPr="00A75C05" w14:paraId="29F62211" w14:textId="77777777" w:rsidTr="0047328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BAE47F" w14:textId="53C8824B" w:rsidR="0096399E" w:rsidRPr="0047328B" w:rsidRDefault="0096399E" w:rsidP="0096399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328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DCC27C" w14:textId="4C8BAF19" w:rsidR="0096399E" w:rsidRPr="0047328B" w:rsidRDefault="00D9227F" w:rsidP="0096399E">
            <w:pPr>
              <w:snapToGrid w:val="0"/>
              <w:spacing w:after="0" w:line="240" w:lineRule="auto"/>
            </w:pPr>
            <w:hyperlink r:id="rId43" w:history="1">
              <w:r w:rsidR="0096399E" w:rsidRPr="0047328B">
                <w:rPr>
                  <w:rStyle w:val="Hyperlink"/>
                  <w:rFonts w:cs="Arial"/>
                  <w:color w:val="auto"/>
                </w:rPr>
                <w:t>S1-232182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1E140C" w14:textId="77777777" w:rsidR="0096399E" w:rsidRPr="0047328B" w:rsidRDefault="0096399E" w:rsidP="0096399E">
            <w:pPr>
              <w:snapToGrid w:val="0"/>
              <w:spacing w:after="0" w:line="240" w:lineRule="auto"/>
            </w:pPr>
            <w:r w:rsidRPr="0047328B">
              <w:t>China Mobile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F3D3B8" w14:textId="77777777" w:rsidR="0096399E" w:rsidRPr="0047328B" w:rsidRDefault="0096399E" w:rsidP="0096399E">
            <w:pPr>
              <w:snapToGrid w:val="0"/>
              <w:spacing w:after="0" w:line="240" w:lineRule="auto"/>
            </w:pPr>
            <w:r w:rsidRPr="0047328B">
              <w:t>Adding conclusion in TR 22.882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0E1EFF" w14:textId="49869032" w:rsidR="0096399E" w:rsidRPr="0047328B" w:rsidRDefault="0047328B" w:rsidP="0096399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328B">
              <w:rPr>
                <w:rFonts w:eastAsia="Times New Roman" w:cs="Arial"/>
                <w:szCs w:val="18"/>
                <w:lang w:eastAsia="ar-SA"/>
              </w:rPr>
              <w:t>Revised to S1-232321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C815B9" w14:textId="77777777" w:rsidR="0096399E" w:rsidRPr="0047328B" w:rsidRDefault="0096399E" w:rsidP="0096399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7328B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47328B">
              <w:t>FS_EnergyServ</w:t>
            </w:r>
            <w:r w:rsidRPr="0047328B">
              <w:rPr>
                <w:noProof/>
              </w:rPr>
              <w:t xml:space="preserve"> </w:t>
            </w:r>
            <w:r w:rsidRPr="0047328B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47328B">
              <w:t>0004</w:t>
            </w:r>
            <w:r w:rsidRPr="0047328B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</w:tc>
      </w:tr>
      <w:tr w:rsidR="0047328B" w:rsidRPr="00A75C05" w14:paraId="618CF61C" w14:textId="77777777" w:rsidTr="0047328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C927E4D" w14:textId="5A5A5233" w:rsidR="0047328B" w:rsidRPr="0047328B" w:rsidRDefault="0047328B" w:rsidP="0096399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328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B04252A" w14:textId="6676531B" w:rsidR="0047328B" w:rsidRPr="0047328B" w:rsidRDefault="00D9227F" w:rsidP="0096399E">
            <w:pPr>
              <w:snapToGrid w:val="0"/>
              <w:spacing w:after="0" w:line="240" w:lineRule="auto"/>
            </w:pPr>
            <w:hyperlink r:id="rId44" w:history="1">
              <w:r w:rsidR="0047328B" w:rsidRPr="0047328B">
                <w:rPr>
                  <w:rStyle w:val="Hyperlink"/>
                  <w:rFonts w:cs="Arial"/>
                  <w:color w:val="auto"/>
                </w:rPr>
                <w:t>S1-232321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912AA41" w14:textId="2AFB8AA5" w:rsidR="0047328B" w:rsidRPr="0047328B" w:rsidRDefault="0047328B" w:rsidP="0096399E">
            <w:pPr>
              <w:snapToGrid w:val="0"/>
              <w:spacing w:after="0" w:line="240" w:lineRule="auto"/>
            </w:pPr>
            <w:r w:rsidRPr="0047328B">
              <w:t>China Mobile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C1A4BF6" w14:textId="0F029783" w:rsidR="0047328B" w:rsidRPr="0047328B" w:rsidRDefault="0047328B" w:rsidP="0096399E">
            <w:pPr>
              <w:snapToGrid w:val="0"/>
              <w:spacing w:after="0" w:line="240" w:lineRule="auto"/>
            </w:pPr>
            <w:r w:rsidRPr="0047328B">
              <w:t>Adding conclusion in TR 22.882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7E12017" w14:textId="7E975BA5" w:rsidR="0047328B" w:rsidRPr="0047328B" w:rsidRDefault="0047328B" w:rsidP="0096399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328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B501D54" w14:textId="2222E26F" w:rsidR="0047328B" w:rsidRPr="0047328B" w:rsidRDefault="0047328B" w:rsidP="0096399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7328B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47328B">
              <w:rPr>
                <w:i/>
              </w:rPr>
              <w:t>FS_EnergyServ</w:t>
            </w:r>
            <w:r w:rsidRPr="0047328B">
              <w:rPr>
                <w:i/>
                <w:noProof/>
              </w:rPr>
              <w:t xml:space="preserve"> </w:t>
            </w:r>
            <w:r w:rsidRPr="0047328B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47328B">
              <w:rPr>
                <w:i/>
              </w:rPr>
              <w:t>0004</w:t>
            </w:r>
            <w:r w:rsidRPr="0047328B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2298F8C9" w14:textId="7C19A0E0" w:rsidR="0047328B" w:rsidRPr="0047328B" w:rsidRDefault="0047328B" w:rsidP="0096399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7328B">
              <w:rPr>
                <w:rFonts w:eastAsia="Arial Unicode MS" w:cs="Arial"/>
                <w:szCs w:val="18"/>
                <w:lang w:eastAsia="ar-SA"/>
              </w:rPr>
              <w:t>Revision of S1-232182.</w:t>
            </w:r>
          </w:p>
        </w:tc>
      </w:tr>
      <w:tr w:rsidR="00470FA4" w:rsidRPr="00745D37" w14:paraId="3D9A2C3E" w14:textId="77777777" w:rsidTr="00E6134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686D4B0" w14:textId="234F13B5" w:rsidR="00470FA4" w:rsidRPr="00DF5A37" w:rsidRDefault="00470FA4" w:rsidP="00832F0A">
            <w:pPr>
              <w:pStyle w:val="Heading2"/>
              <w:rPr>
                <w:lang w:val="en-US"/>
              </w:rPr>
            </w:pPr>
            <w:r w:rsidRPr="00DF5A37">
              <w:t>EnergyServ</w:t>
            </w:r>
            <w:r w:rsidRPr="00DF5A37">
              <w:rPr>
                <w:lang w:val="en-US"/>
              </w:rPr>
              <w:t xml:space="preserve">: </w:t>
            </w:r>
            <w:r w:rsidRPr="00DF5A37">
              <w:rPr>
                <w:rFonts w:eastAsia="Times New Roman"/>
                <w:lang w:eastAsia="en-GB"/>
              </w:rPr>
              <w:t>Energy Efficiency as service criteria</w:t>
            </w:r>
            <w:r w:rsidRPr="00DF5A37">
              <w:rPr>
                <w:lang w:val="en-US"/>
              </w:rPr>
              <w:t xml:space="preserve"> [</w:t>
            </w:r>
            <w:hyperlink r:id="rId45" w:history="1">
              <w:r w:rsidRPr="00AE6387">
                <w:rPr>
                  <w:rStyle w:val="Hyperlink"/>
                </w:rPr>
                <w:t>SP-230520</w:t>
              </w:r>
            </w:hyperlink>
            <w:r w:rsidRPr="00DF5A37">
              <w:rPr>
                <w:lang w:val="en-US"/>
              </w:rPr>
              <w:t>]</w:t>
            </w:r>
          </w:p>
        </w:tc>
      </w:tr>
      <w:tr w:rsidR="00470FA4" w:rsidRPr="00AA7BD2" w14:paraId="2D801C8A" w14:textId="77777777" w:rsidTr="00CD05F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EA02B3A" w14:textId="77777777" w:rsidR="00470FA4" w:rsidRPr="00DF5A37" w:rsidRDefault="00470FA4" w:rsidP="00470FA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DF5A37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41A72EB4" w14:textId="77777777" w:rsidR="00470FA4" w:rsidRPr="00B209E2" w:rsidRDefault="00470FA4" w:rsidP="00470F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B209E2">
              <w:rPr>
                <w:rFonts w:eastAsia="Arial Unicode MS" w:cs="Arial"/>
                <w:szCs w:val="18"/>
                <w:lang w:val="fr-FR" w:eastAsia="ar-SA"/>
              </w:rPr>
              <w:t xml:space="preserve">Rapporteur: </w:t>
            </w:r>
            <w:r w:rsidRPr="00B209E2">
              <w:rPr>
                <w:rFonts w:hint="eastAsia"/>
                <w:lang w:val="fr-FR" w:eastAsia="zh-CN"/>
              </w:rPr>
              <w:t xml:space="preserve">Xiaonan </w:t>
            </w:r>
            <w:r w:rsidRPr="00B209E2">
              <w:rPr>
                <w:lang w:val="fr-FR" w:eastAsia="zh-CN"/>
              </w:rPr>
              <w:t>Shi, (China Mobile)</w:t>
            </w:r>
          </w:p>
          <w:p w14:paraId="2F76F2D2" w14:textId="564EF169" w:rsidR="00470FA4" w:rsidRPr="00DF5A37" w:rsidRDefault="00470FA4" w:rsidP="00470F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>Target completion date: SA#99 (</w:t>
            </w:r>
            <w:r>
              <w:rPr>
                <w:rFonts w:eastAsia="Arial Unicode MS" w:cs="Arial"/>
                <w:szCs w:val="18"/>
                <w:lang w:val="fr-FR" w:eastAsia="ar-SA"/>
              </w:rPr>
              <w:t>12</w:t>
            </w:r>
            <w:r w:rsidRPr="00DF5A37">
              <w:rPr>
                <w:rFonts w:eastAsia="Arial Unicode MS" w:cs="Arial"/>
                <w:szCs w:val="18"/>
                <w:lang w:val="fr-FR" w:eastAsia="ar-SA"/>
              </w:rPr>
              <w:t>/2023)</w:t>
            </w:r>
          </w:p>
          <w:p w14:paraId="014E2222" w14:textId="16F10F25" w:rsidR="00470FA4" w:rsidRPr="00DF5A37" w:rsidRDefault="00470FA4" w:rsidP="00470F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>Percentage completion: 0%</w:t>
            </w:r>
          </w:p>
        </w:tc>
      </w:tr>
      <w:tr w:rsidR="00470FA4" w:rsidRPr="00A75C05" w14:paraId="3A8086B1" w14:textId="77777777" w:rsidTr="00CC20F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E7A87F" w14:textId="5EB1E34A" w:rsidR="00470FA4" w:rsidRPr="00CD05FB" w:rsidRDefault="0096399E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05F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37E5C7" w14:textId="7BB6B035" w:rsidR="00470FA4" w:rsidRPr="00CD05FB" w:rsidRDefault="00D9227F" w:rsidP="00470FA4">
            <w:pPr>
              <w:snapToGrid w:val="0"/>
              <w:spacing w:after="0" w:line="240" w:lineRule="auto"/>
            </w:pPr>
            <w:hyperlink r:id="rId46" w:history="1">
              <w:r w:rsidR="00470FA4" w:rsidRPr="00CD05FB">
                <w:rPr>
                  <w:rStyle w:val="Hyperlink"/>
                  <w:rFonts w:cs="Arial"/>
                  <w:color w:val="auto"/>
                </w:rPr>
                <w:t>S1-232071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76F4BD" w14:textId="5B9CB719" w:rsidR="00470FA4" w:rsidRPr="00CD05FB" w:rsidRDefault="00470FA4" w:rsidP="00470FA4">
            <w:pPr>
              <w:snapToGrid w:val="0"/>
              <w:spacing w:after="0" w:line="240" w:lineRule="auto"/>
            </w:pPr>
            <w:r w:rsidRPr="00CD05FB">
              <w:t>Samsung, China Mobile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97AA49" w14:textId="32DCC85F" w:rsidR="00470FA4" w:rsidRPr="00CD05FB" w:rsidRDefault="0096399E" w:rsidP="00470FA4">
            <w:pPr>
              <w:snapToGrid w:val="0"/>
              <w:spacing w:after="0" w:line="240" w:lineRule="auto"/>
            </w:pPr>
            <w:r w:rsidRPr="00CD05FB">
              <w:t xml:space="preserve">22.261v19.3.0 </w:t>
            </w:r>
            <w:r w:rsidR="00470FA4" w:rsidRPr="00CD05FB">
              <w:t>Introduction of Energy consumption as a service criteria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6C9220" w14:textId="29B82CE8" w:rsidR="00470FA4" w:rsidRPr="00CD05FB" w:rsidRDefault="00CD05FB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05FB">
              <w:rPr>
                <w:rFonts w:eastAsia="Times New Roman" w:cs="Arial"/>
                <w:szCs w:val="18"/>
                <w:lang w:eastAsia="ar-SA"/>
              </w:rPr>
              <w:t>Revised to S1-232360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4B7070" w14:textId="77777777" w:rsidR="00470FA4" w:rsidRPr="00CD05FB" w:rsidRDefault="0096399E" w:rsidP="00470FA4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CD05FB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CD05FB">
              <w:rPr>
                <w:highlight w:val="yellow"/>
              </w:rPr>
              <w:t>EnergyServe</w:t>
            </w:r>
            <w:r w:rsidRPr="00CD05FB">
              <w:rPr>
                <w:noProof/>
              </w:rPr>
              <w:t xml:space="preserve"> </w:t>
            </w:r>
            <w:r w:rsidRPr="00CD05FB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CD05FB">
              <w:t>0708</w:t>
            </w:r>
            <w:r w:rsidRPr="00CD05FB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4C2ECD23" w14:textId="08AA404A" w:rsidR="0096399E" w:rsidRPr="00CD05FB" w:rsidRDefault="0096399E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D05FB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Wrong WICode</w:t>
            </w:r>
          </w:p>
        </w:tc>
      </w:tr>
      <w:tr w:rsidR="00CD05FB" w:rsidRPr="00A75C05" w14:paraId="779F180E" w14:textId="77777777" w:rsidTr="00CC20F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4AC00D" w14:textId="154BF274" w:rsidR="00CD05FB" w:rsidRPr="00CC20F9" w:rsidRDefault="00CD05FB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C20F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B6AD9B" w14:textId="12555FD7" w:rsidR="00CD05FB" w:rsidRPr="00CC20F9" w:rsidRDefault="00D9227F" w:rsidP="00470FA4">
            <w:pPr>
              <w:snapToGrid w:val="0"/>
              <w:spacing w:after="0" w:line="240" w:lineRule="auto"/>
            </w:pPr>
            <w:hyperlink r:id="rId47" w:history="1">
              <w:r w:rsidR="00CD05FB" w:rsidRPr="00CC20F9">
                <w:rPr>
                  <w:rStyle w:val="Hyperlink"/>
                  <w:rFonts w:cs="Arial"/>
                  <w:color w:val="auto"/>
                </w:rPr>
                <w:t>S1-232360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2EE8F5" w14:textId="744B0874" w:rsidR="00CD05FB" w:rsidRPr="00CC20F9" w:rsidRDefault="00CD05FB" w:rsidP="00470FA4">
            <w:pPr>
              <w:snapToGrid w:val="0"/>
              <w:spacing w:after="0" w:line="240" w:lineRule="auto"/>
            </w:pPr>
            <w:r w:rsidRPr="00CC20F9">
              <w:t>Samsung, China Mobile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ABA3B9" w14:textId="7D904791" w:rsidR="00CD05FB" w:rsidRPr="00CC20F9" w:rsidRDefault="00CD05FB" w:rsidP="00470FA4">
            <w:pPr>
              <w:snapToGrid w:val="0"/>
              <w:spacing w:after="0" w:line="240" w:lineRule="auto"/>
            </w:pPr>
            <w:r w:rsidRPr="00CC20F9">
              <w:t>22.261v19.3.0 Introduction of Energy consumption as a service criteria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B4A3D5" w14:textId="1500B864" w:rsidR="00CD05FB" w:rsidRPr="00CC20F9" w:rsidRDefault="00CC20F9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C20F9">
              <w:rPr>
                <w:rFonts w:eastAsia="Times New Roman" w:cs="Arial"/>
                <w:szCs w:val="18"/>
                <w:lang w:eastAsia="ar-SA"/>
              </w:rPr>
              <w:t>Revised to S1-232367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230CD8" w14:textId="77777777" w:rsidR="00CD05FB" w:rsidRPr="00CC20F9" w:rsidRDefault="00CD05FB" w:rsidP="00CD05FB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CC20F9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CC20F9">
              <w:rPr>
                <w:i/>
                <w:highlight w:val="yellow"/>
              </w:rPr>
              <w:t>EnergyServe</w:t>
            </w:r>
            <w:r w:rsidRPr="00CC20F9">
              <w:rPr>
                <w:i/>
                <w:noProof/>
              </w:rPr>
              <w:t xml:space="preserve"> </w:t>
            </w:r>
            <w:r w:rsidRPr="00CC20F9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CC20F9">
              <w:rPr>
                <w:i/>
              </w:rPr>
              <w:t>0708</w:t>
            </w:r>
            <w:r w:rsidRPr="00CC20F9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481BAF4D" w14:textId="62B084F2" w:rsidR="00CD05FB" w:rsidRPr="00CC20F9" w:rsidRDefault="00CD05FB" w:rsidP="00CD05F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C20F9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Wrong WICode</w:t>
            </w:r>
          </w:p>
          <w:p w14:paraId="3CFE01FD" w14:textId="1DA117D3" w:rsidR="00CD05FB" w:rsidRPr="00CC20F9" w:rsidRDefault="00CD05FB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C20F9">
              <w:rPr>
                <w:rFonts w:eastAsia="Arial Unicode MS" w:cs="Arial"/>
                <w:szCs w:val="18"/>
                <w:lang w:eastAsia="ar-SA"/>
              </w:rPr>
              <w:t>Revision of S1-232071.</w:t>
            </w:r>
          </w:p>
        </w:tc>
      </w:tr>
      <w:tr w:rsidR="00CC20F9" w:rsidRPr="00A75C05" w14:paraId="5948D199" w14:textId="77777777" w:rsidTr="00CC20F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3C414" w14:textId="4EF3BCD9" w:rsidR="00CC20F9" w:rsidRPr="00CC20F9" w:rsidRDefault="00CC20F9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C20F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5F700" w14:textId="64AB49D2" w:rsidR="00CC20F9" w:rsidRPr="00CC20F9" w:rsidRDefault="00D9227F" w:rsidP="00470FA4">
            <w:pPr>
              <w:snapToGrid w:val="0"/>
              <w:spacing w:after="0" w:line="240" w:lineRule="auto"/>
              <w:rPr>
                <w:rFonts w:cs="Arial"/>
              </w:rPr>
            </w:pPr>
            <w:hyperlink r:id="rId48" w:history="1">
              <w:r w:rsidR="00CC20F9" w:rsidRPr="00CC20F9">
                <w:rPr>
                  <w:rStyle w:val="Hyperlink"/>
                  <w:rFonts w:cs="Arial"/>
                  <w:color w:val="auto"/>
                </w:rPr>
                <w:t>S1-232367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19CA2" w14:textId="169A514F" w:rsidR="00CC20F9" w:rsidRPr="00CC20F9" w:rsidRDefault="00CC20F9" w:rsidP="00470FA4">
            <w:pPr>
              <w:snapToGrid w:val="0"/>
              <w:spacing w:after="0" w:line="240" w:lineRule="auto"/>
            </w:pPr>
            <w:r w:rsidRPr="00CC20F9">
              <w:t>Samsung, China Mobile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2C055" w14:textId="392DFC0C" w:rsidR="00CC20F9" w:rsidRPr="00CC20F9" w:rsidRDefault="00CC20F9" w:rsidP="00470FA4">
            <w:pPr>
              <w:snapToGrid w:val="0"/>
              <w:spacing w:after="0" w:line="240" w:lineRule="auto"/>
            </w:pPr>
            <w:r w:rsidRPr="00CC20F9">
              <w:t>22.261v19.3.0 Introduction of Energy consumption as a service criteria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9294F" w14:textId="77777777" w:rsidR="00CC20F9" w:rsidRPr="00CC20F9" w:rsidRDefault="00CC20F9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FB0C7" w14:textId="77777777" w:rsidR="00CC20F9" w:rsidRPr="00CC20F9" w:rsidRDefault="00CC20F9" w:rsidP="00CC20F9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CC20F9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CC20F9">
              <w:rPr>
                <w:i/>
                <w:highlight w:val="yellow"/>
              </w:rPr>
              <w:t>EnergyServe</w:t>
            </w:r>
            <w:r w:rsidRPr="00CC20F9">
              <w:rPr>
                <w:i/>
                <w:noProof/>
              </w:rPr>
              <w:t xml:space="preserve"> </w:t>
            </w:r>
            <w:r w:rsidRPr="00CC20F9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CC20F9">
              <w:rPr>
                <w:i/>
              </w:rPr>
              <w:t>0708</w:t>
            </w:r>
            <w:r w:rsidRPr="00CC20F9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3F8D819C" w14:textId="77777777" w:rsidR="00CC20F9" w:rsidRPr="00CC20F9" w:rsidRDefault="00CC20F9" w:rsidP="00CC20F9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CC20F9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Wrong WICode</w:t>
            </w:r>
          </w:p>
          <w:p w14:paraId="691C8187" w14:textId="32B203CE" w:rsidR="00CC20F9" w:rsidRDefault="00CC20F9" w:rsidP="00CC20F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C20F9">
              <w:rPr>
                <w:rFonts w:eastAsia="Arial Unicode MS" w:cs="Arial"/>
                <w:i/>
                <w:szCs w:val="18"/>
                <w:lang w:eastAsia="ar-SA"/>
              </w:rPr>
              <w:t>Revision of S1-232071.</w:t>
            </w:r>
          </w:p>
          <w:p w14:paraId="4302B0E3" w14:textId="77A0A666" w:rsidR="00CC20F9" w:rsidRPr="00CC20F9" w:rsidRDefault="00CC20F9" w:rsidP="00CD05F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C20F9">
              <w:rPr>
                <w:rFonts w:eastAsia="Arial Unicode MS" w:cs="Arial"/>
                <w:szCs w:val="18"/>
                <w:lang w:eastAsia="ar-SA"/>
              </w:rPr>
              <w:t>Revision of S1-232360.</w:t>
            </w:r>
          </w:p>
        </w:tc>
      </w:tr>
      <w:tr w:rsidR="00470FA4" w:rsidRPr="00A75C05" w14:paraId="5485FE34" w14:textId="77777777" w:rsidTr="0007783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BF902" w14:textId="0F57AC5E" w:rsidR="00470FA4" w:rsidRPr="00A75C05" w:rsidRDefault="0096399E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CB139" w14:textId="25BBB2E2" w:rsidR="00470FA4" w:rsidRPr="007F6604" w:rsidRDefault="00D9227F" w:rsidP="00470FA4">
            <w:pPr>
              <w:snapToGrid w:val="0"/>
              <w:spacing w:after="0" w:line="240" w:lineRule="auto"/>
            </w:pPr>
            <w:hyperlink r:id="rId49" w:history="1">
              <w:r w:rsidR="00470FA4" w:rsidRPr="0096399E">
                <w:rPr>
                  <w:rStyle w:val="Hyperlink"/>
                  <w:rFonts w:cs="Arial"/>
                </w:rPr>
                <w:t>S1-232183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795F9" w14:textId="26292A40" w:rsidR="00470FA4" w:rsidRPr="007F6604" w:rsidRDefault="00470FA4" w:rsidP="00470FA4">
            <w:pPr>
              <w:snapToGrid w:val="0"/>
              <w:spacing w:after="0" w:line="240" w:lineRule="auto"/>
            </w:pPr>
            <w:r w:rsidRPr="007F6604">
              <w:t>China Mobile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14920" w14:textId="710909A5" w:rsidR="00470FA4" w:rsidRPr="007F6604" w:rsidRDefault="0096399E" w:rsidP="00470FA4">
            <w:pPr>
              <w:snapToGrid w:val="0"/>
              <w:spacing w:after="0" w:line="240" w:lineRule="auto"/>
            </w:pPr>
            <w:r>
              <w:t xml:space="preserve">22.261v19.3.0 </w:t>
            </w:r>
            <w:r w:rsidR="00470FA4" w:rsidRPr="007F6604">
              <w:t>TS 22.261 CR on adding energy efficiency as service criteria with agreed consolidation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F1808" w14:textId="77777777" w:rsidR="00470FA4" w:rsidRPr="00A75C05" w:rsidRDefault="00470FA4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3E427" w14:textId="0C4C13A3" w:rsidR="0096399E" w:rsidRPr="0096399E" w:rsidRDefault="0096399E" w:rsidP="0096399E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96399E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96399E">
              <w:t>EnergyServ</w:t>
            </w:r>
            <w:r w:rsidRPr="0096399E">
              <w:rPr>
                <w:noProof/>
              </w:rPr>
              <w:t xml:space="preserve"> </w:t>
            </w:r>
            <w:r w:rsidRPr="0096399E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96399E">
              <w:t>07</w:t>
            </w:r>
            <w:r>
              <w:t>17</w:t>
            </w:r>
            <w:r w:rsidRPr="0096399E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68A9C8B7" w14:textId="77777777" w:rsidR="00470FA4" w:rsidRPr="0096399E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0FA4" w:rsidRPr="00A75C05" w14:paraId="43FC446A" w14:textId="77777777" w:rsidTr="0007783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397BA" w14:textId="0A705B4E" w:rsidR="00470FA4" w:rsidRPr="00A75C05" w:rsidRDefault="0096399E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08563" w14:textId="7525FFF1" w:rsidR="00470FA4" w:rsidRPr="007F6604" w:rsidRDefault="00D9227F" w:rsidP="00470FA4">
            <w:pPr>
              <w:snapToGrid w:val="0"/>
              <w:spacing w:after="0" w:line="240" w:lineRule="auto"/>
            </w:pPr>
            <w:hyperlink r:id="rId50" w:history="1">
              <w:r w:rsidR="00470FA4" w:rsidRPr="0096399E">
                <w:rPr>
                  <w:rStyle w:val="Hyperlink"/>
                  <w:rFonts w:cs="Arial"/>
                </w:rPr>
                <w:t>S1-232184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9FBBF" w14:textId="1446AFDF" w:rsidR="00470FA4" w:rsidRPr="007F6604" w:rsidRDefault="00470FA4" w:rsidP="00470FA4">
            <w:pPr>
              <w:snapToGrid w:val="0"/>
              <w:spacing w:after="0" w:line="240" w:lineRule="auto"/>
            </w:pPr>
            <w:r w:rsidRPr="007F6604">
              <w:t>China Mobile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BA93D" w14:textId="02C3F329" w:rsidR="00470FA4" w:rsidRPr="007F6604" w:rsidRDefault="0096399E" w:rsidP="00470FA4">
            <w:pPr>
              <w:snapToGrid w:val="0"/>
              <w:spacing w:after="0" w:line="240" w:lineRule="auto"/>
            </w:pPr>
            <w:r>
              <w:t xml:space="preserve">22.261v19.3.0 </w:t>
            </w:r>
            <w:r w:rsidR="00470FA4" w:rsidRPr="007F6604">
              <w:t>TS 22.261 CR on adding energy efficiency as service criteria with new consolidation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85909" w14:textId="77777777" w:rsidR="00470FA4" w:rsidRPr="00A75C05" w:rsidRDefault="00470FA4" w:rsidP="00470F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A346C" w14:textId="31B6F17F" w:rsidR="0096399E" w:rsidRPr="0096399E" w:rsidRDefault="0096399E" w:rsidP="0096399E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96399E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96399E">
              <w:t>EnergyServ</w:t>
            </w:r>
            <w:r w:rsidRPr="0096399E">
              <w:rPr>
                <w:noProof/>
              </w:rPr>
              <w:t xml:space="preserve"> </w:t>
            </w:r>
            <w:r w:rsidRPr="0096399E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96399E">
              <w:t>07</w:t>
            </w:r>
            <w:r>
              <w:t>18</w:t>
            </w:r>
            <w:r w:rsidRPr="0096399E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2E9C79E0" w14:textId="77777777" w:rsidR="00470FA4" w:rsidRPr="0096399E" w:rsidRDefault="00470FA4" w:rsidP="00470FA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32F0A" w:rsidRPr="00745D37" w14:paraId="7619825F" w14:textId="77777777" w:rsidTr="000A1661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EE9B033" w14:textId="77777777" w:rsidR="00832F0A" w:rsidRPr="00E93093" w:rsidRDefault="00832F0A" w:rsidP="000A1661">
            <w:pPr>
              <w:pStyle w:val="Heading1"/>
              <w:rPr>
                <w:lang w:val="en-US"/>
              </w:rPr>
            </w:pPr>
            <w:r w:rsidRPr="004E36F9">
              <w:t>Tdoc numbers NOT allocated during drafting session (admin purposes only)</w:t>
            </w:r>
          </w:p>
        </w:tc>
      </w:tr>
      <w:tr w:rsidR="00832F0A" w:rsidRPr="00B209E2" w14:paraId="31D4DA7E" w14:textId="77777777" w:rsidTr="001C3E5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B5B4A" w14:textId="77777777" w:rsidR="00832F0A" w:rsidRPr="00B209E2" w:rsidRDefault="00832F0A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A0B90" w14:textId="77777777" w:rsidR="00832F0A" w:rsidRPr="00B209E2" w:rsidRDefault="00832F0A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A5972" w14:textId="77777777" w:rsidR="00832F0A" w:rsidRPr="00B209E2" w:rsidRDefault="00832F0A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644DA" w14:textId="77777777" w:rsidR="00832F0A" w:rsidRPr="00B209E2" w:rsidRDefault="00832F0A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C4240" w14:textId="77777777" w:rsidR="00832F0A" w:rsidRPr="00B209E2" w:rsidRDefault="00832F0A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6700A" w14:textId="77777777" w:rsidR="00832F0A" w:rsidRPr="00B209E2" w:rsidRDefault="00832F0A" w:rsidP="000A166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32F0A" w:rsidRPr="00B209E2" w14:paraId="471400D3" w14:textId="77777777" w:rsidTr="001C3E5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EE9B8" w14:textId="77777777" w:rsidR="00832F0A" w:rsidRPr="00B209E2" w:rsidRDefault="00832F0A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90F70" w14:textId="77777777" w:rsidR="00832F0A" w:rsidRPr="00B209E2" w:rsidRDefault="00832F0A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1FC21" w14:textId="77777777" w:rsidR="00832F0A" w:rsidRPr="00B209E2" w:rsidRDefault="00832F0A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2398E" w14:textId="77777777" w:rsidR="00832F0A" w:rsidRPr="00B209E2" w:rsidRDefault="00832F0A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6E5F0" w14:textId="77777777" w:rsidR="00832F0A" w:rsidRPr="00B209E2" w:rsidRDefault="00832F0A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FEA7F" w14:textId="77777777" w:rsidR="00832F0A" w:rsidRPr="00B209E2" w:rsidRDefault="00832F0A" w:rsidP="000A166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32F0A" w:rsidRPr="00B209E2" w14:paraId="3B7F164F" w14:textId="77777777" w:rsidTr="001C3E5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06DB3" w14:textId="77777777" w:rsidR="00832F0A" w:rsidRPr="00B209E2" w:rsidRDefault="00832F0A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D5E12" w14:textId="77777777" w:rsidR="00832F0A" w:rsidRPr="00B209E2" w:rsidRDefault="00832F0A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E9D8C" w14:textId="77777777" w:rsidR="00832F0A" w:rsidRPr="00B209E2" w:rsidRDefault="00832F0A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EE8DE" w14:textId="77777777" w:rsidR="00832F0A" w:rsidRPr="00B209E2" w:rsidRDefault="00832F0A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83A6F" w14:textId="77777777" w:rsidR="00832F0A" w:rsidRPr="00B209E2" w:rsidRDefault="00832F0A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66721" w14:textId="77777777" w:rsidR="00832F0A" w:rsidRPr="00B209E2" w:rsidRDefault="00832F0A" w:rsidP="000A166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32F0A" w:rsidRPr="00B209E2" w14:paraId="08FE5A10" w14:textId="77777777" w:rsidTr="001C3E5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7ACD1" w14:textId="77777777" w:rsidR="00832F0A" w:rsidRPr="00B209E2" w:rsidRDefault="00832F0A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D98C8" w14:textId="77777777" w:rsidR="00832F0A" w:rsidRPr="00B209E2" w:rsidRDefault="00832F0A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AF5BD" w14:textId="77777777" w:rsidR="00832F0A" w:rsidRPr="00B209E2" w:rsidRDefault="00832F0A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23FA2" w14:textId="77777777" w:rsidR="00832F0A" w:rsidRPr="00B209E2" w:rsidRDefault="00832F0A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FF9F3" w14:textId="77777777" w:rsidR="00832F0A" w:rsidRPr="00B209E2" w:rsidRDefault="00832F0A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4BFCA" w14:textId="77777777" w:rsidR="00832F0A" w:rsidRPr="00B209E2" w:rsidRDefault="00832F0A" w:rsidP="000A166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32F0A" w:rsidRPr="00B209E2" w14:paraId="23F4CE57" w14:textId="77777777" w:rsidTr="001C3E5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1DBB3" w14:textId="77777777" w:rsidR="00832F0A" w:rsidRPr="00B209E2" w:rsidRDefault="00832F0A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62B3C" w14:textId="77777777" w:rsidR="00832F0A" w:rsidRPr="00B209E2" w:rsidRDefault="00832F0A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6207" w14:textId="77777777" w:rsidR="00832F0A" w:rsidRPr="00B209E2" w:rsidRDefault="00832F0A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EA074" w14:textId="77777777" w:rsidR="00832F0A" w:rsidRPr="00B209E2" w:rsidRDefault="00832F0A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E49FE" w14:textId="77777777" w:rsidR="00832F0A" w:rsidRPr="00B209E2" w:rsidRDefault="00832F0A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99CE5" w14:textId="77777777" w:rsidR="00832F0A" w:rsidRPr="00B209E2" w:rsidRDefault="00832F0A" w:rsidP="000A166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32F0A" w:rsidRPr="00B209E2" w14:paraId="0E75971A" w14:textId="77777777" w:rsidTr="001C3E5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CAE96" w14:textId="77777777" w:rsidR="00832F0A" w:rsidRPr="00B209E2" w:rsidRDefault="00832F0A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24ED6" w14:textId="77777777" w:rsidR="00832F0A" w:rsidRPr="00B209E2" w:rsidRDefault="00832F0A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7573C" w14:textId="77777777" w:rsidR="00832F0A" w:rsidRPr="00B209E2" w:rsidRDefault="00832F0A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A88F7" w14:textId="77777777" w:rsidR="00832F0A" w:rsidRPr="00B209E2" w:rsidRDefault="00832F0A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5426C" w14:textId="77777777" w:rsidR="00832F0A" w:rsidRPr="00B209E2" w:rsidRDefault="00832F0A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20924" w14:textId="77777777" w:rsidR="00832F0A" w:rsidRPr="00B209E2" w:rsidRDefault="00832F0A" w:rsidP="000A166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32F0A" w:rsidRPr="00745D37" w14:paraId="3C3C8365" w14:textId="77777777" w:rsidTr="000A1661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0327EEF" w14:textId="77777777" w:rsidR="00832F0A" w:rsidRPr="00745D37" w:rsidRDefault="00832F0A" w:rsidP="000A1661">
            <w:pPr>
              <w:pStyle w:val="Heading1"/>
              <w:rPr>
                <w:lang w:val="en-US"/>
              </w:rPr>
            </w:pPr>
            <w:r>
              <w:t>Summary of drafting session</w:t>
            </w:r>
          </w:p>
        </w:tc>
      </w:tr>
      <w:tr w:rsidR="00832F0A" w:rsidRPr="00AA7BD2" w14:paraId="5F261FBD" w14:textId="77777777" w:rsidTr="000A1661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8899B18" w14:textId="77777777" w:rsidR="00832F0A" w:rsidRDefault="00832F0A" w:rsidP="000A1661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520FED04" w14:textId="77777777" w:rsidR="00832F0A" w:rsidRPr="00894FB0" w:rsidRDefault="00832F0A" w:rsidP="000A1661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14:paraId="322D6783" w14:textId="35B2743C" w:rsidR="00D9227F" w:rsidRDefault="00D9227F" w:rsidP="00D9227F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       All documents treated</w:t>
            </w:r>
          </w:p>
          <w:p w14:paraId="480491B0" w14:textId="15B74060" w:rsidR="00832F0A" w:rsidRDefault="00832F0A" w:rsidP="000A1661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lastRenderedPageBreak/>
              <w:t xml:space="preserve"> </w:t>
            </w:r>
            <w:r w:rsidR="00CD6EF1">
              <w:rPr>
                <w:rFonts w:eastAsia="Arial Unicode MS" w:cs="Arial"/>
                <w:i/>
                <w:szCs w:val="18"/>
                <w:lang w:eastAsia="ko-KR"/>
              </w:rPr>
              <w:t>8 agreed</w:t>
            </w:r>
          </w:p>
          <w:p w14:paraId="7255E19B" w14:textId="220EFFB3" w:rsidR="00832F0A" w:rsidRPr="00894FB0" w:rsidRDefault="00D9227F" w:rsidP="000A1661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7 documents open</w:t>
            </w:r>
          </w:p>
          <w:p w14:paraId="63BCDAE3" w14:textId="77777777" w:rsidR="00832F0A" w:rsidRPr="00AA7BD2" w:rsidRDefault="00832F0A" w:rsidP="000A166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32F0A" w:rsidRPr="00B04844" w14:paraId="119C2599" w14:textId="77777777" w:rsidTr="000A1661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549C775E" w14:textId="77777777" w:rsidR="00832F0A" w:rsidRPr="00F45489" w:rsidRDefault="00832F0A" w:rsidP="000A1661">
            <w:pPr>
              <w:pStyle w:val="Heading1"/>
            </w:pPr>
            <w:r w:rsidRPr="00F45489">
              <w:lastRenderedPageBreak/>
              <w:t>Close</w:t>
            </w:r>
          </w:p>
        </w:tc>
      </w:tr>
    </w:tbl>
    <w:p w14:paraId="2ECE7086" w14:textId="77777777" w:rsidR="007F07EB" w:rsidRDefault="007F07EB" w:rsidP="00592927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8BBC90" w14:textId="77777777" w:rsidR="00AE1055" w:rsidRDefault="00AE1055" w:rsidP="002E015E">
      <w:pPr>
        <w:spacing w:after="0" w:line="240" w:lineRule="auto"/>
      </w:pPr>
      <w:r>
        <w:separator/>
      </w:r>
    </w:p>
  </w:endnote>
  <w:endnote w:type="continuationSeparator" w:id="0">
    <w:p w14:paraId="3C92F780" w14:textId="77777777" w:rsidR="00AE1055" w:rsidRDefault="00AE1055" w:rsidP="002E015E">
      <w:pPr>
        <w:spacing w:after="0" w:line="240" w:lineRule="auto"/>
      </w:pPr>
      <w:r>
        <w:continuationSeparator/>
      </w:r>
    </w:p>
  </w:endnote>
  <w:endnote w:type="continuationNotice" w:id="1">
    <w:p w14:paraId="0E895F58" w14:textId="77777777" w:rsidR="00AE1055" w:rsidRDefault="00AE10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189EFD" w14:textId="77777777" w:rsidR="00AE1055" w:rsidRDefault="00AE1055" w:rsidP="002E015E">
      <w:pPr>
        <w:spacing w:after="0" w:line="240" w:lineRule="auto"/>
      </w:pPr>
      <w:r>
        <w:separator/>
      </w:r>
    </w:p>
  </w:footnote>
  <w:footnote w:type="continuationSeparator" w:id="0">
    <w:p w14:paraId="7CB80843" w14:textId="77777777" w:rsidR="00AE1055" w:rsidRDefault="00AE1055" w:rsidP="002E015E">
      <w:pPr>
        <w:spacing w:after="0" w:line="240" w:lineRule="auto"/>
      </w:pPr>
      <w:r>
        <w:continuationSeparator/>
      </w:r>
    </w:p>
  </w:footnote>
  <w:footnote w:type="continuationNotice" w:id="1">
    <w:p w14:paraId="1CF8B78F" w14:textId="77777777" w:rsidR="00AE1055" w:rsidRDefault="00AE105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23D0518A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4"/>
  </w:num>
  <w:num w:numId="10">
    <w:abstractNumId w:val="12"/>
  </w:num>
  <w:num w:numId="11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3"/>
  </w:num>
  <w:num w:numId="14">
    <w:abstractNumId w:val="16"/>
  </w:num>
  <w:num w:numId="15">
    <w:abstractNumId w:val="15"/>
  </w:num>
  <w:num w:numId="1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attachedTemplate r:id="rId1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0D1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A42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8C2"/>
    <w:rsid w:val="00044EC8"/>
    <w:rsid w:val="00045343"/>
    <w:rsid w:val="00045614"/>
    <w:rsid w:val="000461B9"/>
    <w:rsid w:val="0004639C"/>
    <w:rsid w:val="0004664A"/>
    <w:rsid w:val="00046B9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6FD"/>
    <w:rsid w:val="0006090D"/>
    <w:rsid w:val="00061249"/>
    <w:rsid w:val="000615C4"/>
    <w:rsid w:val="00061B3B"/>
    <w:rsid w:val="00061C5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602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7783A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D73"/>
    <w:rsid w:val="000861C7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4E4"/>
    <w:rsid w:val="000925C4"/>
    <w:rsid w:val="00092C61"/>
    <w:rsid w:val="00093933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3F"/>
    <w:rsid w:val="000A135B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384B"/>
    <w:rsid w:val="000B4353"/>
    <w:rsid w:val="000B4D89"/>
    <w:rsid w:val="000B52D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18B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F48"/>
    <w:rsid w:val="000E2CEF"/>
    <w:rsid w:val="000E2EA7"/>
    <w:rsid w:val="000E30C4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6E9"/>
    <w:rsid w:val="00100BFB"/>
    <w:rsid w:val="0010152F"/>
    <w:rsid w:val="0010199B"/>
    <w:rsid w:val="00101B7F"/>
    <w:rsid w:val="0010213B"/>
    <w:rsid w:val="001027CE"/>
    <w:rsid w:val="001029DE"/>
    <w:rsid w:val="001033D8"/>
    <w:rsid w:val="001036A4"/>
    <w:rsid w:val="00103D7B"/>
    <w:rsid w:val="00104068"/>
    <w:rsid w:val="0010420C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1BDC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55"/>
    <w:rsid w:val="001261C9"/>
    <w:rsid w:val="0012732F"/>
    <w:rsid w:val="001276EC"/>
    <w:rsid w:val="00127901"/>
    <w:rsid w:val="00130E6A"/>
    <w:rsid w:val="00130EDE"/>
    <w:rsid w:val="00132467"/>
    <w:rsid w:val="0013246A"/>
    <w:rsid w:val="00132955"/>
    <w:rsid w:val="00134744"/>
    <w:rsid w:val="00135CF0"/>
    <w:rsid w:val="00136607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129"/>
    <w:rsid w:val="001458C4"/>
    <w:rsid w:val="00145C29"/>
    <w:rsid w:val="00146367"/>
    <w:rsid w:val="00146BF2"/>
    <w:rsid w:val="0014708C"/>
    <w:rsid w:val="00147B2D"/>
    <w:rsid w:val="001505E8"/>
    <w:rsid w:val="001507DF"/>
    <w:rsid w:val="00150EF9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74A1"/>
    <w:rsid w:val="001574E4"/>
    <w:rsid w:val="00157764"/>
    <w:rsid w:val="001600A2"/>
    <w:rsid w:val="00160AC8"/>
    <w:rsid w:val="00160F0E"/>
    <w:rsid w:val="00162C1C"/>
    <w:rsid w:val="00162E90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1C7C"/>
    <w:rsid w:val="00172A42"/>
    <w:rsid w:val="00172B1D"/>
    <w:rsid w:val="00172CB9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33DB"/>
    <w:rsid w:val="00183C0C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4F3B"/>
    <w:rsid w:val="001A5ACC"/>
    <w:rsid w:val="001A5FF0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1FF2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1A3F"/>
    <w:rsid w:val="001C2412"/>
    <w:rsid w:val="001C26AB"/>
    <w:rsid w:val="001C29C3"/>
    <w:rsid w:val="001C36E8"/>
    <w:rsid w:val="001C37E3"/>
    <w:rsid w:val="001C3856"/>
    <w:rsid w:val="001C3B51"/>
    <w:rsid w:val="001C3E58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B25"/>
    <w:rsid w:val="001E5C57"/>
    <w:rsid w:val="001E69A0"/>
    <w:rsid w:val="001E69A1"/>
    <w:rsid w:val="001E6ED4"/>
    <w:rsid w:val="001E715A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31E7"/>
    <w:rsid w:val="0020328A"/>
    <w:rsid w:val="00203972"/>
    <w:rsid w:val="002042D0"/>
    <w:rsid w:val="0020434E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121"/>
    <w:rsid w:val="002164F7"/>
    <w:rsid w:val="00217E05"/>
    <w:rsid w:val="00220C8D"/>
    <w:rsid w:val="00220E17"/>
    <w:rsid w:val="0022171D"/>
    <w:rsid w:val="002218CB"/>
    <w:rsid w:val="00221A12"/>
    <w:rsid w:val="00221CBC"/>
    <w:rsid w:val="002230A2"/>
    <w:rsid w:val="00223B7D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0F1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345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50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612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7FB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17F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569"/>
    <w:rsid w:val="002F4F91"/>
    <w:rsid w:val="002F4FC9"/>
    <w:rsid w:val="002F5A51"/>
    <w:rsid w:val="002F6131"/>
    <w:rsid w:val="002F6811"/>
    <w:rsid w:val="00300258"/>
    <w:rsid w:val="0030093F"/>
    <w:rsid w:val="00300A16"/>
    <w:rsid w:val="00300C8D"/>
    <w:rsid w:val="0030128D"/>
    <w:rsid w:val="003020BA"/>
    <w:rsid w:val="00302BB2"/>
    <w:rsid w:val="00303A63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1A9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CC6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933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B55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5C82"/>
    <w:rsid w:val="003D5DD8"/>
    <w:rsid w:val="003D6B69"/>
    <w:rsid w:val="003D6F76"/>
    <w:rsid w:val="003D7025"/>
    <w:rsid w:val="003D7181"/>
    <w:rsid w:val="003D757E"/>
    <w:rsid w:val="003D7A31"/>
    <w:rsid w:val="003D7C79"/>
    <w:rsid w:val="003E09A1"/>
    <w:rsid w:val="003E0ED2"/>
    <w:rsid w:val="003E107A"/>
    <w:rsid w:val="003E1829"/>
    <w:rsid w:val="003E1A71"/>
    <w:rsid w:val="003E1CF2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430"/>
    <w:rsid w:val="00411C35"/>
    <w:rsid w:val="00411CEE"/>
    <w:rsid w:val="00412359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80B"/>
    <w:rsid w:val="00421974"/>
    <w:rsid w:val="00421A25"/>
    <w:rsid w:val="00421AC9"/>
    <w:rsid w:val="00421D7C"/>
    <w:rsid w:val="00421EEA"/>
    <w:rsid w:val="0042292C"/>
    <w:rsid w:val="00424916"/>
    <w:rsid w:val="00425C20"/>
    <w:rsid w:val="00425D84"/>
    <w:rsid w:val="00426237"/>
    <w:rsid w:val="004279A1"/>
    <w:rsid w:val="00427FC8"/>
    <w:rsid w:val="004304A7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BE9"/>
    <w:rsid w:val="00437D0F"/>
    <w:rsid w:val="00440C18"/>
    <w:rsid w:val="0044133E"/>
    <w:rsid w:val="00441941"/>
    <w:rsid w:val="00441A0B"/>
    <w:rsid w:val="00441F87"/>
    <w:rsid w:val="00442253"/>
    <w:rsid w:val="004423D4"/>
    <w:rsid w:val="004424A8"/>
    <w:rsid w:val="00442FD0"/>
    <w:rsid w:val="0044424A"/>
    <w:rsid w:val="00444322"/>
    <w:rsid w:val="00444BF8"/>
    <w:rsid w:val="00444DCD"/>
    <w:rsid w:val="00444F13"/>
    <w:rsid w:val="0044534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0FA4"/>
    <w:rsid w:val="004715AE"/>
    <w:rsid w:val="00471B05"/>
    <w:rsid w:val="00471D76"/>
    <w:rsid w:val="0047328B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7"/>
    <w:rsid w:val="004A3F22"/>
    <w:rsid w:val="004A4678"/>
    <w:rsid w:val="004A498E"/>
    <w:rsid w:val="004A49B3"/>
    <w:rsid w:val="004A4BB5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1474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1A8"/>
    <w:rsid w:val="004D050A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DE8"/>
    <w:rsid w:val="004F7420"/>
    <w:rsid w:val="004F77C1"/>
    <w:rsid w:val="00500042"/>
    <w:rsid w:val="00500281"/>
    <w:rsid w:val="005005C9"/>
    <w:rsid w:val="005010C3"/>
    <w:rsid w:val="00501162"/>
    <w:rsid w:val="005024F1"/>
    <w:rsid w:val="00502843"/>
    <w:rsid w:val="005028C0"/>
    <w:rsid w:val="00502C95"/>
    <w:rsid w:val="00503B70"/>
    <w:rsid w:val="00503E9E"/>
    <w:rsid w:val="00504832"/>
    <w:rsid w:val="00504ADD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2D7A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6A8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C4E"/>
    <w:rsid w:val="005635C8"/>
    <w:rsid w:val="00564095"/>
    <w:rsid w:val="00564EEE"/>
    <w:rsid w:val="00565CBE"/>
    <w:rsid w:val="005668E1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4594"/>
    <w:rsid w:val="00574916"/>
    <w:rsid w:val="00574B1D"/>
    <w:rsid w:val="00575270"/>
    <w:rsid w:val="0057546B"/>
    <w:rsid w:val="005767CB"/>
    <w:rsid w:val="00576996"/>
    <w:rsid w:val="00576A29"/>
    <w:rsid w:val="00576A31"/>
    <w:rsid w:val="005775BA"/>
    <w:rsid w:val="005777B0"/>
    <w:rsid w:val="005805FC"/>
    <w:rsid w:val="005806A0"/>
    <w:rsid w:val="00580740"/>
    <w:rsid w:val="00580884"/>
    <w:rsid w:val="00581289"/>
    <w:rsid w:val="00581324"/>
    <w:rsid w:val="005817B8"/>
    <w:rsid w:val="005831F3"/>
    <w:rsid w:val="00583723"/>
    <w:rsid w:val="00583781"/>
    <w:rsid w:val="00583D24"/>
    <w:rsid w:val="00583E08"/>
    <w:rsid w:val="00583F0D"/>
    <w:rsid w:val="00583F8F"/>
    <w:rsid w:val="00583FCE"/>
    <w:rsid w:val="005840E3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2D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2BC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7CEC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4A9"/>
    <w:rsid w:val="00606F79"/>
    <w:rsid w:val="00606FB2"/>
    <w:rsid w:val="00607212"/>
    <w:rsid w:val="00607502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49A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627"/>
    <w:rsid w:val="006614FC"/>
    <w:rsid w:val="00661B4C"/>
    <w:rsid w:val="00661DC5"/>
    <w:rsid w:val="00662705"/>
    <w:rsid w:val="00662A14"/>
    <w:rsid w:val="0066365C"/>
    <w:rsid w:val="00663866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364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7B7"/>
    <w:rsid w:val="00696A1E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3EEF"/>
    <w:rsid w:val="006A40F8"/>
    <w:rsid w:val="006A4115"/>
    <w:rsid w:val="006A47B6"/>
    <w:rsid w:val="006A5031"/>
    <w:rsid w:val="006A5193"/>
    <w:rsid w:val="006A586C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1DBE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8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6A65"/>
    <w:rsid w:val="00707269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2AE4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A57"/>
    <w:rsid w:val="00723D6B"/>
    <w:rsid w:val="0072406F"/>
    <w:rsid w:val="0072409F"/>
    <w:rsid w:val="00724453"/>
    <w:rsid w:val="00724957"/>
    <w:rsid w:val="00724A3B"/>
    <w:rsid w:val="00724A5B"/>
    <w:rsid w:val="00724D65"/>
    <w:rsid w:val="00724E45"/>
    <w:rsid w:val="00725497"/>
    <w:rsid w:val="007263A4"/>
    <w:rsid w:val="0072661F"/>
    <w:rsid w:val="007266FE"/>
    <w:rsid w:val="00727C25"/>
    <w:rsid w:val="00730020"/>
    <w:rsid w:val="0073008F"/>
    <w:rsid w:val="00730417"/>
    <w:rsid w:val="007306E0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510F"/>
    <w:rsid w:val="007352CF"/>
    <w:rsid w:val="0073576F"/>
    <w:rsid w:val="00735D27"/>
    <w:rsid w:val="00737030"/>
    <w:rsid w:val="0073789A"/>
    <w:rsid w:val="00737F9A"/>
    <w:rsid w:val="00737FEF"/>
    <w:rsid w:val="007402A7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9A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32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FDA"/>
    <w:rsid w:val="007670A1"/>
    <w:rsid w:val="007677E7"/>
    <w:rsid w:val="00767C30"/>
    <w:rsid w:val="007702E5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AE7"/>
    <w:rsid w:val="00780E10"/>
    <w:rsid w:val="00780EA6"/>
    <w:rsid w:val="007810A9"/>
    <w:rsid w:val="0078212F"/>
    <w:rsid w:val="0078215B"/>
    <w:rsid w:val="00782837"/>
    <w:rsid w:val="007832C4"/>
    <w:rsid w:val="00783320"/>
    <w:rsid w:val="007838BC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57F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360C"/>
    <w:rsid w:val="007C3730"/>
    <w:rsid w:val="007C40C4"/>
    <w:rsid w:val="007C477B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604"/>
    <w:rsid w:val="007F675D"/>
    <w:rsid w:val="007F68C2"/>
    <w:rsid w:val="007F6935"/>
    <w:rsid w:val="007F7068"/>
    <w:rsid w:val="007F7534"/>
    <w:rsid w:val="007F7715"/>
    <w:rsid w:val="007F7FE8"/>
    <w:rsid w:val="00800A0D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2F0A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B2C"/>
    <w:rsid w:val="00840957"/>
    <w:rsid w:val="00840AF7"/>
    <w:rsid w:val="00840B91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22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99F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5FCA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00B8"/>
    <w:rsid w:val="008D0367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1EE9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31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6BDD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B34"/>
    <w:rsid w:val="00933044"/>
    <w:rsid w:val="009334A9"/>
    <w:rsid w:val="0093359A"/>
    <w:rsid w:val="00934038"/>
    <w:rsid w:val="009341A6"/>
    <w:rsid w:val="00934746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DDD"/>
    <w:rsid w:val="00943475"/>
    <w:rsid w:val="00943B36"/>
    <w:rsid w:val="0094402D"/>
    <w:rsid w:val="00944A8F"/>
    <w:rsid w:val="00944F00"/>
    <w:rsid w:val="009450FA"/>
    <w:rsid w:val="00945421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9E"/>
    <w:rsid w:val="009639F3"/>
    <w:rsid w:val="00963D2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38AC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0F12"/>
    <w:rsid w:val="009A13DE"/>
    <w:rsid w:val="009A13E7"/>
    <w:rsid w:val="009A15FF"/>
    <w:rsid w:val="009A16D0"/>
    <w:rsid w:val="009A218C"/>
    <w:rsid w:val="009A25EF"/>
    <w:rsid w:val="009A26FD"/>
    <w:rsid w:val="009A282B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3628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25D9"/>
    <w:rsid w:val="009C2BDC"/>
    <w:rsid w:val="009C3076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02"/>
    <w:rsid w:val="009D0FEC"/>
    <w:rsid w:val="009D1700"/>
    <w:rsid w:val="009D2164"/>
    <w:rsid w:val="009D291A"/>
    <w:rsid w:val="009D3F23"/>
    <w:rsid w:val="009D4B72"/>
    <w:rsid w:val="009D4C69"/>
    <w:rsid w:val="009D4FD2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ABA"/>
    <w:rsid w:val="00A13E68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2D5F"/>
    <w:rsid w:val="00A43611"/>
    <w:rsid w:val="00A43A77"/>
    <w:rsid w:val="00A43FC5"/>
    <w:rsid w:val="00A44038"/>
    <w:rsid w:val="00A441B3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6F6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716F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40D1"/>
    <w:rsid w:val="00A8436A"/>
    <w:rsid w:val="00A84AE9"/>
    <w:rsid w:val="00A84BB6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6A2"/>
    <w:rsid w:val="00A9081B"/>
    <w:rsid w:val="00A923C2"/>
    <w:rsid w:val="00A92E74"/>
    <w:rsid w:val="00A934B2"/>
    <w:rsid w:val="00A93627"/>
    <w:rsid w:val="00A9378C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601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5D63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06B"/>
    <w:rsid w:val="00AE0E6C"/>
    <w:rsid w:val="00AE1055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5B26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AF7326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31B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1E1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848"/>
    <w:rsid w:val="00BA25F9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4E7"/>
    <w:rsid w:val="00BB050E"/>
    <w:rsid w:val="00BB0661"/>
    <w:rsid w:val="00BB07CE"/>
    <w:rsid w:val="00BB09B9"/>
    <w:rsid w:val="00BB0ECB"/>
    <w:rsid w:val="00BB0FB8"/>
    <w:rsid w:val="00BB153B"/>
    <w:rsid w:val="00BB19C5"/>
    <w:rsid w:val="00BB29E2"/>
    <w:rsid w:val="00BB4735"/>
    <w:rsid w:val="00BB4802"/>
    <w:rsid w:val="00BB5D6E"/>
    <w:rsid w:val="00BB611A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32E"/>
    <w:rsid w:val="00BC36C9"/>
    <w:rsid w:val="00BC3FFF"/>
    <w:rsid w:val="00BC4499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AF2"/>
    <w:rsid w:val="00BD7ECF"/>
    <w:rsid w:val="00BE0178"/>
    <w:rsid w:val="00BE01A6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ED"/>
    <w:rsid w:val="00BF070B"/>
    <w:rsid w:val="00BF1792"/>
    <w:rsid w:val="00BF1C35"/>
    <w:rsid w:val="00BF23BD"/>
    <w:rsid w:val="00BF2A3D"/>
    <w:rsid w:val="00BF2EFB"/>
    <w:rsid w:val="00BF3053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72EF"/>
    <w:rsid w:val="00C20BAC"/>
    <w:rsid w:val="00C213D5"/>
    <w:rsid w:val="00C21641"/>
    <w:rsid w:val="00C21937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B17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0307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C84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4D5"/>
    <w:rsid w:val="00C60E00"/>
    <w:rsid w:val="00C61050"/>
    <w:rsid w:val="00C61978"/>
    <w:rsid w:val="00C61BEA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3A"/>
    <w:rsid w:val="00C661AB"/>
    <w:rsid w:val="00C6635C"/>
    <w:rsid w:val="00C66828"/>
    <w:rsid w:val="00C674EA"/>
    <w:rsid w:val="00C67933"/>
    <w:rsid w:val="00C67D94"/>
    <w:rsid w:val="00C67E2B"/>
    <w:rsid w:val="00C67EFE"/>
    <w:rsid w:val="00C70128"/>
    <w:rsid w:val="00C70397"/>
    <w:rsid w:val="00C70766"/>
    <w:rsid w:val="00C7097E"/>
    <w:rsid w:val="00C710ED"/>
    <w:rsid w:val="00C7142D"/>
    <w:rsid w:val="00C71C95"/>
    <w:rsid w:val="00C720F7"/>
    <w:rsid w:val="00C722B5"/>
    <w:rsid w:val="00C726D9"/>
    <w:rsid w:val="00C72E99"/>
    <w:rsid w:val="00C72F85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83B"/>
    <w:rsid w:val="00C908FB"/>
    <w:rsid w:val="00C90ED8"/>
    <w:rsid w:val="00C91ED0"/>
    <w:rsid w:val="00C9201E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EF0"/>
    <w:rsid w:val="00CA035C"/>
    <w:rsid w:val="00CA082D"/>
    <w:rsid w:val="00CA09A3"/>
    <w:rsid w:val="00CA0C4D"/>
    <w:rsid w:val="00CA1413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904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20F9"/>
    <w:rsid w:val="00CC2272"/>
    <w:rsid w:val="00CC2A33"/>
    <w:rsid w:val="00CC2E0E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05FB"/>
    <w:rsid w:val="00CD1EAF"/>
    <w:rsid w:val="00CD2128"/>
    <w:rsid w:val="00CD2281"/>
    <w:rsid w:val="00CD23C4"/>
    <w:rsid w:val="00CD2EAB"/>
    <w:rsid w:val="00CD4157"/>
    <w:rsid w:val="00CD5905"/>
    <w:rsid w:val="00CD5B23"/>
    <w:rsid w:val="00CD60A8"/>
    <w:rsid w:val="00CD610C"/>
    <w:rsid w:val="00CD6EF1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2F87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110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551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304A6"/>
    <w:rsid w:val="00D3054A"/>
    <w:rsid w:val="00D30CCE"/>
    <w:rsid w:val="00D30CE0"/>
    <w:rsid w:val="00D30D2B"/>
    <w:rsid w:val="00D30E8E"/>
    <w:rsid w:val="00D3132E"/>
    <w:rsid w:val="00D334EC"/>
    <w:rsid w:val="00D335D0"/>
    <w:rsid w:val="00D33975"/>
    <w:rsid w:val="00D33BBB"/>
    <w:rsid w:val="00D33DC6"/>
    <w:rsid w:val="00D348D5"/>
    <w:rsid w:val="00D34F73"/>
    <w:rsid w:val="00D350DE"/>
    <w:rsid w:val="00D35130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14DD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5737B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27F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DE"/>
    <w:rsid w:val="00DA2337"/>
    <w:rsid w:val="00DA2A85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559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12E7"/>
    <w:rsid w:val="00DC1C53"/>
    <w:rsid w:val="00DC1ED6"/>
    <w:rsid w:val="00DC2180"/>
    <w:rsid w:val="00DC2E2C"/>
    <w:rsid w:val="00DC30B5"/>
    <w:rsid w:val="00DC3262"/>
    <w:rsid w:val="00DC3491"/>
    <w:rsid w:val="00DC390C"/>
    <w:rsid w:val="00DC40DE"/>
    <w:rsid w:val="00DC5263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58"/>
    <w:rsid w:val="00DD14BA"/>
    <w:rsid w:val="00DD14FC"/>
    <w:rsid w:val="00DD1791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C26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B5A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1C77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03F"/>
    <w:rsid w:val="00E301D5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7C2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6A8"/>
    <w:rsid w:val="00EC6A7E"/>
    <w:rsid w:val="00EC6DF2"/>
    <w:rsid w:val="00EC6E5F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6DF3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157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31BA"/>
    <w:rsid w:val="00F14387"/>
    <w:rsid w:val="00F14539"/>
    <w:rsid w:val="00F1463F"/>
    <w:rsid w:val="00F14E61"/>
    <w:rsid w:val="00F15825"/>
    <w:rsid w:val="00F15FEB"/>
    <w:rsid w:val="00F1640A"/>
    <w:rsid w:val="00F168BA"/>
    <w:rsid w:val="00F16960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38B"/>
    <w:rsid w:val="00F565B8"/>
    <w:rsid w:val="00F56ADA"/>
    <w:rsid w:val="00F57653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7C"/>
    <w:rsid w:val="00F84EA5"/>
    <w:rsid w:val="00F84F9D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317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395F"/>
    <w:rsid w:val="00FB486B"/>
    <w:rsid w:val="00FB4D11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7A8A"/>
    <w:rsid w:val="00FD0092"/>
    <w:rsid w:val="00FD085D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3FDC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775"/>
    <w:rsid w:val="00FF2AB5"/>
    <w:rsid w:val="00FF2BA2"/>
    <w:rsid w:val="00FF2BF4"/>
    <w:rsid w:val="00FF3444"/>
    <w:rsid w:val="00FF357F"/>
    <w:rsid w:val="00FF3899"/>
    <w:rsid w:val="00FF3C62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7345"/>
    <o:shapelayout v:ext="edit">
      <o:idmap v:ext="edit" data="1"/>
    </o:shapelayout>
  </w:shapeDefaults>
  <w:decimalSymbol w:val=","/>
  <w:listSeparator w:val=";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F131BA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3516D6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E:\TSGS1_103_Gothenburg\docs\S1-232142.zip" TargetMode="External"/><Relationship Id="rId18" Type="http://schemas.openxmlformats.org/officeDocument/2006/relationships/hyperlink" Target="file:///E:\TSGS1_103_Gothenburg\docs\S1-232323.zip" TargetMode="External"/><Relationship Id="rId26" Type="http://schemas.openxmlformats.org/officeDocument/2006/relationships/hyperlink" Target="file:///E:\TSGS1_103_Gothenburg\docs\S1-232236.zip" TargetMode="External"/><Relationship Id="rId39" Type="http://schemas.openxmlformats.org/officeDocument/2006/relationships/hyperlink" Target="file:///E:\TSGS1_103_Gothenburg\docs\S1-232319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E:\TSGS1_103_Gothenburg\docs\S1-232324.zip" TargetMode="External"/><Relationship Id="rId34" Type="http://schemas.openxmlformats.org/officeDocument/2006/relationships/hyperlink" Target="file:///E:\TSGS1_103_Gothenburg\docs\S1-232260.zip" TargetMode="External"/><Relationship Id="rId42" Type="http://schemas.openxmlformats.org/officeDocument/2006/relationships/hyperlink" Target="file:///E:\TSGS1_103_Gothenburg\docs\S1-232366.zip" TargetMode="External"/><Relationship Id="rId47" Type="http://schemas.openxmlformats.org/officeDocument/2006/relationships/hyperlink" Target="file:///E:\TSGS1_103_Gothenburg\docs\S1-232360.zip" TargetMode="External"/><Relationship Id="rId50" Type="http://schemas.openxmlformats.org/officeDocument/2006/relationships/hyperlink" Target="file:///E:\TSGS1_103_Gothenburg\docs\S1-232184.zip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3gpp.org/ftp/Specs/archive/22_series/22.876/22876-j00.zip" TargetMode="External"/><Relationship Id="rId17" Type="http://schemas.openxmlformats.org/officeDocument/2006/relationships/hyperlink" Target="file:///E:\TSGS1_103_Gothenburg\docs\S1-232143.zip" TargetMode="External"/><Relationship Id="rId25" Type="http://schemas.openxmlformats.org/officeDocument/2006/relationships/hyperlink" Target="https://www.3gpp.org/ftp/Specs/archive/22_series/22.882/22882-j00.zip" TargetMode="External"/><Relationship Id="rId33" Type="http://schemas.openxmlformats.org/officeDocument/2006/relationships/hyperlink" Target="file:///E:\TSGS1_103_Gothenburg\docs\S1-232181.zip" TargetMode="External"/><Relationship Id="rId38" Type="http://schemas.openxmlformats.org/officeDocument/2006/relationships/hyperlink" Target="file:///E:\TSGS1_103_Gothenburg\docs\S1-232233.zip" TargetMode="External"/><Relationship Id="rId46" Type="http://schemas.openxmlformats.org/officeDocument/2006/relationships/hyperlink" Target="file:///E:\TSGS1_103_Gothenburg\docs\S1-232071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E:\TSGS1_103_Gothenburg\docs\S1-232368.zip" TargetMode="External"/><Relationship Id="rId20" Type="http://schemas.openxmlformats.org/officeDocument/2006/relationships/hyperlink" Target="file:///E:\TSGS1_103_Gothenburg\docs\S1-232144.zip" TargetMode="External"/><Relationship Id="rId29" Type="http://schemas.openxmlformats.org/officeDocument/2006/relationships/hyperlink" Target="file:///E:\TSGS1_103_Gothenburg\docs\S1-232362.zip" TargetMode="External"/><Relationship Id="rId41" Type="http://schemas.openxmlformats.org/officeDocument/2006/relationships/hyperlink" Target="file:///E:\TSGS1_103_Gothenburg\docs\S1-232320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TSG_SA/TSGS_95E_Electronic_2022_03/Docs/SP-220083.zip" TargetMode="External"/><Relationship Id="rId24" Type="http://schemas.openxmlformats.org/officeDocument/2006/relationships/hyperlink" Target="https://www.3gpp.org/ftp/TSG_SA/TSG_SA/TSGS_99_Rotterdam_2023-03/Docs/SP-230235.zip" TargetMode="External"/><Relationship Id="rId32" Type="http://schemas.openxmlformats.org/officeDocument/2006/relationships/hyperlink" Target="file:///E:\TSGS1_103_Gothenburg\docs\S1-232363.zip" TargetMode="External"/><Relationship Id="rId37" Type="http://schemas.openxmlformats.org/officeDocument/2006/relationships/hyperlink" Target="file:///E:\TSGS1_103_Gothenburg\docs\S1-232365.zip" TargetMode="External"/><Relationship Id="rId40" Type="http://schemas.openxmlformats.org/officeDocument/2006/relationships/hyperlink" Target="file:///E:\TSGS1_103_Gothenburg\docs\S1-232235.zip" TargetMode="External"/><Relationship Id="rId45" Type="http://schemas.openxmlformats.org/officeDocument/2006/relationships/hyperlink" Target="https://www.3gpp.org/ftp/TSG_SA/TSG_SA/TSGS_100_Taipei_2023-06/Docs/SP-230520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file:///E:\TSGS1_103_Gothenburg\docs\S1-232361.zip" TargetMode="External"/><Relationship Id="rId23" Type="http://schemas.openxmlformats.org/officeDocument/2006/relationships/hyperlink" Target="file:///E:\TSGS1_103_Gothenburg\docs\S1-232325.zip" TargetMode="External"/><Relationship Id="rId28" Type="http://schemas.openxmlformats.org/officeDocument/2006/relationships/hyperlink" Target="file:///E:\TSGS1_103_Gothenburg\docs\S1-232316.zip" TargetMode="External"/><Relationship Id="rId36" Type="http://schemas.openxmlformats.org/officeDocument/2006/relationships/hyperlink" Target="file:///E:\TSGS1_103_Gothenburg\docs\S1-232364.zip" TargetMode="External"/><Relationship Id="rId49" Type="http://schemas.openxmlformats.org/officeDocument/2006/relationships/hyperlink" Target="file:///E:\TSGS1_103_Gothenburg\docs\S1-232183.zip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3gpp.org/ftp/TSG_SA/TSG_SA/TSGS_100_Taipei_2023-06/Docs/SP-230514.zip" TargetMode="External"/><Relationship Id="rId31" Type="http://schemas.openxmlformats.org/officeDocument/2006/relationships/hyperlink" Target="file:///E:\TSGS1_103_Gothenburg\docs\S1-232317.zip" TargetMode="External"/><Relationship Id="rId44" Type="http://schemas.openxmlformats.org/officeDocument/2006/relationships/hyperlink" Target="file:///E:\TSGS1_103_Gothenburg\docs\S1-232321.zip" TargetMode="External"/><Relationship Id="rId52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E:\TSGS1_103_Gothenburg\docs\S1-232322.zip" TargetMode="External"/><Relationship Id="rId22" Type="http://schemas.openxmlformats.org/officeDocument/2006/relationships/hyperlink" Target="file:///E:\TSGS1_103_Gothenburg\docs\S1-232146.zip" TargetMode="External"/><Relationship Id="rId27" Type="http://schemas.openxmlformats.org/officeDocument/2006/relationships/hyperlink" Target="file:///E:\TSGS1_103_Gothenburg\docs\S1-232070.zip" TargetMode="External"/><Relationship Id="rId30" Type="http://schemas.openxmlformats.org/officeDocument/2006/relationships/hyperlink" Target="file:///E:\TSGS1_103_Gothenburg\docs\S1-232180.zip" TargetMode="External"/><Relationship Id="rId35" Type="http://schemas.openxmlformats.org/officeDocument/2006/relationships/hyperlink" Target="file:///E:\TSGS1_103_Gothenburg\docs\S1-232318.zip" TargetMode="External"/><Relationship Id="rId43" Type="http://schemas.openxmlformats.org/officeDocument/2006/relationships/hyperlink" Target="file:///E:\TSGS1_103_Gothenburg\docs\S1-232182.zip" TargetMode="External"/><Relationship Id="rId48" Type="http://schemas.openxmlformats.org/officeDocument/2006/relationships/hyperlink" Target="file:///E:\TSGS1_103_Gothenburg\docs\S1-232367.zip" TargetMode="External"/><Relationship Id="rId8" Type="http://schemas.openxmlformats.org/officeDocument/2006/relationships/webSettings" Target="webSettings.xml"/><Relationship Id="rId5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800152-EDB0-4F02-A5B3-6A5C407F1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3</TotalTime>
  <Pages>5</Pages>
  <Words>1542</Words>
  <Characters>8481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10003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Almodovar Chico, J.L. (José)</cp:lastModifiedBy>
  <cp:revision>5</cp:revision>
  <dcterms:created xsi:type="dcterms:W3CDTF">2023-08-23T17:07:00Z</dcterms:created>
  <dcterms:modified xsi:type="dcterms:W3CDTF">2023-08-23T17:10:00Z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