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55D25" w14:textId="261A8A36" w:rsidR="00B208FF" w:rsidRDefault="00A57E93" w:rsidP="00B208FF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>3GPP TSG-SA WG1 Meeting #</w:t>
      </w:r>
      <w:r w:rsidR="00BB611A">
        <w:rPr>
          <w:rFonts w:eastAsia="MS Mincho" w:cs="Arial"/>
          <w:b/>
          <w:sz w:val="24"/>
          <w:szCs w:val="24"/>
          <w:lang w:eastAsia="ja-JP"/>
        </w:rPr>
        <w:t xml:space="preserve">103 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 w:rsidR="005775BA">
        <w:rPr>
          <w:rFonts w:eastAsia="MS Mincho" w:cs="Arial"/>
          <w:b/>
          <w:sz w:val="24"/>
          <w:szCs w:val="24"/>
          <w:lang w:eastAsia="ja-JP"/>
        </w:rPr>
        <w:t xml:space="preserve">                  </w:t>
      </w:r>
      <w:r>
        <w:rPr>
          <w:rFonts w:eastAsia="MS Mincho" w:cs="Arial"/>
          <w:b/>
          <w:sz w:val="24"/>
          <w:szCs w:val="24"/>
          <w:lang w:eastAsia="ja-JP"/>
        </w:rPr>
        <w:t>S1-</w:t>
      </w:r>
      <w:r w:rsidR="00BB611A">
        <w:rPr>
          <w:rFonts w:eastAsia="MS Mincho" w:cs="Arial"/>
          <w:b/>
          <w:sz w:val="24"/>
          <w:szCs w:val="24"/>
          <w:lang w:eastAsia="ja-JP"/>
        </w:rPr>
        <w:t>23</w:t>
      </w:r>
      <w:r w:rsidR="00A87DF2">
        <w:rPr>
          <w:rFonts w:eastAsia="MS Mincho" w:cs="Arial"/>
          <w:b/>
          <w:sz w:val="24"/>
          <w:szCs w:val="24"/>
          <w:lang w:eastAsia="ja-JP"/>
        </w:rPr>
        <w:t>2555</w:t>
      </w:r>
    </w:p>
    <w:p w14:paraId="0FEBC1DE" w14:textId="5614F664" w:rsidR="000924E4" w:rsidRPr="00F45489" w:rsidRDefault="00A57E93" w:rsidP="00B208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Times New Roman" w:cs="Arial"/>
          <w:sz w:val="20"/>
          <w:szCs w:val="20"/>
          <w:lang w:eastAsia="ar-SA"/>
        </w:rPr>
      </w:pPr>
      <w:r>
        <w:rPr>
          <w:rFonts w:eastAsia="MS Mincho" w:cs="Arial"/>
          <w:b/>
          <w:sz w:val="24"/>
          <w:szCs w:val="24"/>
          <w:lang w:eastAsia="ja-JP"/>
        </w:rPr>
        <w:t>Gothenburg</w:t>
      </w:r>
      <w:r w:rsidR="00B208FF">
        <w:rPr>
          <w:rFonts w:eastAsia="MS Mincho" w:cs="Arial"/>
          <w:b/>
          <w:sz w:val="24"/>
          <w:szCs w:val="24"/>
          <w:lang w:eastAsia="ja-JP"/>
        </w:rPr>
        <w:t xml:space="preserve">, </w:t>
      </w:r>
      <w:proofErr w:type="gramStart"/>
      <w:r>
        <w:rPr>
          <w:rFonts w:eastAsia="MS Mincho" w:cs="Arial"/>
          <w:b/>
          <w:sz w:val="24"/>
          <w:szCs w:val="24"/>
          <w:lang w:eastAsia="ja-JP"/>
        </w:rPr>
        <w:t>Sweden</w:t>
      </w:r>
      <w:r w:rsidR="00B208FF">
        <w:rPr>
          <w:rFonts w:eastAsia="MS Mincho" w:cs="Arial"/>
          <w:b/>
          <w:sz w:val="24"/>
          <w:szCs w:val="24"/>
          <w:lang w:eastAsia="ja-JP"/>
        </w:rPr>
        <w:t xml:space="preserve">,  </w:t>
      </w:r>
      <w:r>
        <w:rPr>
          <w:rFonts w:eastAsia="MS Mincho" w:cs="Arial"/>
          <w:b/>
          <w:sz w:val="24"/>
          <w:szCs w:val="24"/>
          <w:lang w:eastAsia="ja-JP"/>
        </w:rPr>
        <w:t>21</w:t>
      </w:r>
      <w:proofErr w:type="gramEnd"/>
      <w:r>
        <w:rPr>
          <w:rFonts w:eastAsia="MS Mincho" w:cs="Arial"/>
          <w:b/>
          <w:sz w:val="24"/>
          <w:szCs w:val="24"/>
          <w:lang w:eastAsia="ja-JP"/>
        </w:rPr>
        <w:t xml:space="preserve"> </w:t>
      </w:r>
      <w:r w:rsidR="00B208FF">
        <w:rPr>
          <w:rFonts w:eastAsia="MS Mincho" w:cs="Arial"/>
          <w:b/>
          <w:sz w:val="24"/>
          <w:szCs w:val="24"/>
          <w:lang w:eastAsia="ja-JP"/>
        </w:rPr>
        <w:t xml:space="preserve">- </w:t>
      </w:r>
      <w:r>
        <w:rPr>
          <w:rFonts w:eastAsia="MS Mincho" w:cs="Arial"/>
          <w:b/>
          <w:sz w:val="24"/>
          <w:szCs w:val="24"/>
          <w:lang w:eastAsia="ja-JP"/>
        </w:rPr>
        <w:t xml:space="preserve">25 August </w:t>
      </w:r>
      <w:r w:rsidR="00B208FF">
        <w:rPr>
          <w:rFonts w:eastAsia="MS Mincho" w:cs="Arial"/>
          <w:b/>
          <w:sz w:val="24"/>
          <w:szCs w:val="24"/>
          <w:lang w:eastAsia="ja-JP"/>
        </w:rPr>
        <w:t>2023</w:t>
      </w:r>
      <w:r w:rsidR="00B208FF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570264E5" w:rsidR="000924E4" w:rsidRPr="00BC07EC" w:rsidRDefault="00A57E93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78753A">
        <w:rPr>
          <w:rFonts w:eastAsia="Times New Roman" w:cs="Arial"/>
          <w:sz w:val="22"/>
          <w:szCs w:val="20"/>
          <w:lang w:eastAsia="ar-SA"/>
        </w:rPr>
        <w:t xml:space="preserve">Drafting group </w:t>
      </w:r>
      <w:r w:rsidR="00A87DF2">
        <w:rPr>
          <w:rFonts w:eastAsia="Times New Roman" w:cs="Arial"/>
          <w:sz w:val="22"/>
          <w:szCs w:val="20"/>
          <w:lang w:eastAsia="ar-SA"/>
        </w:rPr>
        <w:t>Report</w:t>
      </w:r>
      <w:r w:rsidR="0078753A">
        <w:rPr>
          <w:rFonts w:eastAsia="Times New Roman" w:cs="Arial"/>
          <w:sz w:val="22"/>
          <w:szCs w:val="20"/>
          <w:lang w:eastAsia="ar-SA"/>
        </w:rPr>
        <w:t xml:space="preserve"> for</w:t>
      </w:r>
      <w:r w:rsidR="00A87DF2" w:rsidRPr="00A87DF2">
        <w:t xml:space="preserve"> </w:t>
      </w:r>
      <w:r w:rsidR="00A87DF2" w:rsidRPr="00A87DF2">
        <w:rPr>
          <w:rFonts w:eastAsia="Times New Roman" w:cs="Arial"/>
          <w:sz w:val="22"/>
          <w:szCs w:val="20"/>
          <w:lang w:eastAsia="ar-SA"/>
        </w:rPr>
        <w:t>NetShare and SOBOT</w:t>
      </w:r>
      <w:r w:rsidR="0078753A">
        <w:rPr>
          <w:rFonts w:eastAsia="Times New Roman" w:cs="Arial"/>
          <w:sz w:val="22"/>
          <w:szCs w:val="20"/>
          <w:lang w:eastAsia="ar-SA"/>
        </w:rPr>
        <w:t xml:space="preserve"> </w:t>
      </w:r>
    </w:p>
    <w:p w14:paraId="09D907A5" w14:textId="573918DA" w:rsidR="000924E4" w:rsidRPr="00C94126" w:rsidRDefault="00A57E93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</w:t>
      </w:r>
      <w:r w:rsidR="0078753A">
        <w:rPr>
          <w:rFonts w:eastAsia="Times New Roman" w:cs="Arial"/>
          <w:sz w:val="22"/>
          <w:szCs w:val="20"/>
          <w:lang w:eastAsia="ar-SA"/>
        </w:rPr>
        <w:t>0</w:t>
      </w:r>
      <w:r w:rsidRPr="00C94126">
        <w:rPr>
          <w:rFonts w:eastAsia="Times New Roman" w:cs="Arial"/>
          <w:sz w:val="22"/>
          <w:szCs w:val="20"/>
          <w:lang w:eastAsia="ar-SA"/>
        </w:rPr>
        <w:t>.1</w:t>
      </w:r>
    </w:p>
    <w:p w14:paraId="6606FF29" w14:textId="329BFCE3" w:rsidR="000924E4" w:rsidRPr="00F45489" w:rsidRDefault="00A57E93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bookmarkStart w:id="5" w:name="_Hlk143095539"/>
      <w:r w:rsidR="0078753A">
        <w:rPr>
          <w:rFonts w:eastAsia="Times New Roman" w:cs="Arial"/>
          <w:sz w:val="22"/>
          <w:szCs w:val="20"/>
          <w:lang w:eastAsia="ar-SA"/>
        </w:rPr>
        <w:t>Drafting Session</w:t>
      </w:r>
      <w:r w:rsidR="0078753A"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bookmarkEnd w:id="5"/>
      <w:r w:rsidR="0078753A">
        <w:rPr>
          <w:rFonts w:eastAsia="Times New Roman" w:cs="Arial"/>
          <w:sz w:val="22"/>
          <w:szCs w:val="20"/>
          <w:lang w:eastAsia="ar-SA"/>
        </w:rPr>
        <w:t>Chairperson</w:t>
      </w:r>
    </w:p>
    <w:p w14:paraId="3577A6E8" w14:textId="3626C498" w:rsidR="000924E4" w:rsidRPr="00F45489" w:rsidRDefault="00A57E93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Mark Younge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410D29BA" w14:textId="3CE1A67D" w:rsidR="0078753A" w:rsidRDefault="00A57E93" w:rsidP="0078753A">
      <w:pPr>
        <w:suppressAutoHyphens/>
        <w:spacing w:after="0" w:line="240" w:lineRule="auto"/>
        <w:rPr>
          <w:rFonts w:eastAsia="MS Mincho" w:cs="Arial"/>
          <w:bCs/>
          <w:sz w:val="36"/>
          <w:szCs w:val="36"/>
          <w:lang w:eastAsia="ar-SA"/>
        </w:rPr>
      </w:pPr>
      <w:bookmarkStart w:id="6" w:name="_Hlk21624406"/>
      <w:bookmarkEnd w:id="0"/>
      <w:bookmarkEnd w:id="1"/>
      <w:r w:rsidRPr="00237551">
        <w:rPr>
          <w:rFonts w:eastAsia="MS Mincho" w:cs="Arial"/>
          <w:bCs/>
          <w:sz w:val="36"/>
          <w:szCs w:val="36"/>
          <w:lang w:eastAsia="ar-SA"/>
        </w:rPr>
        <w:t xml:space="preserve">Drafting group </w:t>
      </w:r>
      <w:r w:rsidR="00A87DF2">
        <w:rPr>
          <w:rFonts w:eastAsia="MS Mincho" w:cs="Arial"/>
          <w:bCs/>
          <w:sz w:val="36"/>
          <w:szCs w:val="36"/>
          <w:lang w:eastAsia="ar-SA"/>
        </w:rPr>
        <w:t>Report</w:t>
      </w:r>
      <w:r w:rsidRPr="00237551">
        <w:rPr>
          <w:rFonts w:eastAsia="MS Mincho" w:cs="Arial"/>
          <w:bCs/>
          <w:sz w:val="36"/>
          <w:szCs w:val="36"/>
          <w:lang w:eastAsia="ar-SA"/>
        </w:rPr>
        <w:t xml:space="preserve"> </w:t>
      </w:r>
      <w:bookmarkEnd w:id="6"/>
      <w:r w:rsidR="00591532">
        <w:rPr>
          <w:rFonts w:eastAsia="MS Mincho" w:cs="Arial"/>
          <w:bCs/>
          <w:sz w:val="36"/>
          <w:szCs w:val="36"/>
          <w:lang w:eastAsia="ar-SA"/>
        </w:rPr>
        <w:t>for</w:t>
      </w:r>
      <w:r w:rsidR="007427B1">
        <w:rPr>
          <w:rFonts w:eastAsia="MS Mincho" w:cs="Arial"/>
          <w:bCs/>
          <w:sz w:val="36"/>
          <w:szCs w:val="36"/>
          <w:lang w:eastAsia="ar-SA"/>
        </w:rPr>
        <w:t xml:space="preserve"> </w:t>
      </w:r>
      <w:r w:rsidR="00591532" w:rsidRPr="00591532">
        <w:rPr>
          <w:rFonts w:eastAsia="MS Mincho" w:cs="Arial"/>
          <w:bCs/>
          <w:sz w:val="36"/>
          <w:szCs w:val="36"/>
          <w:lang w:eastAsia="ar-SA"/>
        </w:rPr>
        <w:t>NetShare</w:t>
      </w:r>
      <w:r w:rsidR="00591532">
        <w:rPr>
          <w:rFonts w:eastAsia="MS Mincho" w:cs="Arial"/>
          <w:bCs/>
          <w:sz w:val="36"/>
          <w:szCs w:val="36"/>
          <w:lang w:eastAsia="ar-SA"/>
        </w:rPr>
        <w:t xml:space="preserve"> and </w:t>
      </w:r>
      <w:r w:rsidR="007427B1" w:rsidRPr="007427B1">
        <w:rPr>
          <w:rFonts w:eastAsia="MS Mincho" w:cs="Arial"/>
          <w:bCs/>
          <w:sz w:val="36"/>
          <w:szCs w:val="36"/>
          <w:lang w:eastAsia="ar-SA"/>
        </w:rPr>
        <w:t>SOBOT</w:t>
      </w:r>
    </w:p>
    <w:p w14:paraId="0247FC08" w14:textId="77777777" w:rsidR="0078753A" w:rsidRPr="003B6AB6" w:rsidRDefault="0078753A" w:rsidP="0078753A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79C097CD" w14:textId="77777777" w:rsidR="002E517F" w:rsidRPr="008754F9" w:rsidRDefault="00A57E93" w:rsidP="002E517F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6C8C7E05" w14:textId="61226C54" w:rsidR="002E517F" w:rsidRDefault="00A57E93" w:rsidP="002E517F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2B1BEA">
        <w:rPr>
          <w:rFonts w:eastAsia="Arial Unicode MS"/>
          <w:sz w:val="24"/>
          <w:szCs w:val="24"/>
          <w:lang w:eastAsia="ar-SA"/>
        </w:rPr>
        <w:t xml:space="preserve">ROOM </w:t>
      </w:r>
      <w:r w:rsidR="00073602">
        <w:rPr>
          <w:rFonts w:eastAsia="Arial Unicode MS"/>
          <w:sz w:val="24"/>
          <w:szCs w:val="24"/>
          <w:lang w:eastAsia="ar-SA"/>
        </w:rPr>
        <w:t>G1</w:t>
      </w:r>
      <w:r>
        <w:rPr>
          <w:rFonts w:eastAsia="Arial Unicode MS"/>
          <w:sz w:val="24"/>
          <w:szCs w:val="24"/>
          <w:lang w:eastAsia="ar-SA"/>
        </w:rPr>
        <w:t>: Plenary/Drafting</w:t>
      </w:r>
      <w:r>
        <w:rPr>
          <w:rFonts w:eastAsia="Arial Unicode MS"/>
          <w:sz w:val="24"/>
          <w:szCs w:val="24"/>
          <w:lang w:eastAsia="ar-SA"/>
        </w:rPr>
        <w:tab/>
        <w:t xml:space="preserve">            </w:t>
      </w:r>
    </w:p>
    <w:p w14:paraId="64CB6B0B" w14:textId="25F4A68D" w:rsidR="002E517F" w:rsidRPr="00B50B65" w:rsidRDefault="00A57E93" w:rsidP="002E517F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2B1BEA">
        <w:rPr>
          <w:rFonts w:eastAsia="Arial Unicode MS" w:cs="Arial"/>
          <w:color w:val="00B050"/>
          <w:sz w:val="24"/>
          <w:szCs w:val="24"/>
          <w:lang w:eastAsia="ar-SA"/>
        </w:rPr>
        <w:t xml:space="preserve">ROOM </w:t>
      </w:r>
      <w:r w:rsidR="00073602">
        <w:rPr>
          <w:rFonts w:eastAsia="Arial Unicode MS" w:cs="Arial"/>
          <w:color w:val="00B050"/>
          <w:sz w:val="24"/>
          <w:szCs w:val="24"/>
          <w:lang w:eastAsia="ar-SA"/>
        </w:rPr>
        <w:t>G3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6AD66E1E" w14:textId="77777777" w:rsidR="002E517F" w:rsidRPr="00015298" w:rsidRDefault="002E517F" w:rsidP="002E517F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94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4"/>
        <w:gridCol w:w="708"/>
        <w:gridCol w:w="2694"/>
        <w:gridCol w:w="3174"/>
      </w:tblGrid>
      <w:tr w:rsidR="00541DE2" w14:paraId="2411FE00" w14:textId="77777777" w:rsidTr="0078753A">
        <w:trPr>
          <w:trHeight w:val="272"/>
        </w:trPr>
        <w:tc>
          <w:tcPr>
            <w:tcW w:w="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F4B6F08" w14:textId="77777777" w:rsidR="0078753A" w:rsidRPr="00015298" w:rsidRDefault="0078753A" w:rsidP="00F131BA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7" w:name="_Hlk16683286"/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6D7D2A60" w14:textId="77777777" w:rsidR="0078753A" w:rsidRPr="00015298" w:rsidRDefault="0078753A" w:rsidP="00F131B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3F84878" w14:textId="71C35412" w:rsidR="0078753A" w:rsidRPr="00015298" w:rsidRDefault="00A57E93" w:rsidP="00F131B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3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700DA71" w14:textId="77777777" w:rsidR="0078753A" w:rsidRPr="00015298" w:rsidRDefault="00A57E93" w:rsidP="00F131B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541DE2" w14:paraId="3FEB0FA8" w14:textId="77777777" w:rsidTr="0078753A">
        <w:trPr>
          <w:trHeight w:val="272"/>
        </w:trPr>
        <w:tc>
          <w:tcPr>
            <w:tcW w:w="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6D3FBAF" w14:textId="77777777" w:rsidR="0078753A" w:rsidRPr="00AB0F3E" w:rsidRDefault="00A57E93" w:rsidP="005775B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A9A3228" w14:textId="77777777" w:rsidR="0078753A" w:rsidRPr="00AB0F3E" w:rsidRDefault="00A57E93" w:rsidP="005775B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5882D3FD" w14:textId="77777777" w:rsidR="0078753A" w:rsidRPr="00AB0F3E" w:rsidRDefault="0078753A" w:rsidP="005775B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44CD049" w14:textId="2E0B783D" w:rsidR="0078753A" w:rsidRDefault="00A57E93" w:rsidP="005775B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18:0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63DEFF" w14:textId="0087C994" w:rsidR="0078753A" w:rsidRPr="00B50B65" w:rsidRDefault="00A57E93" w:rsidP="005775B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G1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0C6EA851" w14:textId="77777777" w:rsidR="0078753A" w:rsidRPr="00AB0F3E" w:rsidRDefault="00A57E93" w:rsidP="005775B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Ambient IoT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=================</w:t>
            </w:r>
          </w:p>
          <w:p w14:paraId="0C3BF070" w14:textId="43BF70B3" w:rsidR="0078753A" w:rsidRPr="00B50B65" w:rsidRDefault="00A57E93" w:rsidP="005775B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G3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7283B753" w14:textId="5520C994" w:rsidR="0078753A" w:rsidRPr="00AE1055" w:rsidRDefault="00A57E93" w:rsidP="005775B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bookmarkStart w:id="8" w:name="_Hlk135570732"/>
            <w:r w:rsidRPr="001574E4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NetShare</w:t>
            </w: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+</w:t>
            </w:r>
            <w:r>
              <w:rPr>
                <w:rFonts w:eastAsia="MS Mincho" w:cs="Arial"/>
                <w:bCs/>
                <w:color w:val="00B050"/>
              </w:rPr>
              <w:t xml:space="preserve"> </w:t>
            </w:r>
            <w:bookmarkEnd w:id="8"/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SOBOT </w:t>
            </w:r>
          </w:p>
        </w:tc>
        <w:tc>
          <w:tcPr>
            <w:tcW w:w="3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1CE5A9" w14:textId="6F18C43D" w:rsidR="0078753A" w:rsidRPr="00B50B65" w:rsidRDefault="00A57E93" w:rsidP="005775B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G1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69A35DA2" w14:textId="77777777" w:rsidR="0078753A" w:rsidRPr="00AB0F3E" w:rsidRDefault="00A57E93" w:rsidP="005775B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Ambient IoT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=================</w:t>
            </w:r>
          </w:p>
          <w:p w14:paraId="3B4BF681" w14:textId="71CB5194" w:rsidR="0078753A" w:rsidRPr="00B50B65" w:rsidRDefault="00A57E93" w:rsidP="005775B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G3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6C3C86DB" w14:textId="705F5CED" w:rsidR="0078753A" w:rsidRPr="00AE1055" w:rsidRDefault="00A57E93" w:rsidP="005775B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1574E4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NetShare</w:t>
            </w: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+</w:t>
            </w:r>
            <w:r>
              <w:rPr>
                <w:rFonts w:eastAsia="MS Mincho" w:cs="Arial"/>
                <w:bCs/>
                <w:color w:val="00B050"/>
              </w:rPr>
              <w:t xml:space="preserve"> </w:t>
            </w: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SOBOT</w:t>
            </w:r>
          </w:p>
        </w:tc>
      </w:tr>
      <w:bookmarkEnd w:id="7"/>
    </w:tbl>
    <w:p w14:paraId="5EBC3933" w14:textId="77777777" w:rsidR="002E517F" w:rsidRDefault="002E517F" w:rsidP="002E517F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5FA951C1" w14:textId="538C1555" w:rsidR="00F131BA" w:rsidRDefault="00F131BA">
      <w:pPr>
        <w:spacing w:after="0" w:line="240" w:lineRule="auto"/>
        <w:rPr>
          <w:rFonts w:eastAsia="Times New Roman"/>
          <w:sz w:val="20"/>
          <w:szCs w:val="20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274"/>
        <w:gridCol w:w="4395"/>
        <w:gridCol w:w="2126"/>
        <w:gridCol w:w="3933"/>
      </w:tblGrid>
      <w:tr w:rsidR="00541DE2" w14:paraId="45DA3BA6" w14:textId="77777777" w:rsidTr="00E6134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0C8E3DB" w14:textId="704EF08E" w:rsidR="00CC2E0E" w:rsidRPr="00745D37" w:rsidRDefault="00A57E93" w:rsidP="00CC2E0E">
            <w:pPr>
              <w:pStyle w:val="Heading2"/>
              <w:rPr>
                <w:lang w:val="en-US"/>
              </w:rPr>
            </w:pPr>
            <w:r>
              <w:rPr>
                <w:rFonts w:hint="eastAsia"/>
              </w:rPr>
              <w:t>NetShare</w:t>
            </w:r>
          </w:p>
        </w:tc>
      </w:tr>
      <w:tr w:rsidR="00541DE2" w14:paraId="688376F4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1BF0730" w14:textId="71FEA97B" w:rsidR="00CC2E0E" w:rsidRPr="00745D37" w:rsidRDefault="00A57E93" w:rsidP="00CC2E0E">
            <w:pPr>
              <w:pStyle w:val="Heading3"/>
              <w:rPr>
                <w:lang w:val="en-US"/>
              </w:rPr>
            </w:pPr>
            <w:bookmarkStart w:id="9" w:name="_Hlk143582812"/>
            <w:proofErr w:type="spellStart"/>
            <w:r>
              <w:rPr>
                <w:rFonts w:hint="eastAsia"/>
              </w:rPr>
              <w:t>FS_NetShare</w:t>
            </w:r>
            <w:bookmarkEnd w:id="9"/>
            <w:proofErr w:type="spellEnd"/>
            <w:r w:rsidRPr="00745D37">
              <w:rPr>
                <w:lang w:val="en-US"/>
              </w:rPr>
              <w:t xml:space="preserve">: </w:t>
            </w:r>
            <w:r>
              <w:rPr>
                <w:rFonts w:hint="eastAsia"/>
              </w:rPr>
              <w:t>Study on Network Sharing Aspects</w:t>
            </w:r>
            <w:r w:rsidRPr="00745D37">
              <w:rPr>
                <w:lang w:val="en-US"/>
              </w:rPr>
              <w:t xml:space="preserve"> [</w:t>
            </w:r>
            <w:hyperlink r:id="rId9" w:history="1">
              <w:r w:rsidRPr="004F638F">
                <w:rPr>
                  <w:rStyle w:val="Hyperlink"/>
                  <w:lang w:val="en-US"/>
                </w:rPr>
                <w:t>SP-220087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541DE2" w14:paraId="5025F686" w14:textId="77777777" w:rsidTr="001816E8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C10AE3A" w14:textId="77777777" w:rsidR="00CC2E0E" w:rsidRPr="004067FF" w:rsidRDefault="00A57E93" w:rsidP="00CC2E0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26F8E793" w14:textId="26017D60" w:rsidR="00CC2E0E" w:rsidRPr="00B209E2" w:rsidRDefault="00A57E93" w:rsidP="00CC2E0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gramStart"/>
            <w:r w:rsidRPr="00B209E2">
              <w:rPr>
                <w:rFonts w:eastAsia="Arial Unicode MS" w:cs="Arial"/>
                <w:szCs w:val="18"/>
                <w:lang w:val="fr-FR" w:eastAsia="ar-SA"/>
              </w:rPr>
              <w:t>Rapporteur:</w:t>
            </w:r>
            <w:proofErr w:type="gramEnd"/>
            <w:r w:rsidRPr="00B209E2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 w:rsidRPr="00B209E2">
              <w:rPr>
                <w:lang w:val="fr-FR"/>
              </w:rPr>
              <w:t xml:space="preserve">Qun Wei (China </w:t>
            </w:r>
            <w:proofErr w:type="spellStart"/>
            <w:r w:rsidRPr="00B209E2">
              <w:rPr>
                <w:lang w:val="fr-FR"/>
              </w:rPr>
              <w:t>Unicom</w:t>
            </w:r>
            <w:proofErr w:type="spellEnd"/>
            <w:r w:rsidRPr="00B209E2">
              <w:rPr>
                <w:lang w:val="fr-FR"/>
              </w:rPr>
              <w:t>)</w:t>
            </w:r>
          </w:p>
          <w:p w14:paraId="35D8B9A9" w14:textId="2CDAADE1" w:rsidR="00CC2E0E" w:rsidRDefault="00A57E93" w:rsidP="00CC2E0E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</w:t>
            </w:r>
            <w:r w:rsidRPr="00483D9A">
              <w:rPr>
                <w:rFonts w:eastAsia="Arial Unicode MS" w:cs="Arial"/>
                <w:szCs w:val="18"/>
                <w:lang w:val="fr-FR" w:eastAsia="ar-SA"/>
              </w:rPr>
              <w:t xml:space="preserve">n: </w:t>
            </w:r>
            <w:hyperlink r:id="rId10" w:history="1">
              <w:r w:rsidRPr="003D5DD8">
                <w:rPr>
                  <w:rStyle w:val="Hyperlink"/>
                  <w:lang w:val="fr-FR"/>
                </w:rPr>
                <w:t>TR 22.851v19.1.0</w:t>
              </w:r>
            </w:hyperlink>
          </w:p>
          <w:p w14:paraId="56575844" w14:textId="7A53F9B5" w:rsidR="00CC2E0E" w:rsidRDefault="00A57E93" w:rsidP="00CC2E0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114939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114939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SA#9</w:t>
            </w:r>
            <w:r>
              <w:rPr>
                <w:rFonts w:eastAsia="Arial Unicode MS" w:cs="Arial"/>
                <w:szCs w:val="18"/>
                <w:lang w:val="fr-FR" w:eastAsia="ar-SA"/>
              </w:rPr>
              <w:t>8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val="fr-FR" w:eastAsia="ar-SA"/>
              </w:rPr>
              <w:t>06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6FE21AAB" w14:textId="01FB2606" w:rsidR="00CC2E0E" w:rsidRPr="00AA7BD2" w:rsidRDefault="00A57E93" w:rsidP="00CC2E0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 w:rsidRPr="0059704C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59704C"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95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541DE2" w14:paraId="4C7A60E0" w14:textId="77777777" w:rsidTr="001834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D2DD0F" w14:textId="01A2F990" w:rsidR="00046B9A" w:rsidRPr="001816E8" w:rsidRDefault="00A57E93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16E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775181" w14:textId="35C0A0CF" w:rsidR="00046B9A" w:rsidRPr="001816E8" w:rsidRDefault="00D94890" w:rsidP="00046B9A">
            <w:pPr>
              <w:snapToGrid w:val="0"/>
              <w:spacing w:after="0" w:line="240" w:lineRule="auto"/>
            </w:pPr>
            <w:hyperlink r:id="rId11" w:history="1">
              <w:r w:rsidR="00A57E93" w:rsidRPr="001816E8">
                <w:rPr>
                  <w:rStyle w:val="Hyperlink"/>
                  <w:rFonts w:cs="Arial"/>
                  <w:color w:val="auto"/>
                </w:rPr>
                <w:t>S1-232016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7E9F86" w14:textId="24F08C63" w:rsidR="00046B9A" w:rsidRPr="001816E8" w:rsidRDefault="00A57E93" w:rsidP="00046B9A">
            <w:pPr>
              <w:snapToGrid w:val="0"/>
              <w:spacing w:after="0" w:line="240" w:lineRule="auto"/>
            </w:pPr>
            <w:r w:rsidRPr="001816E8">
              <w:t>China Unicom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BAB39E" w14:textId="7C11D24D" w:rsidR="00046B9A" w:rsidRPr="001816E8" w:rsidRDefault="00A57E93" w:rsidP="00046B9A">
            <w:pPr>
              <w:snapToGrid w:val="0"/>
              <w:spacing w:after="0" w:line="240" w:lineRule="auto"/>
            </w:pPr>
            <w:r w:rsidRPr="001816E8">
              <w:t>22.851v19.1.0 updates on the TR 22.851 consolidation and consideration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89895E" w14:textId="0929D579" w:rsidR="00046B9A" w:rsidRPr="001816E8" w:rsidRDefault="001816E8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16E8">
              <w:rPr>
                <w:rFonts w:eastAsia="Times New Roman" w:cs="Arial"/>
                <w:szCs w:val="18"/>
                <w:lang w:eastAsia="ar-SA"/>
              </w:rPr>
              <w:t>Revised to S1-232509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67B43D" w14:textId="418A8720" w:rsidR="00046B9A" w:rsidRPr="001816E8" w:rsidRDefault="00A57E93" w:rsidP="00046B9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816E8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1816E8">
              <w:rPr>
                <w:rFonts w:eastAsia="Arial Unicode MS" w:cs="Arial"/>
                <w:iCs/>
                <w:szCs w:val="18"/>
                <w:lang w:eastAsia="ar-SA"/>
              </w:rPr>
              <w:t>FS_Net</w:t>
            </w:r>
            <w:r w:rsidR="009B3628" w:rsidRPr="001816E8">
              <w:rPr>
                <w:rFonts w:eastAsia="Arial Unicode MS" w:cs="Arial"/>
                <w:iCs/>
                <w:szCs w:val="18"/>
                <w:lang w:eastAsia="ar-SA"/>
              </w:rPr>
              <w:t>Share</w:t>
            </w:r>
            <w:proofErr w:type="spellEnd"/>
            <w:r w:rsidRPr="001816E8">
              <w:rPr>
                <w:noProof/>
              </w:rPr>
              <w:t xml:space="preserve"> </w:t>
            </w:r>
            <w:r w:rsidRPr="001816E8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1816E8">
              <w:t>000</w:t>
            </w:r>
            <w:r w:rsidR="009B3628" w:rsidRPr="001816E8">
              <w:t>1</w:t>
            </w:r>
            <w:r w:rsidRPr="001816E8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</w:tc>
      </w:tr>
      <w:tr w:rsidR="001816E8" w14:paraId="3B454FD8" w14:textId="77777777" w:rsidTr="001834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BEB211" w14:textId="67034C3C" w:rsidR="001816E8" w:rsidRPr="00183410" w:rsidRDefault="001816E8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3410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7C213E9" w14:textId="6B5C7332" w:rsidR="001816E8" w:rsidRPr="00183410" w:rsidRDefault="00D94890" w:rsidP="00046B9A">
            <w:pPr>
              <w:snapToGrid w:val="0"/>
              <w:spacing w:after="0" w:line="240" w:lineRule="auto"/>
            </w:pPr>
            <w:hyperlink r:id="rId12" w:history="1">
              <w:r w:rsidR="001816E8" w:rsidRPr="00183410">
                <w:rPr>
                  <w:rStyle w:val="Hyperlink"/>
                  <w:rFonts w:cs="Arial"/>
                  <w:color w:val="auto"/>
                </w:rPr>
                <w:t>S1-232509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B82B466" w14:textId="54FBD9BC" w:rsidR="001816E8" w:rsidRPr="00183410" w:rsidRDefault="001816E8" w:rsidP="00046B9A">
            <w:pPr>
              <w:snapToGrid w:val="0"/>
              <w:spacing w:after="0" w:line="240" w:lineRule="auto"/>
            </w:pPr>
            <w:r w:rsidRPr="00183410">
              <w:t>China Unicom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4F9654" w14:textId="5CDCE46D" w:rsidR="001816E8" w:rsidRPr="00183410" w:rsidRDefault="001816E8" w:rsidP="00046B9A">
            <w:pPr>
              <w:snapToGrid w:val="0"/>
              <w:spacing w:after="0" w:line="240" w:lineRule="auto"/>
            </w:pPr>
            <w:r w:rsidRPr="00183410">
              <w:t>22.851v19.1.0 updates on the TR 22.851 consolidation and consideration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46F639" w14:textId="7D8CA4C7" w:rsidR="001816E8" w:rsidRPr="00183410" w:rsidRDefault="00183410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341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2ED228" w14:textId="61ED26E3" w:rsidR="001816E8" w:rsidRPr="00183410" w:rsidRDefault="001816E8" w:rsidP="00046B9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83410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183410">
              <w:rPr>
                <w:rFonts w:eastAsia="Arial Unicode MS" w:cs="Arial"/>
                <w:i/>
                <w:iCs/>
                <w:szCs w:val="18"/>
                <w:lang w:eastAsia="ar-SA"/>
              </w:rPr>
              <w:t>FS_NetShare</w:t>
            </w:r>
            <w:proofErr w:type="spellEnd"/>
            <w:r w:rsidRPr="00183410">
              <w:rPr>
                <w:i/>
                <w:noProof/>
              </w:rPr>
              <w:t xml:space="preserve"> </w:t>
            </w:r>
            <w:r w:rsidRPr="00183410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183410">
              <w:rPr>
                <w:i/>
              </w:rPr>
              <w:t>0001</w:t>
            </w:r>
            <w:r w:rsidRPr="00183410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1560BD27" w14:textId="0490919C" w:rsidR="001816E8" w:rsidRPr="00183410" w:rsidRDefault="001816E8" w:rsidP="00046B9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83410">
              <w:rPr>
                <w:rFonts w:eastAsia="Arial Unicode MS" w:cs="Arial"/>
                <w:szCs w:val="18"/>
                <w:lang w:eastAsia="ar-SA"/>
              </w:rPr>
              <w:t>Revision of S1-232016.</w:t>
            </w:r>
          </w:p>
        </w:tc>
      </w:tr>
      <w:tr w:rsidR="00541DE2" w14:paraId="7E4D158E" w14:textId="77777777" w:rsidTr="007534B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E34D9D" w14:textId="01C1CE2F" w:rsidR="00046B9A" w:rsidRPr="00D37FC0" w:rsidRDefault="00A57E93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7FC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254A83" w14:textId="0E882EB0" w:rsidR="00046B9A" w:rsidRPr="00D37FC0" w:rsidRDefault="00D94890" w:rsidP="00046B9A">
            <w:pPr>
              <w:snapToGrid w:val="0"/>
              <w:spacing w:after="0" w:line="240" w:lineRule="auto"/>
            </w:pPr>
            <w:hyperlink r:id="rId13" w:history="1">
              <w:r w:rsidR="00A57E93" w:rsidRPr="00D37FC0">
                <w:rPr>
                  <w:rStyle w:val="Hyperlink"/>
                  <w:rFonts w:cs="Arial"/>
                  <w:color w:val="auto"/>
                </w:rPr>
                <w:t>S1-232045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A87290" w14:textId="3B467148" w:rsidR="00046B9A" w:rsidRPr="00D37FC0" w:rsidRDefault="00A57E93" w:rsidP="00046B9A">
            <w:pPr>
              <w:snapToGrid w:val="0"/>
              <w:spacing w:after="0" w:line="240" w:lineRule="auto"/>
            </w:pPr>
            <w:r w:rsidRPr="00D37FC0">
              <w:t>CATT, China Unicom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3FB22A" w14:textId="58592A78" w:rsidR="00046B9A" w:rsidRPr="00D37FC0" w:rsidRDefault="00A57E93" w:rsidP="00046B9A">
            <w:pPr>
              <w:snapToGrid w:val="0"/>
              <w:spacing w:after="0" w:line="240" w:lineRule="auto"/>
            </w:pPr>
            <w:r w:rsidRPr="00D37FC0">
              <w:t>22.851v19.1.0 Editorial change on security consideration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A2C368" w14:textId="02FCEC3B" w:rsidR="00046B9A" w:rsidRPr="00D37FC0" w:rsidRDefault="00D37FC0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7FC0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2F57EE" w14:textId="1E1A6CB2" w:rsidR="00046B9A" w:rsidRPr="00D37FC0" w:rsidRDefault="00A57E93" w:rsidP="00046B9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37FC0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="009B3628" w:rsidRPr="00D37FC0">
              <w:rPr>
                <w:rFonts w:eastAsia="Arial Unicode MS" w:cs="Arial"/>
                <w:iCs/>
                <w:szCs w:val="18"/>
                <w:lang w:eastAsia="ar-SA"/>
              </w:rPr>
              <w:t>FS_NetShare</w:t>
            </w:r>
            <w:proofErr w:type="spellEnd"/>
            <w:r w:rsidR="009B3628" w:rsidRPr="00D37FC0">
              <w:rPr>
                <w:noProof/>
              </w:rPr>
              <w:t xml:space="preserve"> </w:t>
            </w:r>
            <w:r w:rsidRPr="00D37FC0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D37FC0">
              <w:t>000</w:t>
            </w:r>
            <w:r w:rsidR="009B3628" w:rsidRPr="00D37FC0">
              <w:t>2</w:t>
            </w:r>
            <w:r w:rsidRPr="00D37FC0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</w:tc>
      </w:tr>
      <w:tr w:rsidR="00541DE2" w14:paraId="10F76ECC" w14:textId="77777777" w:rsidTr="00EE511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AA7C34" w14:textId="030F8558" w:rsidR="00046B9A" w:rsidRPr="007534B9" w:rsidRDefault="00A57E93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34B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6BA66D" w14:textId="30A588E9" w:rsidR="00046B9A" w:rsidRPr="007534B9" w:rsidRDefault="00D94890" w:rsidP="00046B9A">
            <w:pPr>
              <w:snapToGrid w:val="0"/>
              <w:spacing w:after="0" w:line="240" w:lineRule="auto"/>
            </w:pPr>
            <w:hyperlink r:id="rId14" w:history="1">
              <w:r w:rsidR="00A57E93" w:rsidRPr="007534B9">
                <w:rPr>
                  <w:rStyle w:val="Hyperlink"/>
                  <w:rFonts w:cs="Arial"/>
                  <w:color w:val="auto"/>
                </w:rPr>
                <w:t>S1-232046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DC8964" w14:textId="18749D4B" w:rsidR="00046B9A" w:rsidRPr="007534B9" w:rsidRDefault="00A57E93" w:rsidP="00046B9A">
            <w:pPr>
              <w:snapToGrid w:val="0"/>
              <w:spacing w:after="0" w:line="240" w:lineRule="auto"/>
            </w:pPr>
            <w:r w:rsidRPr="007534B9">
              <w:t>CATT, Deutsche Telekom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8F7ED9" w14:textId="281B32D6" w:rsidR="00046B9A" w:rsidRPr="007534B9" w:rsidRDefault="00A57E93" w:rsidP="00046B9A">
            <w:pPr>
              <w:snapToGrid w:val="0"/>
              <w:spacing w:after="0" w:line="240" w:lineRule="auto"/>
            </w:pPr>
            <w:r w:rsidRPr="007534B9">
              <w:t>22.851v19.1.0 Update Network Access Control CPR in TR22.851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02032E" w14:textId="4986567B" w:rsidR="00046B9A" w:rsidRPr="007534B9" w:rsidRDefault="007534B9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34B9">
              <w:rPr>
                <w:rFonts w:eastAsia="Times New Roman" w:cs="Arial"/>
                <w:szCs w:val="18"/>
                <w:lang w:eastAsia="ar-SA"/>
              </w:rPr>
              <w:t>Revised to S1-232510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40C5F7" w14:textId="0AF24D8B" w:rsidR="00046B9A" w:rsidRPr="007534B9" w:rsidRDefault="00A57E93" w:rsidP="00046B9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534B9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="009B3628" w:rsidRPr="007534B9">
              <w:rPr>
                <w:rFonts w:eastAsia="Arial Unicode MS" w:cs="Arial"/>
                <w:iCs/>
                <w:szCs w:val="18"/>
                <w:lang w:eastAsia="ar-SA"/>
              </w:rPr>
              <w:t>FS_NetShare</w:t>
            </w:r>
            <w:proofErr w:type="spellEnd"/>
            <w:r w:rsidR="009B3628" w:rsidRPr="007534B9">
              <w:rPr>
                <w:noProof/>
              </w:rPr>
              <w:t xml:space="preserve"> </w:t>
            </w:r>
            <w:r w:rsidRPr="007534B9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7534B9">
              <w:t>0003</w:t>
            </w:r>
            <w:r w:rsidRPr="007534B9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</w:tc>
      </w:tr>
      <w:tr w:rsidR="007534B9" w14:paraId="18F9D57F" w14:textId="77777777" w:rsidTr="00EE511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D7800D3" w14:textId="6921FA0F" w:rsidR="007534B9" w:rsidRPr="00EE511E" w:rsidRDefault="007534B9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511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FC4A1A0" w14:textId="1547C786" w:rsidR="007534B9" w:rsidRPr="00EE511E" w:rsidRDefault="00D94890" w:rsidP="00046B9A">
            <w:pPr>
              <w:snapToGrid w:val="0"/>
              <w:spacing w:after="0" w:line="240" w:lineRule="auto"/>
            </w:pPr>
            <w:hyperlink r:id="rId15" w:history="1">
              <w:r w:rsidR="007534B9" w:rsidRPr="00EE511E">
                <w:rPr>
                  <w:rStyle w:val="Hyperlink"/>
                  <w:rFonts w:cs="Arial"/>
                  <w:color w:val="auto"/>
                </w:rPr>
                <w:t>S1-232510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796472" w14:textId="24410B6F" w:rsidR="007534B9" w:rsidRPr="00EE511E" w:rsidRDefault="007534B9" w:rsidP="00046B9A">
            <w:pPr>
              <w:snapToGrid w:val="0"/>
              <w:spacing w:after="0" w:line="240" w:lineRule="auto"/>
            </w:pPr>
            <w:r w:rsidRPr="00EE511E">
              <w:t>CATT, Deutsche Telekom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D0F43DB" w14:textId="6E606AD4" w:rsidR="007534B9" w:rsidRPr="00EE511E" w:rsidRDefault="007534B9" w:rsidP="00046B9A">
            <w:pPr>
              <w:snapToGrid w:val="0"/>
              <w:spacing w:after="0" w:line="240" w:lineRule="auto"/>
            </w:pPr>
            <w:r w:rsidRPr="00EE511E">
              <w:t>22.851v19.1.0 Update Network Access Control CPR in TR22.851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DAAE541" w14:textId="3C0DD97D" w:rsidR="007534B9" w:rsidRPr="00EE511E" w:rsidRDefault="00EE511E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511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8E1B581" w14:textId="35E8E284" w:rsidR="007534B9" w:rsidRPr="00EE511E" w:rsidRDefault="007534B9" w:rsidP="00046B9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E511E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EE511E">
              <w:rPr>
                <w:rFonts w:eastAsia="Arial Unicode MS" w:cs="Arial"/>
                <w:i/>
                <w:iCs/>
                <w:szCs w:val="18"/>
                <w:lang w:eastAsia="ar-SA"/>
              </w:rPr>
              <w:t>FS_NetShare</w:t>
            </w:r>
            <w:proofErr w:type="spellEnd"/>
            <w:r w:rsidRPr="00EE511E">
              <w:rPr>
                <w:i/>
                <w:noProof/>
              </w:rPr>
              <w:t xml:space="preserve"> </w:t>
            </w:r>
            <w:r w:rsidRPr="00EE511E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EE511E">
              <w:rPr>
                <w:i/>
              </w:rPr>
              <w:t>0003</w:t>
            </w:r>
            <w:r w:rsidRPr="00EE511E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4029A709" w14:textId="57830849" w:rsidR="007534B9" w:rsidRPr="00EE511E" w:rsidRDefault="007534B9" w:rsidP="00046B9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E511E">
              <w:rPr>
                <w:rFonts w:eastAsia="Arial Unicode MS" w:cs="Arial"/>
                <w:szCs w:val="18"/>
                <w:lang w:eastAsia="ar-SA"/>
              </w:rPr>
              <w:t>Revision of S1-232046.</w:t>
            </w:r>
          </w:p>
        </w:tc>
      </w:tr>
      <w:tr w:rsidR="00541DE2" w14:paraId="28FAAE1F" w14:textId="77777777" w:rsidTr="00E6134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FCA8FC7" w14:textId="776A3DBD" w:rsidR="00CC2E0E" w:rsidRPr="00745D37" w:rsidRDefault="00A57E93" w:rsidP="00CC2E0E">
            <w:pPr>
              <w:pStyle w:val="Heading3"/>
              <w:rPr>
                <w:lang w:val="en-US"/>
              </w:rPr>
            </w:pPr>
            <w:r>
              <w:rPr>
                <w:rFonts w:hint="eastAsia"/>
              </w:rPr>
              <w:t>NetShare</w:t>
            </w:r>
            <w:r>
              <w:t xml:space="preserve">: </w:t>
            </w:r>
            <w:r>
              <w:rPr>
                <w:rFonts w:hint="eastAsia"/>
              </w:rPr>
              <w:t>Network Sharing Aspects</w:t>
            </w:r>
            <w:r w:rsidRPr="00745D37">
              <w:rPr>
                <w:lang w:val="en-US"/>
              </w:rPr>
              <w:t xml:space="preserve"> [</w:t>
            </w:r>
            <w:hyperlink r:id="rId16" w:history="1">
              <w:r w:rsidRPr="008A1A79">
                <w:rPr>
                  <w:rStyle w:val="Hyperlink"/>
                </w:rPr>
                <w:t>SP-230511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541DE2" w14:paraId="3A785175" w14:textId="77777777" w:rsidTr="00C67EFE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3F69329" w14:textId="77777777" w:rsidR="00CC2E0E" w:rsidRPr="004067FF" w:rsidRDefault="00A57E93" w:rsidP="00CC2E0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157852B4" w14:textId="77777777" w:rsidR="00CC2E0E" w:rsidRPr="00B209E2" w:rsidRDefault="00A57E93" w:rsidP="00CC2E0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gramStart"/>
            <w:r w:rsidRPr="00B209E2">
              <w:rPr>
                <w:rFonts w:eastAsia="Arial Unicode MS" w:cs="Arial"/>
                <w:szCs w:val="18"/>
                <w:lang w:val="fr-FR" w:eastAsia="ar-SA"/>
              </w:rPr>
              <w:t>Rapporteur:</w:t>
            </w:r>
            <w:proofErr w:type="gramEnd"/>
            <w:r w:rsidRPr="00B209E2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 w:rsidRPr="00B209E2">
              <w:rPr>
                <w:lang w:val="fr-FR"/>
              </w:rPr>
              <w:t xml:space="preserve">Qun Wei (China </w:t>
            </w:r>
            <w:proofErr w:type="spellStart"/>
            <w:r w:rsidRPr="00B209E2">
              <w:rPr>
                <w:lang w:val="fr-FR"/>
              </w:rPr>
              <w:t>Unicom</w:t>
            </w:r>
            <w:proofErr w:type="spellEnd"/>
            <w:r w:rsidRPr="00B209E2">
              <w:rPr>
                <w:lang w:val="fr-FR"/>
              </w:rPr>
              <w:t>)</w:t>
            </w:r>
          </w:p>
          <w:p w14:paraId="3DDF2941" w14:textId="515FB01F" w:rsidR="00CC2E0E" w:rsidRDefault="00A57E93" w:rsidP="00CC2E0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114939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114939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SA#</w:t>
            </w:r>
            <w:r>
              <w:rPr>
                <w:rFonts w:eastAsia="Arial Unicode MS" w:cs="Arial"/>
                <w:szCs w:val="18"/>
                <w:lang w:val="fr-FR" w:eastAsia="ar-SA"/>
              </w:rPr>
              <w:t>102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val="fr-FR" w:eastAsia="ar-SA"/>
              </w:rPr>
              <w:t>12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353E84C5" w14:textId="010D5288" w:rsidR="00CC2E0E" w:rsidRPr="00AA7BD2" w:rsidRDefault="00A57E93" w:rsidP="00CC2E0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 w:rsidRPr="0059704C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59704C"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30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541DE2" w14:paraId="53273038" w14:textId="77777777" w:rsidTr="00102DC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F678B5" w14:textId="0BA597CB" w:rsidR="00CC2E0E" w:rsidRPr="00C67EFE" w:rsidRDefault="00A57E93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819066" w14:textId="314D5783" w:rsidR="00CC2E0E" w:rsidRPr="00C67EFE" w:rsidRDefault="00D94890" w:rsidP="00CC2E0E">
            <w:pPr>
              <w:snapToGrid w:val="0"/>
              <w:spacing w:after="0" w:line="240" w:lineRule="auto"/>
            </w:pPr>
            <w:hyperlink r:id="rId17" w:history="1">
              <w:r w:rsidR="00A57E93" w:rsidRPr="009B3628">
                <w:rPr>
                  <w:rStyle w:val="Hyperlink"/>
                  <w:rFonts w:cs="Arial"/>
                </w:rPr>
                <w:t>S1-232015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8D47F5" w14:textId="47034B8B" w:rsidR="00CC2E0E" w:rsidRPr="00C67EFE" w:rsidRDefault="00A57E93" w:rsidP="00CC2E0E">
            <w:pPr>
              <w:snapToGrid w:val="0"/>
              <w:spacing w:after="0" w:line="240" w:lineRule="auto"/>
            </w:pPr>
            <w:r w:rsidRPr="00C67EFE">
              <w:t>China Unicom, Charter Communications, ZTE Corporation and CATT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0E76F8" w14:textId="6C11932F" w:rsidR="00CC2E0E" w:rsidRPr="00C67EFE" w:rsidRDefault="00A57E93" w:rsidP="00CC2E0E">
            <w:pPr>
              <w:snapToGrid w:val="0"/>
              <w:spacing w:after="0" w:line="240" w:lineRule="auto"/>
            </w:pPr>
            <w:r>
              <w:t xml:space="preserve">22.261v19.3.0 </w:t>
            </w:r>
            <w:r w:rsidRPr="00C67EFE">
              <w:t>General and charging requirements to NetShare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F6D053" w14:textId="0DCA8AA1" w:rsidR="00CC2E0E" w:rsidRPr="00C67EFE" w:rsidRDefault="00A57E93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67EFE">
              <w:rPr>
                <w:rFonts w:eastAsia="Times New Roman" w:cs="Arial"/>
                <w:szCs w:val="18"/>
                <w:lang w:eastAsia="ar-SA"/>
              </w:rPr>
              <w:t>Revised to S1-23</w:t>
            </w:r>
            <w:r>
              <w:rPr>
                <w:rFonts w:eastAsia="Times New Roman" w:cs="Arial"/>
                <w:szCs w:val="18"/>
                <w:lang w:eastAsia="ar-SA"/>
              </w:rPr>
              <w:t>2</w:t>
            </w:r>
            <w:r w:rsidRPr="00C67EFE">
              <w:rPr>
                <w:rFonts w:eastAsia="Times New Roman" w:cs="Arial"/>
                <w:szCs w:val="18"/>
                <w:lang w:eastAsia="ar-SA"/>
              </w:rPr>
              <w:t>029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153281" w14:textId="5565CC3C" w:rsidR="00CC2E0E" w:rsidRDefault="00A57E93" w:rsidP="00CC2E0E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ED2310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9B3628">
              <w:rPr>
                <w:rFonts w:eastAsia="Arial Unicode MS" w:cs="Arial"/>
                <w:iCs/>
                <w:szCs w:val="18"/>
                <w:highlight w:val="yellow"/>
                <w:lang w:eastAsia="ar-SA"/>
              </w:rPr>
              <w:t>FS_NetShare</w:t>
            </w:r>
            <w:proofErr w:type="spellEnd"/>
            <w:r w:rsidRPr="00ED2310">
              <w:rPr>
                <w:noProof/>
              </w:rPr>
              <w:t xml:space="preserve"> </w:t>
            </w:r>
            <w:r w:rsidRPr="00ED2310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ED2310">
              <w:t>0</w:t>
            </w:r>
            <w:r>
              <w:t>696</w:t>
            </w:r>
            <w:r w:rsidRPr="00ED2310">
              <w:rPr>
                <w:rFonts w:eastAsia="Arial Unicode MS" w:cs="Arial"/>
                <w:i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B</w:t>
            </w:r>
          </w:p>
          <w:p w14:paraId="10A2DDE4" w14:textId="1A137CA8" w:rsidR="009B3628" w:rsidRPr="00C67EFE" w:rsidRDefault="00A57E93" w:rsidP="00CC2E0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3628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Wrong WI code</w:t>
            </w:r>
          </w:p>
        </w:tc>
      </w:tr>
      <w:tr w:rsidR="00541DE2" w14:paraId="39835D0B" w14:textId="77777777" w:rsidTr="007905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A650B3" w14:textId="6F4CBE49" w:rsidR="009B3628" w:rsidRPr="00102DCE" w:rsidRDefault="00A57E93" w:rsidP="009B36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2DC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72A93C" w14:textId="48300C99" w:rsidR="009B3628" w:rsidRPr="00102DCE" w:rsidRDefault="00D94890" w:rsidP="009B3628">
            <w:pPr>
              <w:snapToGrid w:val="0"/>
              <w:spacing w:after="0" w:line="240" w:lineRule="auto"/>
            </w:pPr>
            <w:hyperlink r:id="rId18" w:history="1">
              <w:r w:rsidR="00A57E93" w:rsidRPr="00102DCE">
                <w:rPr>
                  <w:rStyle w:val="Hyperlink"/>
                  <w:rFonts w:cs="Arial"/>
                  <w:color w:val="auto"/>
                </w:rPr>
                <w:t>S1-232029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D34434" w14:textId="199733C4" w:rsidR="009B3628" w:rsidRPr="00102DCE" w:rsidRDefault="00A57E93" w:rsidP="009B3628">
            <w:pPr>
              <w:snapToGrid w:val="0"/>
              <w:spacing w:after="0" w:line="240" w:lineRule="auto"/>
            </w:pPr>
            <w:r w:rsidRPr="00102DCE">
              <w:t>China Unicom, Charter Communications, ZTE Corporation and CATT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EC5DD4" w14:textId="7C18FDDB" w:rsidR="009B3628" w:rsidRPr="00102DCE" w:rsidRDefault="00A57E93" w:rsidP="009B3628">
            <w:pPr>
              <w:snapToGrid w:val="0"/>
              <w:spacing w:after="0" w:line="240" w:lineRule="auto"/>
            </w:pPr>
            <w:r w:rsidRPr="00102DCE">
              <w:t>22.261v19.3.0 General and charging requirements to NetShare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D846CF" w14:textId="67250976" w:rsidR="009B3628" w:rsidRPr="00102DCE" w:rsidRDefault="00102DCE" w:rsidP="009B36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2DCE">
              <w:rPr>
                <w:rFonts w:eastAsia="Times New Roman" w:cs="Arial"/>
                <w:szCs w:val="18"/>
                <w:lang w:eastAsia="ar-SA"/>
              </w:rPr>
              <w:t>Revised to S1-232511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19D865" w14:textId="77777777" w:rsidR="009B3628" w:rsidRPr="00102DCE" w:rsidRDefault="00A57E93" w:rsidP="009B362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102DCE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102DCE">
              <w:rPr>
                <w:rFonts w:eastAsia="Arial Unicode MS" w:cs="Arial"/>
                <w:iCs/>
                <w:szCs w:val="18"/>
                <w:highlight w:val="yellow"/>
                <w:lang w:eastAsia="ar-SA"/>
              </w:rPr>
              <w:t>FS_NetShare</w:t>
            </w:r>
            <w:proofErr w:type="spellEnd"/>
            <w:r w:rsidRPr="00102DCE">
              <w:rPr>
                <w:noProof/>
              </w:rPr>
              <w:t xml:space="preserve"> </w:t>
            </w:r>
            <w:r w:rsidRPr="00102DCE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102DCE">
              <w:t>0696</w:t>
            </w:r>
            <w:r w:rsidRPr="00102DCE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 w:rsidRPr="00102DCE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-</w:t>
            </w:r>
            <w:r w:rsidRPr="00102DCE">
              <w:rPr>
                <w:rFonts w:eastAsia="Arial Unicode MS" w:cs="Arial"/>
                <w:i/>
                <w:szCs w:val="18"/>
                <w:lang w:eastAsia="ar-SA"/>
              </w:rPr>
              <w:t xml:space="preserve"> Cat B</w:t>
            </w:r>
          </w:p>
          <w:p w14:paraId="6A900886" w14:textId="0776EE46" w:rsidR="009B3628" w:rsidRPr="00102DCE" w:rsidRDefault="00A57E93" w:rsidP="009B36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02DCE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Wrong WI code</w:t>
            </w:r>
            <w:r w:rsidRPr="00102DCE">
              <w:rPr>
                <w:rFonts w:eastAsia="Arial Unicode MS" w:cs="Arial"/>
                <w:szCs w:val="18"/>
                <w:lang w:eastAsia="ar-SA"/>
              </w:rPr>
              <w:t xml:space="preserve">, </w:t>
            </w:r>
            <w:proofErr w:type="gramStart"/>
            <w:r w:rsidRPr="00102DCE">
              <w:rPr>
                <w:rFonts w:eastAsia="Arial Unicode MS" w:cs="Arial"/>
                <w:szCs w:val="18"/>
                <w:lang w:eastAsia="ar-SA"/>
              </w:rPr>
              <w:t>Must</w:t>
            </w:r>
            <w:proofErr w:type="gramEnd"/>
            <w:r w:rsidRPr="00102DCE">
              <w:rPr>
                <w:rFonts w:eastAsia="Arial Unicode MS" w:cs="Arial"/>
                <w:szCs w:val="18"/>
                <w:lang w:eastAsia="ar-SA"/>
              </w:rPr>
              <w:t xml:space="preserve"> be r1</w:t>
            </w:r>
          </w:p>
          <w:p w14:paraId="41216743" w14:textId="1DBCAEF1" w:rsidR="009B3628" w:rsidRPr="00102DCE" w:rsidRDefault="00A57E93" w:rsidP="009B36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02DCE">
              <w:rPr>
                <w:rFonts w:eastAsia="Arial Unicode MS" w:cs="Arial"/>
                <w:szCs w:val="18"/>
                <w:lang w:eastAsia="ar-SA"/>
              </w:rPr>
              <w:t>Revision of S1-232015.</w:t>
            </w:r>
          </w:p>
        </w:tc>
      </w:tr>
      <w:tr w:rsidR="00102DCE" w14:paraId="710B77CF" w14:textId="77777777" w:rsidTr="008248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E26862" w14:textId="5564EE8B" w:rsidR="00102DCE" w:rsidRPr="007905BA" w:rsidRDefault="00102DCE" w:rsidP="009B36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905B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CB2FA6" w14:textId="7E420EB9" w:rsidR="00102DCE" w:rsidRPr="007905BA" w:rsidRDefault="00D94890" w:rsidP="009B3628">
            <w:pPr>
              <w:snapToGrid w:val="0"/>
              <w:spacing w:after="0" w:line="240" w:lineRule="auto"/>
            </w:pPr>
            <w:hyperlink r:id="rId19" w:history="1">
              <w:r w:rsidR="00102DCE" w:rsidRPr="007905BA">
                <w:rPr>
                  <w:rStyle w:val="Hyperlink"/>
                  <w:rFonts w:cs="Arial"/>
                  <w:color w:val="auto"/>
                </w:rPr>
                <w:t>S1-232511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EFC80D" w14:textId="05A21682" w:rsidR="00102DCE" w:rsidRPr="007905BA" w:rsidRDefault="00102DCE" w:rsidP="009B3628">
            <w:pPr>
              <w:snapToGrid w:val="0"/>
              <w:spacing w:after="0" w:line="240" w:lineRule="auto"/>
            </w:pPr>
            <w:r w:rsidRPr="007905BA">
              <w:t>China Unicom, Charter Communications, ZTE Corporation and CATT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DA5EE9" w14:textId="36463D6A" w:rsidR="00102DCE" w:rsidRPr="007905BA" w:rsidRDefault="00102DCE" w:rsidP="009B3628">
            <w:pPr>
              <w:snapToGrid w:val="0"/>
              <w:spacing w:after="0" w:line="240" w:lineRule="auto"/>
            </w:pPr>
            <w:r w:rsidRPr="007905BA">
              <w:t>22.261v19.3.0 General and charging requirements to NetShare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77CF5D" w14:textId="6F4A5E1E" w:rsidR="00102DCE" w:rsidRPr="007905BA" w:rsidRDefault="007905BA" w:rsidP="009B36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905BA">
              <w:rPr>
                <w:rFonts w:eastAsia="Times New Roman" w:cs="Arial"/>
                <w:szCs w:val="18"/>
                <w:lang w:eastAsia="ar-SA"/>
              </w:rPr>
              <w:t>Revised to S1-232515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3C97D2" w14:textId="77777777" w:rsidR="00102DCE" w:rsidRPr="007905BA" w:rsidRDefault="00102DCE" w:rsidP="009B362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905BA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7905BA">
              <w:rPr>
                <w:rFonts w:eastAsia="Arial Unicode MS" w:cs="Arial"/>
                <w:i/>
                <w:iCs/>
                <w:szCs w:val="18"/>
                <w:highlight w:val="yellow"/>
                <w:lang w:eastAsia="ar-SA"/>
              </w:rPr>
              <w:t>FS_NetShare</w:t>
            </w:r>
            <w:proofErr w:type="spellEnd"/>
            <w:r w:rsidRPr="007905BA">
              <w:rPr>
                <w:i/>
                <w:noProof/>
              </w:rPr>
              <w:t xml:space="preserve"> </w:t>
            </w:r>
            <w:r w:rsidRPr="007905BA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7905BA">
              <w:rPr>
                <w:i/>
              </w:rPr>
              <w:t>0696</w:t>
            </w:r>
            <w:r w:rsidRPr="007905BA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 w:rsidRPr="007905BA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-</w:t>
            </w:r>
            <w:r w:rsidRPr="007905BA">
              <w:rPr>
                <w:rFonts w:eastAsia="Arial Unicode MS" w:cs="Arial"/>
                <w:i/>
                <w:szCs w:val="18"/>
                <w:lang w:eastAsia="ar-SA"/>
              </w:rPr>
              <w:t xml:space="preserve"> Cat B</w:t>
            </w:r>
          </w:p>
          <w:p w14:paraId="5D98F947" w14:textId="77777777" w:rsidR="00102DCE" w:rsidRPr="007905BA" w:rsidRDefault="00102DCE" w:rsidP="009B362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905BA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Wrong WI code</w:t>
            </w:r>
            <w:r w:rsidRPr="007905BA">
              <w:rPr>
                <w:rFonts w:eastAsia="Arial Unicode MS" w:cs="Arial"/>
                <w:i/>
                <w:szCs w:val="18"/>
                <w:lang w:eastAsia="ar-SA"/>
              </w:rPr>
              <w:t xml:space="preserve">, </w:t>
            </w:r>
            <w:proofErr w:type="gramStart"/>
            <w:r w:rsidRPr="007905BA">
              <w:rPr>
                <w:rFonts w:eastAsia="Arial Unicode MS" w:cs="Arial"/>
                <w:i/>
                <w:szCs w:val="18"/>
                <w:lang w:eastAsia="ar-SA"/>
              </w:rPr>
              <w:t>Must</w:t>
            </w:r>
            <w:proofErr w:type="gramEnd"/>
            <w:r w:rsidRPr="007905BA">
              <w:rPr>
                <w:rFonts w:eastAsia="Arial Unicode MS" w:cs="Arial"/>
                <w:i/>
                <w:szCs w:val="18"/>
                <w:lang w:eastAsia="ar-SA"/>
              </w:rPr>
              <w:t xml:space="preserve"> be r1</w:t>
            </w:r>
          </w:p>
          <w:p w14:paraId="18750509" w14:textId="509FF627" w:rsidR="00102DCE" w:rsidRPr="007905BA" w:rsidRDefault="00102DCE" w:rsidP="009B36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905BA">
              <w:rPr>
                <w:rFonts w:eastAsia="Arial Unicode MS" w:cs="Arial"/>
                <w:i/>
                <w:szCs w:val="18"/>
                <w:lang w:eastAsia="ar-SA"/>
              </w:rPr>
              <w:t>Revision of S1-232015.</w:t>
            </w:r>
          </w:p>
          <w:p w14:paraId="0D5AD78A" w14:textId="1C202696" w:rsidR="00102DCE" w:rsidRPr="007905BA" w:rsidRDefault="00102DCE" w:rsidP="009B36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905BA">
              <w:rPr>
                <w:rFonts w:eastAsia="Arial Unicode MS" w:cs="Arial"/>
                <w:szCs w:val="18"/>
                <w:lang w:eastAsia="ar-SA"/>
              </w:rPr>
              <w:t>Revision of S1-232029.</w:t>
            </w:r>
          </w:p>
        </w:tc>
      </w:tr>
      <w:tr w:rsidR="007905BA" w14:paraId="33DFD333" w14:textId="77777777" w:rsidTr="008248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42087F" w14:textId="3CDD82C4" w:rsidR="007905BA" w:rsidRPr="008248FC" w:rsidRDefault="007905BA" w:rsidP="009B36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48F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4CDEA7" w14:textId="04571554" w:rsidR="007905BA" w:rsidRPr="008248FC" w:rsidRDefault="00D94890" w:rsidP="009B3628">
            <w:pPr>
              <w:snapToGrid w:val="0"/>
              <w:spacing w:after="0" w:line="240" w:lineRule="auto"/>
              <w:rPr>
                <w:rFonts w:cs="Arial"/>
              </w:rPr>
            </w:pPr>
            <w:hyperlink r:id="rId20" w:history="1">
              <w:r w:rsidR="007905BA" w:rsidRPr="008248FC">
                <w:rPr>
                  <w:rStyle w:val="Hyperlink"/>
                  <w:rFonts w:cs="Arial"/>
                  <w:color w:val="auto"/>
                </w:rPr>
                <w:t>S1-232515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06A9E0" w14:textId="62F256C0" w:rsidR="007905BA" w:rsidRPr="008248FC" w:rsidRDefault="007905BA" w:rsidP="009B3628">
            <w:pPr>
              <w:snapToGrid w:val="0"/>
              <w:spacing w:after="0" w:line="240" w:lineRule="auto"/>
            </w:pPr>
            <w:r w:rsidRPr="008248FC">
              <w:t>China Unicom, Charter Communications, ZTE Corporation and CATT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AFBDEF" w14:textId="05F6E7EF" w:rsidR="007905BA" w:rsidRPr="008248FC" w:rsidRDefault="007905BA" w:rsidP="009B3628">
            <w:pPr>
              <w:snapToGrid w:val="0"/>
              <w:spacing w:after="0" w:line="240" w:lineRule="auto"/>
            </w:pPr>
            <w:r w:rsidRPr="008248FC">
              <w:t>22.261v19.3.0 General and charging requirements to NetShare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163F35" w14:textId="275A4935" w:rsidR="007905BA" w:rsidRPr="008248FC" w:rsidRDefault="00C71B18" w:rsidP="009B36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</w:t>
            </w:r>
            <w:r w:rsidR="007410F8">
              <w:rPr>
                <w:rFonts w:eastAsia="Times New Roman" w:cs="Arial"/>
                <w:szCs w:val="18"/>
                <w:lang w:eastAsia="ar-SA"/>
              </w:rPr>
              <w:t>n to</w:t>
            </w:r>
            <w:r w:rsidR="008248FC" w:rsidRPr="008248FC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="008248FC" w:rsidRPr="008248FC">
              <w:rPr>
                <w:rFonts w:eastAsia="Times New Roman" w:cs="Arial"/>
                <w:szCs w:val="18"/>
                <w:lang w:eastAsia="ar-SA"/>
              </w:rPr>
              <w:t>to</w:t>
            </w:r>
            <w:proofErr w:type="spellEnd"/>
            <w:r w:rsidR="008248FC" w:rsidRPr="008248FC">
              <w:rPr>
                <w:rFonts w:eastAsia="Times New Roman" w:cs="Arial"/>
                <w:szCs w:val="18"/>
                <w:lang w:eastAsia="ar-SA"/>
              </w:rPr>
              <w:t xml:space="preserve"> S1-232517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E062A3" w14:textId="77777777" w:rsidR="007905BA" w:rsidRPr="008248FC" w:rsidRDefault="007905BA" w:rsidP="009B362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8248FC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8248FC">
              <w:rPr>
                <w:rFonts w:eastAsia="Arial Unicode MS" w:cs="Arial"/>
                <w:i/>
                <w:iCs/>
                <w:szCs w:val="18"/>
                <w:highlight w:val="yellow"/>
                <w:lang w:eastAsia="ar-SA"/>
              </w:rPr>
              <w:t>FS_NetShare</w:t>
            </w:r>
            <w:proofErr w:type="spellEnd"/>
            <w:r w:rsidRPr="008248FC">
              <w:rPr>
                <w:i/>
                <w:noProof/>
              </w:rPr>
              <w:t xml:space="preserve"> </w:t>
            </w:r>
            <w:r w:rsidRPr="008248FC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8248FC">
              <w:rPr>
                <w:i/>
              </w:rPr>
              <w:t>0696</w:t>
            </w:r>
            <w:r w:rsidRPr="008248FC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 w:rsidRPr="008248FC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-</w:t>
            </w:r>
            <w:r w:rsidRPr="008248FC">
              <w:rPr>
                <w:rFonts w:eastAsia="Arial Unicode MS" w:cs="Arial"/>
                <w:i/>
                <w:szCs w:val="18"/>
                <w:lang w:eastAsia="ar-SA"/>
              </w:rPr>
              <w:t xml:space="preserve"> Cat B</w:t>
            </w:r>
          </w:p>
          <w:p w14:paraId="0E350818" w14:textId="77777777" w:rsidR="007905BA" w:rsidRPr="008248FC" w:rsidRDefault="007905BA" w:rsidP="009B362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8248FC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Wrong WI code</w:t>
            </w:r>
            <w:r w:rsidRPr="008248FC">
              <w:rPr>
                <w:rFonts w:eastAsia="Arial Unicode MS" w:cs="Arial"/>
                <w:i/>
                <w:szCs w:val="18"/>
                <w:lang w:eastAsia="ar-SA"/>
              </w:rPr>
              <w:t xml:space="preserve">, </w:t>
            </w:r>
            <w:proofErr w:type="gramStart"/>
            <w:r w:rsidRPr="008248FC">
              <w:rPr>
                <w:rFonts w:eastAsia="Arial Unicode MS" w:cs="Arial"/>
                <w:i/>
                <w:szCs w:val="18"/>
                <w:lang w:eastAsia="ar-SA"/>
              </w:rPr>
              <w:t>Must</w:t>
            </w:r>
            <w:proofErr w:type="gramEnd"/>
            <w:r w:rsidRPr="008248FC">
              <w:rPr>
                <w:rFonts w:eastAsia="Arial Unicode MS" w:cs="Arial"/>
                <w:i/>
                <w:szCs w:val="18"/>
                <w:lang w:eastAsia="ar-SA"/>
              </w:rPr>
              <w:t xml:space="preserve"> be r1</w:t>
            </w:r>
          </w:p>
          <w:p w14:paraId="23844462" w14:textId="77777777" w:rsidR="007905BA" w:rsidRPr="008248FC" w:rsidRDefault="007905BA" w:rsidP="009B362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8248FC">
              <w:rPr>
                <w:rFonts w:eastAsia="Arial Unicode MS" w:cs="Arial"/>
                <w:i/>
                <w:szCs w:val="18"/>
                <w:lang w:eastAsia="ar-SA"/>
              </w:rPr>
              <w:t>Revision of S1-232015.</w:t>
            </w:r>
          </w:p>
          <w:p w14:paraId="0DB4F62A" w14:textId="244017E7" w:rsidR="007905BA" w:rsidRPr="008248FC" w:rsidRDefault="007905BA" w:rsidP="009B36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248FC">
              <w:rPr>
                <w:rFonts w:eastAsia="Arial Unicode MS" w:cs="Arial"/>
                <w:i/>
                <w:szCs w:val="18"/>
                <w:lang w:eastAsia="ar-SA"/>
              </w:rPr>
              <w:t>Revision of S1-232029.</w:t>
            </w:r>
          </w:p>
          <w:p w14:paraId="0C83B5BD" w14:textId="18EE6C14" w:rsidR="007905BA" w:rsidRPr="008248FC" w:rsidRDefault="007905BA" w:rsidP="009B36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248FC">
              <w:rPr>
                <w:rFonts w:eastAsia="Arial Unicode MS" w:cs="Arial"/>
                <w:szCs w:val="18"/>
                <w:lang w:eastAsia="ar-SA"/>
              </w:rPr>
              <w:t>Revision of S1-232511.</w:t>
            </w:r>
          </w:p>
        </w:tc>
      </w:tr>
      <w:tr w:rsidR="00541DE2" w14:paraId="05CB3965" w14:textId="77777777" w:rsidTr="00D62D0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211E6C" w14:textId="6E2CD97F" w:rsidR="009B3628" w:rsidRPr="00EE1337" w:rsidRDefault="00A57E93" w:rsidP="009B36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133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98E256" w14:textId="18282866" w:rsidR="009B3628" w:rsidRPr="00EE1337" w:rsidRDefault="00D94890" w:rsidP="009B3628">
            <w:pPr>
              <w:snapToGrid w:val="0"/>
              <w:spacing w:after="0" w:line="240" w:lineRule="auto"/>
            </w:pPr>
            <w:hyperlink r:id="rId21" w:history="1">
              <w:r w:rsidR="00A57E93" w:rsidRPr="00EE1337">
                <w:rPr>
                  <w:rStyle w:val="Hyperlink"/>
                  <w:rFonts w:cs="Arial"/>
                  <w:color w:val="auto"/>
                </w:rPr>
                <w:t>S1-232047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2FD38F" w14:textId="1E1E4B63" w:rsidR="009B3628" w:rsidRPr="00EE1337" w:rsidRDefault="00A57E93" w:rsidP="009B3628">
            <w:pPr>
              <w:snapToGrid w:val="0"/>
              <w:spacing w:after="0" w:line="240" w:lineRule="auto"/>
              <w:rPr>
                <w:lang w:val="nl-NL"/>
              </w:rPr>
            </w:pPr>
            <w:r w:rsidRPr="00EE1337">
              <w:rPr>
                <w:lang w:val="nl-NL"/>
              </w:rPr>
              <w:t>CATT, China Unicom, Deutsche Telekom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D3F862" w14:textId="0E095D56" w:rsidR="009B3628" w:rsidRPr="00EE1337" w:rsidRDefault="00A57E93" w:rsidP="009B3628">
            <w:pPr>
              <w:snapToGrid w:val="0"/>
              <w:spacing w:after="0" w:line="240" w:lineRule="auto"/>
            </w:pPr>
            <w:r w:rsidRPr="00EE1337">
              <w:t>22.261v19.3.0 Support Network Access control in Indirect Network Sharing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EC7C94" w14:textId="783487F3" w:rsidR="009B3628" w:rsidRPr="00EE1337" w:rsidRDefault="00EE1337" w:rsidP="009B36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1337">
              <w:rPr>
                <w:rFonts w:eastAsia="Times New Roman" w:cs="Arial"/>
                <w:szCs w:val="18"/>
                <w:lang w:eastAsia="ar-SA"/>
              </w:rPr>
              <w:t>Revised to S1-232512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CE1796" w14:textId="606C69B2" w:rsidR="009B3628" w:rsidRPr="00EE1337" w:rsidRDefault="00A57E93" w:rsidP="009B362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EE1337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EE1337">
              <w:rPr>
                <w:rFonts w:eastAsia="Arial Unicode MS" w:cs="Arial"/>
                <w:iCs/>
                <w:szCs w:val="18"/>
                <w:lang w:eastAsia="ar-SA"/>
              </w:rPr>
              <w:t>NetShare</w:t>
            </w:r>
            <w:r w:rsidRPr="00EE1337">
              <w:rPr>
                <w:noProof/>
              </w:rPr>
              <w:t xml:space="preserve"> </w:t>
            </w:r>
            <w:r w:rsidRPr="00EE1337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EE1337">
              <w:t>0703</w:t>
            </w:r>
            <w:r w:rsidRPr="00EE1337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1D73FD5A" w14:textId="77777777" w:rsidR="009B3628" w:rsidRPr="00EE1337" w:rsidRDefault="009B3628" w:rsidP="009B36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E1337" w14:paraId="2FE09BFD" w14:textId="77777777" w:rsidTr="00D62D0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1C1ED1" w14:textId="0AFF280A" w:rsidR="00EE1337" w:rsidRPr="00D62D0D" w:rsidRDefault="00EE1337" w:rsidP="009B36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2D0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D738E1" w14:textId="503CBAFA" w:rsidR="00EE1337" w:rsidRPr="00D62D0D" w:rsidRDefault="00D94890" w:rsidP="009B3628">
            <w:pPr>
              <w:snapToGrid w:val="0"/>
              <w:spacing w:after="0" w:line="240" w:lineRule="auto"/>
            </w:pPr>
            <w:hyperlink r:id="rId22" w:history="1">
              <w:r w:rsidR="00EE1337" w:rsidRPr="00D62D0D">
                <w:rPr>
                  <w:rStyle w:val="Hyperlink"/>
                  <w:rFonts w:cs="Arial"/>
                  <w:color w:val="auto"/>
                </w:rPr>
                <w:t>S1-232512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ADDA71" w14:textId="151B7880" w:rsidR="00EE1337" w:rsidRPr="00D62D0D" w:rsidRDefault="00EE1337" w:rsidP="009B3628">
            <w:pPr>
              <w:snapToGrid w:val="0"/>
              <w:spacing w:after="0" w:line="240" w:lineRule="auto"/>
              <w:rPr>
                <w:lang w:val="nl-NL"/>
              </w:rPr>
            </w:pPr>
            <w:r w:rsidRPr="00D62D0D">
              <w:rPr>
                <w:lang w:val="nl-NL"/>
              </w:rPr>
              <w:t>CATT, China Unicom, Deutsche Telekom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A1FE90" w14:textId="59EA9014" w:rsidR="00EE1337" w:rsidRPr="00D62D0D" w:rsidRDefault="00EE1337" w:rsidP="009B3628">
            <w:pPr>
              <w:snapToGrid w:val="0"/>
              <w:spacing w:after="0" w:line="240" w:lineRule="auto"/>
            </w:pPr>
            <w:r w:rsidRPr="00D62D0D">
              <w:t>22.261v19.3.0 Support Network Access control in Indirect Network Sharing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AFA82A" w14:textId="5049C922" w:rsidR="00EE1337" w:rsidRPr="00D62D0D" w:rsidRDefault="00C71B18" w:rsidP="009B36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="00D62D0D" w:rsidRPr="00D62D0D">
              <w:rPr>
                <w:rFonts w:eastAsia="Times New Roman" w:cs="Arial"/>
                <w:szCs w:val="18"/>
                <w:lang w:eastAsia="ar-SA"/>
              </w:rPr>
              <w:t xml:space="preserve"> to S1-232517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9328A3" w14:textId="77777777" w:rsidR="00EE1337" w:rsidRPr="00D62D0D" w:rsidRDefault="00EE1337" w:rsidP="009B362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D62D0D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D62D0D">
              <w:rPr>
                <w:rFonts w:eastAsia="Arial Unicode MS" w:cs="Arial"/>
                <w:i/>
                <w:iCs/>
                <w:szCs w:val="18"/>
                <w:lang w:eastAsia="ar-SA"/>
              </w:rPr>
              <w:t>NetShare</w:t>
            </w:r>
            <w:r w:rsidRPr="00D62D0D">
              <w:rPr>
                <w:i/>
                <w:noProof/>
              </w:rPr>
              <w:t xml:space="preserve"> </w:t>
            </w:r>
            <w:r w:rsidRPr="00D62D0D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D62D0D">
              <w:rPr>
                <w:i/>
              </w:rPr>
              <w:t>0703</w:t>
            </w:r>
            <w:r w:rsidRPr="00D62D0D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63512DDF" w14:textId="77777777" w:rsidR="00EE1337" w:rsidRPr="00D62D0D" w:rsidRDefault="00EE1337" w:rsidP="009B36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5D32289" w14:textId="79AFAB72" w:rsidR="00EE1337" w:rsidRPr="00D62D0D" w:rsidRDefault="00EE1337" w:rsidP="009B36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62D0D">
              <w:rPr>
                <w:rFonts w:eastAsia="Arial Unicode MS" w:cs="Arial"/>
                <w:szCs w:val="18"/>
                <w:lang w:eastAsia="ar-SA"/>
              </w:rPr>
              <w:t>Revision of S1-232047.</w:t>
            </w:r>
          </w:p>
        </w:tc>
      </w:tr>
      <w:tr w:rsidR="00541DE2" w14:paraId="24F8B0D8" w14:textId="77777777" w:rsidTr="004A326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65870B" w14:textId="49A0DB64" w:rsidR="009B3628" w:rsidRPr="003F0BB5" w:rsidRDefault="00A57E93" w:rsidP="009B36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0BB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FAA968" w14:textId="3CFB847F" w:rsidR="009B3628" w:rsidRPr="003F0BB5" w:rsidRDefault="00D94890" w:rsidP="009B3628">
            <w:pPr>
              <w:snapToGrid w:val="0"/>
              <w:spacing w:after="0" w:line="240" w:lineRule="auto"/>
            </w:pPr>
            <w:hyperlink r:id="rId23" w:history="1">
              <w:r w:rsidR="00A57E93" w:rsidRPr="003F0BB5">
                <w:rPr>
                  <w:rStyle w:val="Hyperlink"/>
                  <w:rFonts w:cs="Arial"/>
                  <w:color w:val="auto"/>
                </w:rPr>
                <w:t>S1-232048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41D0A5" w14:textId="0B3ED435" w:rsidR="009B3628" w:rsidRPr="003F0BB5" w:rsidRDefault="00A57E93" w:rsidP="009B3628">
            <w:pPr>
              <w:snapToGrid w:val="0"/>
              <w:spacing w:after="0" w:line="240" w:lineRule="auto"/>
            </w:pPr>
            <w:r w:rsidRPr="003F0BB5">
              <w:t>CATT, China Unicom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EE504B" w14:textId="43A29702" w:rsidR="009B3628" w:rsidRPr="003F0BB5" w:rsidRDefault="00A57E93" w:rsidP="009B3628">
            <w:pPr>
              <w:snapToGrid w:val="0"/>
              <w:spacing w:after="0" w:line="240" w:lineRule="auto"/>
            </w:pPr>
            <w:r w:rsidRPr="003F0BB5">
              <w:t>22.261v19.3.0 Extra description about security considerations in Indirect Network Sharing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8AF495" w14:textId="1A1337F3" w:rsidR="009B3628" w:rsidRPr="003F0BB5" w:rsidRDefault="003F0BB5" w:rsidP="009B36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0BB5">
              <w:rPr>
                <w:rFonts w:eastAsia="Times New Roman" w:cs="Arial"/>
                <w:szCs w:val="18"/>
                <w:lang w:eastAsia="ar-SA"/>
              </w:rPr>
              <w:t>Revised to S1-232513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908AA3" w14:textId="3FA2FA17" w:rsidR="009B3628" w:rsidRPr="003F0BB5" w:rsidRDefault="00A57E93" w:rsidP="009B362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3F0BB5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3F0BB5">
              <w:rPr>
                <w:rFonts w:eastAsia="Arial Unicode MS" w:cs="Arial"/>
                <w:iCs/>
                <w:szCs w:val="18"/>
                <w:lang w:eastAsia="ar-SA"/>
              </w:rPr>
              <w:t>NetShare</w:t>
            </w:r>
            <w:r w:rsidRPr="003F0BB5">
              <w:rPr>
                <w:noProof/>
              </w:rPr>
              <w:t xml:space="preserve"> </w:t>
            </w:r>
            <w:r w:rsidRPr="003F0BB5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3F0BB5">
              <w:t>0704</w:t>
            </w:r>
            <w:r w:rsidRPr="003F0BB5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21D5DFD5" w14:textId="77777777" w:rsidR="009B3628" w:rsidRPr="003F0BB5" w:rsidRDefault="009B3628" w:rsidP="009B36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F0BB5" w14:paraId="37899420" w14:textId="77777777" w:rsidTr="00B86F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C2DA43" w14:textId="3471A2D9" w:rsidR="003F0BB5" w:rsidRPr="004A326C" w:rsidRDefault="003F0BB5" w:rsidP="009B36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A326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3C168D" w14:textId="062D01DD" w:rsidR="003F0BB5" w:rsidRPr="004A326C" w:rsidRDefault="00D94890" w:rsidP="009B3628">
            <w:pPr>
              <w:snapToGrid w:val="0"/>
              <w:spacing w:after="0" w:line="240" w:lineRule="auto"/>
            </w:pPr>
            <w:hyperlink r:id="rId24" w:history="1">
              <w:r w:rsidR="003F0BB5" w:rsidRPr="004A326C">
                <w:rPr>
                  <w:rStyle w:val="Hyperlink"/>
                  <w:rFonts w:cs="Arial"/>
                  <w:color w:val="auto"/>
                </w:rPr>
                <w:t>S1-232513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3A13BC" w14:textId="250491CC" w:rsidR="003F0BB5" w:rsidRPr="004A326C" w:rsidRDefault="003F0BB5" w:rsidP="009B3628">
            <w:pPr>
              <w:snapToGrid w:val="0"/>
              <w:spacing w:after="0" w:line="240" w:lineRule="auto"/>
            </w:pPr>
            <w:r w:rsidRPr="004A326C">
              <w:t>CATT, China Unicom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13FE72" w14:textId="3B5A0458" w:rsidR="003F0BB5" w:rsidRPr="004A326C" w:rsidRDefault="003F0BB5" w:rsidP="009B3628">
            <w:pPr>
              <w:snapToGrid w:val="0"/>
              <w:spacing w:after="0" w:line="240" w:lineRule="auto"/>
            </w:pPr>
            <w:r w:rsidRPr="004A326C">
              <w:t>22.261v19.3.0 Extra description about security considerations in Indirect Network Sharing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152B83" w14:textId="403AABBC" w:rsidR="003F0BB5" w:rsidRPr="004A326C" w:rsidRDefault="004A326C" w:rsidP="009B36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4A326C">
              <w:rPr>
                <w:rFonts w:eastAsia="Times New Roman" w:cs="Arial"/>
                <w:szCs w:val="18"/>
                <w:lang w:eastAsia="ar-SA"/>
              </w:rPr>
              <w:t xml:space="preserve"> to S1-232517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D9C09E" w14:textId="77777777" w:rsidR="003F0BB5" w:rsidRPr="004A326C" w:rsidRDefault="003F0BB5" w:rsidP="009B362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4A326C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4A326C">
              <w:rPr>
                <w:rFonts w:eastAsia="Arial Unicode MS" w:cs="Arial"/>
                <w:i/>
                <w:iCs/>
                <w:szCs w:val="18"/>
                <w:lang w:eastAsia="ar-SA"/>
              </w:rPr>
              <w:t>NetShare</w:t>
            </w:r>
            <w:r w:rsidRPr="004A326C">
              <w:rPr>
                <w:i/>
                <w:noProof/>
              </w:rPr>
              <w:t xml:space="preserve"> </w:t>
            </w:r>
            <w:r w:rsidRPr="004A326C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4A326C">
              <w:rPr>
                <w:i/>
              </w:rPr>
              <w:t>0704</w:t>
            </w:r>
            <w:r w:rsidRPr="004A326C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236592D1" w14:textId="77777777" w:rsidR="003F0BB5" w:rsidRPr="004A326C" w:rsidRDefault="003F0BB5" w:rsidP="009B36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0F33211A" w14:textId="06812498" w:rsidR="003F0BB5" w:rsidRPr="004A326C" w:rsidRDefault="003F0BB5" w:rsidP="009B36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A326C">
              <w:rPr>
                <w:rFonts w:eastAsia="Arial Unicode MS" w:cs="Arial"/>
                <w:szCs w:val="18"/>
                <w:lang w:eastAsia="ar-SA"/>
              </w:rPr>
              <w:t>Revision of S1-232048.</w:t>
            </w:r>
          </w:p>
        </w:tc>
      </w:tr>
      <w:tr w:rsidR="004A326C" w14:paraId="51D7552E" w14:textId="77777777" w:rsidTr="00B86F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4FDE65" w14:textId="0B035B82" w:rsidR="004A326C" w:rsidRPr="00B86FF0" w:rsidRDefault="004A326C" w:rsidP="009B36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6FF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138250" w14:textId="10CEEFC3" w:rsidR="004A326C" w:rsidRPr="00B86FF0" w:rsidRDefault="00D94890" w:rsidP="009B3628">
            <w:pPr>
              <w:snapToGrid w:val="0"/>
              <w:spacing w:after="0" w:line="240" w:lineRule="auto"/>
            </w:pPr>
            <w:hyperlink r:id="rId25" w:history="1">
              <w:r w:rsidR="004A326C" w:rsidRPr="00B86FF0">
                <w:rPr>
                  <w:rStyle w:val="Hyperlink"/>
                  <w:rFonts w:cs="Arial"/>
                  <w:color w:val="auto"/>
                </w:rPr>
                <w:t>S1-232517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7B04B0" w14:textId="098DB0C8" w:rsidR="004A326C" w:rsidRPr="00B86FF0" w:rsidRDefault="004A326C" w:rsidP="009B3628">
            <w:pPr>
              <w:snapToGrid w:val="0"/>
              <w:spacing w:after="0" w:line="240" w:lineRule="auto"/>
            </w:pPr>
            <w:r w:rsidRPr="00B86FF0">
              <w:t>CATT, China Unicom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6FB4AB" w14:textId="1BC3A234" w:rsidR="004A326C" w:rsidRPr="00B86FF0" w:rsidRDefault="004A326C" w:rsidP="009B3628">
            <w:pPr>
              <w:snapToGrid w:val="0"/>
              <w:spacing w:after="0" w:line="240" w:lineRule="auto"/>
            </w:pPr>
            <w:r w:rsidRPr="00B86FF0">
              <w:t>22.261v19.3.0 Extra description about security considerations in Indirect Network Sharing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72F123" w14:textId="003133FD" w:rsidR="004A326C" w:rsidRPr="00B86FF0" w:rsidRDefault="00B86FF0" w:rsidP="009B36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6FF0">
              <w:rPr>
                <w:rFonts w:eastAsia="Times New Roman" w:cs="Arial"/>
                <w:szCs w:val="18"/>
                <w:lang w:eastAsia="ar-SA"/>
              </w:rPr>
              <w:t>Revised to S1-232522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19D83D" w14:textId="77777777" w:rsidR="004A326C" w:rsidRPr="00B86FF0" w:rsidRDefault="004A326C" w:rsidP="009B362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B86FF0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B86FF0">
              <w:rPr>
                <w:rFonts w:eastAsia="Arial Unicode MS" w:cs="Arial"/>
                <w:i/>
                <w:iCs/>
                <w:szCs w:val="18"/>
                <w:lang w:eastAsia="ar-SA"/>
              </w:rPr>
              <w:t>NetShare</w:t>
            </w:r>
            <w:r w:rsidRPr="00B86FF0">
              <w:rPr>
                <w:i/>
                <w:noProof/>
              </w:rPr>
              <w:t xml:space="preserve"> </w:t>
            </w:r>
            <w:r w:rsidRPr="00B86FF0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B86FF0">
              <w:rPr>
                <w:i/>
              </w:rPr>
              <w:t>0704</w:t>
            </w:r>
            <w:r w:rsidRPr="00B86FF0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7A893C14" w14:textId="77777777" w:rsidR="004A326C" w:rsidRPr="00B86FF0" w:rsidRDefault="004A326C" w:rsidP="009B362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  <w:p w14:paraId="44C82E2C" w14:textId="7DD2B3A4" w:rsidR="004A326C" w:rsidRPr="00B86FF0" w:rsidRDefault="004A326C" w:rsidP="009B36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86FF0">
              <w:rPr>
                <w:rFonts w:eastAsia="Arial Unicode MS" w:cs="Arial"/>
                <w:i/>
                <w:szCs w:val="18"/>
                <w:lang w:eastAsia="ar-SA"/>
              </w:rPr>
              <w:t>Revision of S1-232048.</w:t>
            </w:r>
          </w:p>
          <w:p w14:paraId="3D99D6EF" w14:textId="1ADA53A9" w:rsidR="004A326C" w:rsidRPr="00B86FF0" w:rsidRDefault="004A326C" w:rsidP="009B36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86FF0">
              <w:rPr>
                <w:rFonts w:eastAsia="Arial Unicode MS" w:cs="Arial"/>
                <w:szCs w:val="18"/>
                <w:lang w:eastAsia="ar-SA"/>
              </w:rPr>
              <w:lastRenderedPageBreak/>
              <w:t>Revision of S1-232513.</w:t>
            </w:r>
          </w:p>
        </w:tc>
      </w:tr>
      <w:tr w:rsidR="00541DE2" w14:paraId="03F48CF1" w14:textId="77777777" w:rsidTr="0043744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D9D1D1" w14:textId="3B0D67B7" w:rsidR="009B3628" w:rsidRPr="00056D41" w:rsidRDefault="00A57E93" w:rsidP="009B36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6D41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531060" w14:textId="2F37D599" w:rsidR="009B3628" w:rsidRPr="00056D41" w:rsidRDefault="00D94890" w:rsidP="009B3628">
            <w:pPr>
              <w:snapToGrid w:val="0"/>
              <w:spacing w:after="0" w:line="240" w:lineRule="auto"/>
            </w:pPr>
            <w:hyperlink r:id="rId26" w:history="1">
              <w:r w:rsidR="00A57E93" w:rsidRPr="00056D41">
                <w:rPr>
                  <w:rStyle w:val="Hyperlink"/>
                  <w:rFonts w:cs="Arial"/>
                  <w:color w:val="auto"/>
                </w:rPr>
                <w:t>S1-232124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A7F75C" w14:textId="045FB46C" w:rsidR="009B3628" w:rsidRPr="00056D41" w:rsidRDefault="00A57E93" w:rsidP="009B3628">
            <w:pPr>
              <w:snapToGrid w:val="0"/>
              <w:spacing w:after="0" w:line="240" w:lineRule="auto"/>
            </w:pPr>
            <w:r w:rsidRPr="00056D41">
              <w:t>ZTE Japan K.K., China Unicom, CATT, Cellular Technologies NCSC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C95F02" w14:textId="796A616F" w:rsidR="009B3628" w:rsidRPr="00056D41" w:rsidRDefault="00A57E93" w:rsidP="009B3628">
            <w:pPr>
              <w:snapToGrid w:val="0"/>
              <w:spacing w:after="0" w:line="240" w:lineRule="auto"/>
            </w:pPr>
            <w:r w:rsidRPr="00056D41">
              <w:t>22.261v19.3.0 Support of emergency services and mobility for INS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4EC0B9" w14:textId="1663998A" w:rsidR="009B3628" w:rsidRPr="00056D41" w:rsidRDefault="00056D41" w:rsidP="009B36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6D41">
              <w:rPr>
                <w:rFonts w:eastAsia="Times New Roman" w:cs="Arial"/>
                <w:szCs w:val="18"/>
                <w:lang w:eastAsia="ar-SA"/>
              </w:rPr>
              <w:t>Revised to S1-232514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555755" w14:textId="7FE5D0CA" w:rsidR="009B3628" w:rsidRPr="00056D41" w:rsidRDefault="00A57E93" w:rsidP="009B362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56D41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56D41">
              <w:rPr>
                <w:rFonts w:eastAsia="Arial Unicode MS" w:cs="Arial"/>
                <w:iCs/>
                <w:szCs w:val="18"/>
                <w:lang w:eastAsia="ar-SA"/>
              </w:rPr>
              <w:t>NetShare</w:t>
            </w:r>
            <w:r w:rsidRPr="00056D41">
              <w:rPr>
                <w:noProof/>
              </w:rPr>
              <w:t xml:space="preserve"> </w:t>
            </w:r>
            <w:r w:rsidRPr="00056D41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056D41">
              <w:t>0711</w:t>
            </w:r>
            <w:r w:rsidRPr="00056D41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5A442962" w14:textId="77777777" w:rsidR="009B3628" w:rsidRPr="00056D41" w:rsidRDefault="009B3628" w:rsidP="009B36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56D41" w14:paraId="5A04C0EC" w14:textId="77777777" w:rsidTr="0043744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CAC3C3" w14:textId="148B0F1E" w:rsidR="00056D41" w:rsidRPr="00437448" w:rsidRDefault="00056D41" w:rsidP="009B36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744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C4F957" w14:textId="247CE2C8" w:rsidR="00056D41" w:rsidRPr="00437448" w:rsidRDefault="00D94890" w:rsidP="009B3628">
            <w:pPr>
              <w:snapToGrid w:val="0"/>
              <w:spacing w:after="0" w:line="240" w:lineRule="auto"/>
            </w:pPr>
            <w:hyperlink r:id="rId27" w:history="1">
              <w:r w:rsidR="00056D41" w:rsidRPr="00437448">
                <w:rPr>
                  <w:rStyle w:val="Hyperlink"/>
                  <w:rFonts w:cs="Arial"/>
                  <w:color w:val="auto"/>
                </w:rPr>
                <w:t>S1-232514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9E4EDB" w14:textId="14CFA29E" w:rsidR="00056D41" w:rsidRPr="00437448" w:rsidRDefault="00056D41" w:rsidP="009B3628">
            <w:pPr>
              <w:snapToGrid w:val="0"/>
              <w:spacing w:after="0" w:line="240" w:lineRule="auto"/>
            </w:pPr>
            <w:r w:rsidRPr="00437448">
              <w:t>ZTE Japan K.K., China Unicom, CATT, Cellular Technologies NCSC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43EFA5" w14:textId="7C9E4D87" w:rsidR="00056D41" w:rsidRPr="00437448" w:rsidRDefault="00056D41" w:rsidP="009B3628">
            <w:pPr>
              <w:snapToGrid w:val="0"/>
              <w:spacing w:after="0" w:line="240" w:lineRule="auto"/>
            </w:pPr>
            <w:r w:rsidRPr="00437448">
              <w:t>22.261v19.3.0 Support of emergency services and mobility for INS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4D3660" w14:textId="313E9905" w:rsidR="00056D41" w:rsidRPr="00437448" w:rsidRDefault="00437448" w:rsidP="009B36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7448">
              <w:rPr>
                <w:rFonts w:eastAsia="Times New Roman" w:cs="Arial"/>
                <w:szCs w:val="18"/>
                <w:lang w:eastAsia="ar-SA"/>
              </w:rPr>
              <w:t>Revised to S1-2325</w:t>
            </w:r>
            <w:r>
              <w:rPr>
                <w:rFonts w:eastAsia="Times New Roman" w:cs="Arial"/>
                <w:szCs w:val="18"/>
                <w:lang w:eastAsia="ar-SA"/>
              </w:rPr>
              <w:t>14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F2FD82" w14:textId="77777777" w:rsidR="00056D41" w:rsidRPr="00437448" w:rsidRDefault="00056D41" w:rsidP="009B362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437448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437448">
              <w:rPr>
                <w:rFonts w:eastAsia="Arial Unicode MS" w:cs="Arial"/>
                <w:i/>
                <w:iCs/>
                <w:szCs w:val="18"/>
                <w:lang w:eastAsia="ar-SA"/>
              </w:rPr>
              <w:t>NetShare</w:t>
            </w:r>
            <w:r w:rsidRPr="00437448">
              <w:rPr>
                <w:i/>
                <w:noProof/>
              </w:rPr>
              <w:t xml:space="preserve"> </w:t>
            </w:r>
            <w:r w:rsidRPr="00437448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437448">
              <w:rPr>
                <w:i/>
              </w:rPr>
              <w:t>0711</w:t>
            </w:r>
            <w:r w:rsidRPr="00437448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79BAA00A" w14:textId="77777777" w:rsidR="00056D41" w:rsidRPr="00437448" w:rsidRDefault="00056D41" w:rsidP="009B36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22BEBE0" w14:textId="35CFA35B" w:rsidR="00056D41" w:rsidRPr="00437448" w:rsidRDefault="00056D41" w:rsidP="009B36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37448">
              <w:rPr>
                <w:rFonts w:eastAsia="Arial Unicode MS" w:cs="Arial"/>
                <w:szCs w:val="18"/>
                <w:lang w:eastAsia="ar-SA"/>
              </w:rPr>
              <w:t>Revision of S1-232124.</w:t>
            </w:r>
          </w:p>
        </w:tc>
      </w:tr>
      <w:tr w:rsidR="00437448" w14:paraId="3E87AC98" w14:textId="77777777" w:rsidTr="0043744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023F9" w14:textId="5EB3A904" w:rsidR="00437448" w:rsidRPr="00437448" w:rsidRDefault="00437448" w:rsidP="009B36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744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0E51F" w14:textId="650149F6" w:rsidR="00437448" w:rsidRPr="00437448" w:rsidRDefault="00437448" w:rsidP="009B3628">
            <w:pPr>
              <w:snapToGrid w:val="0"/>
              <w:spacing w:after="0" w:line="240" w:lineRule="auto"/>
            </w:pPr>
            <w:hyperlink r:id="rId28" w:history="1">
              <w:r w:rsidRPr="00437448">
                <w:rPr>
                  <w:rStyle w:val="Hyperlink"/>
                  <w:rFonts w:cs="Arial"/>
                  <w:color w:val="auto"/>
                </w:rPr>
                <w:t>S1-232522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28BB0" w14:textId="55888FB8" w:rsidR="00437448" w:rsidRPr="00437448" w:rsidRDefault="00437448" w:rsidP="009B3628">
            <w:pPr>
              <w:snapToGrid w:val="0"/>
              <w:spacing w:after="0" w:line="240" w:lineRule="auto"/>
            </w:pPr>
            <w:r w:rsidRPr="00437448">
              <w:t>ZTE Japan K.K., China Unicom, CATT, Cellular Technologies NCSC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5A5F9" w14:textId="72FE5CFC" w:rsidR="00437448" w:rsidRPr="00437448" w:rsidRDefault="00437448" w:rsidP="009B3628">
            <w:pPr>
              <w:snapToGrid w:val="0"/>
              <w:spacing w:after="0" w:line="240" w:lineRule="auto"/>
            </w:pPr>
            <w:r w:rsidRPr="00437448">
              <w:t>22.261v19.3.0 Support of emergency services and mobility for INS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CFC6D" w14:textId="77777777" w:rsidR="00437448" w:rsidRPr="00437448" w:rsidRDefault="00437448" w:rsidP="009B36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9DC1F" w14:textId="77777777" w:rsidR="00437448" w:rsidRPr="00437448" w:rsidRDefault="00437448" w:rsidP="009B362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437448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437448">
              <w:rPr>
                <w:rFonts w:eastAsia="Arial Unicode MS" w:cs="Arial"/>
                <w:i/>
                <w:iCs/>
                <w:szCs w:val="18"/>
                <w:lang w:eastAsia="ar-SA"/>
              </w:rPr>
              <w:t>NetShare</w:t>
            </w:r>
            <w:r w:rsidRPr="00437448">
              <w:rPr>
                <w:i/>
                <w:noProof/>
              </w:rPr>
              <w:t xml:space="preserve"> </w:t>
            </w:r>
            <w:r w:rsidRPr="00437448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437448">
              <w:rPr>
                <w:i/>
              </w:rPr>
              <w:t>0711</w:t>
            </w:r>
            <w:r w:rsidRPr="00437448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74EE694D" w14:textId="77777777" w:rsidR="00437448" w:rsidRPr="00437448" w:rsidRDefault="00437448" w:rsidP="009B362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  <w:p w14:paraId="03C7A816" w14:textId="794A9938" w:rsidR="00437448" w:rsidRPr="00437448" w:rsidRDefault="00437448" w:rsidP="009B36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37448">
              <w:rPr>
                <w:rFonts w:eastAsia="Arial Unicode MS" w:cs="Arial"/>
                <w:i/>
                <w:szCs w:val="18"/>
                <w:lang w:eastAsia="ar-SA"/>
              </w:rPr>
              <w:t>Revision of S1-232124.</w:t>
            </w:r>
          </w:p>
          <w:p w14:paraId="539CB990" w14:textId="2D67D79F" w:rsidR="00437448" w:rsidRPr="00437448" w:rsidRDefault="00437448" w:rsidP="009B36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37448">
              <w:rPr>
                <w:rFonts w:eastAsia="Arial Unicode MS" w:cs="Arial"/>
                <w:szCs w:val="18"/>
                <w:lang w:eastAsia="ar-SA"/>
              </w:rPr>
              <w:t>Revision of S1-232514.</w:t>
            </w:r>
          </w:p>
        </w:tc>
      </w:tr>
      <w:tr w:rsidR="00541DE2" w14:paraId="520ED116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8D72E0F" w14:textId="5B551AE9" w:rsidR="00470FA4" w:rsidRPr="00DF5A37" w:rsidRDefault="00A57E93" w:rsidP="00470FA4">
            <w:pPr>
              <w:pStyle w:val="Heading2"/>
              <w:rPr>
                <w:lang w:val="en-US"/>
              </w:rPr>
            </w:pPr>
            <w:r w:rsidRPr="00B209E2">
              <w:t>FS_</w:t>
            </w:r>
            <w:r w:rsidRPr="00B209E2">
              <w:rPr>
                <w:rFonts w:eastAsia="Malgun Gothic" w:hint="eastAsia"/>
                <w:lang w:eastAsia="ko-KR"/>
              </w:rPr>
              <w:t>SOBOT</w:t>
            </w:r>
            <w:r w:rsidRPr="00DF5A37">
              <w:rPr>
                <w:lang w:val="en-US"/>
              </w:rPr>
              <w:t xml:space="preserve">: </w:t>
            </w:r>
            <w:r w:rsidRPr="00DF5A37">
              <w:t xml:space="preserve">Study on Network of Service Robots with Ambient Intelligence </w:t>
            </w:r>
            <w:r w:rsidRPr="00DF5A37">
              <w:rPr>
                <w:lang w:val="en-US"/>
              </w:rPr>
              <w:t>[</w:t>
            </w:r>
            <w:hyperlink r:id="rId29" w:history="1">
              <w:r w:rsidRPr="00DF5A37">
                <w:rPr>
                  <w:rStyle w:val="Hyperlink"/>
                  <w:lang w:val="en-US"/>
                </w:rPr>
                <w:t>SP-220447</w:t>
              </w:r>
            </w:hyperlink>
            <w:r w:rsidRPr="00DF5A37">
              <w:rPr>
                <w:lang w:val="en-US"/>
              </w:rPr>
              <w:t>]</w:t>
            </w:r>
          </w:p>
        </w:tc>
      </w:tr>
      <w:tr w:rsidR="00541DE2" w14:paraId="6B156A2D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D781874" w14:textId="77777777" w:rsidR="00470FA4" w:rsidRPr="00DF5A37" w:rsidRDefault="00A57E93" w:rsidP="00470FA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DF5A37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234EDD5A" w14:textId="18424435" w:rsidR="00470FA4" w:rsidRPr="00DF5A37" w:rsidRDefault="00A57E93" w:rsidP="00470F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nl-NL" w:eastAsia="ar-SA"/>
              </w:rPr>
            </w:pPr>
            <w:r w:rsidRPr="00DF5A37">
              <w:rPr>
                <w:rFonts w:eastAsia="Arial Unicode MS" w:cs="Arial"/>
                <w:szCs w:val="18"/>
                <w:lang w:val="nl-NL" w:eastAsia="ar-SA"/>
              </w:rPr>
              <w:t xml:space="preserve">Rapporteur: </w:t>
            </w:r>
            <w:r w:rsidRPr="00DF5A37">
              <w:rPr>
                <w:rFonts w:eastAsia="Malgun Gothic" w:hint="eastAsia"/>
                <w:lang w:val="nl-NL" w:eastAsia="ko-KR"/>
              </w:rPr>
              <w:t>Ki-Dong</w:t>
            </w:r>
            <w:r w:rsidRPr="00DF5A37">
              <w:rPr>
                <w:lang w:val="nl-NL"/>
              </w:rPr>
              <w:t xml:space="preserve"> Lee (LGE)</w:t>
            </w:r>
          </w:p>
          <w:p w14:paraId="238E9CEA" w14:textId="5A2A1052" w:rsidR="00470FA4" w:rsidRPr="00B209E2" w:rsidRDefault="00A57E93" w:rsidP="00470FA4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F5A37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hyperlink r:id="rId30" w:history="1">
              <w:r w:rsidRPr="003D5DD8">
                <w:rPr>
                  <w:rStyle w:val="Hyperlink"/>
                  <w:rFonts w:eastAsia="Arial Unicode MS" w:cs="Arial"/>
                  <w:lang w:val="fr-FR"/>
                </w:rPr>
                <w:t>TR22.916v0.4.0</w:t>
              </w:r>
            </w:hyperlink>
          </w:p>
          <w:p w14:paraId="312680F8" w14:textId="6293EACD" w:rsidR="00470FA4" w:rsidRPr="00DF5A37" w:rsidRDefault="00A57E93" w:rsidP="00470F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DF5A37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DF5A37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SA#99 (03/2023)</w:t>
            </w:r>
          </w:p>
          <w:p w14:paraId="2D2E7A45" w14:textId="1F94450C" w:rsidR="00470FA4" w:rsidRPr="00DF5A37" w:rsidRDefault="00A57E93" w:rsidP="00470F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 w:rsidRPr="00DF5A37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8</w:t>
            </w:r>
            <w:r w:rsidRPr="00DF5A37">
              <w:rPr>
                <w:rFonts w:eastAsia="Arial Unicode MS" w:cs="Arial"/>
                <w:szCs w:val="18"/>
                <w:lang w:val="fr-FR" w:eastAsia="ar-SA"/>
              </w:rPr>
              <w:t>0%</w:t>
            </w:r>
          </w:p>
        </w:tc>
      </w:tr>
      <w:tr w:rsidR="00541DE2" w14:paraId="64FD0D41" w14:textId="77777777" w:rsidTr="00BA5C9A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60DBA2AF" w14:textId="784FE804" w:rsidR="00470FA4" w:rsidRPr="006E6FF4" w:rsidRDefault="00A57E93" w:rsidP="00470FA4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 xml:space="preserve">Update </w:t>
            </w:r>
            <w:r w:rsidRPr="00445343">
              <w:rPr>
                <w:color w:val="1F497D" w:themeColor="text2"/>
                <w:sz w:val="18"/>
                <w:szCs w:val="22"/>
              </w:rPr>
              <w:t>use cases</w:t>
            </w:r>
          </w:p>
        </w:tc>
      </w:tr>
      <w:tr w:rsidR="00541DE2" w14:paraId="14F9F0A4" w14:textId="77777777" w:rsidTr="00FB49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A71523" w14:textId="648851F9" w:rsidR="00470FA4" w:rsidRPr="00BA5C9A" w:rsidRDefault="00A57E93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A5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E2954A" w14:textId="5BD598D8" w:rsidR="00470FA4" w:rsidRPr="00BA5C9A" w:rsidRDefault="00D94890" w:rsidP="00470FA4">
            <w:pPr>
              <w:snapToGrid w:val="0"/>
              <w:spacing w:after="0" w:line="240" w:lineRule="auto"/>
            </w:pPr>
            <w:hyperlink r:id="rId31" w:history="1">
              <w:r w:rsidR="00A57E93" w:rsidRPr="00BA5C9A">
                <w:rPr>
                  <w:rStyle w:val="Hyperlink"/>
                  <w:rFonts w:cs="Arial"/>
                  <w:color w:val="auto"/>
                </w:rPr>
                <w:t>S1-232088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860CD9" w14:textId="7FCCEE42" w:rsidR="00470FA4" w:rsidRPr="00BA5C9A" w:rsidRDefault="00A57E93" w:rsidP="00470FA4">
            <w:pPr>
              <w:snapToGrid w:val="0"/>
              <w:spacing w:after="0" w:line="240" w:lineRule="auto"/>
            </w:pPr>
            <w:r w:rsidRPr="00BA5C9A">
              <w:t xml:space="preserve">LG Electronics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A7E049" w14:textId="0B1D9CB6" w:rsidR="00470FA4" w:rsidRPr="00BA5C9A" w:rsidRDefault="00A57E93" w:rsidP="00470FA4">
            <w:pPr>
              <w:snapToGrid w:val="0"/>
              <w:spacing w:after="0" w:line="240" w:lineRule="auto"/>
            </w:pPr>
            <w:r w:rsidRPr="00BA5C9A">
              <w:t>Clean up for Use Case 5.1 Online cooperative high-resolution 3D map building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542950" w14:textId="651DBFBE" w:rsidR="00470FA4" w:rsidRPr="00BA5C9A" w:rsidRDefault="00BA5C9A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5C9A">
              <w:rPr>
                <w:rFonts w:eastAsia="Times New Roman" w:cs="Arial"/>
                <w:szCs w:val="18"/>
                <w:lang w:eastAsia="ar-SA"/>
              </w:rPr>
              <w:t>Revised to S1-232504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C19EE7" w14:textId="77777777" w:rsidR="00470FA4" w:rsidRPr="00BA5C9A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A5C9A" w14:paraId="0E680F7E" w14:textId="77777777" w:rsidTr="00FB49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3231F5" w14:textId="7C8D1D60" w:rsidR="00BA5C9A" w:rsidRPr="00FB496F" w:rsidRDefault="00BA5C9A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B496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B370A6" w14:textId="1B9227DB" w:rsidR="00BA5C9A" w:rsidRPr="00FB496F" w:rsidRDefault="00D94890" w:rsidP="00470FA4">
            <w:pPr>
              <w:snapToGrid w:val="0"/>
              <w:spacing w:after="0" w:line="240" w:lineRule="auto"/>
            </w:pPr>
            <w:hyperlink r:id="rId32" w:history="1">
              <w:r w:rsidR="00BA5C9A" w:rsidRPr="00FB496F">
                <w:rPr>
                  <w:rStyle w:val="Hyperlink"/>
                  <w:rFonts w:cs="Arial"/>
                  <w:color w:val="auto"/>
                </w:rPr>
                <w:t>S1-232504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F578AF" w14:textId="7BFDF3B1" w:rsidR="00BA5C9A" w:rsidRPr="00FB496F" w:rsidRDefault="00BA5C9A" w:rsidP="00470FA4">
            <w:pPr>
              <w:snapToGrid w:val="0"/>
              <w:spacing w:after="0" w:line="240" w:lineRule="auto"/>
            </w:pPr>
            <w:r w:rsidRPr="00FB496F">
              <w:t xml:space="preserve">LG Electronics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238607" w14:textId="587AC26A" w:rsidR="00BA5C9A" w:rsidRPr="00FB496F" w:rsidRDefault="00BA5C9A" w:rsidP="00470FA4">
            <w:pPr>
              <w:snapToGrid w:val="0"/>
              <w:spacing w:after="0" w:line="240" w:lineRule="auto"/>
            </w:pPr>
            <w:r w:rsidRPr="00FB496F">
              <w:t>Clean up for Use Case 5.1 Online cooperative high-resolution 3D map building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D973B7" w14:textId="5ADBA034" w:rsidR="00BA5C9A" w:rsidRPr="00FB496F" w:rsidRDefault="00FB496F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496F">
              <w:rPr>
                <w:rFonts w:eastAsia="Times New Roman" w:cs="Arial"/>
                <w:szCs w:val="18"/>
                <w:lang w:eastAsia="ar-SA"/>
              </w:rPr>
              <w:t>Revised to S1-232518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38FDA8" w14:textId="4927192F" w:rsidR="00BA5C9A" w:rsidRPr="00FB496F" w:rsidRDefault="00BA5C9A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496F">
              <w:rPr>
                <w:rFonts w:eastAsia="Arial Unicode MS" w:cs="Arial"/>
                <w:szCs w:val="18"/>
                <w:lang w:eastAsia="ar-SA"/>
              </w:rPr>
              <w:t>Revision of S1-232088.</w:t>
            </w:r>
          </w:p>
        </w:tc>
      </w:tr>
      <w:tr w:rsidR="00FB496F" w14:paraId="6EDAEBDB" w14:textId="77777777" w:rsidTr="00FB49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7E6A1" w14:textId="6CA20833" w:rsidR="00FB496F" w:rsidRPr="00FB496F" w:rsidRDefault="00FB496F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B496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792AA" w14:textId="4AF18DC0" w:rsidR="00FB496F" w:rsidRPr="00FB496F" w:rsidRDefault="00D94890" w:rsidP="00470FA4">
            <w:pPr>
              <w:snapToGrid w:val="0"/>
              <w:spacing w:after="0" w:line="240" w:lineRule="auto"/>
            </w:pPr>
            <w:hyperlink r:id="rId33" w:history="1">
              <w:r w:rsidR="00FB496F" w:rsidRPr="00FB496F">
                <w:rPr>
                  <w:rStyle w:val="Hyperlink"/>
                  <w:rFonts w:cs="Arial"/>
                  <w:color w:val="auto"/>
                </w:rPr>
                <w:t>S1-232518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27E58" w14:textId="45C37FC2" w:rsidR="00FB496F" w:rsidRPr="00FB496F" w:rsidRDefault="00FB496F" w:rsidP="00470FA4">
            <w:pPr>
              <w:snapToGrid w:val="0"/>
              <w:spacing w:after="0" w:line="240" w:lineRule="auto"/>
            </w:pPr>
            <w:r w:rsidRPr="00FB496F">
              <w:t xml:space="preserve">LG Electronics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5AFBE" w14:textId="78092138" w:rsidR="00FB496F" w:rsidRPr="00FB496F" w:rsidRDefault="00FB496F" w:rsidP="00470FA4">
            <w:pPr>
              <w:snapToGrid w:val="0"/>
              <w:spacing w:after="0" w:line="240" w:lineRule="auto"/>
            </w:pPr>
            <w:r w:rsidRPr="00FB496F">
              <w:t>Clean up for Use Case 5.1 Online cooperative high-resolution 3D map building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3C139" w14:textId="77777777" w:rsidR="00FB496F" w:rsidRPr="00FB496F" w:rsidRDefault="00FB496F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C5445" w14:textId="190F8A0C" w:rsidR="00FB496F" w:rsidRPr="00FB496F" w:rsidRDefault="00FB496F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496F">
              <w:rPr>
                <w:rFonts w:eastAsia="Arial Unicode MS" w:cs="Arial"/>
                <w:i/>
                <w:szCs w:val="18"/>
                <w:lang w:eastAsia="ar-SA"/>
              </w:rPr>
              <w:t>Revision of S1-232088.</w:t>
            </w:r>
          </w:p>
          <w:p w14:paraId="09788033" w14:textId="1F2179DA" w:rsidR="00FB496F" w:rsidRPr="00FB496F" w:rsidRDefault="00FB496F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496F">
              <w:rPr>
                <w:rFonts w:eastAsia="Arial Unicode MS" w:cs="Arial"/>
                <w:szCs w:val="18"/>
                <w:lang w:eastAsia="ar-SA"/>
              </w:rPr>
              <w:t>Revision of S1-232504.</w:t>
            </w:r>
          </w:p>
        </w:tc>
      </w:tr>
      <w:tr w:rsidR="00541DE2" w14:paraId="011A7140" w14:textId="77777777" w:rsidTr="004F2D7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918CA2" w14:textId="5CBDA8FA" w:rsidR="00470FA4" w:rsidRPr="0098448C" w:rsidRDefault="00A57E93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8448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1CD0084" w14:textId="221479E8" w:rsidR="00470FA4" w:rsidRPr="0098448C" w:rsidRDefault="00D94890" w:rsidP="00470FA4">
            <w:pPr>
              <w:snapToGrid w:val="0"/>
              <w:spacing w:after="0" w:line="240" w:lineRule="auto"/>
            </w:pPr>
            <w:hyperlink r:id="rId34" w:history="1">
              <w:r w:rsidR="00A57E93" w:rsidRPr="0098448C">
                <w:rPr>
                  <w:rStyle w:val="Hyperlink"/>
                  <w:rFonts w:cs="Arial"/>
                  <w:color w:val="auto"/>
                </w:rPr>
                <w:t>S1-232089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0997D62" w14:textId="0C6C58D0" w:rsidR="00470FA4" w:rsidRPr="0098448C" w:rsidRDefault="00A57E93" w:rsidP="00470FA4">
            <w:pPr>
              <w:snapToGrid w:val="0"/>
              <w:spacing w:after="0" w:line="240" w:lineRule="auto"/>
            </w:pPr>
            <w:r w:rsidRPr="0098448C">
              <w:t xml:space="preserve">LG Electronics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B6BB946" w14:textId="0A11B8A1" w:rsidR="00470FA4" w:rsidRPr="0098448C" w:rsidRDefault="00A57E93" w:rsidP="00470FA4">
            <w:pPr>
              <w:snapToGrid w:val="0"/>
              <w:spacing w:after="0" w:line="240" w:lineRule="auto"/>
            </w:pPr>
            <w:r w:rsidRPr="0098448C">
              <w:t>Clean up for Use Case 5.3 Smart Communication Support for Data Collection and Fusion Using Multimodal Sensors in Multi-Robot / Multi-Agent Scenarios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EAF6D67" w14:textId="63556A60" w:rsidR="00470FA4" w:rsidRPr="0098448C" w:rsidRDefault="0098448C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448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B04C585" w14:textId="77777777" w:rsidR="00470FA4" w:rsidRPr="0098448C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41DE2" w14:paraId="2AAFBDAD" w14:textId="77777777" w:rsidTr="008428A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C5703B" w14:textId="77777777" w:rsidR="00470FA4" w:rsidRPr="004F2D7B" w:rsidRDefault="00A57E93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F2D7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6F7787" w14:textId="391D64E1" w:rsidR="00470FA4" w:rsidRPr="004F2D7B" w:rsidRDefault="00D94890" w:rsidP="00470FA4">
            <w:pPr>
              <w:snapToGrid w:val="0"/>
              <w:spacing w:after="0" w:line="240" w:lineRule="auto"/>
            </w:pPr>
            <w:hyperlink r:id="rId35" w:history="1">
              <w:r w:rsidR="00A57E93" w:rsidRPr="004F2D7B">
                <w:rPr>
                  <w:rStyle w:val="Hyperlink"/>
                  <w:rFonts w:cs="Arial"/>
                  <w:color w:val="auto"/>
                </w:rPr>
                <w:t>S1-232166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4945B0" w14:textId="77777777" w:rsidR="00470FA4" w:rsidRPr="004F2D7B" w:rsidRDefault="00A57E93" w:rsidP="00470FA4">
            <w:pPr>
              <w:snapToGrid w:val="0"/>
              <w:spacing w:after="0" w:line="240" w:lineRule="auto"/>
            </w:pPr>
            <w:r w:rsidRPr="004F2D7B">
              <w:t>China Telecom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03745C" w14:textId="77777777" w:rsidR="00470FA4" w:rsidRPr="004F2D7B" w:rsidRDefault="00A57E93" w:rsidP="00470FA4">
            <w:pPr>
              <w:snapToGrid w:val="0"/>
              <w:spacing w:after="0" w:line="240" w:lineRule="auto"/>
            </w:pPr>
            <w:r w:rsidRPr="004F2D7B">
              <w:t>Pseudo-CR on adding description and potential gap on smart community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93DE57" w14:textId="7FEC8404" w:rsidR="00470FA4" w:rsidRPr="004F2D7B" w:rsidRDefault="004F2D7B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2D7B">
              <w:rPr>
                <w:rFonts w:eastAsia="Times New Roman" w:cs="Arial"/>
                <w:szCs w:val="18"/>
                <w:lang w:eastAsia="ar-SA"/>
              </w:rPr>
              <w:t>Revised to S1-232505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C57F41" w14:textId="77777777" w:rsidR="00470FA4" w:rsidRPr="004F2D7B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F2D7B" w14:paraId="2A22E78D" w14:textId="77777777" w:rsidTr="00E1291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14C27B" w14:textId="41440EFD" w:rsidR="004F2D7B" w:rsidRPr="008428A6" w:rsidRDefault="004F2D7B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428A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75BEED" w14:textId="2104150A" w:rsidR="004F2D7B" w:rsidRPr="008428A6" w:rsidRDefault="00D94890" w:rsidP="00470FA4">
            <w:pPr>
              <w:snapToGrid w:val="0"/>
              <w:spacing w:after="0" w:line="240" w:lineRule="auto"/>
            </w:pPr>
            <w:hyperlink r:id="rId36" w:history="1">
              <w:r w:rsidR="004F2D7B" w:rsidRPr="008428A6">
                <w:rPr>
                  <w:rStyle w:val="Hyperlink"/>
                  <w:rFonts w:cs="Arial"/>
                  <w:color w:val="auto"/>
                </w:rPr>
                <w:t>S1-232505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2A6690" w14:textId="33B01017" w:rsidR="004F2D7B" w:rsidRPr="008428A6" w:rsidRDefault="004F2D7B" w:rsidP="00470FA4">
            <w:pPr>
              <w:snapToGrid w:val="0"/>
              <w:spacing w:after="0" w:line="240" w:lineRule="auto"/>
            </w:pPr>
            <w:r w:rsidRPr="008428A6">
              <w:t>China Telecom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AD5B54" w14:textId="04661468" w:rsidR="004F2D7B" w:rsidRPr="008428A6" w:rsidRDefault="004F2D7B" w:rsidP="00470FA4">
            <w:pPr>
              <w:snapToGrid w:val="0"/>
              <w:spacing w:after="0" w:line="240" w:lineRule="auto"/>
            </w:pPr>
            <w:r w:rsidRPr="008428A6">
              <w:t>Pseudo-CR on adding description and potential gap on smart community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95AE7C" w14:textId="028F9DBE" w:rsidR="004F2D7B" w:rsidRPr="008428A6" w:rsidRDefault="008428A6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28A6">
              <w:rPr>
                <w:rFonts w:eastAsia="Times New Roman" w:cs="Arial"/>
                <w:szCs w:val="18"/>
                <w:lang w:eastAsia="ar-SA"/>
              </w:rPr>
              <w:t>Revised to S1-232519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53A663" w14:textId="1819DFEC" w:rsidR="004F2D7B" w:rsidRPr="008428A6" w:rsidRDefault="004F2D7B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428A6">
              <w:rPr>
                <w:rFonts w:eastAsia="Arial Unicode MS" w:cs="Arial"/>
                <w:szCs w:val="18"/>
                <w:lang w:eastAsia="ar-SA"/>
              </w:rPr>
              <w:t>Revision of S1-232166.</w:t>
            </w:r>
          </w:p>
        </w:tc>
      </w:tr>
      <w:tr w:rsidR="008428A6" w14:paraId="1BF9A633" w14:textId="77777777" w:rsidTr="00E1291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EBD934" w14:textId="135281F7" w:rsidR="008428A6" w:rsidRPr="00E1291C" w:rsidRDefault="008428A6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1291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2F889B0" w14:textId="0F991186" w:rsidR="008428A6" w:rsidRPr="00E1291C" w:rsidRDefault="00D94890" w:rsidP="00470FA4">
            <w:pPr>
              <w:snapToGrid w:val="0"/>
              <w:spacing w:after="0" w:line="240" w:lineRule="auto"/>
            </w:pPr>
            <w:hyperlink r:id="rId37" w:history="1">
              <w:r w:rsidR="008428A6" w:rsidRPr="00E1291C">
                <w:rPr>
                  <w:rStyle w:val="Hyperlink"/>
                  <w:rFonts w:cs="Arial"/>
                  <w:color w:val="auto"/>
                </w:rPr>
                <w:t>S1-232519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3C71110" w14:textId="1A709F3D" w:rsidR="008428A6" w:rsidRPr="00E1291C" w:rsidRDefault="008428A6" w:rsidP="00470FA4">
            <w:pPr>
              <w:snapToGrid w:val="0"/>
              <w:spacing w:after="0" w:line="240" w:lineRule="auto"/>
            </w:pPr>
            <w:r w:rsidRPr="00E1291C">
              <w:t>China Telecom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E64A69" w14:textId="6D99B7DB" w:rsidR="008428A6" w:rsidRPr="00E1291C" w:rsidRDefault="008428A6" w:rsidP="00470FA4">
            <w:pPr>
              <w:snapToGrid w:val="0"/>
              <w:spacing w:after="0" w:line="240" w:lineRule="auto"/>
            </w:pPr>
            <w:r w:rsidRPr="00E1291C">
              <w:t>Pseudo-CR on adding description and potential gap on smart community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BC16F70" w14:textId="5A5CB795" w:rsidR="008428A6" w:rsidRPr="00E1291C" w:rsidRDefault="00E1291C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291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FBA594B" w14:textId="75E40BD7" w:rsidR="008428A6" w:rsidRPr="00E1291C" w:rsidRDefault="008428A6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1291C">
              <w:rPr>
                <w:rFonts w:eastAsia="Arial Unicode MS" w:cs="Arial"/>
                <w:i/>
                <w:szCs w:val="18"/>
                <w:lang w:eastAsia="ar-SA"/>
              </w:rPr>
              <w:t>Revision of S1-232166.</w:t>
            </w:r>
          </w:p>
          <w:p w14:paraId="76DD1EF5" w14:textId="5F508991" w:rsidR="008428A6" w:rsidRPr="00E1291C" w:rsidRDefault="008428A6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1291C">
              <w:rPr>
                <w:rFonts w:eastAsia="Arial Unicode MS" w:cs="Arial"/>
                <w:szCs w:val="18"/>
                <w:lang w:eastAsia="ar-SA"/>
              </w:rPr>
              <w:t>Revision of S1-232505.</w:t>
            </w:r>
          </w:p>
        </w:tc>
      </w:tr>
      <w:tr w:rsidR="00541DE2" w14:paraId="70EF8CE7" w14:textId="77777777" w:rsidTr="008702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717497" w14:textId="77777777" w:rsidR="00470FA4" w:rsidRPr="00A90FE5" w:rsidRDefault="00A57E93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90FE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92B864" w14:textId="46284D4E" w:rsidR="00470FA4" w:rsidRPr="00A90FE5" w:rsidRDefault="00D94890" w:rsidP="00470FA4">
            <w:pPr>
              <w:snapToGrid w:val="0"/>
              <w:spacing w:after="0" w:line="240" w:lineRule="auto"/>
            </w:pPr>
            <w:hyperlink r:id="rId38" w:history="1">
              <w:r w:rsidR="00A57E93" w:rsidRPr="00A90FE5">
                <w:rPr>
                  <w:rStyle w:val="Hyperlink"/>
                  <w:rFonts w:cs="Arial"/>
                  <w:color w:val="auto"/>
                </w:rPr>
                <w:t>S1-232090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B8D7FB" w14:textId="77777777" w:rsidR="00470FA4" w:rsidRPr="00A90FE5" w:rsidRDefault="00A57E93" w:rsidP="00470FA4">
            <w:pPr>
              <w:snapToGrid w:val="0"/>
              <w:spacing w:after="0" w:line="240" w:lineRule="auto"/>
            </w:pPr>
            <w:r w:rsidRPr="00A90FE5">
              <w:t xml:space="preserve">LG Electronics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427135" w14:textId="77777777" w:rsidR="00470FA4" w:rsidRPr="00A90FE5" w:rsidRDefault="00A57E93" w:rsidP="00470FA4">
            <w:pPr>
              <w:snapToGrid w:val="0"/>
              <w:spacing w:after="0" w:line="240" w:lineRule="auto"/>
            </w:pPr>
            <w:r w:rsidRPr="00A90FE5">
              <w:t>Update on Use Case 5.7 MEC for Efficient Management of Geo-surface Sensing 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FDBA7F" w14:textId="24344300" w:rsidR="00470FA4" w:rsidRPr="00A90FE5" w:rsidRDefault="00A90FE5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0FE5">
              <w:rPr>
                <w:rFonts w:eastAsia="Times New Roman" w:cs="Arial"/>
                <w:szCs w:val="18"/>
                <w:lang w:eastAsia="ar-SA"/>
              </w:rPr>
              <w:t>Revised to S1-232506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E8757A" w14:textId="77777777" w:rsidR="00470FA4" w:rsidRPr="00A90FE5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90FE5" w14:paraId="1D096A2B" w14:textId="77777777" w:rsidTr="008702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37212C5" w14:textId="2FDD73E1" w:rsidR="00A90FE5" w:rsidRPr="008702A8" w:rsidRDefault="00A90FE5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702A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46D1B0" w14:textId="7FD89CA9" w:rsidR="00A90FE5" w:rsidRPr="008702A8" w:rsidRDefault="00D94890" w:rsidP="00470FA4">
            <w:pPr>
              <w:snapToGrid w:val="0"/>
              <w:spacing w:after="0" w:line="240" w:lineRule="auto"/>
            </w:pPr>
            <w:hyperlink r:id="rId39" w:history="1">
              <w:r w:rsidR="00A90FE5" w:rsidRPr="008702A8">
                <w:rPr>
                  <w:rStyle w:val="Hyperlink"/>
                  <w:rFonts w:cs="Arial"/>
                  <w:color w:val="auto"/>
                </w:rPr>
                <w:t>S1-232506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E74563" w14:textId="22004F87" w:rsidR="00A90FE5" w:rsidRPr="008702A8" w:rsidRDefault="00A90FE5" w:rsidP="00470FA4">
            <w:pPr>
              <w:snapToGrid w:val="0"/>
              <w:spacing w:after="0" w:line="240" w:lineRule="auto"/>
            </w:pPr>
            <w:r w:rsidRPr="008702A8">
              <w:t xml:space="preserve">LG Electronics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5DAD18" w14:textId="00F7AB1D" w:rsidR="00A90FE5" w:rsidRPr="008702A8" w:rsidRDefault="00A90FE5" w:rsidP="00470FA4">
            <w:pPr>
              <w:snapToGrid w:val="0"/>
              <w:spacing w:after="0" w:line="240" w:lineRule="auto"/>
            </w:pPr>
            <w:r w:rsidRPr="008702A8">
              <w:t>Update on Use Case 5.7 MEC for Efficient Management of Geo-surface Sensing 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CC67285" w14:textId="7B1BA10C" w:rsidR="00A90FE5" w:rsidRPr="008702A8" w:rsidRDefault="008702A8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702A8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4243B73" w14:textId="0D3AC0BA" w:rsidR="00A90FE5" w:rsidRPr="008702A8" w:rsidRDefault="00A90FE5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702A8">
              <w:rPr>
                <w:rFonts w:eastAsia="Arial Unicode MS" w:cs="Arial"/>
                <w:szCs w:val="18"/>
                <w:lang w:eastAsia="ar-SA"/>
              </w:rPr>
              <w:t>Revision of S1-232090.</w:t>
            </w:r>
          </w:p>
        </w:tc>
      </w:tr>
      <w:tr w:rsidR="00541DE2" w14:paraId="30A823CB" w14:textId="77777777" w:rsidTr="000456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4E7A40" w14:textId="77777777" w:rsidR="00470FA4" w:rsidRPr="00293036" w:rsidRDefault="00A57E93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9303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B4BF58" w14:textId="2E9184E8" w:rsidR="00470FA4" w:rsidRPr="00293036" w:rsidRDefault="00D94890" w:rsidP="00470FA4">
            <w:pPr>
              <w:snapToGrid w:val="0"/>
              <w:spacing w:after="0" w:line="240" w:lineRule="auto"/>
            </w:pPr>
            <w:hyperlink r:id="rId40" w:history="1">
              <w:r w:rsidR="00A57E93" w:rsidRPr="00293036">
                <w:rPr>
                  <w:rStyle w:val="Hyperlink"/>
                  <w:rFonts w:cs="Arial"/>
                  <w:color w:val="auto"/>
                </w:rPr>
                <w:t>S1-232105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1D617E" w14:textId="77777777" w:rsidR="00470FA4" w:rsidRPr="00293036" w:rsidRDefault="00A57E93" w:rsidP="00470FA4">
            <w:pPr>
              <w:snapToGrid w:val="0"/>
              <w:spacing w:after="0" w:line="240" w:lineRule="auto"/>
            </w:pPr>
            <w:r w:rsidRPr="00293036">
              <w:t xml:space="preserve">LG Electronics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320666" w14:textId="77777777" w:rsidR="00470FA4" w:rsidRPr="00293036" w:rsidRDefault="00A57E93" w:rsidP="00470FA4">
            <w:pPr>
              <w:snapToGrid w:val="0"/>
              <w:spacing w:after="0" w:line="240" w:lineRule="auto"/>
            </w:pPr>
            <w:r w:rsidRPr="00293036">
              <w:t>Pseudo-CR on update to clause 5.1.3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2C58E9" w14:textId="4769941C" w:rsidR="00470FA4" w:rsidRPr="00293036" w:rsidRDefault="00293036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93036">
              <w:rPr>
                <w:rFonts w:eastAsia="Times New Roman" w:cs="Arial"/>
                <w:szCs w:val="18"/>
                <w:lang w:eastAsia="ar-SA"/>
              </w:rPr>
              <w:t>Revised to S1-232507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5BC52D" w14:textId="77777777" w:rsidR="00470FA4" w:rsidRPr="00293036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3036" w14:paraId="1D8CFDF0" w14:textId="77777777" w:rsidTr="000456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A781FA" w14:textId="1E45C8A9" w:rsidR="00293036" w:rsidRPr="0004564C" w:rsidRDefault="00293036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4564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31FED5" w14:textId="23496250" w:rsidR="00293036" w:rsidRPr="0004564C" w:rsidRDefault="00D94890" w:rsidP="00470FA4">
            <w:pPr>
              <w:snapToGrid w:val="0"/>
              <w:spacing w:after="0" w:line="240" w:lineRule="auto"/>
            </w:pPr>
            <w:hyperlink r:id="rId41" w:history="1">
              <w:r w:rsidR="00293036" w:rsidRPr="0004564C">
                <w:rPr>
                  <w:rStyle w:val="Hyperlink"/>
                  <w:rFonts w:cs="Arial"/>
                  <w:color w:val="auto"/>
                </w:rPr>
                <w:t>S1-232507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09EEE6" w14:textId="465FE654" w:rsidR="00293036" w:rsidRPr="0004564C" w:rsidRDefault="00293036" w:rsidP="00470FA4">
            <w:pPr>
              <w:snapToGrid w:val="0"/>
              <w:spacing w:after="0" w:line="240" w:lineRule="auto"/>
            </w:pPr>
            <w:r w:rsidRPr="0004564C">
              <w:t xml:space="preserve">LG Electronics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1EA5E7" w14:textId="68140C10" w:rsidR="00293036" w:rsidRPr="0004564C" w:rsidRDefault="00293036" w:rsidP="00470FA4">
            <w:pPr>
              <w:snapToGrid w:val="0"/>
              <w:spacing w:after="0" w:line="240" w:lineRule="auto"/>
            </w:pPr>
            <w:r w:rsidRPr="0004564C">
              <w:t>Pseudo-CR on update to clause 5.1.3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CF592C" w14:textId="6971A5AC" w:rsidR="00293036" w:rsidRPr="0004564C" w:rsidRDefault="0004564C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564C">
              <w:rPr>
                <w:rFonts w:eastAsia="Times New Roman" w:cs="Arial"/>
                <w:szCs w:val="18"/>
                <w:lang w:eastAsia="ar-SA"/>
              </w:rPr>
              <w:t>Revised to S1-232520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9CC70C" w14:textId="44F6AD37" w:rsidR="00293036" w:rsidRPr="0004564C" w:rsidRDefault="00293036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4564C">
              <w:rPr>
                <w:rFonts w:eastAsia="Arial Unicode MS" w:cs="Arial"/>
                <w:szCs w:val="18"/>
                <w:lang w:eastAsia="ar-SA"/>
              </w:rPr>
              <w:t>Revision of S1-232105.</w:t>
            </w:r>
          </w:p>
        </w:tc>
      </w:tr>
      <w:tr w:rsidR="0004564C" w14:paraId="4A289644" w14:textId="77777777" w:rsidTr="000456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04A7A" w14:textId="77BC58BF" w:rsidR="0004564C" w:rsidRPr="0004564C" w:rsidRDefault="0004564C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4564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60D87" w14:textId="628EB1A9" w:rsidR="0004564C" w:rsidRPr="0004564C" w:rsidRDefault="00D94890" w:rsidP="00470FA4">
            <w:pPr>
              <w:snapToGrid w:val="0"/>
              <w:spacing w:after="0" w:line="240" w:lineRule="auto"/>
            </w:pPr>
            <w:hyperlink r:id="rId42" w:history="1">
              <w:r w:rsidR="0004564C" w:rsidRPr="0004564C">
                <w:rPr>
                  <w:rStyle w:val="Hyperlink"/>
                  <w:rFonts w:cs="Arial"/>
                  <w:color w:val="auto"/>
                </w:rPr>
                <w:t>S1-232520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1BA66" w14:textId="7A3E9B27" w:rsidR="0004564C" w:rsidRPr="0004564C" w:rsidRDefault="0004564C" w:rsidP="00470FA4">
            <w:pPr>
              <w:snapToGrid w:val="0"/>
              <w:spacing w:after="0" w:line="240" w:lineRule="auto"/>
            </w:pPr>
            <w:r w:rsidRPr="0004564C">
              <w:t xml:space="preserve">LG Electronics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8CA66" w14:textId="4ED32EF0" w:rsidR="0004564C" w:rsidRPr="0004564C" w:rsidRDefault="0004564C" w:rsidP="00470FA4">
            <w:pPr>
              <w:snapToGrid w:val="0"/>
              <w:spacing w:after="0" w:line="240" w:lineRule="auto"/>
            </w:pPr>
            <w:r w:rsidRPr="0004564C">
              <w:t>Pseudo-CR on update to clause 5.1.3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981BF" w14:textId="77777777" w:rsidR="0004564C" w:rsidRPr="0004564C" w:rsidRDefault="0004564C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7BB7F" w14:textId="58DFD959" w:rsidR="0004564C" w:rsidRPr="0004564C" w:rsidRDefault="0004564C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3F35C4C" w14:textId="0FA5A215" w:rsidR="0004564C" w:rsidRPr="0004564C" w:rsidRDefault="0004564C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4564C">
              <w:rPr>
                <w:rFonts w:eastAsia="Arial Unicode MS" w:cs="Arial"/>
                <w:szCs w:val="18"/>
                <w:lang w:eastAsia="ar-SA"/>
              </w:rPr>
              <w:lastRenderedPageBreak/>
              <w:t>Revision of S1-232507.</w:t>
            </w:r>
          </w:p>
        </w:tc>
      </w:tr>
      <w:tr w:rsidR="00541DE2" w14:paraId="581E5DF0" w14:textId="77777777" w:rsidTr="00293036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2DA2C2F8" w14:textId="77777777" w:rsidR="00470FA4" w:rsidRPr="006E6FF4" w:rsidRDefault="00A57E93" w:rsidP="00470FA4">
            <w:pPr>
              <w:pStyle w:val="Heading8"/>
              <w:jc w:val="left"/>
            </w:pPr>
            <w:r w:rsidRPr="00445343">
              <w:rPr>
                <w:color w:val="1F497D" w:themeColor="text2"/>
                <w:sz w:val="18"/>
                <w:szCs w:val="22"/>
              </w:rPr>
              <w:lastRenderedPageBreak/>
              <w:t>New use cases</w:t>
            </w:r>
          </w:p>
        </w:tc>
      </w:tr>
      <w:tr w:rsidR="00541DE2" w14:paraId="1A4EAAE9" w14:textId="77777777" w:rsidTr="008A1CA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A8E14D" w14:textId="77777777" w:rsidR="00470FA4" w:rsidRPr="00293036" w:rsidRDefault="00A57E93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9303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D7ED09" w14:textId="75BCE057" w:rsidR="00470FA4" w:rsidRPr="00293036" w:rsidRDefault="00D94890" w:rsidP="00470FA4">
            <w:pPr>
              <w:snapToGrid w:val="0"/>
              <w:spacing w:after="0" w:line="240" w:lineRule="auto"/>
            </w:pPr>
            <w:hyperlink r:id="rId43" w:history="1">
              <w:r w:rsidR="00A57E93" w:rsidRPr="00293036">
                <w:rPr>
                  <w:rStyle w:val="Hyperlink"/>
                  <w:rFonts w:cs="Arial"/>
                  <w:color w:val="auto"/>
                </w:rPr>
                <w:t>S1-232087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AD6D98" w14:textId="77777777" w:rsidR="00470FA4" w:rsidRPr="00293036" w:rsidRDefault="00A57E93" w:rsidP="00470FA4">
            <w:pPr>
              <w:snapToGrid w:val="0"/>
              <w:spacing w:after="0" w:line="240" w:lineRule="auto"/>
            </w:pPr>
            <w:r w:rsidRPr="00293036">
              <w:t xml:space="preserve">LG Electronics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522A2D" w14:textId="77777777" w:rsidR="00470FA4" w:rsidRPr="00293036" w:rsidRDefault="00A57E93" w:rsidP="00470FA4">
            <w:pPr>
              <w:snapToGrid w:val="0"/>
              <w:spacing w:after="0" w:line="240" w:lineRule="auto"/>
            </w:pPr>
            <w:r w:rsidRPr="00293036">
              <w:t>(new) Mining – A group of autonomous robots and tele-operated robots working on mining actuation and delivery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28BE8B" w14:textId="077938DF" w:rsidR="00470FA4" w:rsidRPr="00293036" w:rsidRDefault="00293036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93036">
              <w:rPr>
                <w:rFonts w:eastAsia="Times New Roman" w:cs="Arial"/>
                <w:szCs w:val="18"/>
                <w:lang w:eastAsia="ar-SA"/>
              </w:rPr>
              <w:t>Revised to S1-232500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2284D4" w14:textId="77777777" w:rsidR="00470FA4" w:rsidRPr="00293036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3036" w14:paraId="1AC5EFA3" w14:textId="77777777" w:rsidTr="000C211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367BE5" w14:textId="5D3DD0CD" w:rsidR="00293036" w:rsidRPr="008A1CAE" w:rsidRDefault="00293036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A1CA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3BB769" w14:textId="366DB4DF" w:rsidR="00293036" w:rsidRPr="008A1CAE" w:rsidRDefault="00D94890" w:rsidP="00470FA4">
            <w:pPr>
              <w:snapToGrid w:val="0"/>
              <w:spacing w:after="0" w:line="240" w:lineRule="auto"/>
            </w:pPr>
            <w:hyperlink r:id="rId44" w:history="1">
              <w:r w:rsidR="00293036" w:rsidRPr="008A1CAE">
                <w:rPr>
                  <w:rStyle w:val="Hyperlink"/>
                  <w:rFonts w:cs="Arial"/>
                  <w:color w:val="auto"/>
                </w:rPr>
                <w:t>S1-232500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F83254" w14:textId="75D77596" w:rsidR="00293036" w:rsidRPr="008A1CAE" w:rsidRDefault="00293036" w:rsidP="00470FA4">
            <w:pPr>
              <w:snapToGrid w:val="0"/>
              <w:spacing w:after="0" w:line="240" w:lineRule="auto"/>
            </w:pPr>
            <w:r w:rsidRPr="008A1CAE">
              <w:t xml:space="preserve">LG Electronics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AF8BAB" w14:textId="65C6ECDB" w:rsidR="00293036" w:rsidRPr="008A1CAE" w:rsidRDefault="00293036" w:rsidP="00470FA4">
            <w:pPr>
              <w:snapToGrid w:val="0"/>
              <w:spacing w:after="0" w:line="240" w:lineRule="auto"/>
            </w:pPr>
            <w:r w:rsidRPr="008A1CAE">
              <w:t>(new) Mining – A group of autonomous robots and tele-operated robots working on mining actuation and delivery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8E0014" w14:textId="4E703785" w:rsidR="00293036" w:rsidRPr="008A1CAE" w:rsidRDefault="008A1CAE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1CAE">
              <w:rPr>
                <w:rFonts w:eastAsia="Times New Roman" w:cs="Arial"/>
                <w:szCs w:val="18"/>
                <w:lang w:eastAsia="ar-SA"/>
              </w:rPr>
              <w:t>Revised to S1-232508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A5DAC0" w14:textId="36870BAB" w:rsidR="00293036" w:rsidRPr="008A1CAE" w:rsidRDefault="00293036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A1CAE">
              <w:rPr>
                <w:rFonts w:eastAsia="Arial Unicode MS" w:cs="Arial"/>
                <w:szCs w:val="18"/>
                <w:lang w:eastAsia="ar-SA"/>
              </w:rPr>
              <w:t>Revision of S1-232087.</w:t>
            </w:r>
          </w:p>
        </w:tc>
      </w:tr>
      <w:tr w:rsidR="008A1CAE" w14:paraId="1C2E90DE" w14:textId="77777777" w:rsidTr="000C211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FAB83F" w14:textId="738E4993" w:rsidR="008A1CAE" w:rsidRPr="000C2113" w:rsidRDefault="008A1CAE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C211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7B14A3" w14:textId="2B64745E" w:rsidR="008A1CAE" w:rsidRPr="000C2113" w:rsidRDefault="00D94890" w:rsidP="00470FA4">
            <w:pPr>
              <w:snapToGrid w:val="0"/>
              <w:spacing w:after="0" w:line="240" w:lineRule="auto"/>
              <w:rPr>
                <w:rFonts w:cs="Arial"/>
              </w:rPr>
            </w:pPr>
            <w:hyperlink r:id="rId45" w:history="1">
              <w:r w:rsidR="008A1CAE" w:rsidRPr="000C2113">
                <w:rPr>
                  <w:rStyle w:val="Hyperlink"/>
                  <w:rFonts w:cs="Arial"/>
                  <w:color w:val="auto"/>
                </w:rPr>
                <w:t>S1-232508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D3A38E" w14:textId="3F84D903" w:rsidR="008A1CAE" w:rsidRPr="000C2113" w:rsidRDefault="008A1CAE" w:rsidP="00470FA4">
            <w:pPr>
              <w:snapToGrid w:val="0"/>
              <w:spacing w:after="0" w:line="240" w:lineRule="auto"/>
            </w:pPr>
            <w:r w:rsidRPr="000C2113">
              <w:t xml:space="preserve">LG Electronics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365F77" w14:textId="6686199C" w:rsidR="008A1CAE" w:rsidRPr="000C2113" w:rsidRDefault="008A1CAE" w:rsidP="00470FA4">
            <w:pPr>
              <w:snapToGrid w:val="0"/>
              <w:spacing w:after="0" w:line="240" w:lineRule="auto"/>
            </w:pPr>
            <w:r w:rsidRPr="000C2113">
              <w:t>(new) Mining – A group of autonomous robots and tele-operated robots working on mining actuation and delivery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F9531C" w14:textId="08C2055F" w:rsidR="008A1CAE" w:rsidRPr="000C2113" w:rsidRDefault="000C2113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2113">
              <w:rPr>
                <w:rFonts w:eastAsia="Times New Roman" w:cs="Arial"/>
                <w:szCs w:val="18"/>
                <w:lang w:eastAsia="ar-SA"/>
              </w:rPr>
              <w:t>Revised to S1-232521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CF52BB" w14:textId="28FE199B" w:rsidR="008A1CAE" w:rsidRPr="000C2113" w:rsidRDefault="008A1CAE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C2113">
              <w:rPr>
                <w:rFonts w:eastAsia="Arial Unicode MS" w:cs="Arial"/>
                <w:i/>
                <w:szCs w:val="18"/>
                <w:lang w:eastAsia="ar-SA"/>
              </w:rPr>
              <w:t>Revision of S1-232087.</w:t>
            </w:r>
          </w:p>
          <w:p w14:paraId="03F6552F" w14:textId="34A973E1" w:rsidR="008A1CAE" w:rsidRPr="000C2113" w:rsidRDefault="008A1CAE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C2113">
              <w:rPr>
                <w:rFonts w:eastAsia="Arial Unicode MS" w:cs="Arial"/>
                <w:szCs w:val="18"/>
                <w:lang w:eastAsia="ar-SA"/>
              </w:rPr>
              <w:t>Revision of S1-232500.</w:t>
            </w:r>
          </w:p>
        </w:tc>
      </w:tr>
      <w:tr w:rsidR="000C2113" w14:paraId="39A1FD14" w14:textId="77777777" w:rsidTr="000C211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E2E04" w14:textId="667F4E87" w:rsidR="000C2113" w:rsidRPr="000C2113" w:rsidRDefault="000C2113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C211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83F9F" w14:textId="77ACEEF2" w:rsidR="000C2113" w:rsidRPr="000C2113" w:rsidRDefault="00D94890" w:rsidP="00470FA4">
            <w:pPr>
              <w:snapToGrid w:val="0"/>
              <w:spacing w:after="0" w:line="240" w:lineRule="auto"/>
            </w:pPr>
            <w:hyperlink r:id="rId46" w:history="1">
              <w:r w:rsidR="000C2113" w:rsidRPr="000C2113">
                <w:rPr>
                  <w:rStyle w:val="Hyperlink"/>
                  <w:rFonts w:cs="Arial"/>
                  <w:color w:val="auto"/>
                </w:rPr>
                <w:t>S1-232521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D8D74" w14:textId="627A9494" w:rsidR="000C2113" w:rsidRPr="000C2113" w:rsidRDefault="000C2113" w:rsidP="00470FA4">
            <w:pPr>
              <w:snapToGrid w:val="0"/>
              <w:spacing w:after="0" w:line="240" w:lineRule="auto"/>
            </w:pPr>
            <w:r w:rsidRPr="000C2113">
              <w:t xml:space="preserve">LG Electronics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87B0D" w14:textId="13A2D1AD" w:rsidR="000C2113" w:rsidRPr="000C2113" w:rsidRDefault="000C2113" w:rsidP="00470FA4">
            <w:pPr>
              <w:snapToGrid w:val="0"/>
              <w:spacing w:after="0" w:line="240" w:lineRule="auto"/>
            </w:pPr>
            <w:r w:rsidRPr="000C2113">
              <w:t>(new) Mining – A group of autonomous robots and tele-operated robots working on mining actuation and delivery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56861" w14:textId="77777777" w:rsidR="000C2113" w:rsidRPr="000C2113" w:rsidRDefault="000C2113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8C101" w14:textId="77777777" w:rsidR="000C2113" w:rsidRPr="000C2113" w:rsidRDefault="000C2113" w:rsidP="00470FA4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C2113">
              <w:rPr>
                <w:rFonts w:eastAsia="Arial Unicode MS" w:cs="Arial"/>
                <w:i/>
                <w:szCs w:val="18"/>
                <w:lang w:eastAsia="ar-SA"/>
              </w:rPr>
              <w:t>Revision of S1-232087.</w:t>
            </w:r>
          </w:p>
          <w:p w14:paraId="09F417E9" w14:textId="61A12585" w:rsidR="000C2113" w:rsidRPr="000C2113" w:rsidRDefault="000C2113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C2113">
              <w:rPr>
                <w:rFonts w:eastAsia="Arial Unicode MS" w:cs="Arial"/>
                <w:i/>
                <w:szCs w:val="18"/>
                <w:lang w:eastAsia="ar-SA"/>
              </w:rPr>
              <w:t>Revision of S1-232500.</w:t>
            </w:r>
          </w:p>
          <w:p w14:paraId="54C23617" w14:textId="3CF479DE" w:rsidR="000C2113" w:rsidRPr="000C2113" w:rsidRDefault="000C2113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C2113">
              <w:rPr>
                <w:rFonts w:eastAsia="Arial Unicode MS" w:cs="Arial"/>
                <w:szCs w:val="18"/>
                <w:lang w:eastAsia="ar-SA"/>
              </w:rPr>
              <w:t>Revision of S1-232508.</w:t>
            </w:r>
          </w:p>
        </w:tc>
      </w:tr>
      <w:tr w:rsidR="00541DE2" w14:paraId="252658E0" w14:textId="77777777" w:rsidTr="00184702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61E5818" w14:textId="650C5AF1" w:rsidR="00470FA4" w:rsidRPr="006E6FF4" w:rsidRDefault="00A57E93" w:rsidP="00470FA4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Others</w:t>
            </w:r>
          </w:p>
        </w:tc>
      </w:tr>
      <w:tr w:rsidR="00541DE2" w14:paraId="127A20D7" w14:textId="77777777" w:rsidTr="0083723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68DA5F" w14:textId="77777777" w:rsidR="00470FA4" w:rsidRPr="00184702" w:rsidRDefault="00A57E93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8470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8E4641" w14:textId="6B932F2D" w:rsidR="00470FA4" w:rsidRPr="00184702" w:rsidRDefault="00D94890" w:rsidP="00470FA4">
            <w:pPr>
              <w:snapToGrid w:val="0"/>
              <w:spacing w:after="0" w:line="240" w:lineRule="auto"/>
            </w:pPr>
            <w:hyperlink r:id="rId47" w:history="1">
              <w:r w:rsidR="00A57E93" w:rsidRPr="00184702">
                <w:rPr>
                  <w:rStyle w:val="Hyperlink"/>
                  <w:rFonts w:cs="Arial"/>
                  <w:color w:val="auto"/>
                </w:rPr>
                <w:t>S1-232091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29F9FC" w14:textId="77777777" w:rsidR="00470FA4" w:rsidRPr="00184702" w:rsidRDefault="00A57E93" w:rsidP="00470FA4">
            <w:pPr>
              <w:snapToGrid w:val="0"/>
              <w:spacing w:after="0" w:line="240" w:lineRule="auto"/>
            </w:pPr>
            <w:r w:rsidRPr="00184702">
              <w:t xml:space="preserve">LG Electronics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68389A" w14:textId="77777777" w:rsidR="00470FA4" w:rsidRPr="00184702" w:rsidRDefault="00A57E93" w:rsidP="00470FA4">
            <w:pPr>
              <w:snapToGrid w:val="0"/>
              <w:spacing w:after="0" w:line="240" w:lineRule="auto"/>
            </w:pPr>
            <w:r w:rsidRPr="00184702">
              <w:t xml:space="preserve">(new) 6.x TACMM aspects related to robot group operations/applications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502FC1" w14:textId="334DB820" w:rsidR="00470FA4" w:rsidRPr="00184702" w:rsidRDefault="00184702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4702">
              <w:rPr>
                <w:rFonts w:eastAsia="Times New Roman" w:cs="Arial"/>
                <w:szCs w:val="18"/>
                <w:lang w:eastAsia="ar-SA"/>
              </w:rPr>
              <w:t>Revised to S1-232516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44E7B6" w14:textId="77777777" w:rsidR="00470FA4" w:rsidRPr="00184702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84702" w14:paraId="6150CA40" w14:textId="77777777" w:rsidTr="0083723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5A510" w14:textId="385A7225" w:rsidR="00184702" w:rsidRPr="00837236" w:rsidRDefault="00184702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3723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A4B06" w14:textId="4D985DE7" w:rsidR="00184702" w:rsidRPr="00837236" w:rsidRDefault="00D94890" w:rsidP="00470FA4">
            <w:pPr>
              <w:snapToGrid w:val="0"/>
              <w:spacing w:after="0" w:line="240" w:lineRule="auto"/>
            </w:pPr>
            <w:hyperlink r:id="rId48" w:history="1">
              <w:r w:rsidR="00184702" w:rsidRPr="00837236">
                <w:rPr>
                  <w:rStyle w:val="Hyperlink"/>
                  <w:rFonts w:cs="Arial"/>
                  <w:color w:val="auto"/>
                </w:rPr>
                <w:t>S1-232516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D1AE4" w14:textId="0C84F466" w:rsidR="00184702" w:rsidRPr="00837236" w:rsidRDefault="00184702" w:rsidP="00470FA4">
            <w:pPr>
              <w:snapToGrid w:val="0"/>
              <w:spacing w:after="0" w:line="240" w:lineRule="auto"/>
            </w:pPr>
            <w:r w:rsidRPr="00837236">
              <w:t xml:space="preserve">LG Electronics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D8475" w14:textId="63A0A7DF" w:rsidR="00184702" w:rsidRPr="00837236" w:rsidRDefault="00184702" w:rsidP="00470FA4">
            <w:pPr>
              <w:snapToGrid w:val="0"/>
              <w:spacing w:after="0" w:line="240" w:lineRule="auto"/>
            </w:pPr>
            <w:r w:rsidRPr="00837236">
              <w:t xml:space="preserve">(new) 6.x TACMM aspects related to robot group operations/applications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F3800" w14:textId="77777777" w:rsidR="00184702" w:rsidRPr="00837236" w:rsidRDefault="00184702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41405" w14:textId="736BE033" w:rsidR="00184702" w:rsidRPr="00837236" w:rsidRDefault="00184702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37236">
              <w:rPr>
                <w:rFonts w:eastAsia="Arial Unicode MS" w:cs="Arial"/>
                <w:szCs w:val="18"/>
                <w:lang w:eastAsia="ar-SA"/>
              </w:rPr>
              <w:t>Revision of S1-232091.</w:t>
            </w:r>
          </w:p>
        </w:tc>
      </w:tr>
      <w:tr w:rsidR="00541DE2" w14:paraId="3C95D5E7" w14:textId="77777777" w:rsidTr="000A1661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1C6A432" w14:textId="77777777" w:rsidR="0078753A" w:rsidRPr="00E93093" w:rsidRDefault="00A57E93" w:rsidP="000A1661">
            <w:pPr>
              <w:pStyle w:val="Heading1"/>
              <w:rPr>
                <w:lang w:val="en-US"/>
              </w:rPr>
            </w:pPr>
            <w:bookmarkStart w:id="10" w:name="_Hlk143095636"/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541DE2" w14:paraId="351E8B09" w14:textId="77777777" w:rsidTr="002A3A0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BD12F" w14:textId="77777777" w:rsidR="0078753A" w:rsidRPr="00B209E2" w:rsidRDefault="0078753A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4DB35" w14:textId="1190F6CD" w:rsidR="0078753A" w:rsidRPr="00B209E2" w:rsidRDefault="002D197D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2D197D">
              <w:rPr>
                <w:rFonts w:eastAsia="Times New Roman"/>
                <w:szCs w:val="18"/>
                <w:lang w:val="fr-FR" w:eastAsia="ar-SA"/>
              </w:rPr>
              <w:t>S1-23252</w:t>
            </w:r>
            <w:r>
              <w:rPr>
                <w:rFonts w:eastAsia="Times New Roman"/>
                <w:szCs w:val="18"/>
                <w:lang w:val="fr-FR" w:eastAsia="ar-SA"/>
              </w:rPr>
              <w:t>3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A3FA5" w14:textId="77777777" w:rsidR="0078753A" w:rsidRPr="00B209E2" w:rsidRDefault="0078753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86A0B" w14:textId="77777777" w:rsidR="0078753A" w:rsidRPr="00B209E2" w:rsidRDefault="0078753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8FE50" w14:textId="77777777" w:rsidR="0078753A" w:rsidRPr="00B209E2" w:rsidRDefault="0078753A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1267E" w14:textId="77777777" w:rsidR="0078753A" w:rsidRPr="00B209E2" w:rsidRDefault="0078753A" w:rsidP="000A166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541DE2" w14:paraId="6603BC41" w14:textId="77777777" w:rsidTr="002A3A0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8BB3F" w14:textId="77777777" w:rsidR="0078753A" w:rsidRPr="00B209E2" w:rsidRDefault="0078753A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45E12" w14:textId="31F1F504" w:rsidR="0078753A" w:rsidRPr="00B209E2" w:rsidRDefault="002D197D" w:rsidP="002D197D">
            <w:pPr>
              <w:snapToGrid w:val="0"/>
              <w:spacing w:after="0" w:line="240" w:lineRule="auto"/>
              <w:jc w:val="center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/>
                <w:szCs w:val="18"/>
                <w:lang w:val="fr-FR" w:eastAsia="ar-SA"/>
              </w:rPr>
              <w:t>To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98785" w14:textId="77777777" w:rsidR="0078753A" w:rsidRPr="00B209E2" w:rsidRDefault="0078753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CEE2" w14:textId="77777777" w:rsidR="0078753A" w:rsidRPr="00B209E2" w:rsidRDefault="0078753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DB594" w14:textId="77777777" w:rsidR="0078753A" w:rsidRPr="00B209E2" w:rsidRDefault="0078753A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BC3CF" w14:textId="77777777" w:rsidR="0078753A" w:rsidRPr="00B209E2" w:rsidRDefault="0078753A" w:rsidP="000A166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541DE2" w14:paraId="4BF6135B" w14:textId="77777777" w:rsidTr="002A3A0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A04B9" w14:textId="77777777" w:rsidR="0078753A" w:rsidRPr="00B209E2" w:rsidRDefault="0078753A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3F164" w14:textId="2A8FD503" w:rsidR="0078753A" w:rsidRPr="00B209E2" w:rsidRDefault="002D197D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2D197D">
              <w:rPr>
                <w:rFonts w:eastAsia="Times New Roman"/>
                <w:szCs w:val="18"/>
                <w:lang w:val="fr-FR" w:eastAsia="ar-SA"/>
              </w:rPr>
              <w:t>S1-23252</w:t>
            </w:r>
            <w:r w:rsidR="00DA19B7">
              <w:rPr>
                <w:rFonts w:eastAsia="Times New Roman"/>
                <w:szCs w:val="18"/>
                <w:lang w:val="fr-FR" w:eastAsia="ar-SA"/>
              </w:rPr>
              <w:t>9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06E68" w14:textId="77777777" w:rsidR="0078753A" w:rsidRPr="00B209E2" w:rsidRDefault="0078753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866F8" w14:textId="77777777" w:rsidR="0078753A" w:rsidRPr="00B209E2" w:rsidRDefault="0078753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3141B" w14:textId="77777777" w:rsidR="0078753A" w:rsidRPr="00B209E2" w:rsidRDefault="0078753A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72BC0" w14:textId="77777777" w:rsidR="0078753A" w:rsidRPr="00B209E2" w:rsidRDefault="0078753A" w:rsidP="000A166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541DE2" w14:paraId="3B2BFBF2" w14:textId="77777777" w:rsidTr="002A3A0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16326" w14:textId="77777777" w:rsidR="0078753A" w:rsidRPr="00B209E2" w:rsidRDefault="0078753A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58185" w14:textId="77777777" w:rsidR="0078753A" w:rsidRPr="00B209E2" w:rsidRDefault="0078753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6A78D" w14:textId="77777777" w:rsidR="0078753A" w:rsidRPr="00B209E2" w:rsidRDefault="0078753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6BD11" w14:textId="77777777" w:rsidR="0078753A" w:rsidRPr="00B209E2" w:rsidRDefault="0078753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FFDEF" w14:textId="77777777" w:rsidR="0078753A" w:rsidRPr="00B209E2" w:rsidRDefault="0078753A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D7B9D" w14:textId="77777777" w:rsidR="0078753A" w:rsidRPr="00B209E2" w:rsidRDefault="0078753A" w:rsidP="000A166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541DE2" w14:paraId="25C28DB8" w14:textId="77777777" w:rsidTr="002A3A0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D3873" w14:textId="77777777" w:rsidR="0078753A" w:rsidRPr="00B209E2" w:rsidRDefault="0078753A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B5CD4" w14:textId="77777777" w:rsidR="0078753A" w:rsidRPr="00B209E2" w:rsidRDefault="0078753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5350B" w14:textId="77777777" w:rsidR="0078753A" w:rsidRPr="00B209E2" w:rsidRDefault="0078753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09C92" w14:textId="77777777" w:rsidR="0078753A" w:rsidRPr="00B209E2" w:rsidRDefault="0078753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36201" w14:textId="77777777" w:rsidR="0078753A" w:rsidRPr="00B209E2" w:rsidRDefault="0078753A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3BFD0" w14:textId="77777777" w:rsidR="0078753A" w:rsidRPr="00B209E2" w:rsidRDefault="0078753A" w:rsidP="000A166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541DE2" w14:paraId="267FBAA9" w14:textId="77777777" w:rsidTr="002A3A0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388C3" w14:textId="77777777" w:rsidR="0078753A" w:rsidRPr="00B209E2" w:rsidRDefault="0078753A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26E2A" w14:textId="77777777" w:rsidR="0078753A" w:rsidRPr="00B209E2" w:rsidRDefault="0078753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92C7B" w14:textId="77777777" w:rsidR="0078753A" w:rsidRPr="00B209E2" w:rsidRDefault="0078753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C41D2" w14:textId="77777777" w:rsidR="0078753A" w:rsidRPr="00B209E2" w:rsidRDefault="0078753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61F03" w14:textId="77777777" w:rsidR="0078753A" w:rsidRPr="00B209E2" w:rsidRDefault="0078753A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0642C" w14:textId="77777777" w:rsidR="0078753A" w:rsidRPr="00B209E2" w:rsidRDefault="0078753A" w:rsidP="000A166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541DE2" w14:paraId="6DA504D5" w14:textId="77777777" w:rsidTr="000A1661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D28B499" w14:textId="77777777" w:rsidR="0078753A" w:rsidRPr="00745D37" w:rsidRDefault="00A57E93" w:rsidP="000A1661">
            <w:pPr>
              <w:pStyle w:val="Heading1"/>
              <w:rPr>
                <w:lang w:val="en-US"/>
              </w:rPr>
            </w:pPr>
            <w:r>
              <w:t>Summary of drafting session</w:t>
            </w:r>
          </w:p>
        </w:tc>
      </w:tr>
      <w:tr w:rsidR="00541DE2" w14:paraId="22869DE5" w14:textId="77777777" w:rsidTr="000A1661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EB74282" w14:textId="77777777" w:rsidR="0078753A" w:rsidRDefault="0078753A" w:rsidP="000A1661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243EEFBB" w14:textId="77777777" w:rsidR="002463C4" w:rsidRDefault="00A57E93" w:rsidP="000A1661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 xml:space="preserve">Highlight the following </w:t>
            </w:r>
            <w:proofErr w:type="gramStart"/>
            <w:r w:rsidRPr="00894FB0">
              <w:rPr>
                <w:rFonts w:eastAsia="Arial Unicode MS" w:cs="Arial"/>
                <w:i/>
                <w:szCs w:val="18"/>
              </w:rPr>
              <w:t>items:</w:t>
            </w:r>
            <w:r>
              <w:rPr>
                <w:rFonts w:eastAsia="Arial Unicode MS" w:cs="Arial"/>
                <w:i/>
                <w:szCs w:val="18"/>
              </w:rPr>
              <w:t>;</w:t>
            </w:r>
            <w:proofErr w:type="gramEnd"/>
          </w:p>
          <w:p w14:paraId="441D2894" w14:textId="77777777" w:rsidR="002463C4" w:rsidRDefault="002463C4" w:rsidP="000A1661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077F5B0F" w14:textId="08AF8222" w:rsidR="0078753A" w:rsidRPr="00894FB0" w:rsidRDefault="002463C4" w:rsidP="000A1661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proofErr w:type="spellStart"/>
            <w:r>
              <w:rPr>
                <w:rFonts w:eastAsia="Arial Unicode MS" w:cs="Arial"/>
                <w:i/>
                <w:szCs w:val="18"/>
              </w:rPr>
              <w:t>Netshare</w:t>
            </w:r>
            <w:proofErr w:type="spellEnd"/>
            <w:r w:rsidR="00A57E93"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3BD4FC3B" w14:textId="4D54F620" w:rsidR="0078753A" w:rsidRDefault="00A57E93" w:rsidP="000A1661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441BAB">
              <w:rPr>
                <w:rFonts w:eastAsia="Arial Unicode MS" w:cs="Arial"/>
                <w:i/>
                <w:szCs w:val="18"/>
                <w:lang w:eastAsia="ko-KR"/>
              </w:rPr>
              <w:t xml:space="preserve">7 </w:t>
            </w:r>
            <w:r w:rsidR="00B03839">
              <w:rPr>
                <w:rFonts w:eastAsia="Arial Unicode MS" w:cs="Arial"/>
                <w:i/>
                <w:szCs w:val="18"/>
                <w:lang w:eastAsia="ko-KR"/>
              </w:rPr>
              <w:t xml:space="preserve">documents treated, </w:t>
            </w:r>
            <w:r w:rsidR="00D85F20">
              <w:rPr>
                <w:rFonts w:eastAsia="Arial Unicode MS" w:cs="Arial"/>
                <w:i/>
                <w:szCs w:val="18"/>
                <w:lang w:eastAsia="ko-KR"/>
              </w:rPr>
              <w:t xml:space="preserve">2 agreed, </w:t>
            </w:r>
            <w:r w:rsidR="00FD69BF">
              <w:rPr>
                <w:rFonts w:eastAsia="Arial Unicode MS" w:cs="Arial"/>
                <w:i/>
                <w:szCs w:val="18"/>
                <w:lang w:eastAsia="ko-KR"/>
              </w:rPr>
              <w:t xml:space="preserve">1, noted, 4 revised and merged into </w:t>
            </w:r>
            <w:r w:rsidR="00437448">
              <w:rPr>
                <w:rFonts w:eastAsia="Arial Unicode MS" w:cs="Arial"/>
                <w:i/>
                <w:szCs w:val="18"/>
                <w:lang w:eastAsia="ko-KR"/>
              </w:rPr>
              <w:t>S1-1225</w:t>
            </w:r>
            <w:r w:rsidR="00625F62">
              <w:rPr>
                <w:rFonts w:eastAsia="Arial Unicode MS" w:cs="Arial"/>
                <w:i/>
                <w:szCs w:val="18"/>
                <w:lang w:eastAsia="ko-KR"/>
              </w:rPr>
              <w:t>22</w:t>
            </w:r>
          </w:p>
          <w:p w14:paraId="087013E4" w14:textId="0972C776" w:rsidR="00625F62" w:rsidRDefault="00C26EC7" w:rsidP="00C26EC7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SOBOT</w:t>
            </w:r>
          </w:p>
          <w:p w14:paraId="74DD3C98" w14:textId="372CECF3" w:rsidR="0078753A" w:rsidRPr="00894FB0" w:rsidRDefault="00D21038" w:rsidP="000A1661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7 documents treated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>, 3</w:t>
            </w:r>
            <w:r w:rsidR="008561BD">
              <w:rPr>
                <w:rFonts w:eastAsia="Arial Unicode MS" w:cs="Arial"/>
                <w:i/>
                <w:szCs w:val="18"/>
                <w:lang w:eastAsia="ko-KR"/>
              </w:rPr>
              <w:t xml:space="preserve"> agreed, 4 </w:t>
            </w:r>
            <w:proofErr w:type="gramStart"/>
            <w:r w:rsidR="008561BD">
              <w:rPr>
                <w:rFonts w:eastAsia="Arial Unicode MS" w:cs="Arial"/>
                <w:i/>
                <w:szCs w:val="18"/>
                <w:lang w:eastAsia="ko-KR"/>
              </w:rPr>
              <w:t>revised</w:t>
            </w:r>
            <w:proofErr w:type="gramEnd"/>
          </w:p>
          <w:p w14:paraId="666A9943" w14:textId="77777777" w:rsidR="0078753A" w:rsidRPr="00AA7BD2" w:rsidRDefault="0078753A" w:rsidP="000A166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541DE2" w14:paraId="1AF9566B" w14:textId="77777777" w:rsidTr="000A1661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21642C04" w14:textId="77777777" w:rsidR="0078753A" w:rsidRPr="00F45489" w:rsidRDefault="00A57E93" w:rsidP="000A1661">
            <w:pPr>
              <w:pStyle w:val="Heading1"/>
            </w:pPr>
            <w:r w:rsidRPr="00F45489">
              <w:t>Close</w:t>
            </w:r>
          </w:p>
        </w:tc>
      </w:tr>
      <w:bookmarkEnd w:id="10"/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491AC5B4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1F7E6F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D0A5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FE23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10D4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FCD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C013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9A08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8227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AAFAB6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58AE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30D2F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CA25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7497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1AC1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9B411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880B8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7A269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7E3EB8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06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6EFF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5AD3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289F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3809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32EA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A2F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CA50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F5707D20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B502C4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50E4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70F0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D86D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B831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302C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C033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D004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2470425">
    <w:abstractNumId w:val="7"/>
    <w:lvlOverride w:ilvl="0">
      <w:startOverride w:val="1"/>
    </w:lvlOverride>
  </w:num>
  <w:num w:numId="2" w16cid:durableId="20787858">
    <w:abstractNumId w:val="6"/>
  </w:num>
  <w:num w:numId="3" w16cid:durableId="1829517468">
    <w:abstractNumId w:val="5"/>
  </w:num>
  <w:num w:numId="4" w16cid:durableId="309527416">
    <w:abstractNumId w:val="4"/>
  </w:num>
  <w:num w:numId="5" w16cid:durableId="1156915030">
    <w:abstractNumId w:val="3"/>
    <w:lvlOverride w:ilvl="0">
      <w:startOverride w:val="1"/>
    </w:lvlOverride>
  </w:num>
  <w:num w:numId="6" w16cid:durableId="709453515">
    <w:abstractNumId w:val="2"/>
    <w:lvlOverride w:ilvl="0">
      <w:startOverride w:val="1"/>
    </w:lvlOverride>
  </w:num>
  <w:num w:numId="7" w16cid:durableId="1427116455">
    <w:abstractNumId w:val="1"/>
    <w:lvlOverride w:ilvl="0">
      <w:startOverride w:val="1"/>
    </w:lvlOverride>
  </w:num>
  <w:num w:numId="8" w16cid:durableId="1577327283">
    <w:abstractNumId w:val="0"/>
    <w:lvlOverride w:ilvl="0">
      <w:startOverride w:val="1"/>
    </w:lvlOverride>
  </w:num>
  <w:num w:numId="9" w16cid:durableId="1823304954">
    <w:abstractNumId w:val="14"/>
  </w:num>
  <w:num w:numId="10" w16cid:durableId="63651813">
    <w:abstractNumId w:val="12"/>
  </w:num>
  <w:num w:numId="11" w16cid:durableId="398602775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97289402">
    <w:abstractNumId w:val="8"/>
  </w:num>
  <w:num w:numId="13" w16cid:durableId="1858890034">
    <w:abstractNumId w:val="13"/>
  </w:num>
  <w:num w:numId="14" w16cid:durableId="1829247161">
    <w:abstractNumId w:val="16"/>
  </w:num>
  <w:num w:numId="15" w16cid:durableId="1639260377">
    <w:abstractNumId w:val="15"/>
  </w:num>
  <w:num w:numId="16" w16cid:durableId="1334533045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93039503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298"/>
    <w:rsid w:val="000158CE"/>
    <w:rsid w:val="00015C98"/>
    <w:rsid w:val="00015D57"/>
    <w:rsid w:val="000160C8"/>
    <w:rsid w:val="00016610"/>
    <w:rsid w:val="000172C3"/>
    <w:rsid w:val="000200D1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A42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564C"/>
    <w:rsid w:val="000461B9"/>
    <w:rsid w:val="0004639C"/>
    <w:rsid w:val="0004664A"/>
    <w:rsid w:val="00046B9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D41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1C5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602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6FB7"/>
    <w:rsid w:val="00077071"/>
    <w:rsid w:val="000776B8"/>
    <w:rsid w:val="0007783A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3F"/>
    <w:rsid w:val="000A135B"/>
    <w:rsid w:val="000A1661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384B"/>
    <w:rsid w:val="000B4353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113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18B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7CE"/>
    <w:rsid w:val="001029DE"/>
    <w:rsid w:val="00102DCE"/>
    <w:rsid w:val="001033D8"/>
    <w:rsid w:val="001036A4"/>
    <w:rsid w:val="00103D7B"/>
    <w:rsid w:val="00104068"/>
    <w:rsid w:val="0010420C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1BDC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55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4744"/>
    <w:rsid w:val="00135CF0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129"/>
    <w:rsid w:val="001458C4"/>
    <w:rsid w:val="00145C29"/>
    <w:rsid w:val="00146367"/>
    <w:rsid w:val="00146BF2"/>
    <w:rsid w:val="0014708C"/>
    <w:rsid w:val="00147B2D"/>
    <w:rsid w:val="001505E8"/>
    <w:rsid w:val="001507DF"/>
    <w:rsid w:val="00150EF9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1C7C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6E8"/>
    <w:rsid w:val="00181730"/>
    <w:rsid w:val="0018200E"/>
    <w:rsid w:val="0018232C"/>
    <w:rsid w:val="00182793"/>
    <w:rsid w:val="001833DB"/>
    <w:rsid w:val="00183410"/>
    <w:rsid w:val="00183C0C"/>
    <w:rsid w:val="00183C9B"/>
    <w:rsid w:val="00184224"/>
    <w:rsid w:val="00184290"/>
    <w:rsid w:val="00184702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508"/>
    <w:rsid w:val="001B1B94"/>
    <w:rsid w:val="001B1E3D"/>
    <w:rsid w:val="001B1FF2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1A3F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551"/>
    <w:rsid w:val="002378E3"/>
    <w:rsid w:val="00237C1E"/>
    <w:rsid w:val="00237CEB"/>
    <w:rsid w:val="00240809"/>
    <w:rsid w:val="002409C0"/>
    <w:rsid w:val="00240F1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3C4"/>
    <w:rsid w:val="00246540"/>
    <w:rsid w:val="002477AB"/>
    <w:rsid w:val="00247C0E"/>
    <w:rsid w:val="00250156"/>
    <w:rsid w:val="00250CDE"/>
    <w:rsid w:val="00250EA3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345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50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612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036"/>
    <w:rsid w:val="00293116"/>
    <w:rsid w:val="002932FD"/>
    <w:rsid w:val="00293390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A03"/>
    <w:rsid w:val="002A3BB4"/>
    <w:rsid w:val="002A544D"/>
    <w:rsid w:val="002A55E3"/>
    <w:rsid w:val="002A5EE5"/>
    <w:rsid w:val="002A63FB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1BEA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97D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17F"/>
    <w:rsid w:val="002E5A48"/>
    <w:rsid w:val="002E662F"/>
    <w:rsid w:val="002E68D4"/>
    <w:rsid w:val="002E696D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569"/>
    <w:rsid w:val="002F4F91"/>
    <w:rsid w:val="002F4FC9"/>
    <w:rsid w:val="002F5A51"/>
    <w:rsid w:val="002F6131"/>
    <w:rsid w:val="002F6811"/>
    <w:rsid w:val="00300258"/>
    <w:rsid w:val="0030093F"/>
    <w:rsid w:val="00300A16"/>
    <w:rsid w:val="00300C8D"/>
    <w:rsid w:val="0030128D"/>
    <w:rsid w:val="003020BA"/>
    <w:rsid w:val="00302BB2"/>
    <w:rsid w:val="00303A63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1A9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6EB4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933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5C82"/>
    <w:rsid w:val="003D5DD8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0BB5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4916"/>
    <w:rsid w:val="00425C20"/>
    <w:rsid w:val="00425D84"/>
    <w:rsid w:val="00426237"/>
    <w:rsid w:val="004279A1"/>
    <w:rsid w:val="00427BE1"/>
    <w:rsid w:val="00427FC8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687E"/>
    <w:rsid w:val="00436C6C"/>
    <w:rsid w:val="0043706B"/>
    <w:rsid w:val="00437448"/>
    <w:rsid w:val="00437768"/>
    <w:rsid w:val="00437BE9"/>
    <w:rsid w:val="00437D0F"/>
    <w:rsid w:val="00440C18"/>
    <w:rsid w:val="0044133E"/>
    <w:rsid w:val="00441941"/>
    <w:rsid w:val="00441A0B"/>
    <w:rsid w:val="00441BAB"/>
    <w:rsid w:val="00441F87"/>
    <w:rsid w:val="00442253"/>
    <w:rsid w:val="004423D4"/>
    <w:rsid w:val="004424A8"/>
    <w:rsid w:val="00442FD0"/>
    <w:rsid w:val="0044424A"/>
    <w:rsid w:val="00444322"/>
    <w:rsid w:val="00444BF8"/>
    <w:rsid w:val="00444DCD"/>
    <w:rsid w:val="00444F13"/>
    <w:rsid w:val="0044534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0FA4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26C"/>
    <w:rsid w:val="004A37A4"/>
    <w:rsid w:val="004A3D27"/>
    <w:rsid w:val="004A3F22"/>
    <w:rsid w:val="004A4678"/>
    <w:rsid w:val="004A498E"/>
    <w:rsid w:val="004A49B3"/>
    <w:rsid w:val="004A4BB5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06C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50A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6F9"/>
    <w:rsid w:val="004E37F5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2D7B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042"/>
    <w:rsid w:val="00500281"/>
    <w:rsid w:val="005005C9"/>
    <w:rsid w:val="005010C3"/>
    <w:rsid w:val="00501162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2D7A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66D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1DE2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5BA"/>
    <w:rsid w:val="005777B0"/>
    <w:rsid w:val="00580470"/>
    <w:rsid w:val="005805FC"/>
    <w:rsid w:val="005806A0"/>
    <w:rsid w:val="00580740"/>
    <w:rsid w:val="00580884"/>
    <w:rsid w:val="00581289"/>
    <w:rsid w:val="00581324"/>
    <w:rsid w:val="005817B8"/>
    <w:rsid w:val="00583723"/>
    <w:rsid w:val="00583781"/>
    <w:rsid w:val="00583D24"/>
    <w:rsid w:val="00583E08"/>
    <w:rsid w:val="00583F0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32"/>
    <w:rsid w:val="0059155D"/>
    <w:rsid w:val="00591752"/>
    <w:rsid w:val="00591BF7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2D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4A9"/>
    <w:rsid w:val="00606F79"/>
    <w:rsid w:val="00606FB2"/>
    <w:rsid w:val="00607212"/>
    <w:rsid w:val="00607502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49A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F62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446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7B7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86C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1DBE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6FF4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6E6A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A57"/>
    <w:rsid w:val="00723D6B"/>
    <w:rsid w:val="0072406F"/>
    <w:rsid w:val="0072409F"/>
    <w:rsid w:val="00724453"/>
    <w:rsid w:val="00724957"/>
    <w:rsid w:val="00724A3B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7030"/>
    <w:rsid w:val="0073789A"/>
    <w:rsid w:val="00737F9A"/>
    <w:rsid w:val="00737FEF"/>
    <w:rsid w:val="007402A7"/>
    <w:rsid w:val="00740A97"/>
    <w:rsid w:val="007410F8"/>
    <w:rsid w:val="007415B0"/>
    <w:rsid w:val="00741974"/>
    <w:rsid w:val="00741A13"/>
    <w:rsid w:val="00741F3A"/>
    <w:rsid w:val="007427B1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9A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4B9"/>
    <w:rsid w:val="0075364A"/>
    <w:rsid w:val="00753742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32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968"/>
    <w:rsid w:val="00772E0B"/>
    <w:rsid w:val="00772E0F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AE7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8753A"/>
    <w:rsid w:val="007905BA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0C4"/>
    <w:rsid w:val="007C4395"/>
    <w:rsid w:val="007C477B"/>
    <w:rsid w:val="007C4A9D"/>
    <w:rsid w:val="007C4E1D"/>
    <w:rsid w:val="007C5AD4"/>
    <w:rsid w:val="007C65D0"/>
    <w:rsid w:val="007C670D"/>
    <w:rsid w:val="007C6CDD"/>
    <w:rsid w:val="007C6F31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604"/>
    <w:rsid w:val="007F675D"/>
    <w:rsid w:val="007F68C2"/>
    <w:rsid w:val="007F6935"/>
    <w:rsid w:val="007F7068"/>
    <w:rsid w:val="007F7534"/>
    <w:rsid w:val="007F7715"/>
    <w:rsid w:val="007F7FE8"/>
    <w:rsid w:val="00800A0D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8FC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236"/>
    <w:rsid w:val="00837B2C"/>
    <w:rsid w:val="00840957"/>
    <w:rsid w:val="00840AF7"/>
    <w:rsid w:val="00840B91"/>
    <w:rsid w:val="00840F32"/>
    <w:rsid w:val="0084185E"/>
    <w:rsid w:val="00841A43"/>
    <w:rsid w:val="008420DB"/>
    <w:rsid w:val="008428A6"/>
    <w:rsid w:val="00842F1C"/>
    <w:rsid w:val="008433CA"/>
    <w:rsid w:val="008436A0"/>
    <w:rsid w:val="008436EB"/>
    <w:rsid w:val="00843B1E"/>
    <w:rsid w:val="0084422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1BD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2A8"/>
    <w:rsid w:val="008708DC"/>
    <w:rsid w:val="00870C61"/>
    <w:rsid w:val="00870FC9"/>
    <w:rsid w:val="008711E7"/>
    <w:rsid w:val="0087158C"/>
    <w:rsid w:val="0087181B"/>
    <w:rsid w:val="0087199F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4F9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526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4FB0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1A79"/>
    <w:rsid w:val="008A1CAE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5FCA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0B8"/>
    <w:rsid w:val="008D0367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3CC"/>
    <w:rsid w:val="008E1447"/>
    <w:rsid w:val="008E19F5"/>
    <w:rsid w:val="008E1EE9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664"/>
    <w:rsid w:val="008F587A"/>
    <w:rsid w:val="008F5B06"/>
    <w:rsid w:val="008F5BC7"/>
    <w:rsid w:val="008F5E58"/>
    <w:rsid w:val="008F65B5"/>
    <w:rsid w:val="008F7131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DDD"/>
    <w:rsid w:val="00943475"/>
    <w:rsid w:val="00943B36"/>
    <w:rsid w:val="0094402D"/>
    <w:rsid w:val="00944A8F"/>
    <w:rsid w:val="00944F00"/>
    <w:rsid w:val="009450FA"/>
    <w:rsid w:val="00945421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9E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48C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38AC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3628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076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02"/>
    <w:rsid w:val="009D0FEC"/>
    <w:rsid w:val="009D1700"/>
    <w:rsid w:val="009D2164"/>
    <w:rsid w:val="009D291A"/>
    <w:rsid w:val="009D3F23"/>
    <w:rsid w:val="009D4B72"/>
    <w:rsid w:val="009D4C69"/>
    <w:rsid w:val="009D4FD2"/>
    <w:rsid w:val="009D6723"/>
    <w:rsid w:val="009D6F57"/>
    <w:rsid w:val="009D75DC"/>
    <w:rsid w:val="009D7E49"/>
    <w:rsid w:val="009E03A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ABA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2D5F"/>
    <w:rsid w:val="00A43611"/>
    <w:rsid w:val="00A43A77"/>
    <w:rsid w:val="00A43FC5"/>
    <w:rsid w:val="00A44038"/>
    <w:rsid w:val="00A441B3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E93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C05"/>
    <w:rsid w:val="00A75E85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AE9"/>
    <w:rsid w:val="00A84BB6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87DF2"/>
    <w:rsid w:val="00A906A2"/>
    <w:rsid w:val="00A9081B"/>
    <w:rsid w:val="00A90FE5"/>
    <w:rsid w:val="00A923C2"/>
    <w:rsid w:val="00A92E74"/>
    <w:rsid w:val="00A934B2"/>
    <w:rsid w:val="00A93627"/>
    <w:rsid w:val="00A9378C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601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0F3E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64BC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5D63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06B"/>
    <w:rsid w:val="00AE0E6C"/>
    <w:rsid w:val="00AE1055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5B26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AF7326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839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31B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47FC7"/>
    <w:rsid w:val="00B505A4"/>
    <w:rsid w:val="00B50965"/>
    <w:rsid w:val="00B50B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1E1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6FF0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C9A"/>
    <w:rsid w:val="00BA5FE4"/>
    <w:rsid w:val="00BA6323"/>
    <w:rsid w:val="00BA63B2"/>
    <w:rsid w:val="00BA6451"/>
    <w:rsid w:val="00BA74E7"/>
    <w:rsid w:val="00BB050E"/>
    <w:rsid w:val="00BB0661"/>
    <w:rsid w:val="00BB07CE"/>
    <w:rsid w:val="00BB09B9"/>
    <w:rsid w:val="00BB0ECB"/>
    <w:rsid w:val="00BB0FB8"/>
    <w:rsid w:val="00BB153B"/>
    <w:rsid w:val="00BB19C5"/>
    <w:rsid w:val="00BB29E2"/>
    <w:rsid w:val="00BB4735"/>
    <w:rsid w:val="00BB4802"/>
    <w:rsid w:val="00BB5D6E"/>
    <w:rsid w:val="00BB611A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FFF"/>
    <w:rsid w:val="00BC4499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AF2"/>
    <w:rsid w:val="00BD7ECF"/>
    <w:rsid w:val="00BE0178"/>
    <w:rsid w:val="00BE01A6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6EC7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B17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0307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C84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3A"/>
    <w:rsid w:val="00C661AB"/>
    <w:rsid w:val="00C6635C"/>
    <w:rsid w:val="00C66828"/>
    <w:rsid w:val="00C674EA"/>
    <w:rsid w:val="00C67933"/>
    <w:rsid w:val="00C67D94"/>
    <w:rsid w:val="00C67E2B"/>
    <w:rsid w:val="00C67EFE"/>
    <w:rsid w:val="00C70128"/>
    <w:rsid w:val="00C70397"/>
    <w:rsid w:val="00C70766"/>
    <w:rsid w:val="00C7097E"/>
    <w:rsid w:val="00C710ED"/>
    <w:rsid w:val="00C7142D"/>
    <w:rsid w:val="00C71B18"/>
    <w:rsid w:val="00C71C95"/>
    <w:rsid w:val="00C720F7"/>
    <w:rsid w:val="00C722B5"/>
    <w:rsid w:val="00C726D9"/>
    <w:rsid w:val="00C72E99"/>
    <w:rsid w:val="00C72F85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8F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904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733"/>
    <w:rsid w:val="00CC1842"/>
    <w:rsid w:val="00CC1B6C"/>
    <w:rsid w:val="00CC1DCB"/>
    <w:rsid w:val="00CC2272"/>
    <w:rsid w:val="00CC2A33"/>
    <w:rsid w:val="00CC2E0E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F87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110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038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37FC0"/>
    <w:rsid w:val="00D40364"/>
    <w:rsid w:val="00D40F8A"/>
    <w:rsid w:val="00D414DD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AD8"/>
    <w:rsid w:val="00D563A0"/>
    <w:rsid w:val="00D568DF"/>
    <w:rsid w:val="00D568E5"/>
    <w:rsid w:val="00D56C39"/>
    <w:rsid w:val="00D5737B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2D0D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5F20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D29"/>
    <w:rsid w:val="00D92FC8"/>
    <w:rsid w:val="00D9329F"/>
    <w:rsid w:val="00D93742"/>
    <w:rsid w:val="00D93A19"/>
    <w:rsid w:val="00D94001"/>
    <w:rsid w:val="00D943A6"/>
    <w:rsid w:val="00D94890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19B7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559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58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C26"/>
    <w:rsid w:val="00E102E0"/>
    <w:rsid w:val="00E10954"/>
    <w:rsid w:val="00E10F2E"/>
    <w:rsid w:val="00E11E12"/>
    <w:rsid w:val="00E1291C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1C77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42"/>
    <w:rsid w:val="00ED2310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6DF3"/>
    <w:rsid w:val="00ED751C"/>
    <w:rsid w:val="00ED7E59"/>
    <w:rsid w:val="00ED7E65"/>
    <w:rsid w:val="00EE010B"/>
    <w:rsid w:val="00EE0EE2"/>
    <w:rsid w:val="00EE1337"/>
    <w:rsid w:val="00EE1681"/>
    <w:rsid w:val="00EE17C5"/>
    <w:rsid w:val="00EE1D62"/>
    <w:rsid w:val="00EE2049"/>
    <w:rsid w:val="00EE2157"/>
    <w:rsid w:val="00EE2AC3"/>
    <w:rsid w:val="00EE34ED"/>
    <w:rsid w:val="00EE381A"/>
    <w:rsid w:val="00EE3931"/>
    <w:rsid w:val="00EE3BF8"/>
    <w:rsid w:val="00EE4AA9"/>
    <w:rsid w:val="00EE4CD8"/>
    <w:rsid w:val="00EE4E02"/>
    <w:rsid w:val="00EE511E"/>
    <w:rsid w:val="00EE5334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31BA"/>
    <w:rsid w:val="00F14387"/>
    <w:rsid w:val="00F14539"/>
    <w:rsid w:val="00F1463F"/>
    <w:rsid w:val="00F14E61"/>
    <w:rsid w:val="00F15825"/>
    <w:rsid w:val="00F15FEB"/>
    <w:rsid w:val="00F1640A"/>
    <w:rsid w:val="00F168BA"/>
    <w:rsid w:val="00F16960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40F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38B"/>
    <w:rsid w:val="00F565B8"/>
    <w:rsid w:val="00F56ADA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7C"/>
    <w:rsid w:val="00F84EA5"/>
    <w:rsid w:val="00F84F9D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395F"/>
    <w:rsid w:val="00FB486B"/>
    <w:rsid w:val="00FB496F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7A8A"/>
    <w:rsid w:val="00FD0092"/>
    <w:rsid w:val="00FD085D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3FDC"/>
    <w:rsid w:val="00FD5621"/>
    <w:rsid w:val="00FD57BA"/>
    <w:rsid w:val="00FD5DE8"/>
    <w:rsid w:val="00FD694B"/>
    <w:rsid w:val="00FD69BF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67BD1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1BA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2,22,2nd level,A,A.B.C.,E2,H2,H2-Heading 2,H21,H22,H23,H24,H25,Head2A,Header 2,Header2,Heading Indent No L2,Heading2,R2,UNDERRUBRIK 1-2,h2,heading 2,heading2,l2,list 2,list2,õberschrift 2,†berschrift 2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1.,1.1.1,3,3rd level,E3,H3,H3-Heading 3,H31,H32,H33,H34,H35,Head 3,Heading No. L3,Heading3,L3,Sub-sub section Title,Titolo Sotto/Sottosezione,Underrubrik2,h3,l3,l3.3,list 3,list3,subhead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2 Char1,2nd level Char1,A Char,E2 Char1,H2 Char1,H2-Heading 2 Char1,H21 Char1,H22 Char1,H23 Char1,H24 Char1,H25 Char1,Header 2 Char1,R2 Char1,UNDERRUBRIK 1-2 Char1,h2 Char1,heading 2 Char1,l2 Char1,õberschrift 2 Char1,†berschrift 2 Char1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1. Char1,1.1.1 Char,3 Char1,3rd level Char,E3 Char1,H3 Char1,H3-Heading 3 Char1,H31 Char1,H32 Char1,H33 Char1,H34 Char1,H35 Char1,Head 3 Char,Heading No. L3 Char1,Heading3 Char1,L3 Char,Sub-sub section Title Char1,Underrubrik2 Char1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2 Char,22 Char,2nd level Char,A Char1,A.B.C. Char,E2 Char,H2 Char,H2-Heading 2 Char,H21 Char,H22 Char,H23 Char,H24 Char,H25 Char,Head2A Char,Header 2 Char,Header2 Char,Heading Indent No L2 Char,Heading2 Char,R2 Char,UNDERRUBRIK 1-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1. Char,3 Char,E3 Char,H3 Char,H3-Heading 3 Char,H31 Char,H32 Char,H33 Char,H34 Char,H35 Char,Heading No. L3 Char,Heading3 Char,Sub-sub section Title Char,Underrubrik2 Char,h3 Char,l3 Char,l3.3 Char,list 3 Char,list3 Char,subhead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Char1,header odd Char1,header odd1 Char1,header odd11 Char1,header odd12 Char,header odd2 Char1,header odd21 Char1,header odd22 Char,header odd3 Char1,header odd4 Char1,header odd5 Char1,header odd6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,header odd,header odd1,header odd11,header odd12,header odd2,header odd21,header odd22,header odd3,header odd4,header odd5,header odd6,header odd7,header odd8,header odd9,header1,header11,header2,header21,header3,header4,header5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Char,header odd Char,header odd1 Char,header odd11 Char,header odd2 Char,header odd21 Char,header odd3 Char,header odd4 Char,header odd5 Char,header odd6 Char,header odd7 Char,header1 Char,header2 Char,header3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1">
    <w:name w:val="Mention1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character" w:styleId="UnresolvedMention">
    <w:name w:val="Unresolved Mention"/>
    <w:basedOn w:val="DefaultParagraphFont"/>
    <w:uiPriority w:val="99"/>
    <w:rsid w:val="00BA5C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E:\TSGS1_103_Gothenburg\docs\S1-232045.zip" TargetMode="External"/><Relationship Id="rId18" Type="http://schemas.openxmlformats.org/officeDocument/2006/relationships/hyperlink" Target="file:///E:\TSGS1_103_Gothenburg\docs\S1-232029.zip" TargetMode="External"/><Relationship Id="rId26" Type="http://schemas.openxmlformats.org/officeDocument/2006/relationships/hyperlink" Target="file:///E:\TSGS1_103_Gothenburg\docs\S1-232124.zip" TargetMode="External"/><Relationship Id="rId39" Type="http://schemas.openxmlformats.org/officeDocument/2006/relationships/hyperlink" Target="https://tmobileusa-my.sharepoint.com/personal/mark_younge_t-mobile_com/Documents/Documents/3GPP/SA1/TSGS1_103_Gothenburg/Inbox/docs/S1-232506.zip" TargetMode="External"/><Relationship Id="rId21" Type="http://schemas.openxmlformats.org/officeDocument/2006/relationships/hyperlink" Target="file:///E:\TSGS1_103_Gothenburg\docs\S1-232047.zip" TargetMode="External"/><Relationship Id="rId34" Type="http://schemas.openxmlformats.org/officeDocument/2006/relationships/hyperlink" Target="file:///E:\TSGS1_103_Gothenburg\docs\S1-232089.zip" TargetMode="External"/><Relationship Id="rId42" Type="http://schemas.openxmlformats.org/officeDocument/2006/relationships/hyperlink" Target="https://tmobileusa-my.sharepoint.com/personal/mark_younge_t-mobile_com/Documents/Documents/3GPP/SA1/TSGS1_103_Gothenburg/Inbox/docs/S1-232520.zip" TargetMode="External"/><Relationship Id="rId47" Type="http://schemas.openxmlformats.org/officeDocument/2006/relationships/hyperlink" Target="file:///E:\TSGS1_103_Gothenburg\docs\S1-232091.zip" TargetMode="External"/><Relationship Id="rId50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checkpoint.url-protection.com/v1/url?o=https%3A//www.3gpp.org/ftp/TSG_SA/TSG_SA/TSGS_100_Taipei_2023-06/Docs/SP-230511.zip&amp;g=NmJmOTRlYmE3Y2EyN2VjMQ==&amp;h=MTRkZDMxMzJkMDUyYjA3NzkxOWRiYzc0ZDc2YjczNmNkZmE1Zjk4ZDY1MWZjM2E1MTNiZWVlMjczZmIwMjZkNA==&amp;p=YzJ1OnRtb2JpbGV1c2E6YzpvOmM3NmY1NzcwZGMyYWRlNjA4YzBiYTNkZDk2N2ZmMzJhOnYxOnA6VA==" TargetMode="External"/><Relationship Id="rId29" Type="http://schemas.openxmlformats.org/officeDocument/2006/relationships/hyperlink" Target="https://checkpoint.url-protection.com/v1/url?o=https%3A//www.3gpp.org/ftp/tsg_sa/TSG_SA/TSGS_96_Budapest_2022_06/Docs/SP-220447.zip&amp;g=MDgzMzI1ZTNlNmZmNzUwNQ==&amp;h=NGI0NzVkMTNhMmIyNzYzYWI2Yzc4MzJmNjUxN2VhYmIyZWFiN2U2ZjJiNDExOTBjYWZkM2JkZDgyOGM5ODJjZg==&amp;p=YzJ1OnRtb2JpbGV1c2E6YzpvOmM3NmY1NzcwZGMyYWRlNjA4YzBiYTNkZDk2N2ZmMzJhOnYxOnA6VA==" TargetMode="External"/><Relationship Id="rId11" Type="http://schemas.openxmlformats.org/officeDocument/2006/relationships/hyperlink" Target="file:///E:\TSGS1_103_Gothenburg\docs\S1-232016.zip" TargetMode="External"/><Relationship Id="rId24" Type="http://schemas.openxmlformats.org/officeDocument/2006/relationships/hyperlink" Target="https://tmobileusa-my.sharepoint.com/personal/mark_younge_t-mobile_com/Documents/Documents/3GPP/SA1/TSGS1_103_Gothenburg/Inbox/docs/S1-232513.zip" TargetMode="External"/><Relationship Id="rId32" Type="http://schemas.openxmlformats.org/officeDocument/2006/relationships/hyperlink" Target="https://tmobileusa-my.sharepoint.com/personal/mark_younge_t-mobile_com/Documents/Documents/3GPP/SA1/TSGS1_103_Gothenburg/Inbox/docs/S1-232504.zip" TargetMode="External"/><Relationship Id="rId37" Type="http://schemas.openxmlformats.org/officeDocument/2006/relationships/hyperlink" Target="https://tmobileusa-my.sharepoint.com/personal/mark_younge_t-mobile_com/Documents/Documents/3GPP/SA1/TSGS1_103_Gothenburg/Inbox/docs/S1-232519.zip" TargetMode="External"/><Relationship Id="rId40" Type="http://schemas.openxmlformats.org/officeDocument/2006/relationships/hyperlink" Target="file:///E:\TSGS1_103_Gothenburg\docs\S1-232105.zip" TargetMode="External"/><Relationship Id="rId45" Type="http://schemas.openxmlformats.org/officeDocument/2006/relationships/hyperlink" Target="https://tmobileusa-my.sharepoint.com/personal/mark_younge_t-mobile_com/Documents/Documents/3GPP/SA1/TSGS1_103_Gothenburg/Inbox/docs/S1-232508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tmobileusa-my.sharepoint.com/personal/mark_younge_t-mobile_com/Documents/Documents/3GPP/SA1/TSGS1_103_Gothenburg/Inbox/docs/S1-232510.zip" TargetMode="External"/><Relationship Id="rId23" Type="http://schemas.openxmlformats.org/officeDocument/2006/relationships/hyperlink" Target="file:///E:\TSGS1_103_Gothenburg\docs\S1-232048.zip" TargetMode="External"/><Relationship Id="rId28" Type="http://schemas.openxmlformats.org/officeDocument/2006/relationships/hyperlink" Target="https://tmobileusa-my.sharepoint.com/personal/mark_younge_t-mobile_com/Documents/Documents/3GPP/SA1/TSGS1_103_Gothenburg/Inbox/docs/S1-232522.zip" TargetMode="External"/><Relationship Id="rId36" Type="http://schemas.openxmlformats.org/officeDocument/2006/relationships/hyperlink" Target="https://tmobileusa-my.sharepoint.com/personal/mark_younge_t-mobile_com/Documents/Documents/3GPP/SA1/TSGS1_103_Gothenburg/Inbox/docs/S1-232505.zip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checkpoint.url-protection.com/v1/url?o=https%3A//www.3gpp.org/ftp/Specs/archive/22_series/22.851/22851-j00.zip&amp;g=ZDllMGEwNzZhNjBlODQwNQ==&amp;h=MTFmYjY1Yjk4M2YwNDU1Yzc4NTA3Y2U2NTJkYzUwOTBhNGVjNzM4YjZkYTdhYmM1YTMzM2ZjMzQ3MTUwMWY2MA==&amp;p=YzJ1OnRtb2JpbGV1c2E6YzpvOmM3NmY1NzcwZGMyYWRlNjA4YzBiYTNkZDk2N2ZmMzJhOnYxOnA6VA==" TargetMode="External"/><Relationship Id="rId19" Type="http://schemas.openxmlformats.org/officeDocument/2006/relationships/hyperlink" Target="https://tmobileusa-my.sharepoint.com/personal/mark_younge_t-mobile_com/Documents/Documents/3GPP/SA1/TSGS1_103_Gothenburg/Inbox/docs/S1-232511.zip" TargetMode="External"/><Relationship Id="rId31" Type="http://schemas.openxmlformats.org/officeDocument/2006/relationships/hyperlink" Target="file:///E:\TSGS1_103_Gothenburg\docs\S1-232088.zip" TargetMode="External"/><Relationship Id="rId44" Type="http://schemas.openxmlformats.org/officeDocument/2006/relationships/hyperlink" Target="https://tmobileusa-my.sharepoint.com/personal/mark_younge_t-mobile_com/Documents/Documents/3GPP/SA1/TSGS1_103_Gothenburg/Inbox/docs/S1-232500.zip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checkpoint.url-protection.com/v1/url?o=https%3A//www.3gpp.org/ftp/tsg_sa/TSG_SA/TSGS_95E_Electronic_2022_03/Docs/SP-220087.zip&amp;g=MmQ3ZjAzM2VkNTJjNTJlZg==&amp;h=YjU3NjQwNDI0ZjE4Y2QwNzkwYzA4YjBhY2IwOWJkZTEwNTBjZjA5YmQzNDA0YTEyMWI1MTA3MGJlZDlmZGNmZA==&amp;p=YzJ1OnRtb2JpbGV1c2E6YzpvOmM3NmY1NzcwZGMyYWRlNjA4YzBiYTNkZDk2N2ZmMzJhOnYxOnA6VA==" TargetMode="External"/><Relationship Id="rId14" Type="http://schemas.openxmlformats.org/officeDocument/2006/relationships/hyperlink" Target="file:///E:\TSGS1_103_Gothenburg\docs\S1-232046.zip" TargetMode="External"/><Relationship Id="rId22" Type="http://schemas.openxmlformats.org/officeDocument/2006/relationships/hyperlink" Target="https://tmobileusa-my.sharepoint.com/personal/mark_younge_t-mobile_com/Documents/Documents/3GPP/SA1/TSGS1_103_Gothenburg/Inbox/docs/S1-232512.zip" TargetMode="External"/><Relationship Id="rId27" Type="http://schemas.openxmlformats.org/officeDocument/2006/relationships/hyperlink" Target="https://tmobileusa-my.sharepoint.com/personal/mark_younge_t-mobile_com/Documents/Documents/3GPP/SA1/TSGS1_103_Gothenburg/Inbox/docs/S1-232514.zip" TargetMode="External"/><Relationship Id="rId30" Type="http://schemas.openxmlformats.org/officeDocument/2006/relationships/hyperlink" Target="https://checkpoint.url-protection.com/v1/url?o=https%3A//www.3gpp.org/ftp/Specs/archive/22_series/22.916/22916-040.zip&amp;g=N2Q3OWJmZmU0YjY3ZDRiMw==&amp;h=ZjM4ZDdiZWQzZjI0ZTAxY2NjYmQ4MmJkNGM1OTY5NzkwOWI1Njg3YjkzODZiMjY5Y2FlYTdlMzk1MjE0MTNmMw==&amp;p=YzJ1OnRtb2JpbGV1c2E6YzpvOmM3NmY1NzcwZGMyYWRlNjA4YzBiYTNkZDk2N2ZmMzJhOnYxOnA6VA==" TargetMode="External"/><Relationship Id="rId35" Type="http://schemas.openxmlformats.org/officeDocument/2006/relationships/hyperlink" Target="file:///E:\TSGS1_103_Gothenburg\docs\S1-232166.zip" TargetMode="External"/><Relationship Id="rId43" Type="http://schemas.openxmlformats.org/officeDocument/2006/relationships/hyperlink" Target="file:///E:\TSGS1_103_Gothenburg\docs\S1-232087.zip" TargetMode="External"/><Relationship Id="rId48" Type="http://schemas.openxmlformats.org/officeDocument/2006/relationships/hyperlink" Target="https://tmobileusa-my.sharepoint.com/personal/mark_younge_t-mobile_com/Documents/Documents/3GPP/SA1/TSGS1_103_Gothenburg/Inbox/docs/S1-232516.zip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tmobileusa-my.sharepoint.com/personal/mark_younge_t-mobile_com/Documents/Documents/3GPP/SA1/TSGS1_103_Gothenburg/Inbox/docs/S1-232509.zip" TargetMode="External"/><Relationship Id="rId17" Type="http://schemas.openxmlformats.org/officeDocument/2006/relationships/hyperlink" Target="file:///E:\TSGS1_103_Gothenburg\docs\S1-232015.zip" TargetMode="External"/><Relationship Id="rId25" Type="http://schemas.openxmlformats.org/officeDocument/2006/relationships/hyperlink" Target="https://tmobileusa-my.sharepoint.com/personal/mark_younge_t-mobile_com/Documents/Documents/3GPP/SA1/TSGS1_103_Gothenburg/Inbox/docs/S1-232517.zip" TargetMode="External"/><Relationship Id="rId33" Type="http://schemas.openxmlformats.org/officeDocument/2006/relationships/hyperlink" Target="https://tmobileusa-my.sharepoint.com/personal/mark_younge_t-mobile_com/Documents/Documents/3GPP/SA1/TSGS1_103_Gothenburg/Inbox/docs/S1-232518.zip" TargetMode="External"/><Relationship Id="rId38" Type="http://schemas.openxmlformats.org/officeDocument/2006/relationships/hyperlink" Target="file:///E:\TSGS1_103_Gothenburg\docs\S1-232090.zip" TargetMode="External"/><Relationship Id="rId46" Type="http://schemas.openxmlformats.org/officeDocument/2006/relationships/hyperlink" Target="https://tmobileusa-my.sharepoint.com/personal/mark_younge_t-mobile_com/Documents/Documents/3GPP/SA1/TSGS1_103_Gothenburg/Inbox/docs/S1-232521.zip" TargetMode="External"/><Relationship Id="rId20" Type="http://schemas.openxmlformats.org/officeDocument/2006/relationships/hyperlink" Target="https://tmobileusa-my.sharepoint.com/personal/mark_younge_t-mobile_com/Documents/Documents/3GPP/SA1/TSGS1_103_Gothenburg/Inbox/docs/S1-232515.zip" TargetMode="External"/><Relationship Id="rId41" Type="http://schemas.openxmlformats.org/officeDocument/2006/relationships/hyperlink" Target="https://tmobileusa-my.sharepoint.com/personal/mark_younge_t-mobile_com/Documents/Documents/3GPP/SA1/TSGS1_103_Gothenburg/Inbox/docs/S1-232507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young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</Template>
  <TotalTime>1</TotalTime>
  <Pages>4</Pages>
  <Words>2023</Words>
  <Characters>11534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Younge, Mark</cp:lastModifiedBy>
  <cp:revision>2</cp:revision>
  <dcterms:created xsi:type="dcterms:W3CDTF">2023-08-24T08:29:00Z</dcterms:created>
  <dcterms:modified xsi:type="dcterms:W3CDTF">2023-08-24T08:29:00Z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