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55D25" w14:textId="2C5064C1" w:rsidR="00B208FF" w:rsidRDefault="00B208FF" w:rsidP="00B208FF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szCs w:val="24"/>
          <w:lang w:eastAsia="ja-JP"/>
        </w:rPr>
      </w:pPr>
      <w:bookmarkStart w:id="0" w:name="OLE_LINK7"/>
      <w:bookmarkStart w:id="1" w:name="OLE_LINK8"/>
      <w:r>
        <w:rPr>
          <w:rFonts w:eastAsia="MS Mincho" w:cs="Arial"/>
          <w:b/>
          <w:sz w:val="24"/>
          <w:szCs w:val="24"/>
          <w:lang w:eastAsia="ja-JP"/>
        </w:rPr>
        <w:t>3GPP TSG-SA WG1 Meeting #</w:t>
      </w:r>
      <w:r w:rsidR="00BB611A">
        <w:rPr>
          <w:rFonts w:eastAsia="MS Mincho" w:cs="Arial"/>
          <w:b/>
          <w:sz w:val="24"/>
          <w:szCs w:val="24"/>
          <w:lang w:eastAsia="ja-JP"/>
        </w:rPr>
        <w:t xml:space="preserve">103 </w:t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ab/>
      </w:r>
      <w:r w:rsidR="00C94397">
        <w:rPr>
          <w:rFonts w:eastAsia="MS Mincho" w:cs="Arial"/>
          <w:b/>
          <w:sz w:val="24"/>
          <w:szCs w:val="24"/>
          <w:lang w:eastAsia="ja-JP"/>
        </w:rPr>
        <w:tab/>
      </w:r>
      <w:r>
        <w:rPr>
          <w:rFonts w:eastAsia="MS Mincho" w:cs="Arial"/>
          <w:b/>
          <w:sz w:val="24"/>
          <w:szCs w:val="24"/>
          <w:lang w:eastAsia="ja-JP"/>
        </w:rPr>
        <w:t>S1-</w:t>
      </w:r>
      <w:r w:rsidR="00BB611A">
        <w:rPr>
          <w:rFonts w:eastAsia="MS Mincho" w:cs="Arial"/>
          <w:b/>
          <w:sz w:val="24"/>
          <w:szCs w:val="24"/>
          <w:lang w:eastAsia="ja-JP"/>
        </w:rPr>
        <w:t>23</w:t>
      </w:r>
      <w:r w:rsidR="00495616">
        <w:rPr>
          <w:rFonts w:eastAsia="MS Mincho" w:cs="Arial"/>
          <w:b/>
          <w:sz w:val="24"/>
          <w:szCs w:val="24"/>
          <w:lang w:eastAsia="ja-JP"/>
        </w:rPr>
        <w:t>2554</w:t>
      </w:r>
    </w:p>
    <w:p w14:paraId="0FEBC1DE" w14:textId="72C642BF" w:rsidR="000924E4" w:rsidRPr="00F45489" w:rsidRDefault="00BB611A" w:rsidP="00B208F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eastAsia="Times New Roman" w:cs="Arial"/>
          <w:sz w:val="20"/>
          <w:szCs w:val="20"/>
          <w:lang w:eastAsia="ar-SA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>Sweden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, </w:t>
      </w:r>
      <w:r>
        <w:rPr>
          <w:rFonts w:eastAsia="MS Mincho" w:cs="Arial"/>
          <w:b/>
          <w:sz w:val="24"/>
          <w:szCs w:val="24"/>
          <w:lang w:eastAsia="ja-JP"/>
        </w:rPr>
        <w:t xml:space="preserve">21 </w:t>
      </w:r>
      <w:r w:rsidR="00B208FF">
        <w:rPr>
          <w:rFonts w:eastAsia="MS Mincho" w:cs="Arial"/>
          <w:b/>
          <w:sz w:val="24"/>
          <w:szCs w:val="24"/>
          <w:lang w:eastAsia="ja-JP"/>
        </w:rPr>
        <w:t xml:space="preserve">- </w:t>
      </w:r>
      <w:r>
        <w:rPr>
          <w:rFonts w:eastAsia="MS Mincho" w:cs="Arial"/>
          <w:b/>
          <w:sz w:val="24"/>
          <w:szCs w:val="24"/>
          <w:lang w:eastAsia="ja-JP"/>
        </w:rPr>
        <w:t xml:space="preserve">25 August </w:t>
      </w:r>
      <w:r w:rsidR="00B208FF">
        <w:rPr>
          <w:rFonts w:eastAsia="MS Mincho" w:cs="Arial"/>
          <w:b/>
          <w:sz w:val="24"/>
          <w:szCs w:val="24"/>
          <w:lang w:eastAsia="ja-JP"/>
        </w:rPr>
        <w:t>2023</w:t>
      </w:r>
      <w:r w:rsidR="00B208FF">
        <w:rPr>
          <w:rFonts w:eastAsia="MS Mincho" w:cs="Arial"/>
          <w:b/>
          <w:sz w:val="24"/>
          <w:szCs w:val="24"/>
          <w:lang w:eastAsia="ja-JP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49AE7DC3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3156A6">
        <w:rPr>
          <w:rFonts w:eastAsia="Times New Roman" w:cs="Arial"/>
          <w:sz w:val="22"/>
          <w:szCs w:val="20"/>
          <w:lang w:eastAsia="ar-SA"/>
        </w:rPr>
        <w:t xml:space="preserve">Drafting group </w:t>
      </w:r>
      <w:r w:rsidR="007E746E">
        <w:rPr>
          <w:rFonts w:eastAsia="Times New Roman" w:cs="Arial"/>
          <w:sz w:val="22"/>
          <w:szCs w:val="20"/>
          <w:lang w:eastAsia="ar-SA"/>
        </w:rPr>
        <w:t>Report</w:t>
      </w:r>
      <w:r w:rsidR="003156A6">
        <w:rPr>
          <w:rFonts w:eastAsia="Times New Roman" w:cs="Arial"/>
          <w:sz w:val="22"/>
          <w:szCs w:val="20"/>
          <w:lang w:eastAsia="ar-SA"/>
        </w:rPr>
        <w:t xml:space="preserve"> for Railway</w:t>
      </w:r>
    </w:p>
    <w:p w14:paraId="09D907A5" w14:textId="4B6E2FC9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3156A6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32A4A217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3156A6">
        <w:rPr>
          <w:rFonts w:eastAsia="Times New Roman" w:cs="Arial"/>
          <w:sz w:val="22"/>
          <w:szCs w:val="20"/>
          <w:lang w:eastAsia="ar-SA"/>
        </w:rPr>
        <w:t>Drafting session</w:t>
      </w:r>
      <w:r w:rsidRPr="00F45489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Chair</w:t>
      </w:r>
      <w:r w:rsidR="00411430">
        <w:rPr>
          <w:rFonts w:eastAsia="Times New Roman" w:cs="Arial"/>
          <w:sz w:val="22"/>
          <w:szCs w:val="20"/>
          <w:lang w:eastAsia="ar-SA"/>
        </w:rPr>
        <w:t>person</w:t>
      </w:r>
    </w:p>
    <w:p w14:paraId="3577A6E8" w14:textId="6F73C621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3156A6">
        <w:rPr>
          <w:rFonts w:eastAsia="Times New Roman" w:cs="Arial"/>
          <w:sz w:val="22"/>
          <w:szCs w:val="20"/>
          <w:lang w:eastAsia="ar-SA"/>
        </w:rPr>
        <w:t>M</w:t>
      </w:r>
      <w:r w:rsidR="004030CD">
        <w:rPr>
          <w:rFonts w:eastAsia="Times New Roman" w:cs="Arial"/>
          <w:sz w:val="22"/>
          <w:szCs w:val="20"/>
          <w:lang w:eastAsia="ar-SA"/>
        </w:rPr>
        <w:t>ark Younge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3F482347" w14:textId="33910676" w:rsidR="003156A6" w:rsidRPr="003B6AB6" w:rsidRDefault="003156A6" w:rsidP="003156A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bookmarkStart w:id="5" w:name="_Hlk21624406"/>
      <w:bookmarkEnd w:id="0"/>
      <w:bookmarkEnd w:id="1"/>
      <w:r w:rsidRPr="00237551">
        <w:rPr>
          <w:rFonts w:eastAsia="MS Mincho" w:cs="Arial"/>
          <w:bCs/>
          <w:sz w:val="36"/>
          <w:szCs w:val="36"/>
          <w:lang w:eastAsia="ar-SA"/>
        </w:rPr>
        <w:t xml:space="preserve">Drafting group Agenda for </w:t>
      </w:r>
      <w:bookmarkEnd w:id="5"/>
      <w:r>
        <w:rPr>
          <w:rFonts w:eastAsia="MS Mincho" w:cs="Arial"/>
          <w:bCs/>
          <w:sz w:val="36"/>
          <w:szCs w:val="36"/>
          <w:lang w:eastAsia="ar-SA"/>
        </w:rPr>
        <w:t>Railway</w:t>
      </w:r>
    </w:p>
    <w:p w14:paraId="77AE9BC2" w14:textId="6EB48699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9C097CD" w14:textId="77777777" w:rsidR="002E517F" w:rsidRPr="008754F9" w:rsidRDefault="002E517F" w:rsidP="002E517F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 w:rsidRPr="008E13CC">
        <w:rPr>
          <w:rFonts w:eastAsia="Arial Unicode MS" w:cs="Arial"/>
          <w:b/>
          <w:sz w:val="24"/>
          <w:szCs w:val="24"/>
          <w:u w:val="single"/>
          <w:lang w:eastAsia="ar-SA"/>
        </w:rPr>
        <w:t>MEETING ROOMS:</w:t>
      </w:r>
    </w:p>
    <w:p w14:paraId="64ABAA6C" w14:textId="77777777" w:rsidR="009E70D3" w:rsidRDefault="002E517F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/>
          <w:sz w:val="24"/>
          <w:szCs w:val="24"/>
          <w:lang w:eastAsia="ar-SA"/>
        </w:rPr>
        <w:t xml:space="preserve">ROOM </w:t>
      </w:r>
      <w:r w:rsidR="00073602">
        <w:rPr>
          <w:rFonts w:eastAsia="Arial Unicode MS"/>
          <w:sz w:val="24"/>
          <w:szCs w:val="24"/>
          <w:lang w:eastAsia="ar-SA"/>
        </w:rPr>
        <w:t>G1</w:t>
      </w:r>
      <w:r>
        <w:rPr>
          <w:rFonts w:eastAsia="Arial Unicode MS"/>
          <w:sz w:val="24"/>
          <w:szCs w:val="24"/>
          <w:lang w:eastAsia="ar-SA"/>
        </w:rPr>
        <w:t>: Plenary/Drafting</w:t>
      </w:r>
      <w:r>
        <w:rPr>
          <w:rFonts w:eastAsia="Arial Unicode MS"/>
          <w:sz w:val="24"/>
          <w:szCs w:val="24"/>
          <w:lang w:eastAsia="ar-SA"/>
        </w:rPr>
        <w:tab/>
        <w:t xml:space="preserve">           </w:t>
      </w:r>
    </w:p>
    <w:p w14:paraId="64CB6B0B" w14:textId="68DF96DE" w:rsidR="002E517F" w:rsidRPr="009E70D3" w:rsidRDefault="009E70D3" w:rsidP="002E517F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 w:rsidRPr="002B1BEA">
        <w:rPr>
          <w:rFonts w:eastAsia="Arial Unicode MS" w:cs="Arial"/>
          <w:color w:val="00B050"/>
          <w:sz w:val="24"/>
          <w:szCs w:val="24"/>
          <w:lang w:eastAsia="ar-SA"/>
        </w:rPr>
        <w:t xml:space="preserve">ROOM 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G3: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="002E517F">
        <w:rPr>
          <w:rFonts w:eastAsia="Arial Unicode MS"/>
          <w:sz w:val="24"/>
          <w:szCs w:val="24"/>
          <w:lang w:eastAsia="ar-SA"/>
        </w:rPr>
        <w:t xml:space="preserve"> </w:t>
      </w:r>
      <w:r w:rsidR="002E517F"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6AD66E1E" w14:textId="77777777" w:rsidR="002E517F" w:rsidRPr="00015298" w:rsidRDefault="002E517F" w:rsidP="002E517F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391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"/>
        <w:gridCol w:w="693"/>
        <w:gridCol w:w="2864"/>
      </w:tblGrid>
      <w:tr w:rsidR="003156A6" w:rsidRPr="00AB0F3E" w14:paraId="5A758811" w14:textId="77777777" w:rsidTr="003156A6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7C487CF" w14:textId="77777777" w:rsidR="003156A6" w:rsidRPr="00AB0F3E" w:rsidRDefault="003156A6" w:rsidP="009E70D3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6" w:name="_Hlk16683286"/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9AD9A2" w14:textId="77777777" w:rsidR="003156A6" w:rsidRPr="00AB0F3E" w:rsidRDefault="003156A6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49BCFA1" w14:textId="77777777" w:rsidR="003156A6" w:rsidRPr="00415AA2" w:rsidRDefault="003156A6" w:rsidP="009E70D3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3156A6" w:rsidRPr="00015298" w14:paraId="3D46B495" w14:textId="77777777" w:rsidTr="003156A6">
        <w:trPr>
          <w:trHeight w:val="272"/>
        </w:trPr>
        <w:tc>
          <w:tcPr>
            <w:tcW w:w="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9F1CEFD" w14:textId="77777777" w:rsidR="003156A6" w:rsidRPr="00AB0F3E" w:rsidRDefault="003156A6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C9E9F71" w14:textId="72010F04" w:rsidR="003156A6" w:rsidRPr="00AB0F3E" w:rsidRDefault="003156A6" w:rsidP="009E70D3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7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35</w:t>
            </w:r>
          </w:p>
          <w:p w14:paraId="6C57A297" w14:textId="77777777" w:rsidR="003156A6" w:rsidRPr="00AB0F3E" w:rsidRDefault="003156A6" w:rsidP="009E70D3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9057476" w14:textId="6CFF9A05" w:rsidR="003156A6" w:rsidRPr="00AB0F3E" w:rsidRDefault="003156A6" w:rsidP="009E70D3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05</w:t>
            </w:r>
          </w:p>
        </w:tc>
        <w:tc>
          <w:tcPr>
            <w:tcW w:w="2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394BF02" w14:textId="4458E2A5" w:rsidR="003156A6" w:rsidRDefault="003156A6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Drafting1</w:t>
            </w: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427BE1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ROOM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G1</w:t>
            </w:r>
            <w:r w:rsidRPr="00B50B65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20FBA0AC" w14:textId="3A46AD15" w:rsidR="003156A6" w:rsidRPr="00150EF9" w:rsidRDefault="003156A6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kern w:val="24"/>
                <w:sz w:val="24"/>
                <w:szCs w:val="24"/>
                <w:lang w:eastAsia="ja-JP"/>
              </w:rPr>
            </w:pPr>
            <w:r w:rsidRPr="00150EF9"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Railway</w:t>
            </w:r>
          </w:p>
          <w:p w14:paraId="772AC987" w14:textId="77777777" w:rsidR="003156A6" w:rsidRPr="00B50B65" w:rsidRDefault="003156A6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r w:rsidRPr="007C6F31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ROOM 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G3</w:t>
            </w:r>
            <w:r w:rsidRPr="00B50B65"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)</w:t>
            </w:r>
            <w:r>
              <w:rPr>
                <w:rFonts w:eastAsia="MS Mincho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:</w:t>
            </w:r>
          </w:p>
          <w:p w14:paraId="1DF98091" w14:textId="784AA8D5" w:rsidR="003156A6" w:rsidRPr="00594DBE" w:rsidRDefault="003156A6" w:rsidP="009E70D3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  <w:t>Dual Steer</w:t>
            </w:r>
            <w:r w:rsidRPr="00594DBE"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  <w:t xml:space="preserve"> </w:t>
            </w:r>
          </w:p>
        </w:tc>
      </w:tr>
      <w:bookmarkEnd w:id="6"/>
    </w:tbl>
    <w:p w14:paraId="5C8A81EF" w14:textId="77777777" w:rsidR="002E517F" w:rsidRDefault="002E517F" w:rsidP="002E517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5EBC3933" w14:textId="7A95274B" w:rsidR="002E517F" w:rsidRDefault="002E517F" w:rsidP="002E517F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1E9CA05B" w14:textId="1CF0DF0A" w:rsidR="00F131BA" w:rsidRDefault="00F131BA">
      <w:pPr>
        <w:spacing w:after="0" w:line="240" w:lineRule="auto"/>
        <w:rPr>
          <w:rFonts w:eastAsia="Times New Roman"/>
          <w:sz w:val="20"/>
          <w:szCs w:val="20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416"/>
        <w:gridCol w:w="4253"/>
        <w:gridCol w:w="2126"/>
        <w:gridCol w:w="3933"/>
      </w:tblGrid>
      <w:tr w:rsidR="00CC2E0E" w:rsidRPr="00745D37" w14:paraId="61F72E7A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71F2C66" w14:textId="1D3E4871" w:rsidR="00CC2E0E" w:rsidRPr="00745D37" w:rsidRDefault="00CC2E0E" w:rsidP="003156A6">
            <w:pPr>
              <w:pStyle w:val="Heading1"/>
              <w:rPr>
                <w:lang w:val="en-US"/>
              </w:rPr>
            </w:pPr>
            <w:r w:rsidRPr="002C3C0B">
              <w:t>FRMCS_Ph5</w:t>
            </w:r>
          </w:p>
        </w:tc>
      </w:tr>
      <w:tr w:rsidR="00CC2E0E" w:rsidRPr="00745D37" w14:paraId="5A21C19B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5B6F5BCD" w14:textId="6A512BF9" w:rsidR="00CC2E0E" w:rsidRPr="00745D37" w:rsidRDefault="00CC2E0E" w:rsidP="003156A6">
            <w:pPr>
              <w:pStyle w:val="Heading2"/>
              <w:rPr>
                <w:lang w:val="en-US"/>
              </w:rPr>
            </w:pPr>
            <w:r>
              <w:t>FS_FRMCS_Ph5</w:t>
            </w:r>
            <w:r w:rsidRPr="00745D37">
              <w:rPr>
                <w:lang w:val="en-US"/>
              </w:rPr>
              <w:t>:</w:t>
            </w:r>
            <w:r>
              <w:t xml:space="preserve"> Study on FRMCS Phase 5</w:t>
            </w:r>
            <w:r w:rsidRPr="00745D37">
              <w:rPr>
                <w:lang w:val="en-US"/>
              </w:rPr>
              <w:t xml:space="preserve"> [</w:t>
            </w:r>
            <w:hyperlink r:id="rId11" w:history="1">
              <w:r w:rsidRPr="004F638F">
                <w:rPr>
                  <w:rStyle w:val="Hyperlink"/>
                  <w:lang w:val="en-US"/>
                </w:rPr>
                <w:t>SP-220088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CC2E0E" w:rsidRPr="00B209E2" w14:paraId="37E8E6AC" w14:textId="77777777" w:rsidTr="004123DE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146E98F" w14:textId="77777777" w:rsidR="00CC2E0E" w:rsidRPr="004067FF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87AC90D" w14:textId="601FEF97" w:rsidR="00CC2E0E" w:rsidRPr="00B209E2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lang w:val="fr-FR"/>
              </w:rPr>
              <w:t xml:space="preserve">Guillaume </w:t>
            </w:r>
            <w:proofErr w:type="spellStart"/>
            <w:r w:rsidRPr="00B209E2">
              <w:rPr>
                <w:lang w:val="fr-FR"/>
              </w:rPr>
              <w:t>Gach</w:t>
            </w:r>
            <w:proofErr w:type="spellEnd"/>
            <w:r w:rsidRPr="00B209E2">
              <w:rPr>
                <w:lang w:val="fr-FR"/>
              </w:rPr>
              <w:t xml:space="preserve"> (UIC)</w:t>
            </w:r>
          </w:p>
          <w:p w14:paraId="597FBC3E" w14:textId="2DC0ABE4" w:rsidR="00CC2E0E" w:rsidRDefault="00CC2E0E" w:rsidP="00CC2E0E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</w:t>
            </w:r>
            <w:r w:rsidRPr="00483D9A">
              <w:rPr>
                <w:rFonts w:eastAsia="Arial Unicode MS" w:cs="Arial"/>
                <w:szCs w:val="18"/>
                <w:lang w:val="fr-FR" w:eastAsia="ar-SA"/>
              </w:rPr>
              <w:t>n:</w:t>
            </w:r>
            <w:proofErr w:type="gramEnd"/>
            <w:r w:rsidRPr="00483D9A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hyperlink r:id="rId12" w:history="1">
              <w:r w:rsidRPr="003D5DD8">
                <w:rPr>
                  <w:rStyle w:val="Hyperlink"/>
                  <w:rFonts w:eastAsia="Arial Unicode MS" w:cs="Arial"/>
                  <w:szCs w:val="18"/>
                  <w:lang w:val="fr-FR" w:eastAsia="ar-SA"/>
                </w:rPr>
                <w:t>TR22.989v19.3.0</w:t>
              </w:r>
            </w:hyperlink>
          </w:p>
          <w:p w14:paraId="146587D1" w14:textId="210DD5DE" w:rsidR="00CC2E0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101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161828FB" w14:textId="1E371CD0" w:rsidR="00CC2E0E" w:rsidRPr="00AA7BD2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80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CC2E0E" w:rsidRPr="00B209E2" w14:paraId="171D0E3F" w14:textId="77777777" w:rsidTr="004123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F624852" w14:textId="5B17B239" w:rsidR="00CC2E0E" w:rsidRPr="004123DE" w:rsidRDefault="00B801E1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123DE">
              <w:rPr>
                <w:rFonts w:eastAsia="Times New Roman" w:cs="Arial"/>
                <w:szCs w:val="18"/>
                <w:lang w:val="fr-FR" w:eastAsia="ar-SA"/>
              </w:rPr>
              <w:lastRenderedPageBreak/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D998AC6" w14:textId="01C59003" w:rsidR="00CC2E0E" w:rsidRPr="004123DE" w:rsidRDefault="00101185" w:rsidP="00CC2E0E">
            <w:pPr>
              <w:snapToGrid w:val="0"/>
              <w:spacing w:after="0" w:line="240" w:lineRule="auto"/>
            </w:pPr>
            <w:hyperlink r:id="rId13" w:history="1">
              <w:r w:rsidR="00CC2E0E" w:rsidRPr="004123DE">
                <w:rPr>
                  <w:rStyle w:val="Hyperlink"/>
                  <w:rFonts w:cs="Arial"/>
                  <w:color w:val="auto"/>
                </w:rPr>
                <w:t>S1-232249</w:t>
              </w:r>
            </w:hyperlink>
          </w:p>
          <w:p w14:paraId="787D652D" w14:textId="77777777" w:rsidR="00CC2E0E" w:rsidRPr="004123DE" w:rsidRDefault="00CC2E0E" w:rsidP="00CC2E0E">
            <w:pPr>
              <w:snapToGrid w:val="0"/>
              <w:spacing w:after="0" w:line="240" w:lineRule="auto"/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375BE2" w14:textId="77777777" w:rsidR="00CC2E0E" w:rsidRPr="004123DE" w:rsidRDefault="00CC2E0E" w:rsidP="00CC2E0E">
            <w:pPr>
              <w:snapToGrid w:val="0"/>
              <w:spacing w:after="0" w:line="240" w:lineRule="auto"/>
            </w:pPr>
            <w:r w:rsidRPr="004123DE">
              <w:t>UIC</w:t>
            </w:r>
          </w:p>
          <w:p w14:paraId="7D9F650E" w14:textId="77777777" w:rsidR="00CC2E0E" w:rsidRPr="004123DE" w:rsidRDefault="00CC2E0E" w:rsidP="00CC2E0E">
            <w:pPr>
              <w:snapToGrid w:val="0"/>
              <w:spacing w:after="0" w:line="240" w:lineRule="auto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F4D813" w14:textId="68CDEA12" w:rsidR="00CC2E0E" w:rsidRPr="004123DE" w:rsidRDefault="00B801E1" w:rsidP="00CC2E0E">
            <w:pPr>
              <w:snapToGrid w:val="0"/>
              <w:spacing w:after="0" w:line="240" w:lineRule="auto"/>
            </w:pPr>
            <w:r w:rsidRPr="004123DE">
              <w:t xml:space="preserve">22.989v19.3.0 </w:t>
            </w:r>
            <w:r w:rsidR="00CC2E0E" w:rsidRPr="004123DE">
              <w:t>Update of gap analysis of railway emergency alert, multi-talker control, authorisation of communication, arbitration use cases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1232D5" w14:textId="422ABFA6" w:rsidR="00CC2E0E" w:rsidRPr="004123DE" w:rsidRDefault="004123D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123DE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4123DE">
              <w:rPr>
                <w:rFonts w:eastAsia="Times New Roman" w:cs="Arial"/>
                <w:szCs w:val="18"/>
                <w:lang w:val="fr-FR" w:eastAsia="ar-SA"/>
              </w:rPr>
              <w:t xml:space="preserve"> to S1-232503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C9B050" w14:textId="28E08FF3" w:rsidR="00B801E1" w:rsidRPr="004123DE" w:rsidRDefault="00B801E1" w:rsidP="00B801E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123D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4123DE">
              <w:rPr>
                <w:rFonts w:eastAsia="Arial Unicode MS" w:cs="Arial"/>
                <w:iCs/>
                <w:szCs w:val="18"/>
                <w:lang w:eastAsia="ar-SA"/>
              </w:rPr>
              <w:t>FS_FRMCS_Ph5</w:t>
            </w:r>
            <w:r w:rsidRPr="004123DE">
              <w:rPr>
                <w:noProof/>
              </w:rPr>
              <w:t xml:space="preserve"> </w:t>
            </w:r>
            <w:r w:rsidRPr="004123D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123DE">
              <w:t>0029</w:t>
            </w:r>
            <w:r w:rsidRPr="004123DE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0734FEBB" w14:textId="77777777" w:rsidR="00CC2E0E" w:rsidRPr="004123DE" w:rsidRDefault="00CC2E0E" w:rsidP="00CC2E0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4123DE" w:rsidRPr="00B209E2" w14:paraId="70EDF419" w14:textId="77777777" w:rsidTr="004123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D7371F" w14:textId="26F43C1B" w:rsidR="004123DE" w:rsidRPr="004123DE" w:rsidRDefault="004123D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123DE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56A6B7D" w14:textId="43DD6E1A" w:rsidR="004123DE" w:rsidRPr="004123DE" w:rsidRDefault="00101185" w:rsidP="00CC2E0E">
            <w:pPr>
              <w:snapToGrid w:val="0"/>
              <w:spacing w:after="0" w:line="240" w:lineRule="auto"/>
            </w:pPr>
            <w:hyperlink r:id="rId14" w:history="1">
              <w:r w:rsidR="004123DE" w:rsidRPr="004123DE">
                <w:rPr>
                  <w:rStyle w:val="Hyperlink"/>
                  <w:rFonts w:cs="Arial"/>
                  <w:color w:val="auto"/>
                </w:rPr>
                <w:t>S1-232503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4EF050A" w14:textId="77777777" w:rsidR="004123DE" w:rsidRPr="004123DE" w:rsidRDefault="004123DE" w:rsidP="00CC2E0E">
            <w:pPr>
              <w:snapToGrid w:val="0"/>
              <w:spacing w:after="0" w:line="240" w:lineRule="auto"/>
            </w:pPr>
            <w:r w:rsidRPr="004123DE">
              <w:t>UIC</w:t>
            </w:r>
          </w:p>
          <w:p w14:paraId="6EAA8255" w14:textId="5DF902D8" w:rsidR="004123DE" w:rsidRPr="004123DE" w:rsidRDefault="004123DE" w:rsidP="00CC2E0E">
            <w:pPr>
              <w:snapToGrid w:val="0"/>
              <w:spacing w:after="0" w:line="240" w:lineRule="auto"/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56F49C" w14:textId="50A1320A" w:rsidR="004123DE" w:rsidRPr="004123DE" w:rsidRDefault="004123DE" w:rsidP="00CC2E0E">
            <w:pPr>
              <w:snapToGrid w:val="0"/>
              <w:spacing w:after="0" w:line="240" w:lineRule="auto"/>
            </w:pPr>
            <w:r w:rsidRPr="004123DE">
              <w:t>22.989v19.3.0 Update of gap analysis of railway emergency alert, multi-talker control, authorisation of communication, arbitration use cases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8F2D6B9" w14:textId="332AA454" w:rsidR="004123DE" w:rsidRPr="004123DE" w:rsidRDefault="004123DE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123DE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61EF6A" w14:textId="77777777" w:rsidR="004123DE" w:rsidRPr="004123DE" w:rsidRDefault="004123DE" w:rsidP="004123D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123D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4123DE">
              <w:rPr>
                <w:rFonts w:eastAsia="Arial Unicode MS" w:cs="Arial"/>
                <w:i/>
                <w:iCs/>
                <w:szCs w:val="18"/>
                <w:lang w:eastAsia="ar-SA"/>
              </w:rPr>
              <w:t>FS_FRMCS_Ph5</w:t>
            </w:r>
            <w:r w:rsidRPr="004123DE">
              <w:rPr>
                <w:i/>
                <w:noProof/>
              </w:rPr>
              <w:t xml:space="preserve"> </w:t>
            </w:r>
            <w:r w:rsidRPr="004123D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123DE">
              <w:rPr>
                <w:i/>
              </w:rPr>
              <w:t>0029</w:t>
            </w:r>
            <w:r w:rsidRPr="004123DE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1828AF17" w14:textId="77777777" w:rsidR="004123DE" w:rsidRPr="004123DE" w:rsidRDefault="004123DE" w:rsidP="00B801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EAB2E45" w14:textId="02B295C7" w:rsidR="004123DE" w:rsidRPr="004123DE" w:rsidRDefault="004123DE" w:rsidP="00B801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123DE">
              <w:rPr>
                <w:rFonts w:eastAsia="Arial Unicode MS" w:cs="Arial"/>
                <w:szCs w:val="18"/>
                <w:lang w:eastAsia="ar-SA"/>
              </w:rPr>
              <w:t>Revision of S1-232249</w:t>
            </w:r>
          </w:p>
          <w:p w14:paraId="672426B6" w14:textId="181AFA17" w:rsidR="004123DE" w:rsidRPr="004123DE" w:rsidRDefault="004123DE" w:rsidP="00B801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123DE">
              <w:rPr>
                <w:rFonts w:eastAsia="Arial Unicode MS" w:cs="Arial"/>
                <w:szCs w:val="18"/>
                <w:lang w:eastAsia="ar-SA"/>
              </w:rPr>
              <w:t>.</w:t>
            </w:r>
          </w:p>
        </w:tc>
      </w:tr>
      <w:tr w:rsidR="00CC2E0E" w:rsidRPr="00745D37" w14:paraId="6625C4C8" w14:textId="77777777" w:rsidTr="00E61342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478B788" w14:textId="64B1111F" w:rsidR="00CC2E0E" w:rsidRPr="00745D37" w:rsidRDefault="00CC2E0E" w:rsidP="003156A6">
            <w:pPr>
              <w:pStyle w:val="Heading2"/>
              <w:rPr>
                <w:lang w:val="en-US"/>
              </w:rPr>
            </w:pPr>
            <w:r w:rsidRPr="002C3C0B">
              <w:t>FRMCS_Ph5</w:t>
            </w:r>
            <w:r>
              <w:t>: FRMCS Phase 5</w:t>
            </w:r>
            <w:r w:rsidRPr="00745D37">
              <w:rPr>
                <w:lang w:val="en-US"/>
              </w:rPr>
              <w:t xml:space="preserve"> </w:t>
            </w:r>
            <w:r>
              <w:rPr>
                <w:lang w:val="en-US"/>
              </w:rPr>
              <w:t>[</w:t>
            </w:r>
            <w:hyperlink r:id="rId15" w:history="1">
              <w:r w:rsidRPr="002C3C0B">
                <w:rPr>
                  <w:rStyle w:val="Hyperlink"/>
                  <w:lang w:val="en-US"/>
                </w:rPr>
                <w:t>SP-230512</w:t>
              </w:r>
            </w:hyperlink>
            <w:r w:rsidRPr="00745D37">
              <w:rPr>
                <w:lang w:val="en-US"/>
              </w:rPr>
              <w:t>]</w:t>
            </w:r>
          </w:p>
        </w:tc>
      </w:tr>
      <w:tr w:rsidR="00CC2E0E" w:rsidRPr="00B209E2" w14:paraId="720C823B" w14:textId="77777777" w:rsidTr="00213317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1FB0778" w14:textId="77777777" w:rsidR="00CC2E0E" w:rsidRPr="004067FF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750CCA2A" w14:textId="610153B3" w:rsidR="00CC2E0E" w:rsidRPr="003D5DD8" w:rsidRDefault="00CC2E0E" w:rsidP="00CC2E0E">
            <w:pPr>
              <w:suppressAutoHyphens/>
              <w:spacing w:after="0" w:line="240" w:lineRule="auto"/>
              <w:rPr>
                <w:rStyle w:val="Hyperlink"/>
                <w:rFonts w:eastAsia="Arial Unicode MS" w:cs="Arial"/>
                <w:color w:val="auto"/>
                <w:szCs w:val="18"/>
                <w:u w:val="none"/>
                <w:lang w:val="fr-FR" w:eastAsia="ar-SA"/>
              </w:rPr>
            </w:pPr>
            <w:proofErr w:type="gramStart"/>
            <w:r w:rsidRPr="00B209E2">
              <w:rPr>
                <w:rFonts w:eastAsia="Arial Unicode MS" w:cs="Arial"/>
                <w:szCs w:val="18"/>
                <w:lang w:val="fr-FR" w:eastAsia="ar-SA"/>
              </w:rPr>
              <w:t>Rapporteur:</w:t>
            </w:r>
            <w:proofErr w:type="gramEnd"/>
            <w:r w:rsidRPr="00B209E2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 w:rsidRPr="00B209E2">
              <w:rPr>
                <w:lang w:val="fr-FR"/>
              </w:rPr>
              <w:t xml:space="preserve">Guillaume </w:t>
            </w:r>
            <w:proofErr w:type="spellStart"/>
            <w:r w:rsidRPr="00B209E2">
              <w:rPr>
                <w:lang w:val="fr-FR"/>
              </w:rPr>
              <w:t>Gach</w:t>
            </w:r>
            <w:proofErr w:type="spellEnd"/>
            <w:r w:rsidRPr="00B209E2">
              <w:rPr>
                <w:lang w:val="fr-FR"/>
              </w:rPr>
              <w:t xml:space="preserve"> (UIC)</w:t>
            </w:r>
          </w:p>
          <w:p w14:paraId="06B4A6B8" w14:textId="74F6B26E" w:rsidR="00CC2E0E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114939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114939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SA#</w:t>
            </w:r>
            <w:r>
              <w:rPr>
                <w:rFonts w:eastAsia="Arial Unicode MS" w:cs="Arial"/>
                <w:szCs w:val="18"/>
                <w:lang w:val="fr-FR" w:eastAsia="ar-SA"/>
              </w:rPr>
              <w:t>102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</w:t>
            </w:r>
            <w:r>
              <w:rPr>
                <w:rFonts w:eastAsia="Arial Unicode MS" w:cs="Arial"/>
                <w:szCs w:val="18"/>
                <w:lang w:val="fr-FR" w:eastAsia="ar-SA"/>
              </w:rPr>
              <w:t>12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5B6CA540" w14:textId="5C29791B" w:rsidR="00CC2E0E" w:rsidRPr="00AA7BD2" w:rsidRDefault="00CC2E0E" w:rsidP="00CC2E0E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 w:rsidRPr="0059704C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59704C"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25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CC2E0E" w:rsidRPr="00B209E2" w14:paraId="1FCC85E5" w14:textId="77777777" w:rsidTr="000D7C6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F7DC18" w14:textId="5B380202" w:rsidR="00CC2E0E" w:rsidRPr="00213317" w:rsidRDefault="00B801E1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13317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C36F91" w14:textId="2B4071DA" w:rsidR="00CC2E0E" w:rsidRPr="00213317" w:rsidRDefault="00101185" w:rsidP="00CC2E0E">
            <w:pPr>
              <w:snapToGrid w:val="0"/>
              <w:spacing w:after="0" w:line="240" w:lineRule="auto"/>
            </w:pPr>
            <w:hyperlink r:id="rId16" w:history="1">
              <w:r w:rsidR="00CC2E0E" w:rsidRPr="00213317">
                <w:rPr>
                  <w:rStyle w:val="Hyperlink"/>
                  <w:rFonts w:cs="Arial"/>
                  <w:color w:val="auto"/>
                </w:rPr>
                <w:t>S1-232199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BE86A" w14:textId="6F5277D4" w:rsidR="00CC2E0E" w:rsidRPr="00213317" w:rsidRDefault="00CC2E0E" w:rsidP="00CC2E0E">
            <w:pPr>
              <w:snapToGrid w:val="0"/>
              <w:spacing w:after="0" w:line="240" w:lineRule="auto"/>
            </w:pPr>
            <w:r w:rsidRPr="00213317">
              <w:t>UIC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300314" w14:textId="25489F64" w:rsidR="00CC2E0E" w:rsidRPr="00213317" w:rsidRDefault="00B801E1" w:rsidP="00CC2E0E">
            <w:pPr>
              <w:snapToGrid w:val="0"/>
              <w:spacing w:after="0" w:line="240" w:lineRule="auto"/>
            </w:pPr>
            <w:r w:rsidRPr="00213317">
              <w:t xml:space="preserve">22.179v19.0.0 </w:t>
            </w:r>
            <w:r w:rsidR="00CC2E0E" w:rsidRPr="00213317">
              <w:t>Enhancement of multi-talker 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F2BE34" w14:textId="4EB789E9" w:rsidR="00CC2E0E" w:rsidRPr="00213317" w:rsidRDefault="00213317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213317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213317">
              <w:rPr>
                <w:rFonts w:eastAsia="Times New Roman" w:cs="Arial"/>
                <w:szCs w:val="18"/>
                <w:lang w:val="fr-FR" w:eastAsia="ar-SA"/>
              </w:rPr>
              <w:t xml:space="preserve"> to S1-232501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7A39E" w14:textId="59A410B5" w:rsidR="00CC2E0E" w:rsidRPr="00213317" w:rsidRDefault="00B801E1" w:rsidP="00CC2E0E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213317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213317">
              <w:rPr>
                <w:rFonts w:eastAsia="Arial Unicode MS" w:cs="Arial"/>
                <w:iCs/>
                <w:szCs w:val="18"/>
                <w:lang w:eastAsia="ar-SA"/>
              </w:rPr>
              <w:t>FS_FRMCS_Ph5</w:t>
            </w:r>
            <w:r w:rsidRPr="00213317">
              <w:rPr>
                <w:noProof/>
              </w:rPr>
              <w:t xml:space="preserve"> </w:t>
            </w:r>
            <w:r w:rsidRPr="00213317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213317">
              <w:t>0077</w:t>
            </w:r>
            <w:r w:rsidRPr="00213317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213317" w:rsidRPr="00B209E2" w14:paraId="72740283" w14:textId="77777777" w:rsidTr="000D7C6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6BDF26" w14:textId="13F32F7E" w:rsidR="00213317" w:rsidRPr="000D7C62" w:rsidRDefault="00213317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D7C62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5C8AC0" w14:textId="483B38A6" w:rsidR="00213317" w:rsidRPr="000D7C62" w:rsidRDefault="00101185" w:rsidP="00CC2E0E">
            <w:pPr>
              <w:snapToGrid w:val="0"/>
              <w:spacing w:after="0" w:line="240" w:lineRule="auto"/>
            </w:pPr>
            <w:hyperlink r:id="rId17" w:history="1">
              <w:r w:rsidR="00213317" w:rsidRPr="000D7C62">
                <w:rPr>
                  <w:rStyle w:val="Hyperlink"/>
                  <w:rFonts w:cs="Arial"/>
                  <w:color w:val="auto"/>
                </w:rPr>
                <w:t>S1-232501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43A856" w14:textId="4C7E8375" w:rsidR="00213317" w:rsidRPr="000D7C62" w:rsidRDefault="00213317" w:rsidP="00CC2E0E">
            <w:pPr>
              <w:snapToGrid w:val="0"/>
              <w:spacing w:after="0" w:line="240" w:lineRule="auto"/>
            </w:pPr>
            <w:r w:rsidRPr="000D7C62">
              <w:t>UIC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79DDB1C" w14:textId="2C86075B" w:rsidR="00213317" w:rsidRPr="000D7C62" w:rsidRDefault="00213317" w:rsidP="00CC2E0E">
            <w:pPr>
              <w:snapToGrid w:val="0"/>
              <w:spacing w:after="0" w:line="240" w:lineRule="auto"/>
            </w:pPr>
            <w:r w:rsidRPr="000D7C62">
              <w:t>22.179v19.0.0 Enhancement of multi-talker control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EBA25A" w14:textId="14A970AE" w:rsidR="00213317" w:rsidRPr="000D7C62" w:rsidRDefault="000D7C62" w:rsidP="00CC2E0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D7C62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B560527" w14:textId="7E903AD5" w:rsidR="00213317" w:rsidRPr="000D7C62" w:rsidRDefault="00213317" w:rsidP="00CC2E0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7C62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D7C62">
              <w:rPr>
                <w:rFonts w:eastAsia="Arial Unicode MS" w:cs="Arial"/>
                <w:i/>
                <w:iCs/>
                <w:szCs w:val="18"/>
                <w:lang w:eastAsia="ar-SA"/>
              </w:rPr>
              <w:t>FS_FRMCS_Ph5</w:t>
            </w:r>
            <w:r w:rsidRPr="000D7C62">
              <w:rPr>
                <w:i/>
                <w:noProof/>
              </w:rPr>
              <w:t xml:space="preserve"> </w:t>
            </w:r>
            <w:r w:rsidRPr="000D7C62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D7C62">
              <w:rPr>
                <w:i/>
              </w:rPr>
              <w:t>0077</w:t>
            </w:r>
            <w:r w:rsidRPr="000D7C62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  <w:p w14:paraId="33C04717" w14:textId="7371AF11" w:rsidR="00213317" w:rsidRPr="000D7C62" w:rsidRDefault="00213317" w:rsidP="00CC2E0E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D7C62">
              <w:rPr>
                <w:rFonts w:eastAsia="Arial Unicode MS" w:cs="Arial"/>
                <w:szCs w:val="18"/>
                <w:lang w:eastAsia="ar-SA"/>
              </w:rPr>
              <w:t>Revision of S1-232199.</w:t>
            </w:r>
          </w:p>
        </w:tc>
      </w:tr>
      <w:tr w:rsidR="00B801E1" w:rsidRPr="00B209E2" w14:paraId="09E4A53D" w14:textId="77777777" w:rsidTr="00021F24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395D17" w14:textId="14CB0AE5" w:rsidR="00B801E1" w:rsidRPr="00E33154" w:rsidRDefault="00B801E1" w:rsidP="00B801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33154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B4E5FE" w14:textId="754E14C6" w:rsidR="00B801E1" w:rsidRPr="00E33154" w:rsidRDefault="00101185" w:rsidP="00B801E1">
            <w:pPr>
              <w:snapToGrid w:val="0"/>
              <w:spacing w:after="0" w:line="240" w:lineRule="auto"/>
            </w:pPr>
            <w:hyperlink r:id="rId18" w:history="1">
              <w:r w:rsidR="00B801E1" w:rsidRPr="00E33154">
                <w:rPr>
                  <w:rStyle w:val="Hyperlink"/>
                  <w:rFonts w:cs="Arial"/>
                  <w:color w:val="auto"/>
                </w:rPr>
                <w:t>S1-232225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8024F" w14:textId="49CBFF18" w:rsidR="00B801E1" w:rsidRPr="00E33154" w:rsidRDefault="00B801E1" w:rsidP="00B801E1">
            <w:pPr>
              <w:snapToGrid w:val="0"/>
              <w:spacing w:after="0" w:line="240" w:lineRule="auto"/>
            </w:pPr>
            <w:r w:rsidRPr="00E33154">
              <w:t>UIC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D8404" w14:textId="734C20CD" w:rsidR="00B801E1" w:rsidRPr="00E33154" w:rsidRDefault="00B801E1" w:rsidP="00B801E1">
            <w:pPr>
              <w:snapToGrid w:val="0"/>
              <w:spacing w:after="0" w:line="240" w:lineRule="auto"/>
            </w:pPr>
            <w:r w:rsidRPr="00E33154">
              <w:t xml:space="preserve">22.280v19.2.0 </w:t>
            </w:r>
            <w:proofErr w:type="gramStart"/>
            <w:r w:rsidRPr="00E33154">
              <w:t>Clarification  on</w:t>
            </w:r>
            <w:proofErr w:type="gramEnd"/>
            <w:r w:rsidRPr="00E33154">
              <w:t xml:space="preserve"> interconnection and migration versus interworking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AE55D5" w14:textId="28A91DBB" w:rsidR="00B801E1" w:rsidRPr="00E33154" w:rsidRDefault="00E33154" w:rsidP="00B801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E33154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1FB80E" w14:textId="12B161E4" w:rsidR="00B801E1" w:rsidRPr="00E33154" w:rsidRDefault="00B801E1" w:rsidP="00B801E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3315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E33154">
              <w:rPr>
                <w:rFonts w:eastAsia="Arial Unicode MS" w:cs="Arial"/>
                <w:iCs/>
                <w:szCs w:val="18"/>
                <w:lang w:eastAsia="ar-SA"/>
              </w:rPr>
              <w:t>FS_FRMCS_Ph5</w:t>
            </w:r>
            <w:r w:rsidRPr="00E33154">
              <w:rPr>
                <w:noProof/>
              </w:rPr>
              <w:t xml:space="preserve"> </w:t>
            </w:r>
            <w:r w:rsidRPr="00E3315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E33154">
              <w:t>0164</w:t>
            </w:r>
            <w:r w:rsidRPr="00E33154">
              <w:rPr>
                <w:rFonts w:eastAsia="Arial Unicode MS" w:cs="Arial"/>
                <w:i/>
                <w:szCs w:val="18"/>
                <w:lang w:eastAsia="ar-SA"/>
              </w:rPr>
              <w:t>R- Cat F</w:t>
            </w:r>
          </w:p>
        </w:tc>
      </w:tr>
      <w:tr w:rsidR="00B801E1" w:rsidRPr="00B209E2" w14:paraId="34073187" w14:textId="77777777" w:rsidTr="009476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A3D8D3" w14:textId="4C6DAF6F" w:rsidR="00B801E1" w:rsidRPr="00021F24" w:rsidRDefault="00B801E1" w:rsidP="00B801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021F24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C1CAF3" w14:textId="16E47682" w:rsidR="00B801E1" w:rsidRPr="00021F24" w:rsidRDefault="00101185" w:rsidP="00B801E1">
            <w:pPr>
              <w:snapToGrid w:val="0"/>
              <w:spacing w:after="0" w:line="240" w:lineRule="auto"/>
            </w:pPr>
            <w:hyperlink r:id="rId19" w:history="1">
              <w:r w:rsidR="00B801E1" w:rsidRPr="00021F24">
                <w:rPr>
                  <w:rStyle w:val="Hyperlink"/>
                  <w:rFonts w:cs="Arial"/>
                  <w:color w:val="auto"/>
                </w:rPr>
                <w:t>S1-232234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93C43D" w14:textId="320617F5" w:rsidR="00B801E1" w:rsidRPr="00021F24" w:rsidRDefault="00B801E1" w:rsidP="00B801E1">
            <w:pPr>
              <w:snapToGrid w:val="0"/>
              <w:spacing w:after="0" w:line="240" w:lineRule="auto"/>
            </w:pPr>
            <w:r w:rsidRPr="00021F24">
              <w:t>UIC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DC2A95" w14:textId="787C6534" w:rsidR="00B801E1" w:rsidRPr="00021F24" w:rsidRDefault="00B801E1" w:rsidP="00B801E1">
            <w:pPr>
              <w:snapToGrid w:val="0"/>
              <w:spacing w:after="0" w:line="240" w:lineRule="auto"/>
            </w:pPr>
            <w:r w:rsidRPr="00021F24">
              <w:t>22.280v19.2.0 Addition of requirements for Ad hoc Group Emergency Alert and for multiple MCX communications reception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5A6879" w14:textId="765546EC" w:rsidR="00B801E1" w:rsidRPr="00021F24" w:rsidRDefault="00021F24" w:rsidP="00B801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021F24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021F24">
              <w:rPr>
                <w:rFonts w:eastAsia="Times New Roman" w:cs="Arial"/>
                <w:szCs w:val="18"/>
                <w:lang w:val="fr-FR" w:eastAsia="ar-SA"/>
              </w:rPr>
              <w:t xml:space="preserve"> to S1-232502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8D303C" w14:textId="60C7BCA1" w:rsidR="00B801E1" w:rsidRPr="00021F24" w:rsidRDefault="00B801E1" w:rsidP="00B801E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021F24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021F24">
              <w:rPr>
                <w:rFonts w:eastAsia="Arial Unicode MS" w:cs="Arial"/>
                <w:iCs/>
                <w:szCs w:val="18"/>
                <w:lang w:eastAsia="ar-SA"/>
              </w:rPr>
              <w:t>FS_FRMCS_Ph5</w:t>
            </w:r>
            <w:r w:rsidRPr="00021F24">
              <w:rPr>
                <w:noProof/>
              </w:rPr>
              <w:t xml:space="preserve"> </w:t>
            </w:r>
            <w:r w:rsidRPr="00021F24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021F24">
              <w:t>0165</w:t>
            </w:r>
            <w:r w:rsidRPr="00021F24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="00AC5D63" w:rsidRPr="00021F24">
              <w:rPr>
                <w:rFonts w:eastAsia="Arial Unicode MS" w:cs="Arial"/>
                <w:i/>
                <w:szCs w:val="18"/>
                <w:lang w:eastAsia="ar-SA"/>
              </w:rPr>
              <w:t>C</w:t>
            </w:r>
          </w:p>
          <w:p w14:paraId="7B66DBB2" w14:textId="77777777" w:rsidR="00B801E1" w:rsidRPr="00021F24" w:rsidRDefault="00B801E1" w:rsidP="00B801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021F24" w:rsidRPr="00B209E2" w14:paraId="0CAB2BA7" w14:textId="77777777" w:rsidTr="009476B9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FC4C90E" w14:textId="79B5A616" w:rsidR="00021F24" w:rsidRPr="009476B9" w:rsidRDefault="00021F24" w:rsidP="00B801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9476B9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B61D490" w14:textId="64C6D8A9" w:rsidR="00021F24" w:rsidRPr="009476B9" w:rsidRDefault="00101185" w:rsidP="00B801E1">
            <w:pPr>
              <w:snapToGrid w:val="0"/>
              <w:spacing w:after="0" w:line="240" w:lineRule="auto"/>
            </w:pPr>
            <w:hyperlink r:id="rId20" w:history="1">
              <w:r w:rsidR="00021F24" w:rsidRPr="009476B9">
                <w:rPr>
                  <w:rStyle w:val="Hyperlink"/>
                  <w:rFonts w:cs="Arial"/>
                  <w:color w:val="auto"/>
                </w:rPr>
                <w:t>S1-232502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3244DD0" w14:textId="795B3D08" w:rsidR="00021F24" w:rsidRPr="009476B9" w:rsidRDefault="00021F24" w:rsidP="00B801E1">
            <w:pPr>
              <w:snapToGrid w:val="0"/>
              <w:spacing w:after="0" w:line="240" w:lineRule="auto"/>
            </w:pPr>
            <w:r w:rsidRPr="009476B9">
              <w:t>UIC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C9F290" w14:textId="3C41481A" w:rsidR="00021F24" w:rsidRPr="009476B9" w:rsidRDefault="00021F24" w:rsidP="00B801E1">
            <w:pPr>
              <w:snapToGrid w:val="0"/>
              <w:spacing w:after="0" w:line="240" w:lineRule="auto"/>
            </w:pPr>
            <w:r w:rsidRPr="009476B9">
              <w:t>22.280v19.2.0 Addition of requirements for Ad hoc Group Emergency Alert and for multiple MCX communications reception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86B5B85" w14:textId="62DA37C6" w:rsidR="00021F24" w:rsidRPr="009476B9" w:rsidRDefault="009476B9" w:rsidP="00B801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9476B9">
              <w:rPr>
                <w:rFonts w:eastAsia="Times New Roman" w:cs="Arial"/>
                <w:szCs w:val="18"/>
                <w:lang w:val="fr-FR" w:eastAsia="ar-SA"/>
              </w:rPr>
              <w:t>Agreed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FFF639" w14:textId="77777777" w:rsidR="00021F24" w:rsidRPr="009476B9" w:rsidRDefault="00021F24" w:rsidP="00021F24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9476B9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9476B9">
              <w:rPr>
                <w:rFonts w:eastAsia="Arial Unicode MS" w:cs="Arial"/>
                <w:i/>
                <w:iCs/>
                <w:szCs w:val="18"/>
                <w:lang w:eastAsia="ar-SA"/>
              </w:rPr>
              <w:t>FS_FRMCS_Ph5</w:t>
            </w:r>
            <w:r w:rsidRPr="009476B9">
              <w:rPr>
                <w:i/>
                <w:noProof/>
              </w:rPr>
              <w:t xml:space="preserve"> </w:t>
            </w:r>
            <w:r w:rsidRPr="009476B9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9476B9">
              <w:rPr>
                <w:i/>
              </w:rPr>
              <w:t>0165</w:t>
            </w:r>
            <w:r w:rsidRPr="009476B9">
              <w:rPr>
                <w:rFonts w:eastAsia="Arial Unicode MS" w:cs="Arial"/>
                <w:i/>
                <w:szCs w:val="18"/>
                <w:lang w:eastAsia="ar-SA"/>
              </w:rPr>
              <w:t>R- Cat C</w:t>
            </w:r>
          </w:p>
          <w:p w14:paraId="5E393B92" w14:textId="77777777" w:rsidR="00021F24" w:rsidRPr="009476B9" w:rsidRDefault="00021F24" w:rsidP="00B801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49A2FC05" w14:textId="48B18B49" w:rsidR="00021F24" w:rsidRPr="009476B9" w:rsidRDefault="00021F24" w:rsidP="00B801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9476B9">
              <w:rPr>
                <w:rFonts w:eastAsia="Arial Unicode MS" w:cs="Arial"/>
                <w:szCs w:val="18"/>
                <w:lang w:eastAsia="ar-SA"/>
              </w:rPr>
              <w:t>Revision of S1-232234.</w:t>
            </w:r>
          </w:p>
        </w:tc>
      </w:tr>
      <w:tr w:rsidR="00B801E1" w:rsidRPr="00B209E2" w14:paraId="59FCFD9D" w14:textId="77777777" w:rsidTr="004123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ED068B" w14:textId="26F010AA" w:rsidR="00B801E1" w:rsidRPr="00D928BF" w:rsidRDefault="00B801E1" w:rsidP="00B801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bookmarkStart w:id="7" w:name="_Hlk143070619"/>
            <w:r w:rsidRPr="00D928BF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0FF19" w14:textId="5B07564D" w:rsidR="00B801E1" w:rsidRPr="00D928BF" w:rsidRDefault="00101185" w:rsidP="00B801E1">
            <w:pPr>
              <w:snapToGrid w:val="0"/>
              <w:spacing w:after="0" w:line="240" w:lineRule="auto"/>
            </w:pPr>
            <w:hyperlink r:id="rId21" w:history="1">
              <w:r w:rsidR="00B801E1" w:rsidRPr="00D928BF">
                <w:rPr>
                  <w:rStyle w:val="Hyperlink"/>
                  <w:rFonts w:cs="Arial"/>
                  <w:color w:val="auto"/>
                </w:rPr>
                <w:t>S1-232251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E764E8" w14:textId="2ED1DC7C" w:rsidR="00B801E1" w:rsidRPr="00D928BF" w:rsidRDefault="00B801E1" w:rsidP="00B801E1">
            <w:pPr>
              <w:snapToGrid w:val="0"/>
              <w:spacing w:after="0" w:line="240" w:lineRule="auto"/>
            </w:pPr>
            <w:proofErr w:type="spellStart"/>
            <w:r w:rsidRPr="00D928BF">
              <w:t>Kyonggi</w:t>
            </w:r>
            <w:proofErr w:type="spellEnd"/>
            <w:r w:rsidRPr="00D928BF">
              <w:t xml:space="preserve"> University, KT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16F7D1" w14:textId="09DB4E27" w:rsidR="00B801E1" w:rsidRPr="00D928BF" w:rsidRDefault="00AC5D63" w:rsidP="00B801E1">
            <w:pPr>
              <w:snapToGrid w:val="0"/>
              <w:spacing w:after="0" w:line="240" w:lineRule="auto"/>
            </w:pPr>
            <w:r w:rsidRPr="00D928BF">
              <w:t xml:space="preserve">22.289v17.0.0 </w:t>
            </w:r>
            <w:r w:rsidR="00B801E1" w:rsidRPr="00D928BF">
              <w:t>Updates on railway communication functionality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2DD71A" w14:textId="70964D6F" w:rsidR="00B801E1" w:rsidRPr="00D928BF" w:rsidRDefault="00D928BF" w:rsidP="00B801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D928BF">
              <w:rPr>
                <w:rFonts w:eastAsia="Times New Roman" w:cs="Arial"/>
                <w:szCs w:val="18"/>
                <w:lang w:val="fr-FR" w:eastAsia="ar-SA"/>
              </w:rPr>
              <w:t>Revised</w:t>
            </w:r>
            <w:proofErr w:type="spellEnd"/>
            <w:r w:rsidRPr="00D928BF">
              <w:rPr>
                <w:rFonts w:eastAsia="Times New Roman" w:cs="Arial"/>
                <w:szCs w:val="18"/>
                <w:lang w:val="fr-FR" w:eastAsia="ar-SA"/>
              </w:rPr>
              <w:t xml:space="preserve"> to S1-232267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DA0E07" w14:textId="0055181D" w:rsidR="00B801E1" w:rsidRPr="00D928BF" w:rsidRDefault="00B801E1" w:rsidP="00B801E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928BF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D928BF">
              <w:rPr>
                <w:rFonts w:eastAsia="Arial Unicode MS" w:cs="Arial"/>
                <w:iCs/>
                <w:szCs w:val="18"/>
                <w:lang w:eastAsia="ar-SA"/>
              </w:rPr>
              <w:t>FS_FRMCS_Ph5</w:t>
            </w:r>
            <w:r w:rsidRPr="00D928BF">
              <w:rPr>
                <w:noProof/>
              </w:rPr>
              <w:t xml:space="preserve"> </w:t>
            </w:r>
            <w:r w:rsidRPr="00D928BF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D928BF">
              <w:t>0</w:t>
            </w:r>
            <w:r w:rsidR="00AC5D63" w:rsidRPr="00D928BF">
              <w:t>008</w:t>
            </w:r>
            <w:r w:rsidRPr="00D928BF">
              <w:rPr>
                <w:rFonts w:eastAsia="Arial Unicode MS" w:cs="Arial"/>
                <w:i/>
                <w:szCs w:val="18"/>
                <w:lang w:eastAsia="ar-SA"/>
              </w:rPr>
              <w:t xml:space="preserve">R- Cat </w:t>
            </w:r>
            <w:r w:rsidR="00061C5B" w:rsidRPr="00D928BF">
              <w:rPr>
                <w:rFonts w:eastAsia="Arial Unicode MS" w:cs="Arial"/>
                <w:i/>
                <w:szCs w:val="18"/>
                <w:lang w:eastAsia="ar-SA"/>
              </w:rPr>
              <w:t>B</w:t>
            </w:r>
          </w:p>
          <w:p w14:paraId="4DA1F9E7" w14:textId="58810FBD" w:rsidR="00AC5D63" w:rsidRPr="00D928BF" w:rsidRDefault="00AC5D63" w:rsidP="00B801E1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D928B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TR wrong format, changes are not visible</w:t>
            </w:r>
            <w:r w:rsidR="00061C5B" w:rsidRPr="00D928B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 </w:t>
            </w:r>
            <w:proofErr w:type="gramStart"/>
            <w:r w:rsidR="00061C5B" w:rsidRPr="00D928B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( all</w:t>
            </w:r>
            <w:proofErr w:type="gramEnd"/>
            <w:r w:rsidR="00061C5B" w:rsidRPr="00D928BF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 new text must be in track changes)</w:t>
            </w:r>
          </w:p>
        </w:tc>
      </w:tr>
      <w:tr w:rsidR="00D928BF" w:rsidRPr="00B209E2" w14:paraId="1F3D48A0" w14:textId="77777777" w:rsidTr="004123DE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A9B1DF" w14:textId="7FAA839B" w:rsidR="00D928BF" w:rsidRPr="004123DE" w:rsidRDefault="00D928BF" w:rsidP="00B801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4123DE">
              <w:rPr>
                <w:rFonts w:eastAsia="Times New Roman" w:cs="Arial"/>
                <w:szCs w:val="18"/>
                <w:lang w:val="fr-FR" w:eastAsia="ar-SA"/>
              </w:rPr>
              <w:t>CR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981E4" w14:textId="030A1809" w:rsidR="00D928BF" w:rsidRPr="004123DE" w:rsidRDefault="00101185" w:rsidP="00B801E1">
            <w:pPr>
              <w:snapToGrid w:val="0"/>
              <w:spacing w:after="0" w:line="240" w:lineRule="auto"/>
            </w:pPr>
            <w:hyperlink r:id="rId22" w:history="1">
              <w:r w:rsidR="00D928BF" w:rsidRPr="004123DE">
                <w:rPr>
                  <w:rStyle w:val="Hyperlink"/>
                  <w:rFonts w:cs="Arial"/>
                  <w:color w:val="auto"/>
                </w:rPr>
                <w:t>S1-232267</w:t>
              </w:r>
            </w:hyperlink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98E56A" w14:textId="6A4CD9DE" w:rsidR="00D928BF" w:rsidRPr="004123DE" w:rsidRDefault="00D928BF" w:rsidP="00B801E1">
            <w:pPr>
              <w:snapToGrid w:val="0"/>
              <w:spacing w:after="0" w:line="240" w:lineRule="auto"/>
            </w:pPr>
            <w:proofErr w:type="spellStart"/>
            <w:r w:rsidRPr="004123DE">
              <w:t>Kyonggi</w:t>
            </w:r>
            <w:proofErr w:type="spellEnd"/>
            <w:r w:rsidRPr="004123DE">
              <w:t xml:space="preserve"> University, KT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A5E853" w14:textId="214F12F6" w:rsidR="00D928BF" w:rsidRPr="004123DE" w:rsidRDefault="00D928BF" w:rsidP="00B801E1">
            <w:pPr>
              <w:snapToGrid w:val="0"/>
              <w:spacing w:after="0" w:line="240" w:lineRule="auto"/>
            </w:pPr>
            <w:r w:rsidRPr="004123DE">
              <w:t>22.289v17.0.0 Updates on railway communication functionality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CEA9AC" w14:textId="0F40C0A2" w:rsidR="00D928BF" w:rsidRPr="004123DE" w:rsidRDefault="004123DE" w:rsidP="00B801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proofErr w:type="spellStart"/>
            <w:r w:rsidRPr="004123DE">
              <w:rPr>
                <w:rFonts w:eastAsia="Times New Roman" w:cs="Arial"/>
                <w:szCs w:val="18"/>
                <w:lang w:val="fr-FR" w:eastAsia="ar-SA"/>
              </w:rPr>
              <w:t>Noted</w:t>
            </w:r>
            <w:proofErr w:type="spellEnd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F4B2A" w14:textId="77777777" w:rsidR="00D928BF" w:rsidRPr="004123DE" w:rsidRDefault="00D928BF" w:rsidP="00D928BF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4123DE">
              <w:rPr>
                <w:rFonts w:eastAsia="Arial Unicode MS" w:cs="Arial"/>
                <w:i/>
                <w:szCs w:val="18"/>
                <w:lang w:eastAsia="ar-SA"/>
              </w:rPr>
              <w:t xml:space="preserve">WI </w:t>
            </w:r>
            <w:r w:rsidRPr="004123DE">
              <w:rPr>
                <w:rFonts w:eastAsia="Arial Unicode MS" w:cs="Arial"/>
                <w:i/>
                <w:iCs/>
                <w:szCs w:val="18"/>
                <w:lang w:eastAsia="ar-SA"/>
              </w:rPr>
              <w:t>FS_FRMCS_Ph5</w:t>
            </w:r>
            <w:r w:rsidRPr="004123DE">
              <w:rPr>
                <w:i/>
                <w:noProof/>
              </w:rPr>
              <w:t xml:space="preserve"> </w:t>
            </w:r>
            <w:r w:rsidRPr="004123DE">
              <w:rPr>
                <w:rFonts w:eastAsia="Arial Unicode MS" w:cs="Arial"/>
                <w:i/>
                <w:szCs w:val="18"/>
                <w:lang w:eastAsia="ar-SA"/>
              </w:rPr>
              <w:t>Rel-19 CR</w:t>
            </w:r>
            <w:r w:rsidRPr="004123DE">
              <w:rPr>
                <w:i/>
              </w:rPr>
              <w:t>0008</w:t>
            </w:r>
            <w:r w:rsidRPr="004123DE">
              <w:rPr>
                <w:rFonts w:eastAsia="Arial Unicode MS" w:cs="Arial"/>
                <w:i/>
                <w:szCs w:val="18"/>
                <w:lang w:eastAsia="ar-SA"/>
              </w:rPr>
              <w:t>R- Cat B</w:t>
            </w:r>
          </w:p>
          <w:p w14:paraId="336F2C7F" w14:textId="23136599" w:rsidR="00D928BF" w:rsidRPr="004123DE" w:rsidRDefault="00D928BF" w:rsidP="00D928BF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123DE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TR wrong format, changes are not visible </w:t>
            </w:r>
            <w:proofErr w:type="gramStart"/>
            <w:r w:rsidRPr="004123DE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( all</w:t>
            </w:r>
            <w:proofErr w:type="gramEnd"/>
            <w:r w:rsidRPr="004123DE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 xml:space="preserve"> new text must be in track changes)</w:t>
            </w:r>
          </w:p>
          <w:p w14:paraId="074FE628" w14:textId="4B87CA78" w:rsidR="00D928BF" w:rsidRPr="004123DE" w:rsidRDefault="00D928BF" w:rsidP="00B801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4123DE">
              <w:rPr>
                <w:rFonts w:eastAsia="Arial Unicode MS" w:cs="Arial"/>
                <w:szCs w:val="18"/>
                <w:lang w:eastAsia="ar-SA"/>
              </w:rPr>
              <w:t>Revision of S1-232251.</w:t>
            </w:r>
          </w:p>
        </w:tc>
      </w:tr>
      <w:tr w:rsidR="003156A6" w:rsidRPr="00745D37" w14:paraId="018597A6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67D5E5" w14:textId="77777777" w:rsidR="003156A6" w:rsidRPr="00E93093" w:rsidRDefault="003156A6" w:rsidP="000A1661">
            <w:pPr>
              <w:pStyle w:val="Heading1"/>
              <w:rPr>
                <w:lang w:val="en-US"/>
              </w:rPr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3156A6" w:rsidRPr="00B209E2" w14:paraId="3AEA81A0" w14:textId="77777777" w:rsidTr="00924E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77AEA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36B62" w14:textId="22A55CE3" w:rsidR="003156A6" w:rsidRPr="00B209E2" w:rsidRDefault="009649EB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S1-23</w:t>
            </w:r>
            <w:r w:rsidR="00E7175A">
              <w:rPr>
                <w:rFonts w:eastAsia="Times New Roman"/>
                <w:szCs w:val="18"/>
                <w:lang w:val="fr-FR" w:eastAsia="ar-SA"/>
              </w:rPr>
              <w:t>2523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B3DBC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1270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34EB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6FA3B" w14:textId="77777777" w:rsidR="003156A6" w:rsidRPr="00B209E2" w:rsidRDefault="003156A6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156A6" w:rsidRPr="00B209E2" w14:paraId="7356AFD6" w14:textId="77777777" w:rsidTr="00924E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A8F2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D333E" w14:textId="4E5581F4" w:rsidR="003156A6" w:rsidRPr="00B209E2" w:rsidRDefault="008A405B" w:rsidP="008A405B">
            <w:pPr>
              <w:snapToGrid w:val="0"/>
              <w:spacing w:after="0" w:line="240" w:lineRule="auto"/>
              <w:jc w:val="center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To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39781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22BB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924DE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836AF" w14:textId="77777777" w:rsidR="003156A6" w:rsidRPr="00B209E2" w:rsidRDefault="003156A6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156A6" w:rsidRPr="00B209E2" w14:paraId="5FE9849F" w14:textId="77777777" w:rsidTr="00924E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4A3E5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06B79" w14:textId="13C28390" w:rsidR="003156A6" w:rsidRPr="00B209E2" w:rsidRDefault="008A405B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  <w:r>
              <w:rPr>
                <w:rFonts w:eastAsia="Times New Roman"/>
                <w:szCs w:val="18"/>
                <w:lang w:val="fr-FR" w:eastAsia="ar-SA"/>
              </w:rPr>
              <w:t>S1-232529</w:t>
            </w: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7CE49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18B61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CDF4E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F8FB8" w14:textId="77777777" w:rsidR="003156A6" w:rsidRPr="00B209E2" w:rsidRDefault="003156A6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156A6" w:rsidRPr="00B209E2" w14:paraId="284C0B01" w14:textId="77777777" w:rsidTr="00924E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AE7E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FCC60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045FB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9967C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E6E4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9C7B" w14:textId="77777777" w:rsidR="003156A6" w:rsidRPr="00B209E2" w:rsidRDefault="003156A6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156A6" w:rsidRPr="00B209E2" w14:paraId="47FF3B54" w14:textId="77777777" w:rsidTr="00924E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EE38F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8F48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1AF0D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3CCC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24FF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9F7AB" w14:textId="77777777" w:rsidR="003156A6" w:rsidRPr="00B209E2" w:rsidRDefault="003156A6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156A6" w:rsidRPr="00B209E2" w14:paraId="506EB9FF" w14:textId="77777777" w:rsidTr="00924EE6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3E80C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9E8BB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215A3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507E5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/>
                <w:szCs w:val="18"/>
                <w:lang w:val="fr-FR"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CDBCB" w14:textId="77777777" w:rsidR="003156A6" w:rsidRPr="00B209E2" w:rsidRDefault="003156A6" w:rsidP="000A166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8E178" w14:textId="77777777" w:rsidR="003156A6" w:rsidRPr="00B209E2" w:rsidRDefault="003156A6" w:rsidP="000A1661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156A6" w:rsidRPr="00745D37" w14:paraId="7BCFBF2A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E239C9" w14:textId="77777777" w:rsidR="003156A6" w:rsidRPr="00745D37" w:rsidRDefault="003156A6" w:rsidP="000A1661">
            <w:pPr>
              <w:pStyle w:val="Heading1"/>
              <w:rPr>
                <w:lang w:val="en-US"/>
              </w:rPr>
            </w:pPr>
            <w:r>
              <w:t>Summary of drafting session</w:t>
            </w:r>
          </w:p>
        </w:tc>
      </w:tr>
      <w:tr w:rsidR="003156A6" w:rsidRPr="00AA7BD2" w14:paraId="3D504E0F" w14:textId="77777777" w:rsidTr="000A1661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BE5A4B8" w14:textId="77777777" w:rsidR="003156A6" w:rsidRDefault="003156A6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14:paraId="63ED076D" w14:textId="77777777" w:rsidR="003156A6" w:rsidRPr="00894FB0" w:rsidRDefault="003156A6" w:rsidP="000A1661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 xml:space="preserve">Highlight the following </w:t>
            </w:r>
            <w:proofErr w:type="gramStart"/>
            <w:r w:rsidRPr="00894FB0">
              <w:rPr>
                <w:rFonts w:eastAsia="Arial Unicode MS" w:cs="Arial"/>
                <w:i/>
                <w:szCs w:val="18"/>
              </w:rPr>
              <w:t>items:</w:t>
            </w:r>
            <w:r>
              <w:rPr>
                <w:rFonts w:eastAsia="Arial Unicode MS" w:cs="Arial"/>
                <w:i/>
                <w:szCs w:val="18"/>
              </w:rPr>
              <w:t>;</w:t>
            </w:r>
            <w:proofErr w:type="gramEnd"/>
            <w:r>
              <w:rPr>
                <w:rFonts w:eastAsia="Arial Unicode MS" w:cs="Arial"/>
                <w:i/>
                <w:szCs w:val="18"/>
              </w:rPr>
              <w:t xml:space="preserve"> </w:t>
            </w:r>
          </w:p>
          <w:p w14:paraId="1742BFAF" w14:textId="379DCE32" w:rsidR="003156A6" w:rsidRDefault="00B779DE" w:rsidP="000A1661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 xml:space="preserve">5 documents treated </w:t>
            </w:r>
            <w:r w:rsidR="00070326">
              <w:rPr>
                <w:rFonts w:eastAsia="Arial Unicode MS" w:cs="Arial"/>
                <w:i/>
                <w:szCs w:val="18"/>
              </w:rPr>
              <w:t xml:space="preserve">3 approved, 2 </w:t>
            </w:r>
            <w:proofErr w:type="gramStart"/>
            <w:r w:rsidR="00070326">
              <w:rPr>
                <w:rFonts w:eastAsia="Arial Unicode MS" w:cs="Arial"/>
                <w:i/>
                <w:szCs w:val="18"/>
              </w:rPr>
              <w:t>noted</w:t>
            </w:r>
            <w:proofErr w:type="gramEnd"/>
          </w:p>
          <w:p w14:paraId="4DAE9328" w14:textId="3BC41635" w:rsidR="003156A6" w:rsidRPr="00070326" w:rsidRDefault="00965A34" w:rsidP="00070326">
            <w:pPr>
              <w:numPr>
                <w:ilvl w:val="0"/>
                <w:numId w:val="1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</w:rPr>
              <w:t>S1-</w:t>
            </w:r>
            <w:r w:rsidR="006D1532">
              <w:rPr>
                <w:rFonts w:eastAsia="Arial Unicode MS" w:cs="Arial"/>
                <w:i/>
                <w:szCs w:val="18"/>
              </w:rPr>
              <w:t xml:space="preserve">232267 </w:t>
            </w:r>
            <w:r w:rsidR="00323735">
              <w:rPr>
                <w:rFonts w:eastAsia="Arial Unicode MS" w:cs="Arial"/>
                <w:i/>
                <w:szCs w:val="18"/>
              </w:rPr>
              <w:t xml:space="preserve">was not presented by contributor and was noted because it was a use case </w:t>
            </w:r>
            <w:r w:rsidR="000228CE">
              <w:rPr>
                <w:rFonts w:eastAsia="Arial Unicode MS" w:cs="Arial"/>
                <w:i/>
                <w:szCs w:val="18"/>
              </w:rPr>
              <w:t>proposed for the TS that was already included in the TR</w:t>
            </w:r>
          </w:p>
        </w:tc>
      </w:tr>
      <w:tr w:rsidR="003156A6" w:rsidRPr="00B04844" w14:paraId="49698409" w14:textId="77777777" w:rsidTr="000A1661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4CCF57D6" w14:textId="77777777" w:rsidR="003156A6" w:rsidRPr="00F45489" w:rsidRDefault="003156A6" w:rsidP="000A1661">
            <w:pPr>
              <w:pStyle w:val="Heading1"/>
            </w:pPr>
            <w:r w:rsidRPr="00F45489">
              <w:t>Close</w:t>
            </w:r>
          </w:p>
        </w:tc>
      </w:tr>
      <w:bookmarkEnd w:id="7"/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BBC90" w14:textId="77777777" w:rsidR="0043679C" w:rsidRDefault="0043679C" w:rsidP="002E015E">
      <w:pPr>
        <w:spacing w:after="0" w:line="240" w:lineRule="auto"/>
      </w:pPr>
      <w:r>
        <w:separator/>
      </w:r>
    </w:p>
  </w:endnote>
  <w:endnote w:type="continuationSeparator" w:id="0">
    <w:p w14:paraId="3C92F780" w14:textId="77777777" w:rsidR="0043679C" w:rsidRDefault="0043679C" w:rsidP="002E015E">
      <w:pPr>
        <w:spacing w:after="0" w:line="240" w:lineRule="auto"/>
      </w:pPr>
      <w:r>
        <w:continuationSeparator/>
      </w:r>
    </w:p>
  </w:endnote>
  <w:endnote w:type="continuationNotice" w:id="1">
    <w:p w14:paraId="0E895F58" w14:textId="77777777" w:rsidR="0043679C" w:rsidRDefault="004367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89EFD" w14:textId="77777777" w:rsidR="0043679C" w:rsidRDefault="0043679C" w:rsidP="002E015E">
      <w:pPr>
        <w:spacing w:after="0" w:line="240" w:lineRule="auto"/>
      </w:pPr>
      <w:r>
        <w:separator/>
      </w:r>
    </w:p>
  </w:footnote>
  <w:footnote w:type="continuationSeparator" w:id="0">
    <w:p w14:paraId="7CB80843" w14:textId="77777777" w:rsidR="0043679C" w:rsidRDefault="0043679C" w:rsidP="002E015E">
      <w:pPr>
        <w:spacing w:after="0" w:line="240" w:lineRule="auto"/>
      </w:pPr>
      <w:r>
        <w:continuationSeparator/>
      </w:r>
    </w:p>
  </w:footnote>
  <w:footnote w:type="continuationNotice" w:id="1">
    <w:p w14:paraId="1CF8B78F" w14:textId="77777777" w:rsidR="0043679C" w:rsidRDefault="0043679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23D0518A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002348">
    <w:abstractNumId w:val="7"/>
    <w:lvlOverride w:ilvl="0">
      <w:startOverride w:val="1"/>
    </w:lvlOverride>
  </w:num>
  <w:num w:numId="2" w16cid:durableId="226308576">
    <w:abstractNumId w:val="6"/>
  </w:num>
  <w:num w:numId="3" w16cid:durableId="938950239">
    <w:abstractNumId w:val="5"/>
  </w:num>
  <w:num w:numId="4" w16cid:durableId="2035031552">
    <w:abstractNumId w:val="4"/>
  </w:num>
  <w:num w:numId="5" w16cid:durableId="1314289021">
    <w:abstractNumId w:val="3"/>
    <w:lvlOverride w:ilvl="0">
      <w:startOverride w:val="1"/>
    </w:lvlOverride>
  </w:num>
  <w:num w:numId="6" w16cid:durableId="792751668">
    <w:abstractNumId w:val="2"/>
    <w:lvlOverride w:ilvl="0">
      <w:startOverride w:val="1"/>
    </w:lvlOverride>
  </w:num>
  <w:num w:numId="7" w16cid:durableId="1832868500">
    <w:abstractNumId w:val="1"/>
    <w:lvlOverride w:ilvl="0">
      <w:startOverride w:val="1"/>
    </w:lvlOverride>
  </w:num>
  <w:num w:numId="8" w16cid:durableId="1348870173">
    <w:abstractNumId w:val="0"/>
    <w:lvlOverride w:ilvl="0">
      <w:startOverride w:val="1"/>
    </w:lvlOverride>
  </w:num>
  <w:num w:numId="9" w16cid:durableId="711029744">
    <w:abstractNumId w:val="14"/>
  </w:num>
  <w:num w:numId="10" w16cid:durableId="1740782550">
    <w:abstractNumId w:val="12"/>
  </w:num>
  <w:num w:numId="11" w16cid:durableId="2106806110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69459090">
    <w:abstractNumId w:val="8"/>
  </w:num>
  <w:num w:numId="13" w16cid:durableId="477961332">
    <w:abstractNumId w:val="13"/>
  </w:num>
  <w:num w:numId="14" w16cid:durableId="1588613516">
    <w:abstractNumId w:val="16"/>
  </w:num>
  <w:num w:numId="15" w16cid:durableId="875702294">
    <w:abstractNumId w:val="15"/>
  </w:num>
  <w:num w:numId="16" w16cid:durableId="2110470266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06649210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0D1"/>
    <w:rsid w:val="00020612"/>
    <w:rsid w:val="000208FD"/>
    <w:rsid w:val="00021F24"/>
    <w:rsid w:val="000223C7"/>
    <w:rsid w:val="000223E0"/>
    <w:rsid w:val="000228CE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A42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B9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1C5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326"/>
    <w:rsid w:val="00070979"/>
    <w:rsid w:val="00070BED"/>
    <w:rsid w:val="000715CB"/>
    <w:rsid w:val="00071C4B"/>
    <w:rsid w:val="000720EB"/>
    <w:rsid w:val="0007270B"/>
    <w:rsid w:val="00073270"/>
    <w:rsid w:val="00073602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BFA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3F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18B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C62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BAF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7CE"/>
    <w:rsid w:val="001029DE"/>
    <w:rsid w:val="001033D8"/>
    <w:rsid w:val="001036A4"/>
    <w:rsid w:val="00103D7B"/>
    <w:rsid w:val="00104068"/>
    <w:rsid w:val="0010420C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1BDC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55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39B8"/>
    <w:rsid w:val="00143AD3"/>
    <w:rsid w:val="00143E33"/>
    <w:rsid w:val="00144C21"/>
    <w:rsid w:val="00144CCF"/>
    <w:rsid w:val="00145129"/>
    <w:rsid w:val="001458C4"/>
    <w:rsid w:val="00145C29"/>
    <w:rsid w:val="00146367"/>
    <w:rsid w:val="00146BF2"/>
    <w:rsid w:val="0014708C"/>
    <w:rsid w:val="00147B2D"/>
    <w:rsid w:val="001505E8"/>
    <w:rsid w:val="001507DF"/>
    <w:rsid w:val="00150EF9"/>
    <w:rsid w:val="00150FE7"/>
    <w:rsid w:val="001511C6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812"/>
    <w:rsid w:val="001679AC"/>
    <w:rsid w:val="00167FD0"/>
    <w:rsid w:val="00171C7C"/>
    <w:rsid w:val="00172A42"/>
    <w:rsid w:val="00172B1D"/>
    <w:rsid w:val="00172CB9"/>
    <w:rsid w:val="00172F72"/>
    <w:rsid w:val="00173B53"/>
    <w:rsid w:val="00174CEC"/>
    <w:rsid w:val="00175565"/>
    <w:rsid w:val="00175768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1FF2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1A3F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1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B8B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223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0F1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345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50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946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C0B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17F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569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3A63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6A6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35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1A9"/>
    <w:rsid w:val="00341C02"/>
    <w:rsid w:val="00341EB5"/>
    <w:rsid w:val="00341EEE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5DD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0CD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3DE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27FC8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79C"/>
    <w:rsid w:val="0043687E"/>
    <w:rsid w:val="00436C6C"/>
    <w:rsid w:val="0043706B"/>
    <w:rsid w:val="0043754B"/>
    <w:rsid w:val="00437768"/>
    <w:rsid w:val="00437BE9"/>
    <w:rsid w:val="00437D0F"/>
    <w:rsid w:val="00440C18"/>
    <w:rsid w:val="0044133E"/>
    <w:rsid w:val="00441941"/>
    <w:rsid w:val="00441A0B"/>
    <w:rsid w:val="00441F87"/>
    <w:rsid w:val="00442253"/>
    <w:rsid w:val="004423D4"/>
    <w:rsid w:val="004424A8"/>
    <w:rsid w:val="00442FD0"/>
    <w:rsid w:val="0044424A"/>
    <w:rsid w:val="00444322"/>
    <w:rsid w:val="00444BF8"/>
    <w:rsid w:val="00444DCD"/>
    <w:rsid w:val="00444F13"/>
    <w:rsid w:val="0044534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077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6EC7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0FA4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5616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BB5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0A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500042"/>
    <w:rsid w:val="00500281"/>
    <w:rsid w:val="005005C9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3EB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2D7A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0BFA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1A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12D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4A9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49A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9B1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7B7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86C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532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1DBE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2A7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9A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32"/>
    <w:rsid w:val="007638DF"/>
    <w:rsid w:val="00763AF4"/>
    <w:rsid w:val="00763CF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AE7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0C4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46E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604"/>
    <w:rsid w:val="007F675D"/>
    <w:rsid w:val="007F68C2"/>
    <w:rsid w:val="007F6935"/>
    <w:rsid w:val="007F7068"/>
    <w:rsid w:val="007F7534"/>
    <w:rsid w:val="007F7715"/>
    <w:rsid w:val="007F7FE8"/>
    <w:rsid w:val="00800A0D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22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6A28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99F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1A79"/>
    <w:rsid w:val="008A230A"/>
    <w:rsid w:val="008A25AB"/>
    <w:rsid w:val="008A2C54"/>
    <w:rsid w:val="008A2CB0"/>
    <w:rsid w:val="008A2F24"/>
    <w:rsid w:val="008A32E0"/>
    <w:rsid w:val="008A3C83"/>
    <w:rsid w:val="008A405B"/>
    <w:rsid w:val="008A470F"/>
    <w:rsid w:val="008A4842"/>
    <w:rsid w:val="008A4C22"/>
    <w:rsid w:val="008A5A68"/>
    <w:rsid w:val="008A5FCA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0367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31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4EE6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421"/>
    <w:rsid w:val="00945575"/>
    <w:rsid w:val="009456FB"/>
    <w:rsid w:val="0094604F"/>
    <w:rsid w:val="0094627C"/>
    <w:rsid w:val="00946736"/>
    <w:rsid w:val="00946EE8"/>
    <w:rsid w:val="009476B9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837"/>
    <w:rsid w:val="009629B9"/>
    <w:rsid w:val="00962A5B"/>
    <w:rsid w:val="00962B00"/>
    <w:rsid w:val="00963206"/>
    <w:rsid w:val="009632D4"/>
    <w:rsid w:val="009637FB"/>
    <w:rsid w:val="0096399E"/>
    <w:rsid w:val="009639F3"/>
    <w:rsid w:val="00963D25"/>
    <w:rsid w:val="009649EB"/>
    <w:rsid w:val="0096524E"/>
    <w:rsid w:val="009654BB"/>
    <w:rsid w:val="00965A34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AB7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38AC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02A"/>
    <w:rsid w:val="009B314D"/>
    <w:rsid w:val="009B3628"/>
    <w:rsid w:val="009B4A39"/>
    <w:rsid w:val="009B4A60"/>
    <w:rsid w:val="009B4D25"/>
    <w:rsid w:val="009B51A7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076"/>
    <w:rsid w:val="009C32FE"/>
    <w:rsid w:val="009C3923"/>
    <w:rsid w:val="009C39A8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02"/>
    <w:rsid w:val="009D0FEC"/>
    <w:rsid w:val="009D1700"/>
    <w:rsid w:val="009D2164"/>
    <w:rsid w:val="009D291A"/>
    <w:rsid w:val="009D3F23"/>
    <w:rsid w:val="009D4B72"/>
    <w:rsid w:val="009D4C69"/>
    <w:rsid w:val="009D4FD2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0D3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54E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ABA"/>
    <w:rsid w:val="00A13E68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2D5F"/>
    <w:rsid w:val="00A43611"/>
    <w:rsid w:val="00A43A77"/>
    <w:rsid w:val="00A43FC5"/>
    <w:rsid w:val="00A44038"/>
    <w:rsid w:val="00A441B3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36AE"/>
    <w:rsid w:val="00A744E8"/>
    <w:rsid w:val="00A746E7"/>
    <w:rsid w:val="00A74D76"/>
    <w:rsid w:val="00A74E37"/>
    <w:rsid w:val="00A74EE3"/>
    <w:rsid w:val="00A75E85"/>
    <w:rsid w:val="00A7716F"/>
    <w:rsid w:val="00A77DC6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2E64"/>
    <w:rsid w:val="00A83010"/>
    <w:rsid w:val="00A840D1"/>
    <w:rsid w:val="00A8436A"/>
    <w:rsid w:val="00A84AE9"/>
    <w:rsid w:val="00A84BB6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601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5D63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06B"/>
    <w:rsid w:val="00AE0E6C"/>
    <w:rsid w:val="00AE1055"/>
    <w:rsid w:val="00AE11E5"/>
    <w:rsid w:val="00AE16E7"/>
    <w:rsid w:val="00AE1A09"/>
    <w:rsid w:val="00AE275C"/>
    <w:rsid w:val="00AE2DF9"/>
    <w:rsid w:val="00AE308E"/>
    <w:rsid w:val="00AE3B42"/>
    <w:rsid w:val="00AE4BF2"/>
    <w:rsid w:val="00AE580A"/>
    <w:rsid w:val="00AE5B26"/>
    <w:rsid w:val="00AE6387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AF7326"/>
    <w:rsid w:val="00B00092"/>
    <w:rsid w:val="00B00D07"/>
    <w:rsid w:val="00B00EFE"/>
    <w:rsid w:val="00B00FE4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8FF"/>
    <w:rsid w:val="00B2097B"/>
    <w:rsid w:val="00B209E2"/>
    <w:rsid w:val="00B20DB6"/>
    <w:rsid w:val="00B20F64"/>
    <w:rsid w:val="00B2131B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6073"/>
    <w:rsid w:val="00B46DDA"/>
    <w:rsid w:val="00B470CB"/>
    <w:rsid w:val="00B47E4A"/>
    <w:rsid w:val="00B47FC7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A10"/>
    <w:rsid w:val="00B760DD"/>
    <w:rsid w:val="00B763D7"/>
    <w:rsid w:val="00B76570"/>
    <w:rsid w:val="00B766B5"/>
    <w:rsid w:val="00B766DE"/>
    <w:rsid w:val="00B76CDB"/>
    <w:rsid w:val="00B77008"/>
    <w:rsid w:val="00B77306"/>
    <w:rsid w:val="00B779DE"/>
    <w:rsid w:val="00B801E1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9B9"/>
    <w:rsid w:val="00BB0ECB"/>
    <w:rsid w:val="00BB0FB8"/>
    <w:rsid w:val="00BB153B"/>
    <w:rsid w:val="00BB19C5"/>
    <w:rsid w:val="00BB29E2"/>
    <w:rsid w:val="00BB4735"/>
    <w:rsid w:val="00BB4802"/>
    <w:rsid w:val="00BB5D6E"/>
    <w:rsid w:val="00BB611A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499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2D8C"/>
    <w:rsid w:val="00BD33BB"/>
    <w:rsid w:val="00BD34F8"/>
    <w:rsid w:val="00BD3530"/>
    <w:rsid w:val="00BD397A"/>
    <w:rsid w:val="00BD5222"/>
    <w:rsid w:val="00BD5545"/>
    <w:rsid w:val="00BD6A79"/>
    <w:rsid w:val="00BD7AF2"/>
    <w:rsid w:val="00BD7ECF"/>
    <w:rsid w:val="00BE0178"/>
    <w:rsid w:val="00BE01A6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370E"/>
    <w:rsid w:val="00C23765"/>
    <w:rsid w:val="00C2378F"/>
    <w:rsid w:val="00C242FD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296C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B17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0307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C84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933"/>
    <w:rsid w:val="00C67D94"/>
    <w:rsid w:val="00C67E2B"/>
    <w:rsid w:val="00C67EFE"/>
    <w:rsid w:val="00C70128"/>
    <w:rsid w:val="00C70397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2F85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8F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397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904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2E0E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2F87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110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14DD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37B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8BF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559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58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2E4C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1C77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154"/>
    <w:rsid w:val="00E33ACE"/>
    <w:rsid w:val="00E34735"/>
    <w:rsid w:val="00E34DD5"/>
    <w:rsid w:val="00E35216"/>
    <w:rsid w:val="00E35375"/>
    <w:rsid w:val="00E35EEA"/>
    <w:rsid w:val="00E366F0"/>
    <w:rsid w:val="00E36EC3"/>
    <w:rsid w:val="00E37452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342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175A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E9B"/>
    <w:rsid w:val="00EA2886"/>
    <w:rsid w:val="00EA2D36"/>
    <w:rsid w:val="00EA2E75"/>
    <w:rsid w:val="00EA2F10"/>
    <w:rsid w:val="00EA3ABD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39EC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157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1BA"/>
    <w:rsid w:val="00F14387"/>
    <w:rsid w:val="00F14539"/>
    <w:rsid w:val="00F1463F"/>
    <w:rsid w:val="00F14E61"/>
    <w:rsid w:val="00F15825"/>
    <w:rsid w:val="00F15FEB"/>
    <w:rsid w:val="00F1640A"/>
    <w:rsid w:val="00F168BA"/>
    <w:rsid w:val="00F16960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38B"/>
    <w:rsid w:val="00F565B8"/>
    <w:rsid w:val="00F56ADA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7C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395F"/>
    <w:rsid w:val="00FB486B"/>
    <w:rsid w:val="00FB4D11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3FDC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41"/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F131BA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3516D6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3516D6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DefaultParagraphFont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9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E:\TSGS1_103_Gothenburg\docs\S1-232249.zip" TargetMode="External"/><Relationship Id="rId18" Type="http://schemas.openxmlformats.org/officeDocument/2006/relationships/hyperlink" Target="file:///E:\TSGS1_103_Gothenburg\docs\S1-232225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E:\TSGS1_103_Gothenburg\docs\S1-232251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3gpp.org/ftp/Specs/archive/22_series/22.989/22989-j30.zip" TargetMode="External"/><Relationship Id="rId17" Type="http://schemas.openxmlformats.org/officeDocument/2006/relationships/hyperlink" Target="https://tmobileusa-my.sharepoint.com/personal/mark_younge_t-mobile_com/Documents/Documents/3GPP/SA1/TSGS1_103_Gothenburg/Inbox/docs/S1-23250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E:\TSGS1_103_Gothenburg\docs\S1-232199.zip" TargetMode="External"/><Relationship Id="rId20" Type="http://schemas.openxmlformats.org/officeDocument/2006/relationships/hyperlink" Target="https://tmobileusa-my.sharepoint.com/personal/mark_younge_t-mobile_com/Documents/Documents/3GPP/SA1/TSGS1_103_Gothenburg/Inbox/docs/S1-232502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95E_Electronic_2022_03/Docs/SP-220088.zip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SA/TSG_SA/TSGS_100_Taipei_2023-06/Docs/SP-230512.zip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file:///E:\TSGS1_103_Gothenburg\docs\S1-232234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mobileusa-my.sharepoint.com/personal/mark_younge_t-mobile_com/Documents/Documents/3GPP/SA1/TSGS1_103_Gothenburg/Inbox/docs/S1-232503.zip" TargetMode="External"/><Relationship Id="rId22" Type="http://schemas.openxmlformats.org/officeDocument/2006/relationships/hyperlink" Target="file:///E:\TSGS1_103_Gothenburg\docs\S1-23226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young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EACCAD-9D50-4322-A848-6C1A61EA7DD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</Template>
  <TotalTime>1</TotalTime>
  <Pages>3</Pages>
  <Words>614</Words>
  <Characters>3502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4108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Younge, Mark</cp:lastModifiedBy>
  <cp:revision>2</cp:revision>
  <dcterms:created xsi:type="dcterms:W3CDTF">2023-08-24T07:20:00Z</dcterms:created>
  <dcterms:modified xsi:type="dcterms:W3CDTF">2023-08-24T07:20:00Z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