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55D25" w14:textId="5832CE2F" w:rsidR="00B208FF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ＭＳ 明朝" w:cs="Arial"/>
          <w:b/>
          <w:sz w:val="24"/>
          <w:szCs w:val="24"/>
          <w:lang w:eastAsia="ja-JP"/>
        </w:rPr>
        <w:t>3GPP TSG-SA WG1 Meeting #</w:t>
      </w:r>
      <w:r w:rsidR="00BB611A">
        <w:rPr>
          <w:rFonts w:eastAsia="ＭＳ 明朝" w:cs="Arial"/>
          <w:b/>
          <w:sz w:val="24"/>
          <w:szCs w:val="24"/>
          <w:lang w:eastAsia="ja-JP"/>
        </w:rPr>
        <w:t xml:space="preserve">103 </w:t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 w:rsidR="00C94397"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>S1-</w:t>
      </w:r>
      <w:r w:rsidR="00BB611A">
        <w:rPr>
          <w:rFonts w:eastAsia="ＭＳ 明朝" w:cs="Arial"/>
          <w:b/>
          <w:sz w:val="24"/>
          <w:szCs w:val="24"/>
          <w:lang w:eastAsia="ja-JP"/>
        </w:rPr>
        <w:t>23</w:t>
      </w:r>
      <w:r w:rsidR="00D87B9E">
        <w:rPr>
          <w:rFonts w:eastAsia="ＭＳ 明朝" w:cs="Arial"/>
          <w:b/>
          <w:sz w:val="24"/>
          <w:szCs w:val="24"/>
          <w:lang w:eastAsia="ja-JP"/>
        </w:rPr>
        <w:t>2553</w:t>
      </w:r>
    </w:p>
    <w:p w14:paraId="0FEBC1DE" w14:textId="5614F664" w:rsidR="000924E4" w:rsidRPr="00F45489" w:rsidRDefault="00BB611A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>
        <w:rPr>
          <w:rFonts w:eastAsia="ＭＳ 明朝" w:cs="Arial"/>
          <w:b/>
          <w:sz w:val="24"/>
          <w:szCs w:val="24"/>
          <w:lang w:eastAsia="ja-JP"/>
        </w:rPr>
        <w:t>Gothenburg</w:t>
      </w:r>
      <w:r w:rsidR="00B208FF">
        <w:rPr>
          <w:rFonts w:eastAsia="ＭＳ 明朝" w:cs="Arial"/>
          <w:b/>
          <w:sz w:val="24"/>
          <w:szCs w:val="24"/>
          <w:lang w:eastAsia="ja-JP"/>
        </w:rPr>
        <w:t xml:space="preserve">, </w:t>
      </w:r>
      <w:proofErr w:type="gramStart"/>
      <w:r>
        <w:rPr>
          <w:rFonts w:eastAsia="ＭＳ 明朝" w:cs="Arial"/>
          <w:b/>
          <w:sz w:val="24"/>
          <w:szCs w:val="24"/>
          <w:lang w:eastAsia="ja-JP"/>
        </w:rPr>
        <w:t>Sweden</w:t>
      </w:r>
      <w:r w:rsidR="00B208FF">
        <w:rPr>
          <w:rFonts w:eastAsia="ＭＳ 明朝" w:cs="Arial"/>
          <w:b/>
          <w:sz w:val="24"/>
          <w:szCs w:val="24"/>
          <w:lang w:eastAsia="ja-JP"/>
        </w:rPr>
        <w:t xml:space="preserve">,  </w:t>
      </w:r>
      <w:r>
        <w:rPr>
          <w:rFonts w:eastAsia="ＭＳ 明朝" w:cs="Arial"/>
          <w:b/>
          <w:sz w:val="24"/>
          <w:szCs w:val="24"/>
          <w:lang w:eastAsia="ja-JP"/>
        </w:rPr>
        <w:t>21</w:t>
      </w:r>
      <w:proofErr w:type="gramEnd"/>
      <w:r>
        <w:rPr>
          <w:rFonts w:eastAsia="ＭＳ 明朝" w:cs="Arial"/>
          <w:b/>
          <w:sz w:val="24"/>
          <w:szCs w:val="24"/>
          <w:lang w:eastAsia="ja-JP"/>
        </w:rPr>
        <w:t xml:space="preserve"> </w:t>
      </w:r>
      <w:r w:rsidR="00B208FF">
        <w:rPr>
          <w:rFonts w:eastAsia="ＭＳ 明朝" w:cs="Arial"/>
          <w:b/>
          <w:sz w:val="24"/>
          <w:szCs w:val="24"/>
          <w:lang w:eastAsia="ja-JP"/>
        </w:rPr>
        <w:t xml:space="preserve">- </w:t>
      </w:r>
      <w:r>
        <w:rPr>
          <w:rFonts w:eastAsia="ＭＳ 明朝" w:cs="Arial"/>
          <w:b/>
          <w:sz w:val="24"/>
          <w:szCs w:val="24"/>
          <w:lang w:eastAsia="ja-JP"/>
        </w:rPr>
        <w:t xml:space="preserve">25 August </w:t>
      </w:r>
      <w:r w:rsidR="00B208FF">
        <w:rPr>
          <w:rFonts w:eastAsia="ＭＳ 明朝" w:cs="Arial"/>
          <w:b/>
          <w:sz w:val="24"/>
          <w:szCs w:val="24"/>
          <w:lang w:eastAsia="ja-JP"/>
        </w:rPr>
        <w:t>2023</w:t>
      </w:r>
      <w:r w:rsidR="00B208FF">
        <w:rPr>
          <w:rFonts w:eastAsia="ＭＳ 明朝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0D45DE62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803A29">
        <w:rPr>
          <w:rFonts w:eastAsia="Times New Roman" w:cs="Arial"/>
          <w:sz w:val="22"/>
          <w:szCs w:val="20"/>
          <w:lang w:eastAsia="ar-SA"/>
        </w:rPr>
        <w:t xml:space="preserve">Report - </w:t>
      </w:r>
      <w:r w:rsidR="009C7255">
        <w:rPr>
          <w:rFonts w:eastAsia="Times New Roman" w:cs="Arial"/>
          <w:sz w:val="22"/>
          <w:szCs w:val="20"/>
          <w:lang w:eastAsia="ar-SA"/>
        </w:rPr>
        <w:t>Drafting group for Metaverse</w:t>
      </w:r>
    </w:p>
    <w:p w14:paraId="09D907A5" w14:textId="04C158CB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803A29">
        <w:rPr>
          <w:rFonts w:eastAsia="Times New Roman" w:cs="Arial"/>
          <w:sz w:val="22"/>
          <w:szCs w:val="20"/>
          <w:lang w:eastAsia="ar-SA"/>
        </w:rPr>
        <w:t>0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6606FF29" w14:textId="4D284A98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9A2FF6">
        <w:rPr>
          <w:rFonts w:eastAsia="Times New Roman" w:cs="Arial"/>
          <w:sz w:val="22"/>
          <w:szCs w:val="20"/>
          <w:lang w:eastAsia="ar-SA"/>
        </w:rPr>
        <w:t>Drafting Session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2DA89CBC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9C7255">
        <w:rPr>
          <w:rFonts w:eastAsia="Times New Roman" w:cs="Arial"/>
          <w:sz w:val="22"/>
          <w:szCs w:val="20"/>
          <w:lang w:eastAsia="ar-SA"/>
        </w:rPr>
        <w:t>Yusuke Nakano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5D00BCC" w14:textId="24381633" w:rsidR="009C7255" w:rsidRPr="003B6AB6" w:rsidRDefault="009C7255" w:rsidP="009C725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5" w:name="_Hlk21624406"/>
      <w:bookmarkEnd w:id="0"/>
      <w:bookmarkEnd w:id="1"/>
      <w:r w:rsidRPr="00237551">
        <w:rPr>
          <w:rFonts w:eastAsia="ＭＳ 明朝" w:cs="Arial"/>
          <w:bCs/>
          <w:sz w:val="36"/>
          <w:szCs w:val="36"/>
          <w:lang w:eastAsia="ar-SA"/>
        </w:rPr>
        <w:t xml:space="preserve">Drafting group Agenda for </w:t>
      </w:r>
      <w:bookmarkEnd w:id="5"/>
      <w:r>
        <w:rPr>
          <w:rFonts w:eastAsia="ＭＳ 明朝" w:cs="Arial"/>
          <w:bCs/>
          <w:sz w:val="36"/>
          <w:szCs w:val="36"/>
          <w:lang w:eastAsia="ar-SA"/>
        </w:rPr>
        <w:t>Metaverse</w:t>
      </w:r>
    </w:p>
    <w:p w14:paraId="77AE9BC2" w14:textId="6EB48699" w:rsidR="00DF3949" w:rsidRDefault="00DF394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79C097CD" w14:textId="77777777" w:rsidR="002E517F" w:rsidRPr="008754F9" w:rsidRDefault="002E517F" w:rsidP="002E517F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4ABAA6C" w14:textId="77777777" w:rsidR="009E70D3" w:rsidRDefault="002E517F" w:rsidP="002E517F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/>
          <w:sz w:val="24"/>
          <w:szCs w:val="24"/>
          <w:lang w:eastAsia="ar-SA"/>
        </w:rPr>
        <w:t xml:space="preserve">ROOM </w:t>
      </w:r>
      <w:r w:rsidR="00073602">
        <w:rPr>
          <w:rFonts w:eastAsia="Arial Unicode MS"/>
          <w:sz w:val="24"/>
          <w:szCs w:val="24"/>
          <w:lang w:eastAsia="ar-SA"/>
        </w:rPr>
        <w:t>G1</w:t>
      </w:r>
      <w:r>
        <w:rPr>
          <w:rFonts w:eastAsia="Arial Unicode MS"/>
          <w:sz w:val="24"/>
          <w:szCs w:val="24"/>
          <w:lang w:eastAsia="ar-SA"/>
        </w:rPr>
        <w:t>: Plenary/Drafting</w:t>
      </w:r>
      <w:r>
        <w:rPr>
          <w:rFonts w:eastAsia="Arial Unicode MS"/>
          <w:sz w:val="24"/>
          <w:szCs w:val="24"/>
          <w:lang w:eastAsia="ar-SA"/>
        </w:rPr>
        <w:tab/>
        <w:t xml:space="preserve">           </w:t>
      </w:r>
    </w:p>
    <w:p w14:paraId="64CB6B0B" w14:textId="68DF96DE" w:rsidR="002E517F" w:rsidRPr="009E70D3" w:rsidRDefault="009E70D3" w:rsidP="002E517F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G3: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="002E517F">
        <w:rPr>
          <w:rFonts w:eastAsia="Arial Unicode MS"/>
          <w:sz w:val="24"/>
          <w:szCs w:val="24"/>
          <w:lang w:eastAsia="ar-SA"/>
        </w:rPr>
        <w:t xml:space="preserve"> </w:t>
      </w:r>
      <w:r w:rsidR="002E517F"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6AD66E1E" w14:textId="77777777" w:rsidR="002E517F" w:rsidRPr="00015298" w:rsidRDefault="002E517F" w:rsidP="002E517F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837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"/>
        <w:gridCol w:w="709"/>
        <w:gridCol w:w="2977"/>
        <w:gridCol w:w="2789"/>
      </w:tblGrid>
      <w:tr w:rsidR="009C7255" w:rsidRPr="00015298" w14:paraId="2411FE00" w14:textId="77777777" w:rsidTr="009C7255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F4B6F08" w14:textId="77777777" w:rsidR="009C7255" w:rsidRPr="00015298" w:rsidRDefault="009C7255" w:rsidP="00F131B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FD734B5" w14:textId="77777777" w:rsidR="009C7255" w:rsidRPr="00015298" w:rsidRDefault="009C7255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3F84878" w14:textId="5811D9A3" w:rsidR="009C7255" w:rsidRPr="00015298" w:rsidRDefault="009C7255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700DA71" w14:textId="77777777" w:rsidR="009C7255" w:rsidRPr="00015298" w:rsidRDefault="009C7255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9C7255" w:rsidRPr="00AB0F3E" w14:paraId="084B0585" w14:textId="77777777" w:rsidTr="009C7255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14A0B75" w14:textId="77777777" w:rsidR="009C7255" w:rsidRPr="00AB0F3E" w:rsidRDefault="009C7255" w:rsidP="009E70D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4E8D4CC" w14:textId="77777777" w:rsidR="009C7255" w:rsidRPr="00AB0F3E" w:rsidRDefault="009C7255" w:rsidP="009E70D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63385605" w14:textId="77777777" w:rsidR="009C7255" w:rsidRPr="00AB0F3E" w:rsidRDefault="009C7255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25FFFE5" w14:textId="0348FBB3" w:rsidR="009C7255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B1EA664" w14:textId="3E0DCC36" w:rsidR="009C7255" w:rsidRPr="00B50B65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01E1FA70" w14:textId="77777777" w:rsidR="009C7255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Metaverse</w:t>
            </w:r>
          </w:p>
          <w:p w14:paraId="55513F54" w14:textId="1522CCE9" w:rsidR="009C7255" w:rsidRPr="00B50B65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8F74C8A" w14:textId="77777777" w:rsidR="009C7255" w:rsidRPr="0010199B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ISN</w:t>
            </w:r>
          </w:p>
        </w:tc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2401E81" w14:textId="714601BD" w:rsidR="009C7255" w:rsidRPr="00B50B65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60DF0291" w14:textId="77777777" w:rsidR="009C7255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Metaverse </w:t>
            </w:r>
          </w:p>
          <w:p w14:paraId="66726E5B" w14:textId="7E165B66" w:rsidR="009C7255" w:rsidRPr="00B50B65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4F0098A9" w14:textId="77777777" w:rsidR="009C7255" w:rsidRPr="0010199B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ISN</w:t>
            </w:r>
          </w:p>
        </w:tc>
      </w:tr>
      <w:tr w:rsidR="009C7255" w:rsidRPr="00AB0F3E" w14:paraId="04BB3FE4" w14:textId="77777777" w:rsidTr="009C7255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11F812E" w14:textId="77777777" w:rsidR="009C7255" w:rsidRPr="00AB0F3E" w:rsidRDefault="009C7255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1ECBB80" w14:textId="77777777" w:rsidR="009C7255" w:rsidRPr="00AB0F3E" w:rsidRDefault="009C7255" w:rsidP="009E70D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11E1DD32" w14:textId="77777777" w:rsidR="009C7255" w:rsidRPr="00AB0F3E" w:rsidRDefault="009C7255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8B0A087" w14:textId="20EF7A6B" w:rsidR="009C7255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A9BCB0" w14:textId="27E8CA96" w:rsidR="009C7255" w:rsidRPr="00B50B65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28B87BE3" w14:textId="77777777" w:rsidR="009C7255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Metaverse </w:t>
            </w:r>
          </w:p>
          <w:p w14:paraId="48758609" w14:textId="77777777" w:rsidR="009C7255" w:rsidRPr="00AB0F3E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5FA3E78D" w14:textId="0F231461" w:rsidR="009C7255" w:rsidRPr="00B50B65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DF6F5B9" w14:textId="76D6D5EE" w:rsidR="009C7255" w:rsidRPr="006215A8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bookmarkStart w:id="7" w:name="_Hlk135571699"/>
            <w:r w:rsidRPr="001574E4"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  <w:t>5GSAT_Ph3</w:t>
            </w:r>
            <w:bookmarkEnd w:id="7"/>
          </w:p>
        </w:tc>
        <w:tc>
          <w:tcPr>
            <w:tcW w:w="27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63D8A74" w14:textId="40010CA4" w:rsidR="009C7255" w:rsidRPr="00B50B65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31F57296" w14:textId="77777777" w:rsidR="009C7255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Metaverse </w:t>
            </w:r>
          </w:p>
          <w:p w14:paraId="3039B471" w14:textId="77777777" w:rsidR="009C7255" w:rsidRPr="00AB0F3E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30CC259F" w14:textId="33ED5686" w:rsidR="009C7255" w:rsidRPr="00B50B65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2CC250C" w14:textId="0B2EFCCD" w:rsidR="009C7255" w:rsidRPr="00AB0F3E" w:rsidRDefault="009C7255" w:rsidP="009E70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r w:rsidRPr="001574E4"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  <w:t>5GSAT_Ph3</w:t>
            </w:r>
          </w:p>
        </w:tc>
      </w:tr>
      <w:bookmarkEnd w:id="6"/>
    </w:tbl>
    <w:p w14:paraId="1E9CA05B" w14:textId="1CF0DF0A" w:rsidR="00F131BA" w:rsidRDefault="00F131BA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416"/>
        <w:gridCol w:w="136"/>
        <w:gridCol w:w="4117"/>
        <w:gridCol w:w="2126"/>
        <w:gridCol w:w="3933"/>
      </w:tblGrid>
      <w:tr w:rsidR="00CC2E0E" w:rsidRPr="00745D37" w14:paraId="09ABAFC7" w14:textId="77777777" w:rsidTr="00DF3949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2336B65" w14:textId="218875FA" w:rsidR="00CC2E0E" w:rsidRPr="00745D37" w:rsidRDefault="00CC2E0E" w:rsidP="009C7255">
            <w:pPr>
              <w:pStyle w:val="1"/>
              <w:rPr>
                <w:lang w:val="en-US"/>
              </w:rPr>
            </w:pPr>
            <w:r w:rsidRPr="00E93093">
              <w:rPr>
                <w:lang w:val="en-US"/>
              </w:rPr>
              <w:t>Metaverse</w:t>
            </w:r>
          </w:p>
        </w:tc>
      </w:tr>
      <w:tr w:rsidR="00CC2E0E" w:rsidRPr="00745D37" w14:paraId="041CC39A" w14:textId="77777777" w:rsidTr="00E61342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0E8F572" w14:textId="77777777" w:rsidR="00CC2E0E" w:rsidRPr="00745D37" w:rsidRDefault="00CC2E0E" w:rsidP="009C7255">
            <w:pPr>
              <w:pStyle w:val="20"/>
              <w:rPr>
                <w:lang w:val="en-US"/>
              </w:rPr>
            </w:pPr>
            <w:proofErr w:type="spellStart"/>
            <w:r w:rsidRPr="00E93093">
              <w:rPr>
                <w:lang w:val="en-US"/>
              </w:rPr>
              <w:t>FS_Metaverse</w:t>
            </w:r>
            <w:proofErr w:type="spellEnd"/>
            <w:r w:rsidRPr="00745D37">
              <w:rPr>
                <w:lang w:val="en-US"/>
              </w:rPr>
              <w:t xml:space="preserve">: </w:t>
            </w:r>
            <w:r w:rsidRPr="00E93093">
              <w:rPr>
                <w:lang w:val="en-US"/>
              </w:rPr>
              <w:t xml:space="preserve">Study on Localized Mobile Metaverse Services </w:t>
            </w:r>
            <w:r w:rsidRPr="00745D37">
              <w:rPr>
                <w:lang w:val="en-US"/>
              </w:rPr>
              <w:t>[</w:t>
            </w:r>
            <w:hyperlink r:id="rId11" w:history="1">
              <w:r w:rsidRPr="00291A88">
                <w:rPr>
                  <w:rStyle w:val="a5"/>
                  <w:lang w:val="en-US"/>
                </w:rPr>
                <w:t>SP-220353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CC2E0E" w:rsidRPr="00B209E2" w14:paraId="2E446AB9" w14:textId="77777777" w:rsidTr="002647D9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87DEB2B" w14:textId="77777777" w:rsidR="00CC2E0E" w:rsidRPr="004067FF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31B37C6B" w14:textId="31676001" w:rsidR="00CC2E0E" w:rsidRPr="00E93093" w:rsidRDefault="00CC2E0E" w:rsidP="00BA22E6">
            <w:pPr>
              <w:tabs>
                <w:tab w:val="left" w:pos="10515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E93093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E93093">
              <w:rPr>
                <w:lang w:val="nl-NL"/>
              </w:rPr>
              <w:t>Erik Guttman (</w:t>
            </w:r>
            <w:r>
              <w:rPr>
                <w:lang w:val="nl-NL"/>
              </w:rPr>
              <w:t>Samsung</w:t>
            </w:r>
            <w:r w:rsidRPr="00E93093">
              <w:rPr>
                <w:lang w:val="nl-NL"/>
              </w:rPr>
              <w:t>)</w:t>
            </w:r>
            <w:r w:rsidR="00BA22E6">
              <w:rPr>
                <w:lang w:val="nl-NL"/>
              </w:rPr>
              <w:tab/>
            </w:r>
          </w:p>
          <w:p w14:paraId="4DB8E202" w14:textId="60ADECA1" w:rsidR="00CC2E0E" w:rsidRPr="00427FC8" w:rsidRDefault="00CC2E0E" w:rsidP="00CC2E0E">
            <w:pPr>
              <w:suppressAutoHyphens/>
              <w:spacing w:after="0" w:line="240" w:lineRule="auto"/>
              <w:rPr>
                <w:rStyle w:val="a5"/>
                <w:rFonts w:eastAsia="Arial Unicode MS" w:cs="Arial"/>
                <w:szCs w:val="18"/>
                <w:lang w:val="nl-NL" w:eastAsia="ar-SA"/>
              </w:rPr>
            </w:pPr>
            <w:r w:rsidRPr="00B209E2">
              <w:rPr>
                <w:rFonts w:eastAsia="Arial Unicode MS" w:cs="Arial"/>
                <w:szCs w:val="18"/>
                <w:lang w:val="de-DE" w:eastAsia="ar-SA"/>
              </w:rPr>
              <w:lastRenderedPageBreak/>
              <w:t xml:space="preserve">Latest version: </w:t>
            </w:r>
            <w:r w:rsidR="002D2EC0">
              <w:fldChar w:fldCharType="begin"/>
            </w:r>
            <w:r w:rsidR="002D2EC0">
              <w:instrText xml:space="preserve"> HYPERLINK "https://www.3gpp.org/ftp/Specs/archive/22_series/22.856/22856-j00.zip" </w:instrText>
            </w:r>
            <w:r w:rsidR="002D2EC0">
              <w:fldChar w:fldCharType="separate"/>
            </w:r>
            <w:r w:rsidRPr="00427FC8">
              <w:rPr>
                <w:rStyle w:val="a5"/>
                <w:lang w:val="nl-NL"/>
              </w:rPr>
              <w:t>TR 22.856v19.0.0</w:t>
            </w:r>
            <w:r w:rsidR="002D2EC0">
              <w:rPr>
                <w:rStyle w:val="a5"/>
                <w:lang w:val="nl-NL"/>
              </w:rPr>
              <w:fldChar w:fldCharType="end"/>
            </w:r>
          </w:p>
          <w:p w14:paraId="48C353B6" w14:textId="40A65B5E" w:rsidR="00CC2E0E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>Target completion date: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9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(0</w:t>
            </w:r>
            <w:r>
              <w:rPr>
                <w:rFonts w:eastAsia="Arial Unicode MS" w:cs="Arial"/>
                <w:szCs w:val="18"/>
                <w:lang w:val="fr-FR" w:eastAsia="ar-SA"/>
              </w:rPr>
              <w:t>6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086F3B59" w14:textId="05196B05" w:rsidR="00CC2E0E" w:rsidRPr="00AA7BD2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>Percentage completion: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90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CC2E0E" w:rsidRPr="00B209E2" w14:paraId="41B4F35D" w14:textId="77777777" w:rsidTr="00A62F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7D1F6A" w14:textId="6341C967" w:rsidR="00CC2E0E" w:rsidRPr="002647D9" w:rsidRDefault="00046B9A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647D9">
              <w:rPr>
                <w:rFonts w:eastAsia="Times New Roman" w:cs="Arial"/>
                <w:szCs w:val="18"/>
                <w:lang w:val="fr-FR"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2ADF80" w14:textId="2BF9A954" w:rsidR="00CC2E0E" w:rsidRPr="002647D9" w:rsidRDefault="002D2EC0" w:rsidP="00CC2E0E">
            <w:pPr>
              <w:snapToGrid w:val="0"/>
              <w:spacing w:after="0" w:line="240" w:lineRule="auto"/>
            </w:pPr>
            <w:hyperlink r:id="rId12" w:history="1">
              <w:r w:rsidR="00CC2E0E" w:rsidRPr="002647D9">
                <w:rPr>
                  <w:rStyle w:val="a5"/>
                  <w:rFonts w:cs="Arial"/>
                  <w:color w:val="auto"/>
                </w:rPr>
                <w:t>S1-232068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CD21F8" w14:textId="7FF573EA" w:rsidR="00CC2E0E" w:rsidRPr="002647D9" w:rsidRDefault="00CC2E0E" w:rsidP="00CC2E0E">
            <w:pPr>
              <w:snapToGrid w:val="0"/>
              <w:spacing w:after="0" w:line="240" w:lineRule="auto"/>
            </w:pPr>
            <w:r w:rsidRPr="002647D9">
              <w:t>Samsung, 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9CF34C" w14:textId="43D3057A" w:rsidR="00CC2E0E" w:rsidRPr="002647D9" w:rsidRDefault="00046B9A" w:rsidP="00CC2E0E">
            <w:pPr>
              <w:snapToGrid w:val="0"/>
              <w:spacing w:after="0" w:line="240" w:lineRule="auto"/>
            </w:pPr>
            <w:r w:rsidRPr="002647D9">
              <w:t xml:space="preserve">22.856v19.0.0 </w:t>
            </w:r>
            <w:r w:rsidR="00CC2E0E" w:rsidRPr="002647D9">
              <w:t>Clean 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2E7A09" w14:textId="7796D5AE" w:rsidR="00CC2E0E" w:rsidRPr="002647D9" w:rsidRDefault="002647D9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647D9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F369F8" w14:textId="77777777" w:rsidR="00CC2E0E" w:rsidRPr="002647D9" w:rsidRDefault="00046B9A" w:rsidP="00CC2E0E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647D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2647D9">
              <w:rPr>
                <w:rFonts w:eastAsia="Arial Unicode MS" w:cs="Arial"/>
                <w:iCs/>
                <w:szCs w:val="18"/>
                <w:lang w:eastAsia="ar-SA"/>
              </w:rPr>
              <w:t>FS_Metaverse</w:t>
            </w:r>
            <w:proofErr w:type="spellEnd"/>
            <w:r w:rsidRPr="002647D9">
              <w:rPr>
                <w:noProof/>
              </w:rPr>
              <w:t xml:space="preserve"> </w:t>
            </w:r>
            <w:r w:rsidRPr="002647D9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2647D9">
              <w:t>0001</w:t>
            </w:r>
            <w:r w:rsidRPr="002647D9">
              <w:rPr>
                <w:rFonts w:eastAsia="Arial Unicode MS" w:cs="Arial"/>
                <w:i/>
                <w:szCs w:val="18"/>
                <w:lang w:eastAsia="ar-SA"/>
              </w:rPr>
              <w:t xml:space="preserve">R- Cat </w:t>
            </w:r>
            <w:r w:rsidRPr="002647D9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F</w:t>
            </w:r>
          </w:p>
          <w:p w14:paraId="5D0C736D" w14:textId="3A8B3A19" w:rsidR="00046B9A" w:rsidRPr="002647D9" w:rsidRDefault="00046B9A" w:rsidP="00CC2E0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647D9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Should be cat D</w:t>
            </w:r>
          </w:p>
        </w:tc>
      </w:tr>
      <w:tr w:rsidR="00046B9A" w:rsidRPr="00B209E2" w14:paraId="3B9E9306" w14:textId="77777777" w:rsidTr="00990F2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91DA9" w14:textId="7E7AA1D5" w:rsidR="00046B9A" w:rsidRPr="00A62F6F" w:rsidRDefault="00046B9A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62F6F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23C54B" w14:textId="536FE346" w:rsidR="00046B9A" w:rsidRPr="00A62F6F" w:rsidRDefault="002D2EC0" w:rsidP="00046B9A">
            <w:pPr>
              <w:snapToGrid w:val="0"/>
              <w:spacing w:after="0" w:line="240" w:lineRule="auto"/>
            </w:pPr>
            <w:hyperlink r:id="rId13" w:history="1">
              <w:r w:rsidR="00046B9A" w:rsidRPr="00A62F6F">
                <w:rPr>
                  <w:rStyle w:val="a5"/>
                  <w:rFonts w:cs="Arial"/>
                  <w:color w:val="auto"/>
                </w:rPr>
                <w:t>S1-232069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54B379" w14:textId="066CD5F7" w:rsidR="00046B9A" w:rsidRPr="00A62F6F" w:rsidRDefault="00046B9A" w:rsidP="00046B9A">
            <w:pPr>
              <w:snapToGrid w:val="0"/>
              <w:spacing w:after="0" w:line="240" w:lineRule="auto"/>
            </w:pPr>
            <w:r w:rsidRPr="00A62F6F">
              <w:t>Samsung, Huawei, Nokia, Nokia Shanghai Bell, NTT DOCOMO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761216" w14:textId="51333297" w:rsidR="00046B9A" w:rsidRPr="00A62F6F" w:rsidRDefault="00046B9A" w:rsidP="00046B9A">
            <w:pPr>
              <w:snapToGrid w:val="0"/>
              <w:spacing w:after="0" w:line="240" w:lineRule="auto"/>
            </w:pPr>
            <w:r w:rsidRPr="00A62F6F">
              <w:t>22.856v19.0.0 Addition of consolidated requirements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A08365" w14:textId="7D699573" w:rsidR="00046B9A" w:rsidRPr="00A62F6F" w:rsidRDefault="00A62F6F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62F6F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A62F6F">
              <w:rPr>
                <w:rFonts w:eastAsia="Times New Roman" w:cs="Arial"/>
                <w:szCs w:val="18"/>
                <w:lang w:val="fr-FR" w:eastAsia="ar-SA"/>
              </w:rPr>
              <w:t>2400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DDBCBE" w14:textId="5F275E0B" w:rsidR="00046B9A" w:rsidRPr="00A62F6F" w:rsidRDefault="00046B9A" w:rsidP="00046B9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62F6F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A62F6F">
              <w:rPr>
                <w:rFonts w:eastAsia="Arial Unicode MS" w:cs="Arial"/>
                <w:iCs/>
                <w:szCs w:val="18"/>
                <w:lang w:eastAsia="ar-SA"/>
              </w:rPr>
              <w:t>FS_Metaverse</w:t>
            </w:r>
            <w:proofErr w:type="spellEnd"/>
            <w:r w:rsidRPr="00A62F6F">
              <w:rPr>
                <w:noProof/>
              </w:rPr>
              <w:t xml:space="preserve"> </w:t>
            </w:r>
            <w:r w:rsidRPr="00A62F6F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A62F6F">
              <w:t>0002</w:t>
            </w:r>
            <w:r w:rsidRPr="00A62F6F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A62F6F" w:rsidRPr="00B209E2" w14:paraId="65A405E7" w14:textId="77777777" w:rsidTr="00990F2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895C7A" w14:textId="743FC8C1" w:rsidR="00A62F6F" w:rsidRPr="00990F29" w:rsidRDefault="00A62F6F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90F29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AD5EF5" w14:textId="073807AC" w:rsidR="00A62F6F" w:rsidRPr="00990F29" w:rsidRDefault="002D2EC0" w:rsidP="00046B9A">
            <w:pPr>
              <w:snapToGrid w:val="0"/>
              <w:spacing w:after="0" w:line="240" w:lineRule="auto"/>
            </w:pPr>
            <w:hyperlink r:id="rId14" w:anchor="103_GoteborgdocsS1-232400.zip" w:history="1">
              <w:r w:rsidR="00A62F6F" w:rsidRPr="00990F29">
                <w:rPr>
                  <w:rStyle w:val="a5"/>
                  <w:rFonts w:cs="Arial"/>
                  <w:color w:val="auto"/>
                </w:rPr>
                <w:t>S1-232400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209E0B" w14:textId="29F7F037" w:rsidR="00A62F6F" w:rsidRPr="00990F29" w:rsidRDefault="00A62F6F" w:rsidP="00046B9A">
            <w:pPr>
              <w:snapToGrid w:val="0"/>
              <w:spacing w:after="0" w:line="240" w:lineRule="auto"/>
            </w:pPr>
            <w:r w:rsidRPr="00990F29">
              <w:t>Samsung, Huawei, Nokia, Nokia Shanghai Bell, NTT DOCOMO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5BD8F3" w14:textId="27C73F94" w:rsidR="00A62F6F" w:rsidRPr="00990F29" w:rsidRDefault="00A62F6F" w:rsidP="00046B9A">
            <w:pPr>
              <w:snapToGrid w:val="0"/>
              <w:spacing w:after="0" w:line="240" w:lineRule="auto"/>
            </w:pPr>
            <w:r w:rsidRPr="00990F29">
              <w:t>22.856v19.0.0 Addition of consolidated requirements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9EAAA8" w14:textId="43DC811F" w:rsidR="00A62F6F" w:rsidRPr="00990F29" w:rsidRDefault="00990F29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90F29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990F29">
              <w:rPr>
                <w:rFonts w:eastAsia="Times New Roman" w:cs="Arial"/>
                <w:szCs w:val="18"/>
                <w:lang w:val="fr-FR" w:eastAsia="ar-SA"/>
              </w:rPr>
              <w:t>2415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F50F24" w14:textId="40DF88CC" w:rsidR="00A62F6F" w:rsidRPr="00990F29" w:rsidRDefault="00A62F6F" w:rsidP="00046B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90F2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990F29">
              <w:rPr>
                <w:rFonts w:eastAsia="Arial Unicode MS" w:cs="Arial"/>
                <w:i/>
                <w:iCs/>
                <w:szCs w:val="18"/>
                <w:lang w:eastAsia="ar-SA"/>
              </w:rPr>
              <w:t>FS_Metaverse</w:t>
            </w:r>
            <w:proofErr w:type="spellEnd"/>
            <w:r w:rsidRPr="00990F29">
              <w:rPr>
                <w:i/>
                <w:noProof/>
              </w:rPr>
              <w:t xml:space="preserve"> </w:t>
            </w:r>
            <w:r w:rsidRPr="00990F29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990F29">
              <w:rPr>
                <w:i/>
              </w:rPr>
              <w:t>0002</w:t>
            </w:r>
            <w:r w:rsidRPr="00990F29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7205DAB3" w14:textId="4E059A16" w:rsidR="00A62F6F" w:rsidRPr="00990F29" w:rsidRDefault="00A62F6F" w:rsidP="00046B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90F29">
              <w:rPr>
                <w:rFonts w:eastAsia="Arial Unicode MS" w:cs="Arial"/>
                <w:szCs w:val="18"/>
                <w:lang w:eastAsia="ar-SA"/>
              </w:rPr>
              <w:t>Revision of S1-232069.</w:t>
            </w:r>
          </w:p>
        </w:tc>
      </w:tr>
      <w:tr w:rsidR="00990F29" w:rsidRPr="00B209E2" w14:paraId="2BCE3023" w14:textId="77777777" w:rsidTr="00990F2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BE98" w14:textId="06FD5FE4" w:rsidR="00990F29" w:rsidRPr="00990F29" w:rsidRDefault="00990F29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90F29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AB512" w14:textId="4CEFA232" w:rsidR="00990F29" w:rsidRPr="00990F29" w:rsidRDefault="002D2EC0" w:rsidP="00046B9A">
            <w:pPr>
              <w:snapToGrid w:val="0"/>
              <w:spacing w:after="0" w:line="240" w:lineRule="auto"/>
              <w:rPr>
                <w:rFonts w:cs="Arial"/>
              </w:rPr>
            </w:pPr>
            <w:hyperlink r:id="rId15" w:history="1">
              <w:r w:rsidR="00990F29" w:rsidRPr="00990F29">
                <w:rPr>
                  <w:rStyle w:val="a5"/>
                  <w:rFonts w:cs="Arial"/>
                  <w:color w:val="auto"/>
                </w:rPr>
                <w:t>S1-232415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14416" w14:textId="0A3D3371" w:rsidR="00990F29" w:rsidRPr="00990F29" w:rsidRDefault="00990F29" w:rsidP="00046B9A">
            <w:pPr>
              <w:snapToGrid w:val="0"/>
              <w:spacing w:after="0" w:line="240" w:lineRule="auto"/>
            </w:pPr>
            <w:r w:rsidRPr="00990F29">
              <w:t>Samsung, Huawei, Nokia, Nokia Shanghai Bell, NTT DOCOMO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DE3F2" w14:textId="68EB1CC9" w:rsidR="00990F29" w:rsidRPr="00990F29" w:rsidRDefault="00990F29" w:rsidP="00046B9A">
            <w:pPr>
              <w:snapToGrid w:val="0"/>
              <w:spacing w:after="0" w:line="240" w:lineRule="auto"/>
            </w:pPr>
            <w:r w:rsidRPr="00990F29">
              <w:t>22.856v19.0.0 Addition of consolidated requirements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EA098" w14:textId="77777777" w:rsidR="00990F29" w:rsidRPr="00990F29" w:rsidRDefault="00990F29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ACFDE" w14:textId="77777777" w:rsidR="00990F29" w:rsidRPr="00990F29" w:rsidRDefault="00990F29" w:rsidP="00990F2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990F2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990F29">
              <w:rPr>
                <w:rFonts w:eastAsia="Arial Unicode MS" w:cs="Arial"/>
                <w:i/>
                <w:iCs/>
                <w:szCs w:val="18"/>
                <w:lang w:eastAsia="ar-SA"/>
              </w:rPr>
              <w:t>FS_Metaverse</w:t>
            </w:r>
            <w:proofErr w:type="spellEnd"/>
            <w:r w:rsidRPr="00990F29">
              <w:rPr>
                <w:i/>
                <w:noProof/>
              </w:rPr>
              <w:t xml:space="preserve"> </w:t>
            </w:r>
            <w:r w:rsidRPr="00990F29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990F29">
              <w:rPr>
                <w:i/>
              </w:rPr>
              <w:t>0002</w:t>
            </w:r>
            <w:r w:rsidRPr="00990F29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5C7666E5" w14:textId="009560ED" w:rsidR="00990F29" w:rsidRPr="00990F29" w:rsidRDefault="00990F29" w:rsidP="00990F2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90F29">
              <w:rPr>
                <w:rFonts w:eastAsia="Arial Unicode MS" w:cs="Arial"/>
                <w:i/>
                <w:szCs w:val="18"/>
                <w:lang w:eastAsia="ar-SA"/>
              </w:rPr>
              <w:t>Revision of S1-232069.</w:t>
            </w:r>
          </w:p>
          <w:p w14:paraId="7773AD59" w14:textId="41545CBC" w:rsidR="00990F29" w:rsidRPr="00990F29" w:rsidRDefault="00990F29" w:rsidP="00046B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90F29">
              <w:rPr>
                <w:rFonts w:eastAsia="Arial Unicode MS" w:cs="Arial"/>
                <w:szCs w:val="18"/>
                <w:lang w:eastAsia="ar-SA"/>
              </w:rPr>
              <w:t>Revision of S1-232400.</w:t>
            </w:r>
          </w:p>
        </w:tc>
      </w:tr>
      <w:tr w:rsidR="00046B9A" w:rsidRPr="00B209E2" w14:paraId="0E58CD15" w14:textId="77777777" w:rsidTr="007F4C5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59313A" w14:textId="1D089C08" w:rsidR="00046B9A" w:rsidRPr="009269AE" w:rsidRDefault="00046B9A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269AE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C2555C" w14:textId="40102875" w:rsidR="00046B9A" w:rsidRPr="009269AE" w:rsidRDefault="002D2EC0" w:rsidP="00046B9A">
            <w:pPr>
              <w:snapToGrid w:val="0"/>
              <w:spacing w:after="0" w:line="240" w:lineRule="auto"/>
            </w:pPr>
            <w:hyperlink r:id="rId16" w:history="1">
              <w:r w:rsidR="00046B9A" w:rsidRPr="009269AE">
                <w:rPr>
                  <w:rStyle w:val="a5"/>
                  <w:rFonts w:cs="Arial"/>
                  <w:color w:val="auto"/>
                </w:rPr>
                <w:t>S1-232110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519BB8" w14:textId="2EF6A46D" w:rsidR="00046B9A" w:rsidRPr="009269AE" w:rsidRDefault="00046B9A" w:rsidP="00046B9A">
            <w:pPr>
              <w:snapToGrid w:val="0"/>
              <w:spacing w:after="0" w:line="240" w:lineRule="auto"/>
            </w:pPr>
            <w:r w:rsidRPr="009269AE">
              <w:t>China Telecom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CF8789" w14:textId="79A7F7B8" w:rsidR="00046B9A" w:rsidRPr="009269AE" w:rsidRDefault="00046B9A" w:rsidP="00046B9A">
            <w:pPr>
              <w:snapToGrid w:val="0"/>
              <w:spacing w:after="0" w:line="240" w:lineRule="auto"/>
            </w:pPr>
            <w:r w:rsidRPr="009269AE">
              <w:t>22.856v19.0.0 consolidation of requirements on digital assets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8F5442" w14:textId="5C23B63E" w:rsidR="00046B9A" w:rsidRPr="009269AE" w:rsidRDefault="009269AE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269AE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9269AE">
              <w:rPr>
                <w:rFonts w:eastAsia="Times New Roman" w:cs="Arial"/>
                <w:szCs w:val="18"/>
                <w:lang w:val="fr-FR" w:eastAsia="ar-SA"/>
              </w:rPr>
              <w:t>2401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A043E0" w14:textId="269EEED6" w:rsidR="00046B9A" w:rsidRPr="009269AE" w:rsidRDefault="00046B9A" w:rsidP="00046B9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9269AE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9269AE">
              <w:rPr>
                <w:rFonts w:eastAsia="Arial Unicode MS" w:cs="Arial"/>
                <w:iCs/>
                <w:szCs w:val="18"/>
                <w:lang w:eastAsia="ar-SA"/>
              </w:rPr>
              <w:t>FS_Metaverse</w:t>
            </w:r>
            <w:proofErr w:type="spellEnd"/>
            <w:r w:rsidRPr="009269AE">
              <w:rPr>
                <w:noProof/>
              </w:rPr>
              <w:t xml:space="preserve"> </w:t>
            </w:r>
            <w:r w:rsidRPr="009269AE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9269AE">
              <w:t>0004</w:t>
            </w:r>
            <w:r w:rsidRPr="009269AE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9269AE" w:rsidRPr="00B209E2" w14:paraId="27A415B6" w14:textId="77777777" w:rsidTr="007F4C5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5A1F2" w14:textId="6E21D169" w:rsidR="009269AE" w:rsidRPr="007F4C5D" w:rsidRDefault="009269AE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F4C5D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3299EF" w14:textId="72FBA67D" w:rsidR="009269AE" w:rsidRPr="007F4C5D" w:rsidRDefault="002D2EC0" w:rsidP="00046B9A">
            <w:pPr>
              <w:snapToGrid w:val="0"/>
              <w:spacing w:after="0" w:line="240" w:lineRule="auto"/>
            </w:pPr>
            <w:hyperlink r:id="rId17" w:anchor="103_GoteborgdocsS1-232401.zip" w:history="1">
              <w:r w:rsidR="009269AE" w:rsidRPr="007F4C5D">
                <w:rPr>
                  <w:rStyle w:val="a5"/>
                  <w:rFonts w:cs="Arial"/>
                  <w:color w:val="auto"/>
                </w:rPr>
                <w:t>S1-232401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481136" w14:textId="59AC0015" w:rsidR="009269AE" w:rsidRPr="007F4C5D" w:rsidRDefault="009269AE" w:rsidP="00046B9A">
            <w:pPr>
              <w:snapToGrid w:val="0"/>
              <w:spacing w:after="0" w:line="240" w:lineRule="auto"/>
            </w:pPr>
            <w:r w:rsidRPr="007F4C5D">
              <w:t>China Telecom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C8FE9D" w14:textId="368C1007" w:rsidR="009269AE" w:rsidRPr="007F4C5D" w:rsidRDefault="009269AE" w:rsidP="00046B9A">
            <w:pPr>
              <w:snapToGrid w:val="0"/>
              <w:spacing w:after="0" w:line="240" w:lineRule="auto"/>
            </w:pPr>
            <w:r w:rsidRPr="007F4C5D">
              <w:t>22.856v19.0.0 consolidation of requirements on digital assets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DC9724" w14:textId="4963B6E1" w:rsidR="009269AE" w:rsidRPr="007F4C5D" w:rsidRDefault="007F4C5D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F4C5D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7F4C5D">
              <w:rPr>
                <w:rFonts w:eastAsia="Times New Roman" w:cs="Arial"/>
                <w:szCs w:val="18"/>
                <w:lang w:val="fr-FR" w:eastAsia="ar-SA"/>
              </w:rPr>
              <w:t>2416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1EE62C" w14:textId="4D61B4E4" w:rsidR="009269AE" w:rsidRPr="007F4C5D" w:rsidRDefault="009269AE" w:rsidP="00046B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F4C5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7F4C5D">
              <w:rPr>
                <w:rFonts w:eastAsia="Arial Unicode MS" w:cs="Arial"/>
                <w:i/>
                <w:iCs/>
                <w:szCs w:val="18"/>
                <w:lang w:eastAsia="ar-SA"/>
              </w:rPr>
              <w:t>FS_Metaverse</w:t>
            </w:r>
            <w:proofErr w:type="spellEnd"/>
            <w:r w:rsidRPr="007F4C5D">
              <w:rPr>
                <w:i/>
                <w:noProof/>
              </w:rPr>
              <w:t xml:space="preserve"> </w:t>
            </w:r>
            <w:r w:rsidRPr="007F4C5D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7F4C5D">
              <w:rPr>
                <w:i/>
              </w:rPr>
              <w:t>0004</w:t>
            </w:r>
            <w:r w:rsidRPr="007F4C5D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239F0C35" w14:textId="226B9AD0" w:rsidR="009269AE" w:rsidRPr="007F4C5D" w:rsidRDefault="009269AE" w:rsidP="00046B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F4C5D">
              <w:rPr>
                <w:rFonts w:eastAsia="Arial Unicode MS" w:cs="Arial"/>
                <w:szCs w:val="18"/>
                <w:lang w:eastAsia="ar-SA"/>
              </w:rPr>
              <w:t>Revision of S1-232110.</w:t>
            </w:r>
          </w:p>
        </w:tc>
      </w:tr>
      <w:tr w:rsidR="007F4C5D" w:rsidRPr="00B209E2" w14:paraId="411E9941" w14:textId="77777777" w:rsidTr="007F4C5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BAD3FF" w14:textId="3E124A30" w:rsidR="007F4C5D" w:rsidRPr="007F4C5D" w:rsidRDefault="007F4C5D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F4C5D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63DD77" w14:textId="07E163F4" w:rsidR="007F4C5D" w:rsidRPr="007F4C5D" w:rsidRDefault="002D2EC0" w:rsidP="00046B9A">
            <w:pPr>
              <w:snapToGrid w:val="0"/>
              <w:spacing w:after="0" w:line="240" w:lineRule="auto"/>
            </w:pPr>
            <w:hyperlink r:id="rId18" w:history="1">
              <w:r w:rsidR="007F4C5D" w:rsidRPr="007F4C5D">
                <w:rPr>
                  <w:rStyle w:val="a5"/>
                  <w:rFonts w:cs="Arial"/>
                  <w:color w:val="auto"/>
                </w:rPr>
                <w:t>S1-232416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33F392" w14:textId="2AF1D8BD" w:rsidR="007F4C5D" w:rsidRPr="007F4C5D" w:rsidRDefault="007F4C5D" w:rsidP="00046B9A">
            <w:pPr>
              <w:snapToGrid w:val="0"/>
              <w:spacing w:after="0" w:line="240" w:lineRule="auto"/>
            </w:pPr>
            <w:r w:rsidRPr="007F4C5D">
              <w:t>China Telecom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1423F8" w14:textId="1B148D80" w:rsidR="007F4C5D" w:rsidRPr="007F4C5D" w:rsidRDefault="007F4C5D" w:rsidP="00046B9A">
            <w:pPr>
              <w:snapToGrid w:val="0"/>
              <w:spacing w:after="0" w:line="240" w:lineRule="auto"/>
            </w:pPr>
            <w:r w:rsidRPr="007F4C5D">
              <w:t>22.856v19.0.0 consolidation of requirements on digital assets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B4CB91" w14:textId="2BDA00EB" w:rsidR="007F4C5D" w:rsidRPr="007F4C5D" w:rsidRDefault="007F4C5D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F4C5D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2E2D39" w14:textId="77777777" w:rsidR="007F4C5D" w:rsidRPr="007F4C5D" w:rsidRDefault="007F4C5D" w:rsidP="007F4C5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F4C5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7F4C5D">
              <w:rPr>
                <w:rFonts w:eastAsia="Arial Unicode MS" w:cs="Arial"/>
                <w:i/>
                <w:iCs/>
                <w:szCs w:val="18"/>
                <w:lang w:eastAsia="ar-SA"/>
              </w:rPr>
              <w:t>FS_Metaverse</w:t>
            </w:r>
            <w:proofErr w:type="spellEnd"/>
            <w:r w:rsidRPr="007F4C5D">
              <w:rPr>
                <w:i/>
                <w:noProof/>
              </w:rPr>
              <w:t xml:space="preserve"> </w:t>
            </w:r>
            <w:r w:rsidRPr="007F4C5D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7F4C5D">
              <w:rPr>
                <w:i/>
              </w:rPr>
              <w:t>0004</w:t>
            </w:r>
            <w:r w:rsidRPr="007F4C5D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5E97E79C" w14:textId="33899DC7" w:rsidR="007F4C5D" w:rsidRPr="007F4C5D" w:rsidRDefault="007F4C5D" w:rsidP="007F4C5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F4C5D">
              <w:rPr>
                <w:rFonts w:eastAsia="Arial Unicode MS" w:cs="Arial"/>
                <w:i/>
                <w:szCs w:val="18"/>
                <w:lang w:eastAsia="ar-SA"/>
              </w:rPr>
              <w:t>Revision of S1-232110.</w:t>
            </w:r>
          </w:p>
          <w:p w14:paraId="1DA343D6" w14:textId="77777777" w:rsidR="007F4C5D" w:rsidRPr="007F4C5D" w:rsidRDefault="007F4C5D" w:rsidP="00046B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F4C5D">
              <w:rPr>
                <w:rFonts w:eastAsia="Arial Unicode MS" w:cs="Arial"/>
                <w:szCs w:val="18"/>
                <w:lang w:eastAsia="ar-SA"/>
              </w:rPr>
              <w:t>Revision of S1-232401.</w:t>
            </w:r>
          </w:p>
          <w:p w14:paraId="59F257C9" w14:textId="321D5F33" w:rsidR="007F4C5D" w:rsidRPr="007F4C5D" w:rsidRDefault="007F4C5D" w:rsidP="00046B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F4C5D">
              <w:rPr>
                <w:rFonts w:eastAsia="Arial Unicode MS" w:cs="Arial" w:hint="cs"/>
                <w:szCs w:val="18"/>
                <w:lang w:eastAsia="ar-SA"/>
              </w:rPr>
              <w:t>R</w:t>
            </w:r>
            <w:r w:rsidRPr="007F4C5D">
              <w:rPr>
                <w:rFonts w:eastAsia="Arial Unicode MS" w:cs="Arial"/>
                <w:szCs w:val="18"/>
                <w:lang w:eastAsia="ar-SA"/>
              </w:rPr>
              <w:t>emove change on change, add text Summary of change</w:t>
            </w:r>
          </w:p>
        </w:tc>
      </w:tr>
      <w:tr w:rsidR="00046B9A" w:rsidRPr="00B209E2" w14:paraId="43568949" w14:textId="77777777" w:rsidTr="005B03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C056E6" w14:textId="6E569FA4" w:rsidR="00046B9A" w:rsidRPr="00A62F6F" w:rsidRDefault="00046B9A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62F6F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D29F35" w14:textId="6539835D" w:rsidR="00046B9A" w:rsidRPr="00A62F6F" w:rsidRDefault="002D2EC0" w:rsidP="00046B9A">
            <w:pPr>
              <w:snapToGrid w:val="0"/>
              <w:spacing w:after="0" w:line="240" w:lineRule="auto"/>
            </w:pPr>
            <w:hyperlink r:id="rId19" w:history="1">
              <w:r w:rsidR="00046B9A" w:rsidRPr="00A62F6F">
                <w:rPr>
                  <w:rStyle w:val="a5"/>
                  <w:rFonts w:cs="Arial"/>
                  <w:color w:val="auto"/>
                </w:rPr>
                <w:t>S1-232119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326C39" w14:textId="470EA876" w:rsidR="00046B9A" w:rsidRPr="00A62F6F" w:rsidRDefault="00046B9A" w:rsidP="00046B9A">
            <w:pPr>
              <w:snapToGrid w:val="0"/>
              <w:spacing w:after="0" w:line="240" w:lineRule="auto"/>
            </w:pPr>
            <w:r w:rsidRPr="00A62F6F">
              <w:t>vivo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6EBAD8" w14:textId="4C8C831C" w:rsidR="00046B9A" w:rsidRPr="00A62F6F" w:rsidRDefault="00046B9A" w:rsidP="00046B9A">
            <w:pPr>
              <w:snapToGrid w:val="0"/>
              <w:spacing w:after="0" w:line="240" w:lineRule="auto"/>
            </w:pPr>
            <w:r w:rsidRPr="00A62F6F">
              <w:t>22.856v19.0.0 Update on the consolidate requirements for coordination and synchronization of data flows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02DF4A" w14:textId="5B9B6316" w:rsidR="00046B9A" w:rsidRPr="00A62F6F" w:rsidRDefault="00A62F6F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 w:hint="cs"/>
                <w:szCs w:val="18"/>
                <w:lang w:val="fr-FR" w:eastAsia="ar-SA"/>
              </w:rPr>
              <w:t>M</w:t>
            </w:r>
            <w:r>
              <w:rPr>
                <w:rFonts w:eastAsia="Times New Roman" w:cs="Arial"/>
                <w:szCs w:val="18"/>
                <w:lang w:val="fr-FR" w:eastAsia="ar-SA"/>
              </w:rPr>
              <w:t>erge</w:t>
            </w:r>
            <w:r w:rsidRPr="00A62F6F">
              <w:rPr>
                <w:rFonts w:eastAsia="Times New Roman" w:cs="Arial"/>
                <w:szCs w:val="18"/>
                <w:lang w:val="fr-FR" w:eastAsia="ar-SA"/>
              </w:rPr>
              <w:t xml:space="preserve">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A62F6F">
              <w:rPr>
                <w:rFonts w:eastAsia="Times New Roman" w:cs="Arial"/>
                <w:szCs w:val="18"/>
                <w:lang w:val="fr-FR" w:eastAsia="ar-SA"/>
              </w:rPr>
              <w:t>2400</w:t>
            </w:r>
            <w:r>
              <w:rPr>
                <w:rFonts w:eastAsia="Times New Roman" w:cs="Arial"/>
                <w:szCs w:val="18"/>
                <w:lang w:val="fr-FR" w:eastAsia="ar-SA"/>
              </w:rPr>
              <w:t xml:space="preserve"> 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3CE629" w14:textId="5CEFC42A" w:rsidR="00046B9A" w:rsidRPr="00A62F6F" w:rsidRDefault="00046B9A" w:rsidP="00046B9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62F6F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A62F6F">
              <w:rPr>
                <w:rFonts w:eastAsia="Arial Unicode MS" w:cs="Arial"/>
                <w:iCs/>
                <w:szCs w:val="18"/>
                <w:lang w:eastAsia="ar-SA"/>
              </w:rPr>
              <w:t>FS_Metaverse</w:t>
            </w:r>
            <w:proofErr w:type="spellEnd"/>
            <w:r w:rsidRPr="00A62F6F">
              <w:rPr>
                <w:noProof/>
              </w:rPr>
              <w:t xml:space="preserve"> </w:t>
            </w:r>
            <w:r w:rsidRPr="00A62F6F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A62F6F">
              <w:t>0005</w:t>
            </w:r>
            <w:r w:rsidRPr="00A62F6F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046B9A" w:rsidRPr="00B209E2" w14:paraId="0785B4AA" w14:textId="77777777" w:rsidTr="005B03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DD9FEA" w14:textId="0C375463" w:rsidR="00046B9A" w:rsidRPr="005B0360" w:rsidRDefault="00046B9A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B0360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CD182" w14:textId="3E7CE0FD" w:rsidR="00046B9A" w:rsidRPr="005B0360" w:rsidRDefault="002D2EC0" w:rsidP="00046B9A">
            <w:pPr>
              <w:snapToGrid w:val="0"/>
              <w:spacing w:after="0" w:line="240" w:lineRule="auto"/>
            </w:pPr>
            <w:hyperlink r:id="rId20" w:history="1">
              <w:r w:rsidR="00046B9A" w:rsidRPr="005B0360">
                <w:rPr>
                  <w:rStyle w:val="a5"/>
                  <w:rFonts w:cs="Arial"/>
                  <w:color w:val="auto"/>
                </w:rPr>
                <w:t>S1-232120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0E71F1" w14:textId="18619FEB" w:rsidR="00046B9A" w:rsidRPr="005B0360" w:rsidRDefault="00046B9A" w:rsidP="00046B9A">
            <w:pPr>
              <w:snapToGrid w:val="0"/>
              <w:spacing w:after="0" w:line="240" w:lineRule="auto"/>
            </w:pPr>
            <w:r w:rsidRPr="005B0360">
              <w:t>vivo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36255C" w14:textId="31728C56" w:rsidR="00046B9A" w:rsidRPr="005B0360" w:rsidRDefault="00046B9A" w:rsidP="00046B9A">
            <w:pPr>
              <w:snapToGrid w:val="0"/>
              <w:spacing w:after="0" w:line="240" w:lineRule="auto"/>
            </w:pPr>
            <w:r w:rsidRPr="005B0360">
              <w:t>22.856v19.0.0 Update on the consolidate requirements for end to end round trip latency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44092C" w14:textId="1E212B7B" w:rsidR="00046B9A" w:rsidRPr="005B0360" w:rsidRDefault="005B0360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 w:hint="cs"/>
                <w:szCs w:val="18"/>
                <w:lang w:val="fr-FR" w:eastAsia="ar-SA"/>
              </w:rPr>
              <w:t>M</w:t>
            </w:r>
            <w:r>
              <w:rPr>
                <w:rFonts w:eastAsia="Times New Roman" w:cs="Arial"/>
                <w:szCs w:val="18"/>
                <w:lang w:val="fr-FR" w:eastAsia="ar-SA"/>
              </w:rPr>
              <w:t xml:space="preserve">erge </w:t>
            </w:r>
            <w:r w:rsidRPr="005B0360">
              <w:rPr>
                <w:rFonts w:eastAsia="Times New Roman" w:cs="Arial"/>
                <w:szCs w:val="18"/>
                <w:lang w:val="fr-FR" w:eastAsia="ar-SA"/>
              </w:rPr>
              <w:t>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5B0360">
              <w:rPr>
                <w:rFonts w:eastAsia="Times New Roman" w:cs="Arial"/>
                <w:szCs w:val="18"/>
                <w:lang w:val="fr-FR" w:eastAsia="ar-SA"/>
              </w:rPr>
              <w:t>2403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20B327" w14:textId="420FC9D0" w:rsidR="00046B9A" w:rsidRPr="005B0360" w:rsidRDefault="00046B9A" w:rsidP="00046B9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B0360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5B0360">
              <w:rPr>
                <w:rFonts w:eastAsia="Arial Unicode MS" w:cs="Arial"/>
                <w:iCs/>
                <w:szCs w:val="18"/>
                <w:lang w:eastAsia="ar-SA"/>
              </w:rPr>
              <w:t>FS_Metaverse</w:t>
            </w:r>
            <w:proofErr w:type="spellEnd"/>
            <w:r w:rsidRPr="005B0360">
              <w:rPr>
                <w:noProof/>
              </w:rPr>
              <w:t xml:space="preserve"> </w:t>
            </w:r>
            <w:r w:rsidRPr="005B0360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5B0360">
              <w:t>0006</w:t>
            </w:r>
            <w:r w:rsidRPr="005B0360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046B9A" w:rsidRPr="00B209E2" w14:paraId="1C985967" w14:textId="77777777" w:rsidTr="004A61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CEEA66" w14:textId="41AD0C8B" w:rsidR="00046B9A" w:rsidRPr="00A015CA" w:rsidRDefault="00046B9A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015CA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034305" w14:textId="2B5DBD62" w:rsidR="00046B9A" w:rsidRPr="00A015CA" w:rsidRDefault="002D2EC0" w:rsidP="00046B9A">
            <w:pPr>
              <w:snapToGrid w:val="0"/>
              <w:spacing w:after="0" w:line="240" w:lineRule="auto"/>
            </w:pPr>
            <w:hyperlink r:id="rId21" w:history="1">
              <w:r w:rsidR="00046B9A" w:rsidRPr="00A015CA">
                <w:rPr>
                  <w:rStyle w:val="a5"/>
                  <w:rFonts w:cs="Arial"/>
                  <w:color w:val="auto"/>
                </w:rPr>
                <w:t>S1-232191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2EC2DF" w14:textId="6A090035" w:rsidR="00046B9A" w:rsidRPr="00A015CA" w:rsidRDefault="00046B9A" w:rsidP="00046B9A">
            <w:pPr>
              <w:snapToGrid w:val="0"/>
              <w:spacing w:after="0" w:line="240" w:lineRule="auto"/>
            </w:pPr>
            <w:r w:rsidRPr="00A015CA">
              <w:t>Philips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F6DDBA" w14:textId="1DA9AD78" w:rsidR="00046B9A" w:rsidRPr="00A015CA" w:rsidRDefault="00046B9A" w:rsidP="00046B9A">
            <w:pPr>
              <w:snapToGrid w:val="0"/>
              <w:spacing w:after="0" w:line="240" w:lineRule="auto"/>
            </w:pPr>
            <w:r w:rsidRPr="00A015CA">
              <w:t>22.856v19.0.0 Clarification of use case 5.9 for requirement consolidation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A4CD97" w14:textId="30A47C4D" w:rsidR="00046B9A" w:rsidRPr="00A015CA" w:rsidRDefault="00A015CA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015CA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A015CA">
              <w:rPr>
                <w:rFonts w:eastAsia="Times New Roman" w:cs="Arial"/>
                <w:szCs w:val="18"/>
                <w:lang w:val="fr-FR" w:eastAsia="ar-SA"/>
              </w:rPr>
              <w:t>2402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6FC2FE" w14:textId="3CE79486" w:rsidR="00046B9A" w:rsidRPr="00A015CA" w:rsidRDefault="00046B9A" w:rsidP="00046B9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015CA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A015CA">
              <w:rPr>
                <w:rFonts w:eastAsia="Arial Unicode MS" w:cs="Arial"/>
                <w:iCs/>
                <w:szCs w:val="18"/>
                <w:lang w:eastAsia="ar-SA"/>
              </w:rPr>
              <w:t>FS_Metaverse</w:t>
            </w:r>
            <w:proofErr w:type="spellEnd"/>
            <w:r w:rsidRPr="00A015CA">
              <w:rPr>
                <w:noProof/>
              </w:rPr>
              <w:t xml:space="preserve"> </w:t>
            </w:r>
            <w:r w:rsidRPr="00A015CA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A015CA">
              <w:t>0007</w:t>
            </w:r>
            <w:r w:rsidRPr="00A015CA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A015CA" w:rsidRPr="00B209E2" w14:paraId="3718BE3B" w14:textId="77777777" w:rsidTr="004A61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A41E09" w14:textId="1ED56960" w:rsidR="00A015CA" w:rsidRPr="004A6154" w:rsidRDefault="00A015CA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A6154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2115AA" w14:textId="053BFBBE" w:rsidR="00A015CA" w:rsidRPr="004A6154" w:rsidRDefault="002D2EC0" w:rsidP="00046B9A">
            <w:pPr>
              <w:snapToGrid w:val="0"/>
              <w:spacing w:after="0" w:line="240" w:lineRule="auto"/>
            </w:pPr>
            <w:hyperlink r:id="rId22" w:anchor="103_GoteborgdocsS1-232402.zip" w:history="1">
              <w:r w:rsidR="00A015CA" w:rsidRPr="004A6154">
                <w:rPr>
                  <w:rStyle w:val="a5"/>
                  <w:rFonts w:cs="Arial"/>
                  <w:color w:val="auto"/>
                </w:rPr>
                <w:t>S1-232402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48DECB" w14:textId="7295CE3D" w:rsidR="00A015CA" w:rsidRPr="004A6154" w:rsidRDefault="00A015CA" w:rsidP="00046B9A">
            <w:pPr>
              <w:snapToGrid w:val="0"/>
              <w:spacing w:after="0" w:line="240" w:lineRule="auto"/>
            </w:pPr>
            <w:r w:rsidRPr="004A6154">
              <w:t>Philips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97E8E4" w14:textId="7815E455" w:rsidR="00A015CA" w:rsidRPr="004A6154" w:rsidRDefault="00A015CA" w:rsidP="00046B9A">
            <w:pPr>
              <w:snapToGrid w:val="0"/>
              <w:spacing w:after="0" w:line="240" w:lineRule="auto"/>
            </w:pPr>
            <w:r w:rsidRPr="004A6154">
              <w:t>22.856v19.0.0 Clarification of use case 5.9 for requirement consolidation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CE2FD2" w14:textId="3306A74C" w:rsidR="00A015CA" w:rsidRPr="004A6154" w:rsidRDefault="004A6154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A6154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4A6154">
              <w:rPr>
                <w:rFonts w:eastAsia="Times New Roman" w:cs="Arial"/>
                <w:szCs w:val="18"/>
                <w:lang w:val="fr-FR" w:eastAsia="ar-SA"/>
              </w:rPr>
              <w:t>2423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40F240" w14:textId="7075A5CB" w:rsidR="00A015CA" w:rsidRPr="004A6154" w:rsidRDefault="00A015CA" w:rsidP="00046B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A6154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4A6154">
              <w:rPr>
                <w:rFonts w:eastAsia="Arial Unicode MS" w:cs="Arial"/>
                <w:i/>
                <w:iCs/>
                <w:szCs w:val="18"/>
                <w:lang w:eastAsia="ar-SA"/>
              </w:rPr>
              <w:t>FS_Metaverse</w:t>
            </w:r>
            <w:proofErr w:type="spellEnd"/>
            <w:r w:rsidRPr="004A6154">
              <w:rPr>
                <w:i/>
                <w:noProof/>
              </w:rPr>
              <w:t xml:space="preserve"> </w:t>
            </w:r>
            <w:r w:rsidRPr="004A6154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4A6154">
              <w:rPr>
                <w:i/>
              </w:rPr>
              <w:t>0007</w:t>
            </w:r>
            <w:r w:rsidRPr="004A6154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570D5F95" w14:textId="7C3841CB" w:rsidR="00A015CA" w:rsidRPr="004A6154" w:rsidRDefault="00A015CA" w:rsidP="00046B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A6154">
              <w:rPr>
                <w:rFonts w:eastAsia="Arial Unicode MS" w:cs="Arial"/>
                <w:szCs w:val="18"/>
                <w:lang w:eastAsia="ar-SA"/>
              </w:rPr>
              <w:t>Revision of S1-232191.</w:t>
            </w:r>
          </w:p>
        </w:tc>
      </w:tr>
      <w:tr w:rsidR="004A6154" w:rsidRPr="00B209E2" w14:paraId="69D330BA" w14:textId="77777777" w:rsidTr="004A61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06BA" w14:textId="025064BA" w:rsidR="004A6154" w:rsidRPr="004A6154" w:rsidRDefault="004A6154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A6154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AD62D" w14:textId="2E875934" w:rsidR="004A6154" w:rsidRPr="004A6154" w:rsidRDefault="002D2EC0" w:rsidP="00046B9A">
            <w:pPr>
              <w:snapToGrid w:val="0"/>
              <w:spacing w:after="0" w:line="240" w:lineRule="auto"/>
            </w:pPr>
            <w:hyperlink r:id="rId23" w:history="1">
              <w:r w:rsidR="004A6154" w:rsidRPr="004A6154">
                <w:rPr>
                  <w:rStyle w:val="a5"/>
                  <w:rFonts w:cs="Arial"/>
                  <w:color w:val="auto"/>
                </w:rPr>
                <w:t>S1-232423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75690" w14:textId="5B1933B4" w:rsidR="004A6154" w:rsidRPr="004A6154" w:rsidRDefault="004A6154" w:rsidP="00046B9A">
            <w:pPr>
              <w:snapToGrid w:val="0"/>
              <w:spacing w:after="0" w:line="240" w:lineRule="auto"/>
            </w:pPr>
            <w:r w:rsidRPr="004A6154">
              <w:t>Philips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A077" w14:textId="70E16FF5" w:rsidR="004A6154" w:rsidRPr="004A6154" w:rsidRDefault="004A6154" w:rsidP="00046B9A">
            <w:pPr>
              <w:snapToGrid w:val="0"/>
              <w:spacing w:after="0" w:line="240" w:lineRule="auto"/>
            </w:pPr>
            <w:r w:rsidRPr="004A6154">
              <w:t>22.856v19.0.0 Clarification of use case 5.9 for requirement consolidation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BA05" w14:textId="77777777" w:rsidR="004A6154" w:rsidRPr="004A6154" w:rsidRDefault="004A6154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F0D73" w14:textId="77777777" w:rsidR="004A6154" w:rsidRPr="004A6154" w:rsidRDefault="004A6154" w:rsidP="004A615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A6154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4A6154">
              <w:rPr>
                <w:rFonts w:eastAsia="Arial Unicode MS" w:cs="Arial"/>
                <w:i/>
                <w:iCs/>
                <w:szCs w:val="18"/>
                <w:lang w:eastAsia="ar-SA"/>
              </w:rPr>
              <w:t>FS_Metaverse</w:t>
            </w:r>
            <w:proofErr w:type="spellEnd"/>
            <w:r w:rsidRPr="004A6154">
              <w:rPr>
                <w:i/>
                <w:noProof/>
              </w:rPr>
              <w:t xml:space="preserve"> </w:t>
            </w:r>
            <w:r w:rsidRPr="004A6154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4A6154">
              <w:rPr>
                <w:i/>
              </w:rPr>
              <w:t>0007</w:t>
            </w:r>
            <w:r w:rsidRPr="004A6154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46767EB0" w14:textId="5FA3C1E0" w:rsidR="004A6154" w:rsidRPr="004A6154" w:rsidRDefault="004A6154" w:rsidP="004A615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A6154">
              <w:rPr>
                <w:rFonts w:eastAsia="Arial Unicode MS" w:cs="Arial"/>
                <w:i/>
                <w:szCs w:val="18"/>
                <w:lang w:eastAsia="ar-SA"/>
              </w:rPr>
              <w:t>Revision of S1-232191.</w:t>
            </w:r>
          </w:p>
          <w:p w14:paraId="1424FB8E" w14:textId="6134ED0A" w:rsidR="004A6154" w:rsidRPr="004A6154" w:rsidRDefault="004A6154" w:rsidP="00046B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A6154">
              <w:rPr>
                <w:rFonts w:eastAsia="Arial Unicode MS" w:cs="Arial"/>
                <w:szCs w:val="18"/>
                <w:lang w:eastAsia="ar-SA"/>
              </w:rPr>
              <w:t>Revision of S1-232402.</w:t>
            </w:r>
          </w:p>
        </w:tc>
      </w:tr>
      <w:tr w:rsidR="00046B9A" w:rsidRPr="00B209E2" w14:paraId="21D88CD0" w14:textId="77777777" w:rsidTr="00451BC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32FCB1" w14:textId="77777777" w:rsidR="00046B9A" w:rsidRPr="005B0360" w:rsidRDefault="00046B9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B0360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4FC66" w14:textId="23F0C392" w:rsidR="00046B9A" w:rsidRPr="005B0360" w:rsidRDefault="002D2EC0" w:rsidP="00F131BA">
            <w:pPr>
              <w:snapToGrid w:val="0"/>
              <w:spacing w:after="0" w:line="240" w:lineRule="auto"/>
            </w:pPr>
            <w:hyperlink r:id="rId24" w:history="1">
              <w:r w:rsidR="00046B9A" w:rsidRPr="005B0360">
                <w:rPr>
                  <w:rStyle w:val="a5"/>
                  <w:rFonts w:cs="Arial"/>
                  <w:color w:val="auto"/>
                </w:rPr>
                <w:t>S1-232085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23B6AF" w14:textId="77777777" w:rsidR="00046B9A" w:rsidRPr="005B0360" w:rsidRDefault="00046B9A" w:rsidP="00F131BA">
            <w:pPr>
              <w:snapToGrid w:val="0"/>
              <w:spacing w:after="0" w:line="240" w:lineRule="auto"/>
            </w:pPr>
            <w:r w:rsidRPr="005B0360">
              <w:t>Huawei, Nokia, Nokia Shanghai Bell, Samsung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244B6B" w14:textId="77777777" w:rsidR="00046B9A" w:rsidRPr="005B0360" w:rsidRDefault="00046B9A" w:rsidP="00F131BA">
            <w:pPr>
              <w:snapToGrid w:val="0"/>
              <w:spacing w:after="0" w:line="240" w:lineRule="auto"/>
            </w:pPr>
            <w:r w:rsidRPr="005B0360">
              <w:t>22.856v19.0.0 Addition of consolidated KPI requirements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6DF475" w14:textId="761818F5" w:rsidR="00046B9A" w:rsidRPr="005B0360" w:rsidRDefault="005B036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B0360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5B0360">
              <w:rPr>
                <w:rFonts w:eastAsia="Times New Roman" w:cs="Arial"/>
                <w:szCs w:val="18"/>
                <w:lang w:val="fr-FR" w:eastAsia="ar-SA"/>
              </w:rPr>
              <w:t>2403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47E2E7" w14:textId="77777777" w:rsidR="00046B9A" w:rsidRPr="005B0360" w:rsidRDefault="00046B9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B0360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5B0360">
              <w:rPr>
                <w:rFonts w:eastAsia="Arial Unicode MS" w:cs="Arial"/>
                <w:iCs/>
                <w:szCs w:val="18"/>
                <w:lang w:eastAsia="ar-SA"/>
              </w:rPr>
              <w:t>FS_Metaverse</w:t>
            </w:r>
            <w:proofErr w:type="spellEnd"/>
            <w:r w:rsidRPr="005B0360">
              <w:rPr>
                <w:noProof/>
              </w:rPr>
              <w:t xml:space="preserve"> </w:t>
            </w:r>
            <w:r w:rsidRPr="005B0360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5B0360">
              <w:t>0003</w:t>
            </w:r>
            <w:r w:rsidRPr="005B0360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5B0360" w:rsidRPr="00B209E2" w14:paraId="13BA9759" w14:textId="77777777" w:rsidTr="00451BC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9BC2979" w14:textId="61FE6C75" w:rsidR="005B0360" w:rsidRPr="00451BC1" w:rsidRDefault="005B036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51BC1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8FC12D" w14:textId="3DF78314" w:rsidR="005B0360" w:rsidRPr="00451BC1" w:rsidRDefault="002D2EC0" w:rsidP="00F131BA">
            <w:pPr>
              <w:snapToGrid w:val="0"/>
              <w:spacing w:after="0" w:line="240" w:lineRule="auto"/>
            </w:pPr>
            <w:hyperlink r:id="rId25" w:anchor="103_GoteborgdocsS1-232403.zip" w:history="1">
              <w:r w:rsidR="005B0360" w:rsidRPr="00451BC1">
                <w:rPr>
                  <w:rStyle w:val="a5"/>
                  <w:rFonts w:cs="Arial"/>
                  <w:color w:val="auto"/>
                </w:rPr>
                <w:t>S1-232403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FF2BA5B" w14:textId="3C458497" w:rsidR="005B0360" w:rsidRPr="00451BC1" w:rsidRDefault="005B0360" w:rsidP="00F131BA">
            <w:pPr>
              <w:snapToGrid w:val="0"/>
              <w:spacing w:after="0" w:line="240" w:lineRule="auto"/>
            </w:pPr>
            <w:r w:rsidRPr="00451BC1">
              <w:t>Huawei, Nokia, Nokia Shanghai Bell, Samsung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DE41B30" w14:textId="51FC7630" w:rsidR="005B0360" w:rsidRPr="00451BC1" w:rsidRDefault="005B0360" w:rsidP="00F131BA">
            <w:pPr>
              <w:snapToGrid w:val="0"/>
              <w:spacing w:after="0" w:line="240" w:lineRule="auto"/>
            </w:pPr>
            <w:r w:rsidRPr="00451BC1">
              <w:t>22.856v19.0.0 Addition of consolidated KPI requirements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2F3CA05" w14:textId="0488B85F" w:rsidR="005B0360" w:rsidRPr="00451BC1" w:rsidRDefault="00451BC1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51BC1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5945AF" w14:textId="624B46A0" w:rsidR="005B0360" w:rsidRPr="00451BC1" w:rsidRDefault="005B0360" w:rsidP="00F131B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51BC1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proofErr w:type="spellStart"/>
            <w:r w:rsidRPr="00451BC1">
              <w:rPr>
                <w:rFonts w:eastAsia="Arial Unicode MS" w:cs="Arial"/>
                <w:i/>
                <w:iCs/>
                <w:szCs w:val="18"/>
                <w:lang w:eastAsia="ar-SA"/>
              </w:rPr>
              <w:t>FS_Metaverse</w:t>
            </w:r>
            <w:proofErr w:type="spellEnd"/>
            <w:r w:rsidRPr="00451BC1">
              <w:rPr>
                <w:i/>
                <w:noProof/>
              </w:rPr>
              <w:t xml:space="preserve"> </w:t>
            </w:r>
            <w:r w:rsidRPr="00451BC1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451BC1">
              <w:rPr>
                <w:i/>
              </w:rPr>
              <w:t>0003</w:t>
            </w:r>
            <w:r w:rsidRPr="00451BC1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7D99E386" w14:textId="7893ACCE" w:rsidR="005B0360" w:rsidRPr="00451BC1" w:rsidRDefault="005B0360" w:rsidP="00F131B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51BC1">
              <w:rPr>
                <w:rFonts w:eastAsia="Arial Unicode MS" w:cs="Arial"/>
                <w:szCs w:val="18"/>
                <w:lang w:eastAsia="ar-SA"/>
              </w:rPr>
              <w:t>Revision of S1-232085.</w:t>
            </w:r>
          </w:p>
        </w:tc>
      </w:tr>
      <w:tr w:rsidR="002647D9" w:rsidRPr="00B209E2" w14:paraId="3A660491" w14:textId="77777777" w:rsidTr="00451BC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D18878" w14:textId="3864764F" w:rsidR="002647D9" w:rsidRPr="00451BC1" w:rsidRDefault="002647D9" w:rsidP="002647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51BC1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6D4453" w14:textId="011B73F1" w:rsidR="002647D9" w:rsidRPr="00451BC1" w:rsidRDefault="002D2EC0" w:rsidP="002647D9">
            <w:pPr>
              <w:snapToGrid w:val="0"/>
              <w:spacing w:after="0" w:line="240" w:lineRule="auto"/>
            </w:pPr>
            <w:hyperlink r:id="rId26" w:history="1">
              <w:r w:rsidR="002647D9" w:rsidRPr="00451BC1">
                <w:t>S1-232218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E31119" w14:textId="153BA3B8" w:rsidR="002647D9" w:rsidRPr="00451BC1" w:rsidRDefault="002647D9" w:rsidP="002647D9">
            <w:pPr>
              <w:snapToGrid w:val="0"/>
              <w:spacing w:after="0" w:line="240" w:lineRule="auto"/>
            </w:pPr>
            <w:r w:rsidRPr="00451BC1">
              <w:t>Orange, Samsung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13CA1F" w14:textId="2C04820B" w:rsidR="002647D9" w:rsidRPr="00451BC1" w:rsidRDefault="002647D9" w:rsidP="002647D9">
            <w:pPr>
              <w:snapToGrid w:val="0"/>
              <w:spacing w:after="0" w:line="240" w:lineRule="auto"/>
            </w:pPr>
            <w:r w:rsidRPr="00451BC1">
              <w:t>22.856 CR – addition of “Digital wallet” in section 3 Definitions of terms, symbols and abbreviations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3DB92A" w14:textId="7CA9EDA2" w:rsidR="002647D9" w:rsidRPr="00451BC1" w:rsidRDefault="00451BC1" w:rsidP="002647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51BC1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F5590D" w14:textId="77777777" w:rsidR="002647D9" w:rsidRPr="00451BC1" w:rsidRDefault="002647D9" w:rsidP="002647D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CC2E0E" w:rsidRPr="00745D37" w14:paraId="465BA3DD" w14:textId="77777777" w:rsidTr="00E61342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DF4E0A9" w14:textId="5C7B9B0B" w:rsidR="00CC2E0E" w:rsidRPr="00745D37" w:rsidRDefault="00CC2E0E" w:rsidP="009C7255">
            <w:pPr>
              <w:pStyle w:val="20"/>
              <w:rPr>
                <w:lang w:val="en-US"/>
              </w:rPr>
            </w:pPr>
            <w:r w:rsidRPr="00E93093">
              <w:rPr>
                <w:lang w:val="en-US"/>
              </w:rPr>
              <w:lastRenderedPageBreak/>
              <w:t>Metaverse</w:t>
            </w:r>
            <w:r>
              <w:rPr>
                <w:lang w:val="en-US"/>
              </w:rPr>
              <w:t xml:space="preserve">: </w:t>
            </w:r>
            <w:r w:rsidRPr="00E93093">
              <w:rPr>
                <w:lang w:val="en-US"/>
              </w:rPr>
              <w:t xml:space="preserve">Mobile Metaverse Services </w:t>
            </w:r>
            <w:r>
              <w:rPr>
                <w:lang w:val="en-US"/>
              </w:rPr>
              <w:t>[</w:t>
            </w:r>
            <w:hyperlink r:id="rId27" w:history="1">
              <w:r w:rsidRPr="008A1A79">
                <w:rPr>
                  <w:rStyle w:val="a5"/>
                  <w:lang w:val="en-US"/>
                </w:rPr>
                <w:t>SP-230509</w:t>
              </w:r>
            </w:hyperlink>
            <w:r>
              <w:rPr>
                <w:lang w:val="en-US"/>
              </w:rPr>
              <w:t>]</w:t>
            </w:r>
          </w:p>
        </w:tc>
      </w:tr>
      <w:tr w:rsidR="00CC2E0E" w:rsidRPr="00B209E2" w14:paraId="502B41C0" w14:textId="77777777" w:rsidTr="00E61342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4AA216A" w14:textId="77777777" w:rsidR="00CC2E0E" w:rsidRPr="004067FF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DD0A7F7" w14:textId="77777777" w:rsidR="00CC2E0E" w:rsidRPr="00E93093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E93093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E93093">
              <w:rPr>
                <w:lang w:val="nl-NL"/>
              </w:rPr>
              <w:t>Erik Guttman (</w:t>
            </w:r>
            <w:r>
              <w:rPr>
                <w:lang w:val="nl-NL"/>
              </w:rPr>
              <w:t>Samsung</w:t>
            </w:r>
            <w:r w:rsidRPr="00E93093">
              <w:rPr>
                <w:lang w:val="nl-NL"/>
              </w:rPr>
              <w:t>)</w:t>
            </w:r>
          </w:p>
          <w:p w14:paraId="58C87B02" w14:textId="050888EE" w:rsidR="00CC2E0E" w:rsidRPr="00427FC8" w:rsidRDefault="00CC2E0E" w:rsidP="00CC2E0E">
            <w:pPr>
              <w:suppressAutoHyphens/>
              <w:spacing w:after="0" w:line="240" w:lineRule="auto"/>
              <w:rPr>
                <w:rStyle w:val="a5"/>
                <w:rFonts w:eastAsia="Arial Unicode MS" w:cs="Arial"/>
                <w:szCs w:val="18"/>
                <w:lang w:val="nl-NL" w:eastAsia="ar-SA"/>
              </w:rPr>
            </w:pPr>
            <w:r w:rsidRPr="00B209E2">
              <w:rPr>
                <w:rFonts w:eastAsia="Arial Unicode MS" w:cs="Arial"/>
                <w:szCs w:val="18"/>
                <w:lang w:val="de-DE" w:eastAsia="ar-SA"/>
              </w:rPr>
              <w:t xml:space="preserve">Latest version: </w:t>
            </w:r>
            <w:r>
              <w:rPr>
                <w:rFonts w:eastAsia="Arial Unicode MS" w:cs="Arial"/>
                <w:szCs w:val="18"/>
                <w:lang w:val="de-DE" w:eastAsia="ar-SA"/>
              </w:rPr>
              <w:t>TS</w:t>
            </w:r>
            <w:r w:rsidRPr="00427FC8">
              <w:rPr>
                <w:lang w:val="nl-NL"/>
              </w:rPr>
              <w:t>22.156v0.0.0</w:t>
            </w:r>
          </w:p>
          <w:p w14:paraId="5BDB42EE" w14:textId="77777777" w:rsidR="00CC2E0E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>Target completion date: 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12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5F40B34C" w14:textId="474C796E" w:rsidR="00CC2E0E" w:rsidRPr="00AA7BD2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>Percentage completion: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046B9A" w:rsidRPr="00B04844" w14:paraId="70F5AC32" w14:textId="77777777" w:rsidTr="009B51A7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5354A2C8" w14:textId="2A20947C" w:rsidR="00046B9A" w:rsidRPr="006E6FF4" w:rsidRDefault="00046B9A" w:rsidP="00F131BA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General</w:t>
            </w:r>
          </w:p>
        </w:tc>
      </w:tr>
      <w:tr w:rsidR="00046B9A" w:rsidRPr="00B209E2" w14:paraId="77006EC6" w14:textId="77777777" w:rsidTr="00451BC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5ED7B8" w14:textId="77777777" w:rsidR="00046B9A" w:rsidRPr="009B51A7" w:rsidRDefault="00046B9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B51A7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86AFEC" w14:textId="77777777" w:rsidR="00046B9A" w:rsidRPr="009B51A7" w:rsidRDefault="002D2EC0" w:rsidP="00F131BA">
            <w:pPr>
              <w:snapToGrid w:val="0"/>
              <w:spacing w:after="0" w:line="240" w:lineRule="auto"/>
            </w:pPr>
            <w:hyperlink r:id="rId28" w:history="1">
              <w:r w:rsidR="00046B9A" w:rsidRPr="009B51A7">
                <w:t>S1-232072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17B0CD" w14:textId="77777777" w:rsidR="00046B9A" w:rsidRPr="009B51A7" w:rsidRDefault="00046B9A" w:rsidP="00F131BA">
            <w:pPr>
              <w:snapToGrid w:val="0"/>
              <w:spacing w:after="0" w:line="240" w:lineRule="auto"/>
            </w:pPr>
            <w:r w:rsidRPr="009B51A7">
              <w:t>Rapporteur (Samsung)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E66791" w14:textId="5CDB96FC" w:rsidR="00046B9A" w:rsidRPr="009B51A7" w:rsidRDefault="00046B9A" w:rsidP="00F131BA">
            <w:pPr>
              <w:snapToGrid w:val="0"/>
              <w:spacing w:after="0" w:line="240" w:lineRule="auto"/>
            </w:pPr>
            <w:r w:rsidRPr="009B51A7">
              <w:t>22.156 Skeleton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FD6E7" w14:textId="269985B8" w:rsidR="00046B9A" w:rsidRPr="009B51A7" w:rsidRDefault="009B51A7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B51A7">
              <w:rPr>
                <w:rFonts w:eastAsia="Times New Roman" w:cs="Arial"/>
                <w:szCs w:val="18"/>
                <w:lang w:val="fr-FR" w:eastAsia="ar-SA"/>
              </w:rPr>
              <w:t>Revised to S1-232261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8442B9" w14:textId="77777777" w:rsidR="00046B9A" w:rsidRPr="009B51A7" w:rsidRDefault="00046B9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B51A7" w:rsidRPr="00B209E2" w14:paraId="0B58264F" w14:textId="77777777" w:rsidTr="005F31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BA9F7B" w14:textId="3473E316" w:rsidR="009B51A7" w:rsidRPr="00451BC1" w:rsidRDefault="009B51A7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51BC1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84E72E" w14:textId="0FC81941" w:rsidR="009B51A7" w:rsidRPr="00451BC1" w:rsidRDefault="002D2EC0" w:rsidP="00F131BA">
            <w:pPr>
              <w:snapToGrid w:val="0"/>
              <w:spacing w:after="0" w:line="240" w:lineRule="auto"/>
            </w:pPr>
            <w:hyperlink r:id="rId29" w:history="1">
              <w:r w:rsidR="009B51A7" w:rsidRPr="00451BC1">
                <w:rPr>
                  <w:rStyle w:val="a5"/>
                  <w:rFonts w:cs="Arial"/>
                  <w:color w:val="auto"/>
                </w:rPr>
                <w:t>S1-232261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A5C413" w14:textId="7007EDA2" w:rsidR="009B51A7" w:rsidRPr="00451BC1" w:rsidRDefault="009B51A7" w:rsidP="00F131BA">
            <w:pPr>
              <w:snapToGrid w:val="0"/>
              <w:spacing w:after="0" w:line="240" w:lineRule="auto"/>
            </w:pPr>
            <w:r w:rsidRPr="00451BC1">
              <w:t>Rapporteur (Samsung)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5FEA1C" w14:textId="6F3C3323" w:rsidR="009B51A7" w:rsidRPr="00451BC1" w:rsidRDefault="009B51A7" w:rsidP="00F131BA">
            <w:pPr>
              <w:snapToGrid w:val="0"/>
              <w:spacing w:after="0" w:line="240" w:lineRule="auto"/>
            </w:pPr>
            <w:r w:rsidRPr="00451BC1">
              <w:t>22.156 Skeleton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A532E0" w14:textId="08B92EA8" w:rsidR="009B51A7" w:rsidRPr="00451BC1" w:rsidRDefault="00451BC1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51BC1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451BC1">
              <w:rPr>
                <w:rFonts w:eastAsia="Times New Roman" w:cs="Arial"/>
                <w:szCs w:val="18"/>
                <w:lang w:val="fr-FR" w:eastAsia="ar-SA"/>
              </w:rPr>
              <w:t>2405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D9B34" w14:textId="4FC26776" w:rsidR="009B51A7" w:rsidRPr="00451BC1" w:rsidRDefault="009B51A7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51BC1">
              <w:rPr>
                <w:rFonts w:eastAsia="Arial Unicode MS" w:cs="Arial"/>
                <w:szCs w:val="18"/>
                <w:lang w:val="fr-FR" w:eastAsia="ar-SA"/>
              </w:rPr>
              <w:t>Revision of S1-232072.</w:t>
            </w:r>
          </w:p>
        </w:tc>
      </w:tr>
      <w:tr w:rsidR="00451BC1" w:rsidRPr="00B209E2" w14:paraId="78A48D21" w14:textId="77777777" w:rsidTr="005F31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FF91B3" w14:textId="34C3FF3C" w:rsidR="00451BC1" w:rsidRPr="005F31B6" w:rsidRDefault="00451BC1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F31B6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8547A8" w14:textId="0DB5F2BF" w:rsidR="00451BC1" w:rsidRPr="005F31B6" w:rsidRDefault="002D2EC0" w:rsidP="00F131BA">
            <w:pPr>
              <w:snapToGrid w:val="0"/>
              <w:spacing w:after="0" w:line="240" w:lineRule="auto"/>
            </w:pPr>
            <w:hyperlink r:id="rId30" w:anchor="103_GoteborgdocsS1-232405.zip" w:history="1">
              <w:r w:rsidR="00451BC1" w:rsidRPr="005F31B6">
                <w:rPr>
                  <w:rStyle w:val="a5"/>
                  <w:rFonts w:cs="Arial"/>
                  <w:color w:val="auto"/>
                </w:rPr>
                <w:t>S1-232405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1AEAC0" w14:textId="04073A96" w:rsidR="00451BC1" w:rsidRPr="005F31B6" w:rsidRDefault="00451BC1" w:rsidP="00F131BA">
            <w:pPr>
              <w:snapToGrid w:val="0"/>
              <w:spacing w:after="0" w:line="240" w:lineRule="auto"/>
            </w:pPr>
            <w:r w:rsidRPr="005F31B6">
              <w:t>Rapporteur (Samsung)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AC7EBE" w14:textId="245F2F69" w:rsidR="00451BC1" w:rsidRPr="005F31B6" w:rsidRDefault="00451BC1" w:rsidP="00F131BA">
            <w:pPr>
              <w:snapToGrid w:val="0"/>
              <w:spacing w:after="0" w:line="240" w:lineRule="auto"/>
            </w:pPr>
            <w:r w:rsidRPr="005F31B6">
              <w:t>22.156 Skeleton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874BAB" w14:textId="346BBE68" w:rsidR="00451BC1" w:rsidRPr="005F31B6" w:rsidRDefault="005F31B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F31B6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9DCDFD" w14:textId="36F47B2A" w:rsidR="00451BC1" w:rsidRPr="005F31B6" w:rsidRDefault="00451BC1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F31B6">
              <w:rPr>
                <w:rFonts w:eastAsia="Arial Unicode MS" w:cs="Arial"/>
                <w:i/>
                <w:szCs w:val="18"/>
                <w:lang w:val="fr-FR" w:eastAsia="ar-SA"/>
              </w:rPr>
              <w:t>Revision of S1-232072.</w:t>
            </w:r>
          </w:p>
          <w:p w14:paraId="3C6E9059" w14:textId="5E2369C7" w:rsidR="00451BC1" w:rsidRPr="005F31B6" w:rsidRDefault="00451BC1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F31B6">
              <w:rPr>
                <w:rFonts w:eastAsia="Arial Unicode MS" w:cs="Arial"/>
                <w:szCs w:val="18"/>
                <w:lang w:val="fr-FR" w:eastAsia="ar-SA"/>
              </w:rPr>
              <w:t>Revision of S1-232261.</w:t>
            </w:r>
          </w:p>
        </w:tc>
      </w:tr>
      <w:tr w:rsidR="00046B9A" w:rsidRPr="00B209E2" w14:paraId="74261840" w14:textId="77777777" w:rsidTr="006561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2D771B" w14:textId="77777777" w:rsidR="00046B9A" w:rsidRPr="00451BC1" w:rsidRDefault="00046B9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51BC1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3F4C08" w14:textId="77777777" w:rsidR="00046B9A" w:rsidRPr="00451BC1" w:rsidRDefault="002D2EC0" w:rsidP="00F131BA">
            <w:pPr>
              <w:snapToGrid w:val="0"/>
              <w:spacing w:after="0" w:line="240" w:lineRule="auto"/>
            </w:pPr>
            <w:hyperlink r:id="rId31" w:history="1">
              <w:r w:rsidR="00046B9A" w:rsidRPr="00451BC1">
                <w:t>S1-232074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54A73F" w14:textId="77777777" w:rsidR="00046B9A" w:rsidRPr="00451BC1" w:rsidRDefault="00046B9A" w:rsidP="00F131BA">
            <w:pPr>
              <w:snapToGrid w:val="0"/>
              <w:spacing w:after="0" w:line="240" w:lineRule="auto"/>
            </w:pPr>
            <w:r w:rsidRPr="00451BC1">
              <w:t>Samsung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A0FBA6" w14:textId="77777777" w:rsidR="00046B9A" w:rsidRPr="00451BC1" w:rsidRDefault="00046B9A" w:rsidP="00F131BA">
            <w:pPr>
              <w:snapToGrid w:val="0"/>
              <w:spacing w:after="0" w:line="240" w:lineRule="auto"/>
            </w:pPr>
            <w:r w:rsidRPr="00451BC1">
              <w:t xml:space="preserve">22.156 </w:t>
            </w:r>
            <w:proofErr w:type="spellStart"/>
            <w:r w:rsidRPr="00451BC1">
              <w:t>pCR</w:t>
            </w:r>
            <w:proofErr w:type="spellEnd"/>
            <w:r w:rsidRPr="00451BC1">
              <w:t xml:space="preserve"> 1 Scope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E2C807" w14:textId="33E09C06" w:rsidR="00046B9A" w:rsidRPr="00451BC1" w:rsidRDefault="00451BC1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51BC1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207B47" w14:textId="77777777" w:rsidR="00046B9A" w:rsidRPr="00451BC1" w:rsidRDefault="00046B9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46B9A" w:rsidRPr="00B209E2" w14:paraId="3FF86217" w14:textId="77777777" w:rsidTr="007F4C5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4F7E9B" w14:textId="77777777" w:rsidR="00046B9A" w:rsidRPr="006561BF" w:rsidRDefault="00046B9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561BF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B8B7E8" w14:textId="77777777" w:rsidR="00046B9A" w:rsidRPr="006561BF" w:rsidRDefault="002D2EC0" w:rsidP="00F131BA">
            <w:pPr>
              <w:snapToGrid w:val="0"/>
              <w:spacing w:after="0" w:line="240" w:lineRule="auto"/>
            </w:pPr>
            <w:hyperlink r:id="rId32" w:history="1">
              <w:r w:rsidR="00046B9A" w:rsidRPr="006561BF">
                <w:t>S1-232083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41093" w14:textId="77777777" w:rsidR="00046B9A" w:rsidRPr="006561BF" w:rsidRDefault="00046B9A" w:rsidP="00F131BA">
            <w:pPr>
              <w:snapToGrid w:val="0"/>
              <w:spacing w:after="0" w:line="240" w:lineRule="auto"/>
            </w:pPr>
            <w:r w:rsidRPr="006561BF">
              <w:t>Samsung, 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ACDAAD" w14:textId="77777777" w:rsidR="00046B9A" w:rsidRPr="006561BF" w:rsidRDefault="00046B9A" w:rsidP="00F131BA">
            <w:pPr>
              <w:snapToGrid w:val="0"/>
              <w:spacing w:after="0" w:line="240" w:lineRule="auto"/>
            </w:pPr>
            <w:r w:rsidRPr="006561BF">
              <w:t xml:space="preserve">22.156 </w:t>
            </w:r>
            <w:proofErr w:type="spellStart"/>
            <w:r w:rsidRPr="006561BF">
              <w:t>pCR</w:t>
            </w:r>
            <w:proofErr w:type="spellEnd"/>
            <w:r w:rsidRPr="006561BF">
              <w:t xml:space="preserve"> 2 References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4E01AD" w14:textId="493DA89E" w:rsidR="00046B9A" w:rsidRPr="006561BF" w:rsidRDefault="006561BF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561BF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6561BF">
              <w:rPr>
                <w:rFonts w:eastAsia="Times New Roman" w:cs="Arial"/>
                <w:szCs w:val="18"/>
                <w:lang w:val="fr-FR" w:eastAsia="ar-SA"/>
              </w:rPr>
              <w:t>2406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A33A16" w14:textId="77777777" w:rsidR="00046B9A" w:rsidRPr="006561BF" w:rsidRDefault="00046B9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561BF" w:rsidRPr="00B209E2" w14:paraId="0FDE01CD" w14:textId="77777777" w:rsidTr="007F4C5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884E1E" w14:textId="4419D1AD" w:rsidR="006561BF" w:rsidRPr="007F4C5D" w:rsidRDefault="006561BF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F4C5D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929806F" w14:textId="58C7899F" w:rsidR="006561BF" w:rsidRPr="007F4C5D" w:rsidRDefault="002D2EC0" w:rsidP="00F131BA">
            <w:pPr>
              <w:snapToGrid w:val="0"/>
              <w:spacing w:after="0" w:line="240" w:lineRule="auto"/>
            </w:pPr>
            <w:hyperlink r:id="rId33" w:anchor="103_GoteborgdocsS1-232406.zip" w:history="1">
              <w:r w:rsidR="006561BF" w:rsidRPr="007F4C5D">
                <w:rPr>
                  <w:rStyle w:val="a5"/>
                  <w:rFonts w:cs="Arial"/>
                  <w:color w:val="auto"/>
                </w:rPr>
                <w:t>S1-232406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30EA42" w14:textId="06F06370" w:rsidR="006561BF" w:rsidRPr="007F4C5D" w:rsidRDefault="006561BF" w:rsidP="00F131BA">
            <w:pPr>
              <w:snapToGrid w:val="0"/>
              <w:spacing w:after="0" w:line="240" w:lineRule="auto"/>
            </w:pPr>
            <w:r w:rsidRPr="007F4C5D">
              <w:t>Samsung, 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97A7D7" w14:textId="4F23623B" w:rsidR="006561BF" w:rsidRPr="007F4C5D" w:rsidRDefault="006561BF" w:rsidP="00F131BA">
            <w:pPr>
              <w:snapToGrid w:val="0"/>
              <w:spacing w:after="0" w:line="240" w:lineRule="auto"/>
            </w:pPr>
            <w:r w:rsidRPr="007F4C5D">
              <w:t xml:space="preserve">22.156 </w:t>
            </w:r>
            <w:proofErr w:type="spellStart"/>
            <w:r w:rsidRPr="007F4C5D">
              <w:t>pCR</w:t>
            </w:r>
            <w:proofErr w:type="spellEnd"/>
            <w:r w:rsidRPr="007F4C5D">
              <w:t xml:space="preserve"> 2 References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0EAFFC" w14:textId="740E1280" w:rsidR="006561BF" w:rsidRPr="007F4C5D" w:rsidRDefault="007F4C5D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F4C5D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8217F5" w14:textId="52F7C93F" w:rsidR="006561BF" w:rsidRPr="007F4C5D" w:rsidRDefault="006561BF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7F4C5D">
              <w:rPr>
                <w:rFonts w:eastAsia="Arial Unicode MS" w:cs="Arial"/>
                <w:szCs w:val="18"/>
                <w:lang w:val="fr-FR" w:eastAsia="ar-SA"/>
              </w:rPr>
              <w:t>Revision of S1-232083.</w:t>
            </w:r>
          </w:p>
        </w:tc>
      </w:tr>
      <w:tr w:rsidR="00046B9A" w:rsidRPr="00B209E2" w14:paraId="010E734E" w14:textId="77777777" w:rsidTr="00A0189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D37B2" w14:textId="77777777" w:rsidR="00046B9A" w:rsidRPr="006561BF" w:rsidRDefault="00046B9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561BF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CEAFF6" w14:textId="77777777" w:rsidR="00046B9A" w:rsidRPr="006561BF" w:rsidRDefault="002D2EC0" w:rsidP="00F131BA">
            <w:pPr>
              <w:snapToGrid w:val="0"/>
              <w:spacing w:after="0" w:line="240" w:lineRule="auto"/>
            </w:pPr>
            <w:hyperlink r:id="rId34" w:history="1">
              <w:r w:rsidR="00046B9A" w:rsidRPr="006561BF">
                <w:t>S1-232075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41336D" w14:textId="77777777" w:rsidR="00046B9A" w:rsidRPr="006561BF" w:rsidRDefault="00046B9A" w:rsidP="00F131BA">
            <w:pPr>
              <w:snapToGrid w:val="0"/>
              <w:spacing w:after="0" w:line="240" w:lineRule="auto"/>
            </w:pPr>
            <w:r w:rsidRPr="006561BF">
              <w:t>Samsung, Huawei, Orange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5ECC3E" w14:textId="77777777" w:rsidR="00046B9A" w:rsidRPr="006561BF" w:rsidRDefault="00046B9A" w:rsidP="00F131BA">
            <w:pPr>
              <w:snapToGrid w:val="0"/>
              <w:spacing w:after="0" w:line="240" w:lineRule="auto"/>
            </w:pPr>
            <w:r w:rsidRPr="006561BF">
              <w:t xml:space="preserve">22.156 </w:t>
            </w:r>
            <w:proofErr w:type="spellStart"/>
            <w:r w:rsidRPr="006561BF">
              <w:t>pCR</w:t>
            </w:r>
            <w:proofErr w:type="spellEnd"/>
            <w:r w:rsidRPr="006561BF">
              <w:t xml:space="preserve"> 3 Terminology and Acronyms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CE49BA" w14:textId="44C49DEC" w:rsidR="00046B9A" w:rsidRPr="006561BF" w:rsidRDefault="006561BF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561BF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6561BF">
              <w:rPr>
                <w:rFonts w:eastAsia="Times New Roman" w:cs="Arial"/>
                <w:szCs w:val="18"/>
                <w:lang w:val="fr-FR" w:eastAsia="ar-SA"/>
              </w:rPr>
              <w:t>2407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EF514B" w14:textId="77777777" w:rsidR="00046B9A" w:rsidRPr="006561BF" w:rsidRDefault="00046B9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561BF" w:rsidRPr="00B209E2" w14:paraId="27BABC0E" w14:textId="77777777" w:rsidTr="00A0189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94DA52" w14:textId="6DBC0BFE" w:rsidR="006561BF" w:rsidRPr="00A01895" w:rsidRDefault="006561BF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01895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8886F8E" w14:textId="1A408734" w:rsidR="006561BF" w:rsidRPr="00A01895" w:rsidRDefault="002D2EC0" w:rsidP="00F131BA">
            <w:pPr>
              <w:snapToGrid w:val="0"/>
              <w:spacing w:after="0" w:line="240" w:lineRule="auto"/>
            </w:pPr>
            <w:hyperlink r:id="rId35" w:anchor="103_GoteborgdocsS1-232407.zip" w:history="1">
              <w:r w:rsidR="006561BF" w:rsidRPr="00A01895">
                <w:rPr>
                  <w:rStyle w:val="a5"/>
                  <w:rFonts w:cs="Arial"/>
                  <w:color w:val="auto"/>
                </w:rPr>
                <w:t>S1-232407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2C667D" w14:textId="77505A28" w:rsidR="006561BF" w:rsidRPr="00A01895" w:rsidRDefault="006561BF" w:rsidP="00F131BA">
            <w:pPr>
              <w:snapToGrid w:val="0"/>
              <w:spacing w:after="0" w:line="240" w:lineRule="auto"/>
            </w:pPr>
            <w:r w:rsidRPr="00A01895">
              <w:t>Samsung, Huawei, Orange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64A353" w14:textId="609FB9A6" w:rsidR="006561BF" w:rsidRPr="00A01895" w:rsidRDefault="006561BF" w:rsidP="00F131BA">
            <w:pPr>
              <w:snapToGrid w:val="0"/>
              <w:spacing w:after="0" w:line="240" w:lineRule="auto"/>
            </w:pPr>
            <w:r w:rsidRPr="00A01895">
              <w:t xml:space="preserve">22.156 </w:t>
            </w:r>
            <w:proofErr w:type="spellStart"/>
            <w:r w:rsidRPr="00A01895">
              <w:t>pCR</w:t>
            </w:r>
            <w:proofErr w:type="spellEnd"/>
            <w:r w:rsidRPr="00A01895">
              <w:t xml:space="preserve"> 3 Terminology and Acronyms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DA7FCB" w14:textId="18E53112" w:rsidR="006561BF" w:rsidRPr="00A01895" w:rsidRDefault="00A01895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01895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656404" w14:textId="41CD2D51" w:rsidR="006561BF" w:rsidRPr="00A01895" w:rsidRDefault="006561BF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01895">
              <w:rPr>
                <w:rFonts w:eastAsia="Arial Unicode MS" w:cs="Arial"/>
                <w:szCs w:val="18"/>
                <w:lang w:val="fr-FR" w:eastAsia="ar-SA"/>
              </w:rPr>
              <w:t>Revision of S1-232075.</w:t>
            </w:r>
          </w:p>
        </w:tc>
      </w:tr>
      <w:tr w:rsidR="00046B9A" w:rsidRPr="00B209E2" w14:paraId="05F7797B" w14:textId="77777777" w:rsidTr="006561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26A2EA3" w14:textId="77777777" w:rsidR="00046B9A" w:rsidRPr="006561BF" w:rsidRDefault="00046B9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561BF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8BD8A3" w14:textId="77777777" w:rsidR="00046B9A" w:rsidRPr="006561BF" w:rsidRDefault="002D2EC0" w:rsidP="00F131BA">
            <w:pPr>
              <w:snapToGrid w:val="0"/>
              <w:spacing w:after="0" w:line="240" w:lineRule="auto"/>
            </w:pPr>
            <w:hyperlink r:id="rId36" w:history="1">
              <w:r w:rsidR="00046B9A" w:rsidRPr="006561BF">
                <w:t>S1-232076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02DE1D" w14:textId="77777777" w:rsidR="00046B9A" w:rsidRPr="006561BF" w:rsidRDefault="00046B9A" w:rsidP="00F131BA">
            <w:pPr>
              <w:snapToGrid w:val="0"/>
              <w:spacing w:after="0" w:line="240" w:lineRule="auto"/>
            </w:pPr>
            <w:r w:rsidRPr="006561BF">
              <w:t>Samsung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0FC81E" w14:textId="77777777" w:rsidR="00046B9A" w:rsidRPr="006561BF" w:rsidRDefault="00046B9A" w:rsidP="00F131BA">
            <w:pPr>
              <w:snapToGrid w:val="0"/>
              <w:spacing w:after="0" w:line="240" w:lineRule="auto"/>
            </w:pPr>
            <w:r w:rsidRPr="006561BF">
              <w:t xml:space="preserve">22.156 </w:t>
            </w:r>
            <w:proofErr w:type="spellStart"/>
            <w:r w:rsidRPr="006561BF">
              <w:t>pCR</w:t>
            </w:r>
            <w:proofErr w:type="spellEnd"/>
            <w:r w:rsidRPr="006561BF">
              <w:t xml:space="preserve"> 4 Overview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7CE89D" w14:textId="27AB81EC" w:rsidR="00046B9A" w:rsidRPr="006561BF" w:rsidRDefault="006561BF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561BF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F48DFB" w14:textId="77777777" w:rsidR="00046B9A" w:rsidRPr="006561BF" w:rsidRDefault="00046B9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46B9A" w:rsidRPr="00B04844" w14:paraId="336C0474" w14:textId="77777777" w:rsidTr="00042552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761F8CDE" w14:textId="6DF3BA62" w:rsidR="00046B9A" w:rsidRPr="006E6FF4" w:rsidRDefault="00046B9A" w:rsidP="00F131BA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Section 5 &amp; 6 (</w:t>
            </w:r>
            <w:proofErr w:type="spellStart"/>
            <w:r>
              <w:rPr>
                <w:color w:val="1F497D" w:themeColor="text2"/>
                <w:sz w:val="18"/>
                <w:szCs w:val="22"/>
              </w:rPr>
              <w:t>Consolidattion</w:t>
            </w:r>
            <w:proofErr w:type="spellEnd"/>
          </w:p>
        </w:tc>
      </w:tr>
      <w:tr w:rsidR="00046B9A" w:rsidRPr="00B209E2" w14:paraId="7F5DA20C" w14:textId="77777777" w:rsidTr="00A0189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850EB8" w14:textId="77777777" w:rsidR="00046B9A" w:rsidRPr="00042552" w:rsidRDefault="00046B9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4255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928CB8" w14:textId="77777777" w:rsidR="00046B9A" w:rsidRPr="00042552" w:rsidRDefault="002D2EC0" w:rsidP="00F131BA">
            <w:pPr>
              <w:snapToGrid w:val="0"/>
              <w:spacing w:after="0" w:line="240" w:lineRule="auto"/>
            </w:pPr>
            <w:hyperlink r:id="rId37" w:history="1">
              <w:r w:rsidR="00046B9A" w:rsidRPr="00042552">
                <w:t>S1-232077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2D73FF" w14:textId="77777777" w:rsidR="00046B9A" w:rsidRPr="00042552" w:rsidRDefault="00046B9A" w:rsidP="00F131BA">
            <w:pPr>
              <w:snapToGrid w:val="0"/>
              <w:spacing w:after="0" w:line="240" w:lineRule="auto"/>
            </w:pPr>
            <w:r w:rsidRPr="00042552">
              <w:t>Samsung, 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C7A891" w14:textId="77777777" w:rsidR="00046B9A" w:rsidRPr="00042552" w:rsidRDefault="00046B9A" w:rsidP="00F131BA">
            <w:pPr>
              <w:snapToGrid w:val="0"/>
              <w:spacing w:after="0" w:line="240" w:lineRule="auto"/>
            </w:pPr>
            <w:r w:rsidRPr="00042552">
              <w:t xml:space="preserve">22.156 </w:t>
            </w:r>
            <w:proofErr w:type="spellStart"/>
            <w:r w:rsidRPr="00042552">
              <w:t>pCR</w:t>
            </w:r>
            <w:proofErr w:type="spellEnd"/>
            <w:r w:rsidRPr="00042552">
              <w:t xml:space="preserve"> 5.1.1 General Requirements, Operational efficiency, exposure, and coordination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9AC5F4" w14:textId="58770FAB" w:rsidR="00046B9A" w:rsidRPr="00042552" w:rsidRDefault="00042552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4255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042552">
              <w:rPr>
                <w:rFonts w:eastAsia="Times New Roman" w:cs="Arial"/>
                <w:szCs w:val="18"/>
                <w:lang w:val="fr-FR" w:eastAsia="ar-SA"/>
              </w:rPr>
              <w:t>2408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A8DE1C" w14:textId="77777777" w:rsidR="00046B9A" w:rsidRPr="00042552" w:rsidRDefault="00046B9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42552" w:rsidRPr="00B209E2" w14:paraId="34468A97" w14:textId="77777777" w:rsidTr="00A0189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EE7095" w14:textId="672A0CEE" w:rsidR="00042552" w:rsidRPr="00A01895" w:rsidRDefault="00042552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01895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61E5FD" w14:textId="7D93042A" w:rsidR="00042552" w:rsidRPr="00A01895" w:rsidRDefault="002D2EC0" w:rsidP="00F131BA">
            <w:pPr>
              <w:snapToGrid w:val="0"/>
              <w:spacing w:after="0" w:line="240" w:lineRule="auto"/>
            </w:pPr>
            <w:hyperlink r:id="rId38" w:anchor="103_GoteborgdocsS1-232408.zip" w:history="1">
              <w:r w:rsidR="00042552" w:rsidRPr="00A01895">
                <w:rPr>
                  <w:rStyle w:val="a5"/>
                  <w:rFonts w:cs="Arial"/>
                  <w:color w:val="auto"/>
                </w:rPr>
                <w:t>S1-232408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C0D6EE" w14:textId="4D043185" w:rsidR="00042552" w:rsidRPr="00A01895" w:rsidRDefault="00042552" w:rsidP="00F131BA">
            <w:pPr>
              <w:snapToGrid w:val="0"/>
              <w:spacing w:after="0" w:line="240" w:lineRule="auto"/>
            </w:pPr>
            <w:r w:rsidRPr="00A01895">
              <w:t>Samsung, 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022EE5" w14:textId="34ECA9C3" w:rsidR="00042552" w:rsidRPr="00A01895" w:rsidRDefault="00042552" w:rsidP="00F131BA">
            <w:pPr>
              <w:snapToGrid w:val="0"/>
              <w:spacing w:after="0" w:line="240" w:lineRule="auto"/>
            </w:pPr>
            <w:r w:rsidRPr="00A01895">
              <w:t xml:space="preserve">22.156 </w:t>
            </w:r>
            <w:proofErr w:type="spellStart"/>
            <w:r w:rsidRPr="00A01895">
              <w:t>pCR</w:t>
            </w:r>
            <w:proofErr w:type="spellEnd"/>
            <w:r w:rsidRPr="00A01895">
              <w:t xml:space="preserve"> 5.1.1 General Requirements, Operational efficiency, exposure, and coordination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CDD724" w14:textId="4D72AB81" w:rsidR="00042552" w:rsidRPr="00A01895" w:rsidRDefault="00A01895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01895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A01895">
              <w:rPr>
                <w:rFonts w:eastAsia="Times New Roman" w:cs="Arial"/>
                <w:szCs w:val="18"/>
                <w:lang w:val="fr-FR" w:eastAsia="ar-SA"/>
              </w:rPr>
              <w:t>2417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C352A6" w14:textId="113F85FF" w:rsidR="00042552" w:rsidRPr="00A01895" w:rsidRDefault="00042552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01895">
              <w:rPr>
                <w:rFonts w:eastAsia="Arial Unicode MS" w:cs="Arial"/>
                <w:szCs w:val="18"/>
                <w:lang w:val="fr-FR" w:eastAsia="ar-SA"/>
              </w:rPr>
              <w:t>Revision of S1-232077.</w:t>
            </w:r>
          </w:p>
        </w:tc>
      </w:tr>
      <w:tr w:rsidR="00A01895" w:rsidRPr="00B209E2" w14:paraId="62CDC030" w14:textId="77777777" w:rsidTr="00A0189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BD0C5" w14:textId="5A77BD75" w:rsidR="00A01895" w:rsidRPr="00A01895" w:rsidRDefault="00A01895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01895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0C1A" w14:textId="67744505" w:rsidR="00A01895" w:rsidRPr="00A01895" w:rsidRDefault="002D2EC0" w:rsidP="00F131BA">
            <w:pPr>
              <w:snapToGrid w:val="0"/>
              <w:spacing w:after="0" w:line="240" w:lineRule="auto"/>
            </w:pPr>
            <w:hyperlink r:id="rId39" w:history="1">
              <w:r w:rsidR="00A01895" w:rsidRPr="00A01895">
                <w:rPr>
                  <w:rStyle w:val="a5"/>
                  <w:rFonts w:cs="Arial"/>
                  <w:color w:val="auto"/>
                </w:rPr>
                <w:t>S1-232417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E2912" w14:textId="29F8FEAB" w:rsidR="00A01895" w:rsidRPr="00A01895" w:rsidRDefault="00A01895" w:rsidP="00F131BA">
            <w:pPr>
              <w:snapToGrid w:val="0"/>
              <w:spacing w:after="0" w:line="240" w:lineRule="auto"/>
            </w:pPr>
            <w:r w:rsidRPr="00A01895">
              <w:t>Samsung, 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A7965" w14:textId="504EA523" w:rsidR="00A01895" w:rsidRPr="00A01895" w:rsidRDefault="00A01895" w:rsidP="00F131BA">
            <w:pPr>
              <w:snapToGrid w:val="0"/>
              <w:spacing w:after="0" w:line="240" w:lineRule="auto"/>
            </w:pPr>
            <w:r w:rsidRPr="00A01895">
              <w:t xml:space="preserve">22.156 </w:t>
            </w:r>
            <w:proofErr w:type="spellStart"/>
            <w:r w:rsidRPr="00A01895">
              <w:t>pCR</w:t>
            </w:r>
            <w:proofErr w:type="spellEnd"/>
            <w:r w:rsidRPr="00A01895">
              <w:t xml:space="preserve"> 5.1.1 General Requirements, Operational efficiency, exposure, and coordination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FFA13" w14:textId="77777777" w:rsidR="00A01895" w:rsidRPr="00A01895" w:rsidRDefault="00A01895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5D953" w14:textId="5C8D7209" w:rsidR="00A01895" w:rsidRPr="00A01895" w:rsidRDefault="00A01895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01895">
              <w:rPr>
                <w:rFonts w:eastAsia="Arial Unicode MS" w:cs="Arial"/>
                <w:i/>
                <w:szCs w:val="18"/>
                <w:lang w:val="fr-FR" w:eastAsia="ar-SA"/>
              </w:rPr>
              <w:t>Revision of S1-232077.</w:t>
            </w:r>
          </w:p>
          <w:p w14:paraId="7B897155" w14:textId="3EAC221F" w:rsidR="00A01895" w:rsidRPr="00A01895" w:rsidRDefault="00A01895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01895">
              <w:rPr>
                <w:rFonts w:eastAsia="Arial Unicode MS" w:cs="Arial"/>
                <w:szCs w:val="18"/>
                <w:lang w:val="fr-FR" w:eastAsia="ar-SA"/>
              </w:rPr>
              <w:t>Revision of S1-232408.</w:t>
            </w:r>
          </w:p>
        </w:tc>
      </w:tr>
      <w:tr w:rsidR="00046B9A" w:rsidRPr="00B209E2" w14:paraId="18BCD421" w14:textId="77777777" w:rsidTr="0047191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1A09A1" w14:textId="77777777" w:rsidR="00046B9A" w:rsidRPr="00042552" w:rsidRDefault="00046B9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4255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F044A7" w14:textId="77777777" w:rsidR="00046B9A" w:rsidRPr="00042552" w:rsidRDefault="002D2EC0" w:rsidP="00F131BA">
            <w:pPr>
              <w:snapToGrid w:val="0"/>
              <w:spacing w:after="0" w:line="240" w:lineRule="auto"/>
            </w:pPr>
            <w:hyperlink r:id="rId40" w:history="1">
              <w:r w:rsidR="00046B9A" w:rsidRPr="00042552">
                <w:t>S1-232078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866202" w14:textId="77777777" w:rsidR="00046B9A" w:rsidRPr="00042552" w:rsidRDefault="00046B9A" w:rsidP="00F131BA">
            <w:pPr>
              <w:snapToGrid w:val="0"/>
              <w:spacing w:after="0" w:line="240" w:lineRule="auto"/>
            </w:pPr>
            <w:r w:rsidRPr="00042552">
              <w:t>Samsung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6AA810" w14:textId="77777777" w:rsidR="00046B9A" w:rsidRPr="00042552" w:rsidRDefault="00046B9A" w:rsidP="00F131BA">
            <w:pPr>
              <w:snapToGrid w:val="0"/>
              <w:spacing w:after="0" w:line="240" w:lineRule="auto"/>
            </w:pPr>
            <w:r w:rsidRPr="00042552">
              <w:t xml:space="preserve">22.156 </w:t>
            </w:r>
            <w:proofErr w:type="spellStart"/>
            <w:r w:rsidRPr="00042552">
              <w:t>pCR</w:t>
            </w:r>
            <w:proofErr w:type="spellEnd"/>
            <w:r w:rsidRPr="00042552">
              <w:t xml:space="preserve"> 5.2.1 Localized mobile metaverse service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BE56A3" w14:textId="0D66CB0C" w:rsidR="00046B9A" w:rsidRPr="00042552" w:rsidRDefault="00042552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4255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042552">
              <w:rPr>
                <w:rFonts w:eastAsia="Times New Roman" w:cs="Arial"/>
                <w:szCs w:val="18"/>
                <w:lang w:val="fr-FR" w:eastAsia="ar-SA"/>
              </w:rPr>
              <w:t>2409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0E897A" w14:textId="77777777" w:rsidR="00046B9A" w:rsidRPr="00042552" w:rsidRDefault="00046B9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42552" w:rsidRPr="00B209E2" w14:paraId="04069852" w14:textId="77777777" w:rsidTr="0047191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C3E48D" w14:textId="29F2D679" w:rsidR="00042552" w:rsidRPr="00471917" w:rsidRDefault="00042552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71917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23D1FC" w14:textId="0A336533" w:rsidR="00042552" w:rsidRPr="00471917" w:rsidRDefault="002D2EC0" w:rsidP="00F131BA">
            <w:pPr>
              <w:snapToGrid w:val="0"/>
              <w:spacing w:after="0" w:line="240" w:lineRule="auto"/>
            </w:pPr>
            <w:hyperlink r:id="rId41" w:anchor="103_GoteborgdocsS1-232409.zip" w:history="1">
              <w:r w:rsidR="00042552" w:rsidRPr="00471917">
                <w:rPr>
                  <w:rStyle w:val="a5"/>
                  <w:rFonts w:cs="Arial"/>
                  <w:color w:val="auto"/>
                </w:rPr>
                <w:t>S1-232409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3B8571" w14:textId="1AB64581" w:rsidR="00042552" w:rsidRPr="00471917" w:rsidRDefault="00042552" w:rsidP="00F131BA">
            <w:pPr>
              <w:snapToGrid w:val="0"/>
              <w:spacing w:after="0" w:line="240" w:lineRule="auto"/>
            </w:pPr>
            <w:r w:rsidRPr="00471917">
              <w:t>Samsung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7B122C" w14:textId="5D952002" w:rsidR="00042552" w:rsidRPr="00471917" w:rsidRDefault="00042552" w:rsidP="00F131BA">
            <w:pPr>
              <w:snapToGrid w:val="0"/>
              <w:spacing w:after="0" w:line="240" w:lineRule="auto"/>
            </w:pPr>
            <w:r w:rsidRPr="00471917">
              <w:t xml:space="preserve">22.156 </w:t>
            </w:r>
            <w:proofErr w:type="spellStart"/>
            <w:r w:rsidRPr="00471917">
              <w:t>pCR</w:t>
            </w:r>
            <w:proofErr w:type="spellEnd"/>
            <w:r w:rsidRPr="00471917">
              <w:t xml:space="preserve"> 5.2.1 Localized mobile metaverse service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74FED1" w14:textId="0DB96531" w:rsidR="00042552" w:rsidRPr="00471917" w:rsidRDefault="00471917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71917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471917">
              <w:rPr>
                <w:rFonts w:eastAsia="Times New Roman" w:cs="Arial"/>
                <w:szCs w:val="18"/>
                <w:lang w:val="fr-FR" w:eastAsia="ar-SA"/>
              </w:rPr>
              <w:t>2418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609A27" w14:textId="0C0E4694" w:rsidR="00042552" w:rsidRPr="00471917" w:rsidRDefault="00042552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71917">
              <w:rPr>
                <w:rFonts w:eastAsia="Arial Unicode MS" w:cs="Arial"/>
                <w:szCs w:val="18"/>
                <w:lang w:val="fr-FR" w:eastAsia="ar-SA"/>
              </w:rPr>
              <w:t>Revision of S1-232078.</w:t>
            </w:r>
          </w:p>
        </w:tc>
      </w:tr>
      <w:tr w:rsidR="00471917" w:rsidRPr="00B209E2" w14:paraId="0C5C9AD5" w14:textId="77777777" w:rsidTr="0047191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F83A0" w14:textId="707AC430" w:rsidR="00471917" w:rsidRPr="00471917" w:rsidRDefault="00471917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71917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9705C" w14:textId="4B86B9C1" w:rsidR="00471917" w:rsidRPr="00471917" w:rsidRDefault="002D2EC0" w:rsidP="00F131BA">
            <w:pPr>
              <w:snapToGrid w:val="0"/>
              <w:spacing w:after="0" w:line="240" w:lineRule="auto"/>
            </w:pPr>
            <w:hyperlink r:id="rId42" w:history="1">
              <w:r w:rsidR="00471917" w:rsidRPr="00471917">
                <w:rPr>
                  <w:rStyle w:val="a5"/>
                  <w:rFonts w:cs="Arial"/>
                  <w:color w:val="auto"/>
                </w:rPr>
                <w:t>S1-232418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84E17" w14:textId="10948660" w:rsidR="00471917" w:rsidRPr="00471917" w:rsidRDefault="00471917" w:rsidP="00F131BA">
            <w:pPr>
              <w:snapToGrid w:val="0"/>
              <w:spacing w:after="0" w:line="240" w:lineRule="auto"/>
            </w:pPr>
            <w:r w:rsidRPr="00471917">
              <w:t>Samsung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ABEF" w14:textId="2CF3C002" w:rsidR="00471917" w:rsidRPr="00471917" w:rsidRDefault="00471917" w:rsidP="00F131BA">
            <w:pPr>
              <w:snapToGrid w:val="0"/>
              <w:spacing w:after="0" w:line="240" w:lineRule="auto"/>
            </w:pPr>
            <w:r w:rsidRPr="00471917">
              <w:t xml:space="preserve">22.156 </w:t>
            </w:r>
            <w:proofErr w:type="spellStart"/>
            <w:r w:rsidRPr="00471917">
              <w:t>pCR</w:t>
            </w:r>
            <w:proofErr w:type="spellEnd"/>
            <w:r w:rsidRPr="00471917">
              <w:t xml:space="preserve"> 5.2.1 Localized mobile metaverse service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8D919" w14:textId="77777777" w:rsidR="00471917" w:rsidRPr="00471917" w:rsidRDefault="00471917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30C2B" w14:textId="42028FF4" w:rsidR="00471917" w:rsidRPr="00471917" w:rsidRDefault="00471917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71917">
              <w:rPr>
                <w:rFonts w:eastAsia="Arial Unicode MS" w:cs="Arial"/>
                <w:i/>
                <w:szCs w:val="18"/>
                <w:lang w:val="fr-FR" w:eastAsia="ar-SA"/>
              </w:rPr>
              <w:t>Revision of S1-232078.</w:t>
            </w:r>
          </w:p>
          <w:p w14:paraId="71BD75C9" w14:textId="30C56651" w:rsidR="00471917" w:rsidRPr="00471917" w:rsidRDefault="00471917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71917">
              <w:rPr>
                <w:rFonts w:eastAsia="Arial Unicode MS" w:cs="Arial"/>
                <w:szCs w:val="18"/>
                <w:lang w:val="fr-FR" w:eastAsia="ar-SA"/>
              </w:rPr>
              <w:t>Revision of S1-232409.</w:t>
            </w:r>
          </w:p>
        </w:tc>
      </w:tr>
      <w:tr w:rsidR="00046B9A" w:rsidRPr="00B209E2" w14:paraId="5C4A67A9" w14:textId="77777777" w:rsidTr="007E2A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29598B" w14:textId="77777777" w:rsidR="00046B9A" w:rsidRPr="000840E7" w:rsidRDefault="00046B9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840E7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5D0E94" w14:textId="77777777" w:rsidR="00046B9A" w:rsidRPr="000840E7" w:rsidRDefault="002D2EC0" w:rsidP="00F131BA">
            <w:pPr>
              <w:snapToGrid w:val="0"/>
              <w:spacing w:after="0" w:line="240" w:lineRule="auto"/>
            </w:pPr>
            <w:hyperlink r:id="rId43" w:history="1">
              <w:r w:rsidR="00046B9A" w:rsidRPr="000840E7">
                <w:t>S1-232060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04F884" w14:textId="77777777" w:rsidR="00046B9A" w:rsidRPr="000840E7" w:rsidRDefault="00046B9A" w:rsidP="00F131BA">
            <w:pPr>
              <w:snapToGrid w:val="0"/>
              <w:spacing w:after="0" w:line="240" w:lineRule="auto"/>
            </w:pPr>
            <w:proofErr w:type="spellStart"/>
            <w:r w:rsidRPr="000840E7">
              <w:t>AsiaInfo</w:t>
            </w:r>
            <w:proofErr w:type="spellEnd"/>
            <w:r w:rsidRPr="000840E7">
              <w:t>, Samsung, China Unicom, 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BEB4FF" w14:textId="77777777" w:rsidR="00046B9A" w:rsidRPr="000840E7" w:rsidRDefault="00046B9A" w:rsidP="00F131BA">
            <w:pPr>
              <w:snapToGrid w:val="0"/>
              <w:spacing w:after="0" w:line="240" w:lineRule="auto"/>
            </w:pPr>
            <w:r w:rsidRPr="000840E7">
              <w:t xml:space="preserve">22.156 </w:t>
            </w:r>
            <w:proofErr w:type="spellStart"/>
            <w:r w:rsidRPr="000840E7">
              <w:t>pCR</w:t>
            </w:r>
            <w:proofErr w:type="spellEnd"/>
            <w:r w:rsidRPr="000840E7">
              <w:t xml:space="preserve"> 5.2.2 Avatar-based real-time communication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327AB1" w14:textId="520B6D03" w:rsidR="00046B9A" w:rsidRPr="000840E7" w:rsidRDefault="000840E7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840E7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0840E7">
              <w:rPr>
                <w:rFonts w:eastAsia="Times New Roman" w:cs="Arial"/>
                <w:szCs w:val="18"/>
                <w:lang w:val="fr-FR" w:eastAsia="ar-SA"/>
              </w:rPr>
              <w:t>2410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99D342" w14:textId="77777777" w:rsidR="00046B9A" w:rsidRPr="000840E7" w:rsidRDefault="00046B9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840E7" w:rsidRPr="00B209E2" w14:paraId="04BDD654" w14:textId="77777777" w:rsidTr="008227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F42B87" w14:textId="61070E37" w:rsidR="000840E7" w:rsidRPr="007E2A10" w:rsidRDefault="000840E7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E2A1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6E76E" w14:textId="64CE0FAB" w:rsidR="000840E7" w:rsidRPr="007E2A10" w:rsidRDefault="002D2EC0" w:rsidP="00F131BA">
            <w:pPr>
              <w:snapToGrid w:val="0"/>
              <w:spacing w:after="0" w:line="240" w:lineRule="auto"/>
            </w:pPr>
            <w:hyperlink r:id="rId44" w:history="1">
              <w:r w:rsidR="000840E7" w:rsidRPr="007E2A10">
                <w:rPr>
                  <w:rStyle w:val="a5"/>
                  <w:rFonts w:cs="Arial"/>
                  <w:color w:val="auto"/>
                </w:rPr>
                <w:t>S1-232410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595DDF" w14:textId="3F2C4278" w:rsidR="000840E7" w:rsidRPr="007E2A10" w:rsidRDefault="000840E7" w:rsidP="00F131BA">
            <w:pPr>
              <w:snapToGrid w:val="0"/>
              <w:spacing w:after="0" w:line="240" w:lineRule="auto"/>
            </w:pPr>
            <w:proofErr w:type="spellStart"/>
            <w:r w:rsidRPr="007E2A10">
              <w:t>AsiaInfo</w:t>
            </w:r>
            <w:proofErr w:type="spellEnd"/>
            <w:r w:rsidRPr="007E2A10">
              <w:t>, Samsung, China Unicom, 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73180B" w14:textId="1FFEDA74" w:rsidR="000840E7" w:rsidRPr="007E2A10" w:rsidRDefault="000840E7" w:rsidP="00F131BA">
            <w:pPr>
              <w:snapToGrid w:val="0"/>
              <w:spacing w:after="0" w:line="240" w:lineRule="auto"/>
            </w:pPr>
            <w:r w:rsidRPr="007E2A10">
              <w:t xml:space="preserve">22.156 </w:t>
            </w:r>
            <w:proofErr w:type="spellStart"/>
            <w:r w:rsidRPr="007E2A10">
              <w:t>pCR</w:t>
            </w:r>
            <w:proofErr w:type="spellEnd"/>
            <w:r w:rsidRPr="007E2A10">
              <w:t xml:space="preserve"> 5.2.2 Avatar-based real-time communication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6E245B" w14:textId="4ECB734C" w:rsidR="000840E7" w:rsidRPr="007E2A10" w:rsidRDefault="007E2A1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E2A10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 w:rsidR="008227EA"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7E2A10">
              <w:rPr>
                <w:rFonts w:eastAsia="Times New Roman" w:cs="Arial"/>
                <w:szCs w:val="18"/>
                <w:lang w:val="fr-FR" w:eastAsia="ar-SA"/>
              </w:rPr>
              <w:t>2419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75800A" w14:textId="01D40E11" w:rsidR="000840E7" w:rsidRPr="007E2A10" w:rsidRDefault="000840E7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7E2A10">
              <w:rPr>
                <w:rFonts w:eastAsia="Arial Unicode MS" w:cs="Arial"/>
                <w:szCs w:val="18"/>
                <w:lang w:val="fr-FR" w:eastAsia="ar-SA"/>
              </w:rPr>
              <w:t>Revision of S1-232060.</w:t>
            </w:r>
          </w:p>
        </w:tc>
      </w:tr>
      <w:tr w:rsidR="007E2A10" w:rsidRPr="00B209E2" w14:paraId="6A5AE22D" w14:textId="77777777" w:rsidTr="008227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0A40D" w14:textId="260DBA09" w:rsidR="007E2A10" w:rsidRPr="008227EA" w:rsidRDefault="007E2A1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8227E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27818" w14:textId="1183F602" w:rsidR="007E2A10" w:rsidRPr="008227EA" w:rsidRDefault="002D2EC0" w:rsidP="00F131BA">
            <w:pPr>
              <w:snapToGrid w:val="0"/>
              <w:spacing w:after="0" w:line="240" w:lineRule="auto"/>
            </w:pPr>
            <w:hyperlink r:id="rId45" w:history="1">
              <w:r w:rsidR="007E2A10" w:rsidRPr="008227EA">
                <w:rPr>
                  <w:rStyle w:val="a5"/>
                  <w:rFonts w:cs="Arial"/>
                  <w:color w:val="auto"/>
                </w:rPr>
                <w:t>S1-2</w:t>
              </w:r>
              <w:r w:rsidR="008227EA" w:rsidRPr="008227EA">
                <w:rPr>
                  <w:rStyle w:val="a5"/>
                  <w:rFonts w:cs="Arial"/>
                  <w:color w:val="auto"/>
                </w:rPr>
                <w:t>3</w:t>
              </w:r>
              <w:r w:rsidR="007E2A10" w:rsidRPr="008227EA">
                <w:rPr>
                  <w:rStyle w:val="a5"/>
                  <w:rFonts w:cs="Arial"/>
                  <w:color w:val="auto"/>
                </w:rPr>
                <w:t>2419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5DD73" w14:textId="16F9B36F" w:rsidR="007E2A10" w:rsidRPr="008227EA" w:rsidRDefault="007E2A10" w:rsidP="00F131BA">
            <w:pPr>
              <w:snapToGrid w:val="0"/>
              <w:spacing w:after="0" w:line="240" w:lineRule="auto"/>
            </w:pPr>
            <w:proofErr w:type="spellStart"/>
            <w:r w:rsidRPr="008227EA">
              <w:t>AsiaInfo</w:t>
            </w:r>
            <w:proofErr w:type="spellEnd"/>
            <w:r w:rsidRPr="008227EA">
              <w:t>, Samsung, China Unicom, 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D6F79" w14:textId="04655FCD" w:rsidR="007E2A10" w:rsidRPr="008227EA" w:rsidRDefault="007E2A10" w:rsidP="00F131BA">
            <w:pPr>
              <w:snapToGrid w:val="0"/>
              <w:spacing w:after="0" w:line="240" w:lineRule="auto"/>
            </w:pPr>
            <w:r w:rsidRPr="008227EA">
              <w:t xml:space="preserve">22.156 </w:t>
            </w:r>
            <w:proofErr w:type="spellStart"/>
            <w:r w:rsidRPr="008227EA">
              <w:t>pCR</w:t>
            </w:r>
            <w:proofErr w:type="spellEnd"/>
            <w:r w:rsidRPr="008227EA">
              <w:t xml:space="preserve"> 5.2.2 Avatar-based real-time communication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A67F9" w14:textId="77777777" w:rsidR="007E2A10" w:rsidRPr="008227EA" w:rsidRDefault="007E2A1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2D93D" w14:textId="4C5E4E41" w:rsidR="007E2A10" w:rsidRPr="008227EA" w:rsidRDefault="007E2A10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227EA">
              <w:rPr>
                <w:rFonts w:eastAsia="Arial Unicode MS" w:cs="Arial"/>
                <w:i/>
                <w:szCs w:val="18"/>
                <w:lang w:val="fr-FR" w:eastAsia="ar-SA"/>
              </w:rPr>
              <w:t>Revision of S1-232060.</w:t>
            </w:r>
          </w:p>
          <w:p w14:paraId="34638E67" w14:textId="77A6C28F" w:rsidR="007E2A10" w:rsidRPr="008227EA" w:rsidRDefault="007E2A10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227EA">
              <w:rPr>
                <w:rFonts w:eastAsia="Arial Unicode MS" w:cs="Arial"/>
                <w:szCs w:val="18"/>
                <w:lang w:val="fr-FR" w:eastAsia="ar-SA"/>
              </w:rPr>
              <w:t>Revision of S1-232410.</w:t>
            </w:r>
          </w:p>
        </w:tc>
      </w:tr>
      <w:tr w:rsidR="00046B9A" w:rsidRPr="00B209E2" w14:paraId="66FA9CA0" w14:textId="77777777" w:rsidTr="006759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77B2AF" w14:textId="77777777" w:rsidR="00046B9A" w:rsidRPr="00AD1EEE" w:rsidRDefault="00046B9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D1EEE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0EB9D1" w14:textId="77777777" w:rsidR="00046B9A" w:rsidRPr="00AD1EEE" w:rsidRDefault="002D2EC0" w:rsidP="00F131BA">
            <w:pPr>
              <w:snapToGrid w:val="0"/>
              <w:spacing w:after="0" w:line="240" w:lineRule="auto"/>
            </w:pPr>
            <w:hyperlink r:id="rId46" w:history="1">
              <w:r w:rsidR="00046B9A" w:rsidRPr="00AD1EEE">
                <w:t>S1-232061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FB6364" w14:textId="77777777" w:rsidR="00046B9A" w:rsidRPr="00AD1EEE" w:rsidRDefault="00046B9A" w:rsidP="00F131BA">
            <w:pPr>
              <w:snapToGrid w:val="0"/>
              <w:spacing w:after="0" w:line="240" w:lineRule="auto"/>
            </w:pPr>
            <w:proofErr w:type="spellStart"/>
            <w:r w:rsidRPr="00AD1EEE">
              <w:t>AsiaInfo</w:t>
            </w:r>
            <w:proofErr w:type="spellEnd"/>
            <w:r w:rsidRPr="00AD1EEE">
              <w:t>, Samsung, China Unicom, Huawei, Orange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20AC58" w14:textId="77777777" w:rsidR="00046B9A" w:rsidRPr="00AD1EEE" w:rsidRDefault="00046B9A" w:rsidP="00F131BA">
            <w:pPr>
              <w:snapToGrid w:val="0"/>
              <w:spacing w:after="0" w:line="240" w:lineRule="auto"/>
            </w:pPr>
            <w:r w:rsidRPr="00AD1EEE">
              <w:t xml:space="preserve">22.156 </w:t>
            </w:r>
            <w:proofErr w:type="spellStart"/>
            <w:r w:rsidRPr="00AD1EEE">
              <w:t>pCR</w:t>
            </w:r>
            <w:proofErr w:type="spellEnd"/>
            <w:r w:rsidRPr="00AD1EEE">
              <w:t xml:space="preserve"> 5.2.3 Digital Asset Management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80B4F0" w14:textId="65BA3403" w:rsidR="00046B9A" w:rsidRPr="00AD1EEE" w:rsidRDefault="00AD1EEE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D1EEE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AD1EEE">
              <w:rPr>
                <w:rFonts w:eastAsia="Times New Roman" w:cs="Arial"/>
                <w:szCs w:val="18"/>
                <w:lang w:val="fr-FR" w:eastAsia="ar-SA"/>
              </w:rPr>
              <w:t>2411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AA3686" w14:textId="77777777" w:rsidR="00046B9A" w:rsidRPr="00AD1EEE" w:rsidRDefault="00046B9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D1EEE" w:rsidRPr="00B209E2" w14:paraId="60D79090" w14:textId="77777777" w:rsidTr="006759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D67B9" w14:textId="7BEB6306" w:rsidR="00AD1EEE" w:rsidRPr="006759F9" w:rsidRDefault="00AD1EEE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759F9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F0F67A" w14:textId="2B03300F" w:rsidR="00AD1EEE" w:rsidRPr="006759F9" w:rsidRDefault="002D2EC0" w:rsidP="00F131BA">
            <w:pPr>
              <w:snapToGrid w:val="0"/>
              <w:spacing w:after="0" w:line="240" w:lineRule="auto"/>
            </w:pPr>
            <w:hyperlink r:id="rId47" w:history="1">
              <w:r w:rsidR="00AD1EEE" w:rsidRPr="006759F9">
                <w:rPr>
                  <w:rStyle w:val="a5"/>
                  <w:rFonts w:cs="Arial"/>
                  <w:color w:val="auto"/>
                </w:rPr>
                <w:t>S1-232411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2C9119" w14:textId="32EB7F28" w:rsidR="00AD1EEE" w:rsidRPr="006759F9" w:rsidRDefault="00AD1EEE" w:rsidP="00F131BA">
            <w:pPr>
              <w:snapToGrid w:val="0"/>
              <w:spacing w:after="0" w:line="240" w:lineRule="auto"/>
            </w:pPr>
            <w:proofErr w:type="spellStart"/>
            <w:r w:rsidRPr="006759F9">
              <w:t>AsiaInfo</w:t>
            </w:r>
            <w:proofErr w:type="spellEnd"/>
            <w:r w:rsidRPr="006759F9">
              <w:t>, Samsung, China Unicom, Huawei, Orange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C71956" w14:textId="0F7A0065" w:rsidR="00AD1EEE" w:rsidRPr="006759F9" w:rsidRDefault="00AD1EEE" w:rsidP="00F131BA">
            <w:pPr>
              <w:snapToGrid w:val="0"/>
              <w:spacing w:after="0" w:line="240" w:lineRule="auto"/>
            </w:pPr>
            <w:r w:rsidRPr="006759F9">
              <w:t xml:space="preserve">22.156 </w:t>
            </w:r>
            <w:proofErr w:type="spellStart"/>
            <w:r w:rsidRPr="006759F9">
              <w:t>pCR</w:t>
            </w:r>
            <w:proofErr w:type="spellEnd"/>
            <w:r w:rsidRPr="006759F9">
              <w:t xml:space="preserve"> 5.2.3 Digital Asset Management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23ED5B" w14:textId="40B44CE0" w:rsidR="00AD1EEE" w:rsidRPr="006759F9" w:rsidRDefault="006759F9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759F9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6759F9">
              <w:rPr>
                <w:rFonts w:eastAsia="Times New Roman" w:cs="Arial"/>
                <w:szCs w:val="18"/>
                <w:lang w:val="fr-FR" w:eastAsia="ar-SA"/>
              </w:rPr>
              <w:t>2420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55923B" w14:textId="48D1C7D1" w:rsidR="00AD1EEE" w:rsidRPr="006759F9" w:rsidRDefault="00AD1EEE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759F9">
              <w:rPr>
                <w:rFonts w:eastAsia="Arial Unicode MS" w:cs="Arial"/>
                <w:szCs w:val="18"/>
                <w:lang w:val="fr-FR" w:eastAsia="ar-SA"/>
              </w:rPr>
              <w:t>Revision of S1-232061.</w:t>
            </w:r>
          </w:p>
        </w:tc>
      </w:tr>
      <w:tr w:rsidR="006759F9" w:rsidRPr="00B209E2" w14:paraId="49AD2DEA" w14:textId="77777777" w:rsidTr="006759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B8EAD" w14:textId="072EE4C1" w:rsidR="006759F9" w:rsidRPr="006759F9" w:rsidRDefault="006759F9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759F9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D3978" w14:textId="60FB1D98" w:rsidR="006759F9" w:rsidRPr="006759F9" w:rsidRDefault="002D2EC0" w:rsidP="00F131BA">
            <w:pPr>
              <w:snapToGrid w:val="0"/>
              <w:spacing w:after="0" w:line="240" w:lineRule="auto"/>
            </w:pPr>
            <w:hyperlink r:id="rId48" w:history="1">
              <w:r w:rsidR="006759F9" w:rsidRPr="006759F9">
                <w:rPr>
                  <w:rStyle w:val="a5"/>
                  <w:rFonts w:cs="Arial"/>
                  <w:color w:val="auto"/>
                </w:rPr>
                <w:t>S1-232420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9A65" w14:textId="5FDB9DFC" w:rsidR="006759F9" w:rsidRPr="006759F9" w:rsidRDefault="006759F9" w:rsidP="00F131BA">
            <w:pPr>
              <w:snapToGrid w:val="0"/>
              <w:spacing w:after="0" w:line="240" w:lineRule="auto"/>
            </w:pPr>
            <w:proofErr w:type="spellStart"/>
            <w:r w:rsidRPr="006759F9">
              <w:t>AsiaInfo</w:t>
            </w:r>
            <w:proofErr w:type="spellEnd"/>
            <w:r w:rsidRPr="006759F9">
              <w:t>, Samsung, China Unicom, Huawei, Orange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DA73" w14:textId="0748AA23" w:rsidR="006759F9" w:rsidRPr="006759F9" w:rsidRDefault="006759F9" w:rsidP="00F131BA">
            <w:pPr>
              <w:snapToGrid w:val="0"/>
              <w:spacing w:after="0" w:line="240" w:lineRule="auto"/>
            </w:pPr>
            <w:r w:rsidRPr="006759F9">
              <w:t xml:space="preserve">22.156 </w:t>
            </w:r>
            <w:proofErr w:type="spellStart"/>
            <w:r w:rsidRPr="006759F9">
              <w:t>pCR</w:t>
            </w:r>
            <w:proofErr w:type="spellEnd"/>
            <w:r w:rsidRPr="006759F9">
              <w:t xml:space="preserve"> 5.2.3 Digital Asset Management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E4BBD" w14:textId="77777777" w:rsidR="006759F9" w:rsidRPr="006759F9" w:rsidRDefault="006759F9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5692E" w14:textId="2C128D04" w:rsidR="006759F9" w:rsidRPr="006759F9" w:rsidRDefault="006759F9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759F9">
              <w:rPr>
                <w:rFonts w:eastAsia="Arial Unicode MS" w:cs="Arial"/>
                <w:i/>
                <w:szCs w:val="18"/>
                <w:lang w:val="fr-FR" w:eastAsia="ar-SA"/>
              </w:rPr>
              <w:t>Revision of S1-232061.</w:t>
            </w:r>
          </w:p>
          <w:p w14:paraId="0A3C62F6" w14:textId="2D0A6A86" w:rsidR="006759F9" w:rsidRPr="006759F9" w:rsidRDefault="006759F9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759F9">
              <w:rPr>
                <w:rFonts w:eastAsia="Arial Unicode MS" w:cs="Arial"/>
                <w:szCs w:val="18"/>
                <w:lang w:val="fr-FR" w:eastAsia="ar-SA"/>
              </w:rPr>
              <w:t>Revision of S1-232411.</w:t>
            </w:r>
          </w:p>
        </w:tc>
      </w:tr>
      <w:tr w:rsidR="00046B9A" w:rsidRPr="00B209E2" w14:paraId="0E4353F8" w14:textId="77777777" w:rsidTr="006759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5D3CDE" w14:textId="77777777" w:rsidR="00046B9A" w:rsidRPr="0024563C" w:rsidRDefault="00046B9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4563C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F4F5BB" w14:textId="77777777" w:rsidR="00046B9A" w:rsidRPr="0024563C" w:rsidRDefault="002D2EC0" w:rsidP="00F131BA">
            <w:pPr>
              <w:snapToGrid w:val="0"/>
              <w:spacing w:after="0" w:line="240" w:lineRule="auto"/>
            </w:pPr>
            <w:hyperlink r:id="rId49" w:history="1">
              <w:r w:rsidR="00046B9A" w:rsidRPr="0024563C">
                <w:t>S1-232086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83BBAF" w14:textId="77777777" w:rsidR="00046B9A" w:rsidRPr="0024563C" w:rsidRDefault="00046B9A" w:rsidP="00F131BA">
            <w:pPr>
              <w:snapToGrid w:val="0"/>
              <w:spacing w:after="0" w:line="240" w:lineRule="auto"/>
            </w:pPr>
            <w:r w:rsidRPr="0024563C">
              <w:t>Huawei, Samsung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C3FD9E" w14:textId="77777777" w:rsidR="00046B9A" w:rsidRPr="0024563C" w:rsidRDefault="00046B9A" w:rsidP="00F131BA">
            <w:pPr>
              <w:snapToGrid w:val="0"/>
              <w:spacing w:after="0" w:line="240" w:lineRule="auto"/>
            </w:pPr>
            <w:r w:rsidRPr="0024563C">
              <w:t xml:space="preserve">22.156 </w:t>
            </w:r>
            <w:proofErr w:type="spellStart"/>
            <w:r w:rsidRPr="0024563C">
              <w:t>pCR</w:t>
            </w:r>
            <w:proofErr w:type="spellEnd"/>
            <w:r w:rsidRPr="0024563C">
              <w:t xml:space="preserve"> 6 Performance requirements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E581EC" w14:textId="567C5302" w:rsidR="00046B9A" w:rsidRPr="0024563C" w:rsidRDefault="0024563C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4563C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4563C">
              <w:rPr>
                <w:rFonts w:eastAsia="Times New Roman" w:cs="Arial"/>
                <w:szCs w:val="18"/>
                <w:lang w:val="fr-FR" w:eastAsia="ar-SA"/>
              </w:rPr>
              <w:t>2412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B60750" w14:textId="77777777" w:rsidR="00046B9A" w:rsidRPr="0024563C" w:rsidRDefault="00046B9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4563C" w:rsidRPr="00B209E2" w14:paraId="23D85441" w14:textId="77777777" w:rsidTr="006759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F788821" w14:textId="774C5A5E" w:rsidR="0024563C" w:rsidRPr="006759F9" w:rsidRDefault="0024563C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759F9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0B3AF2" w14:textId="4EAA572A" w:rsidR="0024563C" w:rsidRPr="006759F9" w:rsidRDefault="002D2EC0" w:rsidP="00F131BA">
            <w:pPr>
              <w:snapToGrid w:val="0"/>
              <w:spacing w:after="0" w:line="240" w:lineRule="auto"/>
            </w:pPr>
            <w:hyperlink r:id="rId50" w:history="1">
              <w:r w:rsidR="0024563C" w:rsidRPr="006759F9">
                <w:rPr>
                  <w:rStyle w:val="a5"/>
                  <w:rFonts w:cs="Arial"/>
                  <w:color w:val="auto"/>
                </w:rPr>
                <w:t>S1-232412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E13166" w14:textId="51FD156F" w:rsidR="0024563C" w:rsidRPr="006759F9" w:rsidRDefault="0024563C" w:rsidP="00F131BA">
            <w:pPr>
              <w:snapToGrid w:val="0"/>
              <w:spacing w:after="0" w:line="240" w:lineRule="auto"/>
            </w:pPr>
            <w:r w:rsidRPr="006759F9">
              <w:t>Huawei, Samsung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D310DF0" w14:textId="752C2EB2" w:rsidR="0024563C" w:rsidRPr="006759F9" w:rsidRDefault="0024563C" w:rsidP="00F131BA">
            <w:pPr>
              <w:snapToGrid w:val="0"/>
              <w:spacing w:after="0" w:line="240" w:lineRule="auto"/>
            </w:pPr>
            <w:r w:rsidRPr="006759F9">
              <w:t xml:space="preserve">22.156 </w:t>
            </w:r>
            <w:proofErr w:type="spellStart"/>
            <w:r w:rsidRPr="006759F9">
              <w:t>pCR</w:t>
            </w:r>
            <w:proofErr w:type="spellEnd"/>
            <w:r w:rsidRPr="006759F9">
              <w:t xml:space="preserve"> 6 Performance requirements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F0A201" w14:textId="425A0642" w:rsidR="0024563C" w:rsidRPr="006759F9" w:rsidRDefault="006759F9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759F9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83D6E7" w14:textId="3D2510AA" w:rsidR="0024563C" w:rsidRPr="006759F9" w:rsidRDefault="0024563C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759F9">
              <w:rPr>
                <w:rFonts w:eastAsia="Arial Unicode MS" w:cs="Arial"/>
                <w:szCs w:val="18"/>
                <w:lang w:val="fr-FR" w:eastAsia="ar-SA"/>
              </w:rPr>
              <w:t>Revision of S1-232086.</w:t>
            </w:r>
          </w:p>
        </w:tc>
      </w:tr>
      <w:tr w:rsidR="00046B9A" w:rsidRPr="00B04844" w14:paraId="641A09DD" w14:textId="77777777" w:rsidTr="005401CE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0116D5F0" w14:textId="11B70A20" w:rsidR="00046B9A" w:rsidRPr="006E6FF4" w:rsidRDefault="00046B9A" w:rsidP="00F131BA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 xml:space="preserve">Other Sections </w:t>
            </w:r>
          </w:p>
        </w:tc>
      </w:tr>
      <w:tr w:rsidR="00046B9A" w:rsidRPr="00B209E2" w14:paraId="5A4C1C43" w14:textId="77777777" w:rsidTr="009E7D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C7840D" w14:textId="203931CF" w:rsidR="00046B9A" w:rsidRPr="005401CE" w:rsidRDefault="00046B9A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401CE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21DBD6" w14:textId="308ACED0" w:rsidR="00046B9A" w:rsidRPr="005401CE" w:rsidRDefault="002D2EC0" w:rsidP="00046B9A">
            <w:pPr>
              <w:snapToGrid w:val="0"/>
              <w:spacing w:after="0" w:line="240" w:lineRule="auto"/>
            </w:pPr>
            <w:hyperlink r:id="rId51" w:history="1">
              <w:r w:rsidR="00046B9A" w:rsidRPr="005401CE">
                <w:t>S1-232079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FB76EA" w14:textId="39A535F0" w:rsidR="00046B9A" w:rsidRPr="005401CE" w:rsidRDefault="00046B9A" w:rsidP="00046B9A">
            <w:pPr>
              <w:snapToGrid w:val="0"/>
              <w:spacing w:after="0" w:line="240" w:lineRule="auto"/>
            </w:pPr>
            <w:r w:rsidRPr="005401CE">
              <w:t>Samsung, Huawei, NTT DOCOMO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0D9E23" w14:textId="7484206C" w:rsidR="00046B9A" w:rsidRPr="005401CE" w:rsidRDefault="00046B9A" w:rsidP="00046B9A">
            <w:pPr>
              <w:snapToGrid w:val="0"/>
              <w:spacing w:after="0" w:line="240" w:lineRule="auto"/>
            </w:pPr>
            <w:r w:rsidRPr="005401CE">
              <w:t xml:space="preserve">22.156 </w:t>
            </w:r>
            <w:proofErr w:type="spellStart"/>
            <w:r w:rsidRPr="005401CE">
              <w:t>pCR</w:t>
            </w:r>
            <w:proofErr w:type="spellEnd"/>
            <w:r w:rsidRPr="005401CE">
              <w:t xml:space="preserve"> 7 Security and privacy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788839" w14:textId="7B07407D" w:rsidR="00046B9A" w:rsidRPr="005401CE" w:rsidRDefault="005401CE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401CE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5401CE">
              <w:rPr>
                <w:rFonts w:eastAsia="Times New Roman" w:cs="Arial"/>
                <w:szCs w:val="18"/>
                <w:lang w:val="fr-FR" w:eastAsia="ar-SA"/>
              </w:rPr>
              <w:t>2413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0EAE92" w14:textId="77777777" w:rsidR="00046B9A" w:rsidRPr="005401CE" w:rsidRDefault="00046B9A" w:rsidP="00046B9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401CE" w:rsidRPr="00B209E2" w14:paraId="796238DA" w14:textId="77777777" w:rsidTr="009E7D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7E2533" w14:textId="644298AB" w:rsidR="005401CE" w:rsidRPr="009E7DEA" w:rsidRDefault="005401CE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E7DE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660DF0" w14:textId="6083961D" w:rsidR="005401CE" w:rsidRPr="009E7DEA" w:rsidRDefault="002D2EC0" w:rsidP="00046B9A">
            <w:pPr>
              <w:snapToGrid w:val="0"/>
              <w:spacing w:after="0" w:line="240" w:lineRule="auto"/>
            </w:pPr>
            <w:hyperlink r:id="rId52" w:history="1">
              <w:r w:rsidR="005401CE" w:rsidRPr="009E7DEA">
                <w:rPr>
                  <w:rStyle w:val="a5"/>
                  <w:rFonts w:cs="Arial"/>
                  <w:color w:val="auto"/>
                </w:rPr>
                <w:t>S1-232413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31860F" w14:textId="5C266AD1" w:rsidR="005401CE" w:rsidRPr="009E7DEA" w:rsidRDefault="005401CE" w:rsidP="00046B9A">
            <w:pPr>
              <w:snapToGrid w:val="0"/>
              <w:spacing w:after="0" w:line="240" w:lineRule="auto"/>
            </w:pPr>
            <w:r w:rsidRPr="009E7DEA">
              <w:t>Samsung, Huawei, NTT DOCOMO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F0A711" w14:textId="48DCBBED" w:rsidR="005401CE" w:rsidRPr="009E7DEA" w:rsidRDefault="005401CE" w:rsidP="00046B9A">
            <w:pPr>
              <w:snapToGrid w:val="0"/>
              <w:spacing w:after="0" w:line="240" w:lineRule="auto"/>
            </w:pPr>
            <w:r w:rsidRPr="009E7DEA">
              <w:t xml:space="preserve">22.156 </w:t>
            </w:r>
            <w:proofErr w:type="spellStart"/>
            <w:r w:rsidRPr="009E7DEA">
              <w:t>pCR</w:t>
            </w:r>
            <w:proofErr w:type="spellEnd"/>
            <w:r w:rsidRPr="009E7DEA">
              <w:t xml:space="preserve"> 7 Security and privacy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462B2A" w14:textId="7CDCE4B7" w:rsidR="005401CE" w:rsidRPr="009E7DEA" w:rsidRDefault="009E7DEA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E7DEA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9E7DEA">
              <w:rPr>
                <w:rFonts w:eastAsia="Times New Roman" w:cs="Arial"/>
                <w:szCs w:val="18"/>
                <w:lang w:val="fr-FR" w:eastAsia="ar-SA"/>
              </w:rPr>
              <w:t>2421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F2CAFE" w14:textId="482C0772" w:rsidR="005401CE" w:rsidRPr="009E7DEA" w:rsidRDefault="005401CE" w:rsidP="00046B9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9E7DEA">
              <w:rPr>
                <w:rFonts w:eastAsia="Arial Unicode MS" w:cs="Arial"/>
                <w:szCs w:val="18"/>
                <w:lang w:val="fr-FR" w:eastAsia="ar-SA"/>
              </w:rPr>
              <w:t>Revision of S1-232079.</w:t>
            </w:r>
          </w:p>
        </w:tc>
      </w:tr>
      <w:tr w:rsidR="009E7DEA" w:rsidRPr="00B209E2" w14:paraId="453EC4F6" w14:textId="77777777" w:rsidTr="009E7D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6302F" w14:textId="64081905" w:rsidR="009E7DEA" w:rsidRPr="009E7DEA" w:rsidRDefault="009E7DEA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E7DE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3349E" w14:textId="50A1F714" w:rsidR="009E7DEA" w:rsidRPr="009E7DEA" w:rsidRDefault="002D2EC0" w:rsidP="00046B9A">
            <w:pPr>
              <w:snapToGrid w:val="0"/>
              <w:spacing w:after="0" w:line="240" w:lineRule="auto"/>
            </w:pPr>
            <w:hyperlink r:id="rId53" w:history="1">
              <w:r w:rsidR="009E7DEA" w:rsidRPr="009E7DEA">
                <w:rPr>
                  <w:rStyle w:val="a5"/>
                  <w:rFonts w:cs="Arial"/>
                  <w:color w:val="auto"/>
                </w:rPr>
                <w:t>S1-232421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67E6B" w14:textId="4F1638BE" w:rsidR="009E7DEA" w:rsidRPr="009E7DEA" w:rsidRDefault="009E7DEA" w:rsidP="00046B9A">
            <w:pPr>
              <w:snapToGrid w:val="0"/>
              <w:spacing w:after="0" w:line="240" w:lineRule="auto"/>
            </w:pPr>
            <w:r w:rsidRPr="009E7DEA">
              <w:t>Samsung, Huawei, NTT DOCOMO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CB3BA" w14:textId="228BB8BA" w:rsidR="009E7DEA" w:rsidRPr="009E7DEA" w:rsidRDefault="009E7DEA" w:rsidP="00046B9A">
            <w:pPr>
              <w:snapToGrid w:val="0"/>
              <w:spacing w:after="0" w:line="240" w:lineRule="auto"/>
            </w:pPr>
            <w:r w:rsidRPr="009E7DEA">
              <w:t xml:space="preserve">22.156 </w:t>
            </w:r>
            <w:proofErr w:type="spellStart"/>
            <w:r w:rsidRPr="009E7DEA">
              <w:t>pCR</w:t>
            </w:r>
            <w:proofErr w:type="spellEnd"/>
            <w:r w:rsidRPr="009E7DEA">
              <w:t xml:space="preserve"> 7 Security and privacy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7ACC7" w14:textId="77777777" w:rsidR="009E7DEA" w:rsidRPr="009E7DEA" w:rsidRDefault="009E7DEA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B7D5B" w14:textId="1335FBAB" w:rsidR="009E7DEA" w:rsidRPr="009E7DEA" w:rsidRDefault="009E7DEA" w:rsidP="00046B9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9E7DEA">
              <w:rPr>
                <w:rFonts w:eastAsia="Arial Unicode MS" w:cs="Arial"/>
                <w:i/>
                <w:szCs w:val="18"/>
                <w:lang w:val="fr-FR" w:eastAsia="ar-SA"/>
              </w:rPr>
              <w:t>Revision of S1-232079.</w:t>
            </w:r>
          </w:p>
          <w:p w14:paraId="667C2FB3" w14:textId="25B4CEBA" w:rsidR="009E7DEA" w:rsidRPr="009E7DEA" w:rsidRDefault="009E7DEA" w:rsidP="00046B9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9E7DEA">
              <w:rPr>
                <w:rFonts w:eastAsia="Arial Unicode MS" w:cs="Arial"/>
                <w:szCs w:val="18"/>
                <w:lang w:val="fr-FR" w:eastAsia="ar-SA"/>
              </w:rPr>
              <w:t>Revision of S1-232413.</w:t>
            </w:r>
          </w:p>
        </w:tc>
      </w:tr>
      <w:tr w:rsidR="00046B9A" w:rsidRPr="00B209E2" w14:paraId="69BFBC52" w14:textId="77777777" w:rsidTr="0026125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EF6F8B" w14:textId="77777777" w:rsidR="00046B9A" w:rsidRPr="005401CE" w:rsidRDefault="00046B9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401CE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97072E" w14:textId="77777777" w:rsidR="00046B9A" w:rsidRPr="005401CE" w:rsidRDefault="002D2EC0" w:rsidP="00F131BA">
            <w:pPr>
              <w:snapToGrid w:val="0"/>
              <w:spacing w:after="0" w:line="240" w:lineRule="auto"/>
            </w:pPr>
            <w:hyperlink r:id="rId54" w:history="1">
              <w:r w:rsidR="00046B9A" w:rsidRPr="005401CE">
                <w:t>S1-232080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FB47D4" w14:textId="77777777" w:rsidR="00046B9A" w:rsidRPr="005401CE" w:rsidRDefault="00046B9A" w:rsidP="00F131BA">
            <w:pPr>
              <w:snapToGrid w:val="0"/>
              <w:spacing w:after="0" w:line="240" w:lineRule="auto"/>
            </w:pPr>
            <w:r w:rsidRPr="005401CE">
              <w:t>Samsung, 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FF5ADF" w14:textId="77777777" w:rsidR="00046B9A" w:rsidRPr="005401CE" w:rsidRDefault="00046B9A" w:rsidP="00F131BA">
            <w:pPr>
              <w:snapToGrid w:val="0"/>
              <w:spacing w:after="0" w:line="240" w:lineRule="auto"/>
            </w:pPr>
            <w:r w:rsidRPr="005401CE">
              <w:t xml:space="preserve">22.156 </w:t>
            </w:r>
            <w:proofErr w:type="spellStart"/>
            <w:r w:rsidRPr="005401CE">
              <w:t>pCR</w:t>
            </w:r>
            <w:proofErr w:type="spellEnd"/>
            <w:r w:rsidRPr="005401CE">
              <w:t xml:space="preserve"> 8 Charging aspects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4DE218" w14:textId="52B51224" w:rsidR="00046B9A" w:rsidRPr="005401CE" w:rsidRDefault="005401CE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401CE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E79EB0" w14:textId="77777777" w:rsidR="00046B9A" w:rsidRPr="005401CE" w:rsidRDefault="00046B9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46B9A" w:rsidRPr="00B209E2" w14:paraId="5DE7F69B" w14:textId="77777777" w:rsidTr="009E7D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86461B" w14:textId="1F15E509" w:rsidR="00046B9A" w:rsidRPr="0026125B" w:rsidRDefault="00046B9A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6125B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3C4E1B" w14:textId="0C1D3C44" w:rsidR="00046B9A" w:rsidRPr="0026125B" w:rsidRDefault="002D2EC0" w:rsidP="00046B9A">
            <w:pPr>
              <w:snapToGrid w:val="0"/>
              <w:spacing w:after="0" w:line="240" w:lineRule="auto"/>
            </w:pPr>
            <w:hyperlink r:id="rId55" w:history="1">
              <w:r w:rsidR="00046B9A" w:rsidRPr="0026125B">
                <w:t>S1-232248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D228D" w14:textId="1E2C03A5" w:rsidR="00046B9A" w:rsidRPr="0026125B" w:rsidRDefault="00046B9A" w:rsidP="00046B9A">
            <w:pPr>
              <w:snapToGrid w:val="0"/>
              <w:spacing w:after="0" w:line="240" w:lineRule="auto"/>
            </w:pPr>
            <w:r w:rsidRPr="0026125B">
              <w:t>Nokia, Nokia Shanghai Bell, Samsung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732C4E" w14:textId="438B2600" w:rsidR="00046B9A" w:rsidRPr="0026125B" w:rsidRDefault="00046B9A" w:rsidP="00046B9A">
            <w:pPr>
              <w:snapToGrid w:val="0"/>
              <w:spacing w:after="0" w:line="240" w:lineRule="auto"/>
            </w:pPr>
            <w:r w:rsidRPr="0026125B">
              <w:t xml:space="preserve">22.156 </w:t>
            </w:r>
            <w:proofErr w:type="spellStart"/>
            <w:r w:rsidRPr="0026125B">
              <w:t>pCR</w:t>
            </w:r>
            <w:proofErr w:type="spellEnd"/>
            <w:r w:rsidRPr="0026125B">
              <w:t xml:space="preserve"> on Annex on mobile metaverse services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75ED6" w14:textId="0A7ED290" w:rsidR="00046B9A" w:rsidRPr="0026125B" w:rsidRDefault="0026125B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6125B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6125B">
              <w:rPr>
                <w:rFonts w:eastAsia="Times New Roman" w:cs="Arial"/>
                <w:szCs w:val="18"/>
                <w:lang w:val="fr-FR" w:eastAsia="ar-SA"/>
              </w:rPr>
              <w:t>2414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7E21EB" w14:textId="77777777" w:rsidR="00046B9A" w:rsidRPr="0026125B" w:rsidRDefault="00046B9A" w:rsidP="00046B9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6125B" w:rsidRPr="00B209E2" w14:paraId="4E8E93FF" w14:textId="77777777" w:rsidTr="009E7D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DBDC25" w14:textId="1DFE4A8F" w:rsidR="0026125B" w:rsidRPr="009E7DEA" w:rsidRDefault="0026125B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E7DE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9212E" w14:textId="068983E9" w:rsidR="0026125B" w:rsidRPr="009E7DEA" w:rsidRDefault="002D2EC0" w:rsidP="00046B9A">
            <w:pPr>
              <w:snapToGrid w:val="0"/>
              <w:spacing w:after="0" w:line="240" w:lineRule="auto"/>
            </w:pPr>
            <w:hyperlink r:id="rId56" w:history="1">
              <w:r w:rsidR="0026125B" w:rsidRPr="009E7DEA">
                <w:rPr>
                  <w:rStyle w:val="a5"/>
                  <w:rFonts w:cs="Arial"/>
                  <w:color w:val="auto"/>
                </w:rPr>
                <w:t>S1-232414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9A9BDA" w14:textId="306A1F23" w:rsidR="0026125B" w:rsidRPr="009E7DEA" w:rsidRDefault="0026125B" w:rsidP="00046B9A">
            <w:pPr>
              <w:snapToGrid w:val="0"/>
              <w:spacing w:after="0" w:line="240" w:lineRule="auto"/>
            </w:pPr>
            <w:r w:rsidRPr="009E7DEA">
              <w:t>Nokia, Nokia Shanghai Bell, Samsung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9F89A" w14:textId="7239552F" w:rsidR="0026125B" w:rsidRPr="009E7DEA" w:rsidRDefault="0026125B" w:rsidP="00046B9A">
            <w:pPr>
              <w:snapToGrid w:val="0"/>
              <w:spacing w:after="0" w:line="240" w:lineRule="auto"/>
            </w:pPr>
            <w:r w:rsidRPr="009E7DEA">
              <w:t xml:space="preserve">22.156 </w:t>
            </w:r>
            <w:proofErr w:type="spellStart"/>
            <w:r w:rsidRPr="009E7DEA">
              <w:t>pCR</w:t>
            </w:r>
            <w:proofErr w:type="spellEnd"/>
            <w:r w:rsidRPr="009E7DEA">
              <w:t xml:space="preserve"> on Annex on mobile metaverse services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A2FB4B" w14:textId="68CB43A8" w:rsidR="0026125B" w:rsidRPr="009E7DEA" w:rsidRDefault="009E7DEA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E7DEA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9E7DEA">
              <w:rPr>
                <w:rFonts w:eastAsia="Times New Roman" w:cs="Arial"/>
                <w:szCs w:val="18"/>
                <w:lang w:val="fr-FR" w:eastAsia="ar-SA"/>
              </w:rPr>
              <w:t>2422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F53CD" w14:textId="4ED08423" w:rsidR="0026125B" w:rsidRPr="009E7DEA" w:rsidRDefault="0026125B" w:rsidP="00046B9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9E7DEA">
              <w:rPr>
                <w:rFonts w:eastAsia="Arial Unicode MS" w:cs="Arial"/>
                <w:szCs w:val="18"/>
                <w:lang w:val="fr-FR" w:eastAsia="ar-SA"/>
              </w:rPr>
              <w:t>Revision of S1-232248.</w:t>
            </w:r>
          </w:p>
        </w:tc>
      </w:tr>
      <w:tr w:rsidR="009E7DEA" w:rsidRPr="00B209E2" w14:paraId="4F33050B" w14:textId="77777777" w:rsidTr="009E7D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1CFD49" w14:textId="6940CA3D" w:rsidR="009E7DEA" w:rsidRPr="009E7DEA" w:rsidRDefault="009E7DEA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E7DE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2DC38B" w14:textId="6AC4129D" w:rsidR="009E7DEA" w:rsidRPr="009E7DEA" w:rsidRDefault="002D2EC0" w:rsidP="00046B9A">
            <w:pPr>
              <w:snapToGrid w:val="0"/>
              <w:spacing w:after="0" w:line="240" w:lineRule="auto"/>
            </w:pPr>
            <w:hyperlink r:id="rId57" w:history="1">
              <w:r w:rsidR="009E7DEA" w:rsidRPr="009E7DEA">
                <w:rPr>
                  <w:rStyle w:val="a5"/>
                  <w:rFonts w:cs="Arial"/>
                  <w:color w:val="auto"/>
                </w:rPr>
                <w:t>S1-232422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B38629" w14:textId="2A8C791B" w:rsidR="009E7DEA" w:rsidRPr="009E7DEA" w:rsidRDefault="009E7DEA" w:rsidP="00046B9A">
            <w:pPr>
              <w:snapToGrid w:val="0"/>
              <w:spacing w:after="0" w:line="240" w:lineRule="auto"/>
            </w:pPr>
            <w:r w:rsidRPr="009E7DEA">
              <w:t>Nokia, Nokia Shanghai Bell, Samsung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2EA47D" w14:textId="6A0ECFDB" w:rsidR="009E7DEA" w:rsidRPr="009E7DEA" w:rsidRDefault="009E7DEA" w:rsidP="00046B9A">
            <w:pPr>
              <w:snapToGrid w:val="0"/>
              <w:spacing w:after="0" w:line="240" w:lineRule="auto"/>
            </w:pPr>
            <w:r w:rsidRPr="009E7DEA">
              <w:t xml:space="preserve">22.156 </w:t>
            </w:r>
            <w:proofErr w:type="spellStart"/>
            <w:r w:rsidRPr="009E7DEA">
              <w:t>pCR</w:t>
            </w:r>
            <w:proofErr w:type="spellEnd"/>
            <w:r w:rsidRPr="009E7DEA">
              <w:t xml:space="preserve"> on Annex on mobile metaverse services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694831" w14:textId="059D507B" w:rsidR="009E7DEA" w:rsidRPr="009E7DEA" w:rsidRDefault="009E7DEA" w:rsidP="00046B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E7DEA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7EC67A" w14:textId="72C6BF52" w:rsidR="009E7DEA" w:rsidRPr="009E7DEA" w:rsidRDefault="009E7DEA" w:rsidP="00046B9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9E7DEA">
              <w:rPr>
                <w:rFonts w:eastAsia="Arial Unicode MS" w:cs="Arial"/>
                <w:i/>
                <w:szCs w:val="18"/>
                <w:lang w:val="fr-FR" w:eastAsia="ar-SA"/>
              </w:rPr>
              <w:t>Revision of S1-232248.</w:t>
            </w:r>
          </w:p>
          <w:p w14:paraId="7B037882" w14:textId="759B7906" w:rsidR="009E7DEA" w:rsidRPr="009E7DEA" w:rsidRDefault="009E7DEA" w:rsidP="00046B9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9E7DEA">
              <w:rPr>
                <w:rFonts w:eastAsia="Arial Unicode MS" w:cs="Arial"/>
                <w:szCs w:val="18"/>
                <w:lang w:val="fr-FR" w:eastAsia="ar-SA"/>
              </w:rPr>
              <w:t>Revision of S1-232414.</w:t>
            </w:r>
          </w:p>
        </w:tc>
      </w:tr>
      <w:tr w:rsidR="00046B9A" w:rsidRPr="00B209E2" w14:paraId="3425512B" w14:textId="77777777" w:rsidTr="005063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368BB84" w14:textId="77777777" w:rsidR="00046B9A" w:rsidRPr="00046B9A" w:rsidRDefault="00046B9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46B9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3EE56F2" w14:textId="77777777" w:rsidR="00046B9A" w:rsidRPr="00046B9A" w:rsidRDefault="00046B9A" w:rsidP="00F131BA">
            <w:pPr>
              <w:snapToGrid w:val="0"/>
              <w:spacing w:after="0" w:line="240" w:lineRule="auto"/>
            </w:pPr>
            <w:r w:rsidRPr="00046B9A">
              <w:t>S1-232050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98A7142" w14:textId="77777777" w:rsidR="00046B9A" w:rsidRPr="00046B9A" w:rsidRDefault="00046B9A" w:rsidP="00F131BA">
            <w:pPr>
              <w:snapToGrid w:val="0"/>
              <w:spacing w:after="0" w:line="240" w:lineRule="auto"/>
            </w:pPr>
            <w:proofErr w:type="spellStart"/>
            <w:r w:rsidRPr="00046B9A">
              <w:t>AsiaInfo</w:t>
            </w:r>
            <w:proofErr w:type="spellEnd"/>
            <w:r w:rsidRPr="00046B9A">
              <w:t>, Samsung, China Unicom, Huawei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F27C7AB" w14:textId="77777777" w:rsidR="00046B9A" w:rsidRPr="00046B9A" w:rsidRDefault="00046B9A" w:rsidP="00F131BA">
            <w:pPr>
              <w:snapToGrid w:val="0"/>
              <w:spacing w:after="0" w:line="240" w:lineRule="auto"/>
            </w:pPr>
            <w:r w:rsidRPr="00046B9A">
              <w:t xml:space="preserve">22.156 </w:t>
            </w:r>
            <w:proofErr w:type="spellStart"/>
            <w:r w:rsidRPr="00046B9A">
              <w:t>pCR</w:t>
            </w:r>
            <w:proofErr w:type="spellEnd"/>
            <w:r w:rsidRPr="00046B9A">
              <w:t xml:space="preserve"> 5.2.2 Avatar-based real-time communication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423CB08" w14:textId="77777777" w:rsidR="00046B9A" w:rsidRPr="00046B9A" w:rsidRDefault="00046B9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46B9A">
              <w:rPr>
                <w:rFonts w:eastAsia="Times New Roman" w:cs="Arial"/>
                <w:szCs w:val="18"/>
                <w:lang w:val="fr-FR" w:eastAsia="ar-SA"/>
              </w:rPr>
              <w:t>Withdrawn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C30B890" w14:textId="77777777" w:rsidR="00046B9A" w:rsidRPr="00046B9A" w:rsidRDefault="00046B9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46B9A" w:rsidRPr="00B209E2" w14:paraId="0E254ECE" w14:textId="77777777" w:rsidTr="005063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6A7A4D5" w14:textId="77777777" w:rsidR="00046B9A" w:rsidRPr="00046B9A" w:rsidRDefault="00046B9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46B9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86B3A6C" w14:textId="77777777" w:rsidR="00046B9A" w:rsidRPr="00046B9A" w:rsidRDefault="00046B9A" w:rsidP="00F131BA">
            <w:pPr>
              <w:snapToGrid w:val="0"/>
              <w:spacing w:after="0" w:line="240" w:lineRule="auto"/>
            </w:pPr>
            <w:r w:rsidRPr="00046B9A">
              <w:t>S1-232051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4AD202C" w14:textId="77777777" w:rsidR="00046B9A" w:rsidRPr="00046B9A" w:rsidRDefault="00046B9A" w:rsidP="00F131BA">
            <w:pPr>
              <w:snapToGrid w:val="0"/>
              <w:spacing w:after="0" w:line="240" w:lineRule="auto"/>
            </w:pPr>
            <w:proofErr w:type="spellStart"/>
            <w:r w:rsidRPr="00046B9A">
              <w:t>AsiaInfo</w:t>
            </w:r>
            <w:proofErr w:type="spellEnd"/>
            <w:r w:rsidRPr="00046B9A">
              <w:t>, Samsung, China Unicom, Huawei, Orange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0B7F0C9" w14:textId="77777777" w:rsidR="00046B9A" w:rsidRPr="00046B9A" w:rsidRDefault="00046B9A" w:rsidP="00F131BA">
            <w:pPr>
              <w:snapToGrid w:val="0"/>
              <w:spacing w:after="0" w:line="240" w:lineRule="auto"/>
            </w:pPr>
            <w:r w:rsidRPr="00046B9A">
              <w:t xml:space="preserve">22.156 </w:t>
            </w:r>
            <w:proofErr w:type="spellStart"/>
            <w:r w:rsidRPr="00046B9A">
              <w:t>pCR</w:t>
            </w:r>
            <w:proofErr w:type="spellEnd"/>
            <w:r w:rsidRPr="00046B9A">
              <w:t xml:space="preserve"> 5.2.3 Digital Asset Management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B9CF65C" w14:textId="77777777" w:rsidR="00046B9A" w:rsidRPr="00046B9A" w:rsidRDefault="00046B9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46B9A">
              <w:rPr>
                <w:rFonts w:eastAsia="Times New Roman" w:cs="Arial"/>
                <w:szCs w:val="18"/>
                <w:lang w:val="fr-FR" w:eastAsia="ar-SA"/>
              </w:rPr>
              <w:t>Withdrawn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FA3E8C3" w14:textId="77777777" w:rsidR="00046B9A" w:rsidRPr="00046B9A" w:rsidRDefault="00046B9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7255" w:rsidRPr="00745D37" w14:paraId="6FA96B1A" w14:textId="77777777" w:rsidTr="000A1661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C8D9C13" w14:textId="77777777" w:rsidR="009C7255" w:rsidRPr="00E93093" w:rsidRDefault="009C7255" w:rsidP="000A1661">
            <w:pPr>
              <w:pStyle w:val="1"/>
              <w:rPr>
                <w:lang w:val="en-US"/>
              </w:r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9C7255" w:rsidRPr="00B209E2" w14:paraId="2BD8B61A" w14:textId="77777777" w:rsidTr="00623E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EBB5B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67617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D16A3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A5397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5A2BE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3987" w14:textId="77777777" w:rsidR="009C7255" w:rsidRPr="00B209E2" w:rsidRDefault="009C7255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7255" w:rsidRPr="00B209E2" w14:paraId="13DB2740" w14:textId="77777777" w:rsidTr="00623E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ED6EB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7B630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5077C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F4CB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7D3EF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368B" w14:textId="77777777" w:rsidR="009C7255" w:rsidRPr="00B209E2" w:rsidRDefault="009C7255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7255" w:rsidRPr="00B209E2" w14:paraId="752C9D85" w14:textId="77777777" w:rsidTr="00623E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D70EE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23A85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D4EA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3CB42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69F0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1D02F" w14:textId="77777777" w:rsidR="009C7255" w:rsidRPr="00B209E2" w:rsidRDefault="009C7255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7255" w:rsidRPr="00B209E2" w14:paraId="4C5519FC" w14:textId="77777777" w:rsidTr="00623E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400A9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A2B48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B6BD5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49BD4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AD880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08116" w14:textId="77777777" w:rsidR="009C7255" w:rsidRPr="00B209E2" w:rsidRDefault="009C7255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7255" w:rsidRPr="00B209E2" w14:paraId="07768BDC" w14:textId="77777777" w:rsidTr="00623E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2AF16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3D753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88092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065A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59612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EF2D" w14:textId="77777777" w:rsidR="009C7255" w:rsidRPr="00B209E2" w:rsidRDefault="009C7255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7255" w:rsidRPr="00B209E2" w14:paraId="1B820AF9" w14:textId="77777777" w:rsidTr="00623E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029CC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05DC3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9D5D6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3DF9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3B06" w14:textId="77777777" w:rsidR="009C7255" w:rsidRPr="00B209E2" w:rsidRDefault="009C7255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062E" w14:textId="77777777" w:rsidR="009C7255" w:rsidRPr="00B209E2" w:rsidRDefault="009C7255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7255" w:rsidRPr="00745D37" w14:paraId="7C5D300F" w14:textId="77777777" w:rsidTr="000A1661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EBBA76" w14:textId="77777777" w:rsidR="009C7255" w:rsidRPr="00745D37" w:rsidRDefault="009C7255" w:rsidP="000A1661">
            <w:pPr>
              <w:pStyle w:val="1"/>
              <w:rPr>
                <w:lang w:val="en-US"/>
              </w:rPr>
            </w:pPr>
            <w:r>
              <w:t>Summary of drafting session</w:t>
            </w:r>
          </w:p>
        </w:tc>
      </w:tr>
      <w:tr w:rsidR="009C7255" w:rsidRPr="00AA7BD2" w14:paraId="7BEE4B17" w14:textId="77777777" w:rsidTr="000A1661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E099E92" w14:textId="77777777" w:rsidR="009C7255" w:rsidRDefault="009C7255" w:rsidP="000A166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721508E6" w14:textId="77777777" w:rsidR="009C7255" w:rsidRPr="00894FB0" w:rsidRDefault="009C7255" w:rsidP="000A166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the following </w:t>
            </w:r>
            <w:proofErr w:type="gramStart"/>
            <w:r w:rsidRPr="00894FB0">
              <w:rPr>
                <w:rFonts w:eastAsia="Arial Unicode MS" w:cs="Arial"/>
                <w:i/>
                <w:szCs w:val="18"/>
              </w:rPr>
              <w:t>items: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0A2BE327" w14:textId="34D3506B" w:rsidR="00803A29" w:rsidRDefault="00803A29" w:rsidP="00803A29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12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documents agreed</w:t>
            </w:r>
          </w:p>
          <w:p w14:paraId="50B5F335" w14:textId="5CFDC43F" w:rsidR="00803A29" w:rsidRDefault="00803A29" w:rsidP="00803A29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2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documents merged</w:t>
            </w:r>
          </w:p>
          <w:p w14:paraId="40B97F54" w14:textId="77777777" w:rsidR="00803A29" w:rsidRDefault="00803A29" w:rsidP="00803A29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0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documents noted</w:t>
            </w:r>
          </w:p>
          <w:p w14:paraId="168C1DAD" w14:textId="42974832" w:rsidR="009C7255" w:rsidRPr="00803A29" w:rsidRDefault="00803A29" w:rsidP="00803A29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bookmarkStart w:id="8" w:name="_GoBack"/>
            <w:bookmarkEnd w:id="8"/>
            <w:r w:rsidRPr="00803A29">
              <w:rPr>
                <w:rFonts w:eastAsia="Arial Unicode MS" w:cs="Arial"/>
                <w:i/>
                <w:szCs w:val="18"/>
              </w:rPr>
              <w:t>7</w:t>
            </w:r>
            <w:r w:rsidRPr="00803A29">
              <w:rPr>
                <w:rFonts w:eastAsia="Arial Unicode MS" w:cs="Arial"/>
                <w:i/>
                <w:szCs w:val="18"/>
              </w:rPr>
              <w:t xml:space="preserve"> documents still open</w:t>
            </w:r>
          </w:p>
          <w:p w14:paraId="185B26DA" w14:textId="77777777" w:rsidR="009C7255" w:rsidRPr="00AA7BD2" w:rsidRDefault="009C7255" w:rsidP="000A166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7255" w:rsidRPr="00B04844" w14:paraId="0ED08B89" w14:textId="77777777" w:rsidTr="000A1661">
        <w:trPr>
          <w:trHeight w:val="141"/>
        </w:trPr>
        <w:tc>
          <w:tcPr>
            <w:tcW w:w="14426" w:type="dxa"/>
            <w:gridSpan w:val="7"/>
            <w:shd w:val="clear" w:color="auto" w:fill="F2F2F2"/>
          </w:tcPr>
          <w:p w14:paraId="7FC39FA5" w14:textId="77777777" w:rsidR="009C7255" w:rsidRPr="00F45489" w:rsidRDefault="009C7255" w:rsidP="000A1661">
            <w:pPr>
              <w:pStyle w:val="1"/>
            </w:pPr>
            <w:r w:rsidRPr="00F45489">
              <w:t>Close</w:t>
            </w:r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E6DEC" w14:textId="77777777" w:rsidR="002D2EC0" w:rsidRDefault="002D2EC0" w:rsidP="002E015E">
      <w:pPr>
        <w:spacing w:after="0" w:line="240" w:lineRule="auto"/>
      </w:pPr>
      <w:r>
        <w:separator/>
      </w:r>
    </w:p>
  </w:endnote>
  <w:endnote w:type="continuationSeparator" w:id="0">
    <w:p w14:paraId="631DD0A5" w14:textId="77777777" w:rsidR="002D2EC0" w:rsidRDefault="002D2EC0" w:rsidP="002E015E">
      <w:pPr>
        <w:spacing w:after="0" w:line="240" w:lineRule="auto"/>
      </w:pPr>
      <w:r>
        <w:continuationSeparator/>
      </w:r>
    </w:p>
  </w:endnote>
  <w:endnote w:type="continuationNotice" w:id="1">
    <w:p w14:paraId="158C486D" w14:textId="77777777" w:rsidR="002D2EC0" w:rsidRDefault="002D2E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A9BD5" w14:textId="77777777" w:rsidR="002D2EC0" w:rsidRDefault="002D2EC0" w:rsidP="002E015E">
      <w:pPr>
        <w:spacing w:after="0" w:line="240" w:lineRule="auto"/>
      </w:pPr>
      <w:r>
        <w:separator/>
      </w:r>
    </w:p>
  </w:footnote>
  <w:footnote w:type="continuationSeparator" w:id="0">
    <w:p w14:paraId="74513BD3" w14:textId="77777777" w:rsidR="002D2EC0" w:rsidRDefault="002D2EC0" w:rsidP="002E015E">
      <w:pPr>
        <w:spacing w:after="0" w:line="240" w:lineRule="auto"/>
      </w:pPr>
      <w:r>
        <w:continuationSeparator/>
      </w:r>
    </w:p>
  </w:footnote>
  <w:footnote w:type="continuationNotice" w:id="1">
    <w:p w14:paraId="6841FDEE" w14:textId="77777777" w:rsidR="002D2EC0" w:rsidRDefault="002D2EC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20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31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73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0D1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A42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552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B9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1C5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602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0E7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BFA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3F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18B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BAF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7CE"/>
    <w:rsid w:val="001029DE"/>
    <w:rsid w:val="001033D8"/>
    <w:rsid w:val="001036A4"/>
    <w:rsid w:val="00103D7B"/>
    <w:rsid w:val="00104068"/>
    <w:rsid w:val="0010420C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1BDC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55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129"/>
    <w:rsid w:val="001458C4"/>
    <w:rsid w:val="00145C29"/>
    <w:rsid w:val="00146367"/>
    <w:rsid w:val="00146BF2"/>
    <w:rsid w:val="0014708C"/>
    <w:rsid w:val="00147B2D"/>
    <w:rsid w:val="001505E8"/>
    <w:rsid w:val="001507DF"/>
    <w:rsid w:val="00150EF9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1FF2"/>
    <w:rsid w:val="001B21A1"/>
    <w:rsid w:val="001B21CC"/>
    <w:rsid w:val="001B2540"/>
    <w:rsid w:val="001B33F6"/>
    <w:rsid w:val="001B3870"/>
    <w:rsid w:val="001B43BD"/>
    <w:rsid w:val="001B5347"/>
    <w:rsid w:val="001B55DE"/>
    <w:rsid w:val="001B65DE"/>
    <w:rsid w:val="001B67E5"/>
    <w:rsid w:val="001B6D92"/>
    <w:rsid w:val="001B789C"/>
    <w:rsid w:val="001C08D6"/>
    <w:rsid w:val="001C15D6"/>
    <w:rsid w:val="001C184B"/>
    <w:rsid w:val="001C1A3F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0F1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63C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345"/>
    <w:rsid w:val="00257667"/>
    <w:rsid w:val="0026037A"/>
    <w:rsid w:val="002610F3"/>
    <w:rsid w:val="0026125B"/>
    <w:rsid w:val="00261A8C"/>
    <w:rsid w:val="00261B35"/>
    <w:rsid w:val="00261C9F"/>
    <w:rsid w:val="00261E88"/>
    <w:rsid w:val="002645F8"/>
    <w:rsid w:val="00264642"/>
    <w:rsid w:val="002647D9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50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394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2EC0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17F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569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3A63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1A9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5DD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9A1"/>
    <w:rsid w:val="00427FC8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79C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253"/>
    <w:rsid w:val="004423D4"/>
    <w:rsid w:val="004424A8"/>
    <w:rsid w:val="00442FD0"/>
    <w:rsid w:val="0044424A"/>
    <w:rsid w:val="00444322"/>
    <w:rsid w:val="00444BF8"/>
    <w:rsid w:val="00444DCD"/>
    <w:rsid w:val="00444F13"/>
    <w:rsid w:val="0044534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BC1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0FA4"/>
    <w:rsid w:val="004715AE"/>
    <w:rsid w:val="00471917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BB5"/>
    <w:rsid w:val="004A4FB0"/>
    <w:rsid w:val="004A50B5"/>
    <w:rsid w:val="004A559D"/>
    <w:rsid w:val="004A59FE"/>
    <w:rsid w:val="004A615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0C03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0A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3EB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2D7A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CE"/>
    <w:rsid w:val="005401ED"/>
    <w:rsid w:val="005402FE"/>
    <w:rsid w:val="00540A3E"/>
    <w:rsid w:val="00540A5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2D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0360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1B6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4A9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49A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43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1BF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9F9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7B7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86C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1DBE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2A7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9A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32"/>
    <w:rsid w:val="007638DF"/>
    <w:rsid w:val="00763CF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AE7"/>
    <w:rsid w:val="00780E10"/>
    <w:rsid w:val="00780EA6"/>
    <w:rsid w:val="007810A9"/>
    <w:rsid w:val="0078212F"/>
    <w:rsid w:val="0078215B"/>
    <w:rsid w:val="00782837"/>
    <w:rsid w:val="00782EF2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0C4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2A10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4C5D"/>
    <w:rsid w:val="007F5798"/>
    <w:rsid w:val="007F5872"/>
    <w:rsid w:val="007F63FE"/>
    <w:rsid w:val="007F6507"/>
    <w:rsid w:val="007F6604"/>
    <w:rsid w:val="007F675D"/>
    <w:rsid w:val="007F68C2"/>
    <w:rsid w:val="007F6935"/>
    <w:rsid w:val="007F7068"/>
    <w:rsid w:val="007F7534"/>
    <w:rsid w:val="007F7715"/>
    <w:rsid w:val="007F7FE8"/>
    <w:rsid w:val="00800A0D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A2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7EA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22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9F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5FCA"/>
    <w:rsid w:val="008A600E"/>
    <w:rsid w:val="008A6644"/>
    <w:rsid w:val="008A6E4F"/>
    <w:rsid w:val="008A720E"/>
    <w:rsid w:val="008A739D"/>
    <w:rsid w:val="008A7CF8"/>
    <w:rsid w:val="008A7EAD"/>
    <w:rsid w:val="008A7ECD"/>
    <w:rsid w:val="008B0AB2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0367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31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9AE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421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9E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0F29"/>
    <w:rsid w:val="009912D5"/>
    <w:rsid w:val="00992306"/>
    <w:rsid w:val="00992A64"/>
    <w:rsid w:val="00993133"/>
    <w:rsid w:val="009931A7"/>
    <w:rsid w:val="00993325"/>
    <w:rsid w:val="00993526"/>
    <w:rsid w:val="009938AC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2FF6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3628"/>
    <w:rsid w:val="009B4A39"/>
    <w:rsid w:val="009B4A60"/>
    <w:rsid w:val="009B4D25"/>
    <w:rsid w:val="009B51A7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076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55"/>
    <w:rsid w:val="009C72C1"/>
    <w:rsid w:val="009C78F1"/>
    <w:rsid w:val="009C79B1"/>
    <w:rsid w:val="009D07E9"/>
    <w:rsid w:val="009D0B7B"/>
    <w:rsid w:val="009D0EF9"/>
    <w:rsid w:val="009D0F02"/>
    <w:rsid w:val="009D0FEC"/>
    <w:rsid w:val="009D1700"/>
    <w:rsid w:val="009D2164"/>
    <w:rsid w:val="009D291A"/>
    <w:rsid w:val="009D3F23"/>
    <w:rsid w:val="009D4B72"/>
    <w:rsid w:val="009D4C69"/>
    <w:rsid w:val="009D4FD2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0D3"/>
    <w:rsid w:val="009E7255"/>
    <w:rsid w:val="009E7297"/>
    <w:rsid w:val="009E75EF"/>
    <w:rsid w:val="009E78AB"/>
    <w:rsid w:val="009E7AAE"/>
    <w:rsid w:val="009E7DEA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5CA"/>
    <w:rsid w:val="00A01895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54E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ABA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2D5F"/>
    <w:rsid w:val="00A43611"/>
    <w:rsid w:val="00A43A77"/>
    <w:rsid w:val="00A43FC5"/>
    <w:rsid w:val="00A44038"/>
    <w:rsid w:val="00A441B3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2F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601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5D63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1EEE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06B"/>
    <w:rsid w:val="00AE0E6C"/>
    <w:rsid w:val="00AE1055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5B26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AF7326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31B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1E1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2E6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9B9"/>
    <w:rsid w:val="00BB0ECB"/>
    <w:rsid w:val="00BB0FB8"/>
    <w:rsid w:val="00BB153B"/>
    <w:rsid w:val="00BB19C5"/>
    <w:rsid w:val="00BB29E2"/>
    <w:rsid w:val="00BB4735"/>
    <w:rsid w:val="00BB4802"/>
    <w:rsid w:val="00BB5D6E"/>
    <w:rsid w:val="00BB611A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499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AF2"/>
    <w:rsid w:val="00BD7ECF"/>
    <w:rsid w:val="00BE0178"/>
    <w:rsid w:val="00BE01A6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2FD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B17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0307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C84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933"/>
    <w:rsid w:val="00C67D94"/>
    <w:rsid w:val="00C67E2B"/>
    <w:rsid w:val="00C67EFE"/>
    <w:rsid w:val="00C70128"/>
    <w:rsid w:val="00C70397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2F85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8F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397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904"/>
    <w:rsid w:val="00CB5B5B"/>
    <w:rsid w:val="00CB61AB"/>
    <w:rsid w:val="00CB6615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2E0E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F87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110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14DD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37B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B9E"/>
    <w:rsid w:val="00D87CFC"/>
    <w:rsid w:val="00D87F9B"/>
    <w:rsid w:val="00D902F7"/>
    <w:rsid w:val="00D90913"/>
    <w:rsid w:val="00D9092D"/>
    <w:rsid w:val="00D909A7"/>
    <w:rsid w:val="00D928BF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559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58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1C77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52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E75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157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1BA"/>
    <w:rsid w:val="00F14387"/>
    <w:rsid w:val="00F14539"/>
    <w:rsid w:val="00F1463F"/>
    <w:rsid w:val="00F14E61"/>
    <w:rsid w:val="00F15825"/>
    <w:rsid w:val="00F15FEB"/>
    <w:rsid w:val="00F1640A"/>
    <w:rsid w:val="00F168BA"/>
    <w:rsid w:val="00F16960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38B"/>
    <w:rsid w:val="00F565B8"/>
    <w:rsid w:val="00F56ADA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7C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395F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3FDC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0">
    <w:name w:val="Normal"/>
    <w:qFormat/>
    <w:rsid w:val="00F131BA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1">
    <w:name w:val="heading 1"/>
    <w:basedOn w:val="a0"/>
    <w:next w:val="a1"/>
    <w:link w:val="10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20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a0"/>
    <w:next w:val="a1"/>
    <w:link w:val="2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31">
    <w:name w:val="heading 3"/>
    <w:aliases w:val="H3,Underrubrik2,E3,H3-Heading 3,3,l3.3,h3,l3,list 3,list3,subhead,Heading3,1.,Heading No. L3,H31,H32,H33,H34,H35,Sub-sub section Title,Titolo Sotto/Sottosezione,L3,Head 3,1.1.1,3rd level"/>
    <w:basedOn w:val="20"/>
    <w:next w:val="a1"/>
    <w:link w:val="32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41">
    <w:name w:val="heading 4"/>
    <w:aliases w:val="h4,H4"/>
    <w:basedOn w:val="a0"/>
    <w:next w:val="a0"/>
    <w:link w:val="42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51">
    <w:name w:val="heading 5"/>
    <w:aliases w:val="H5"/>
    <w:basedOn w:val="a0"/>
    <w:next w:val="a0"/>
    <w:link w:val="52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6">
    <w:name w:val="heading 6"/>
    <w:basedOn w:val="a0"/>
    <w:next w:val="a0"/>
    <w:link w:val="60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8">
    <w:name w:val="heading 8"/>
    <w:basedOn w:val="a0"/>
    <w:next w:val="a0"/>
    <w:link w:val="80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9">
    <w:name w:val="heading 9"/>
    <w:basedOn w:val="a0"/>
    <w:next w:val="a0"/>
    <w:link w:val="90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unhideWhenUsed/>
    <w:rsid w:val="0000020D"/>
    <w:rPr>
      <w:color w:val="0000FF"/>
      <w:u w:val="single"/>
    </w:rPr>
  </w:style>
  <w:style w:type="character" w:customStyle="1" w:styleId="10">
    <w:name w:val="見出し 1 (文字)"/>
    <w:link w:val="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見出し 3 (文字)"/>
    <w:aliases w:val="H3 (文字),Underrubrik2 (文字),E3 (文字),H3-Heading 3 (文字),3 (文字),l3.3 (文字),h3 (文字),l3 (文字),list 3 (文字),list3 (文字),subhead (文字),Heading3 (文字),1. (文字),Heading No. L3 (文字),H31 (文字),H32 (文字),H33 (文字),H34 (文字),H35 (文字),Sub-sub section Title (文字),L3 (文字)"/>
    <w:link w:val="31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42">
    <w:name w:val="見出し 4 (文字)"/>
    <w:aliases w:val="h4 (文字),H4 (文字)"/>
    <w:link w:val="41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52">
    <w:name w:val="見出し 5 (文字)"/>
    <w:aliases w:val="H5 (文字)"/>
    <w:link w:val="51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60">
    <w:name w:val="見出し 6 (文字)"/>
    <w:link w:val="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70">
    <w:name w:val="見出し 7 (文字)"/>
    <w:link w:val="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80">
    <w:name w:val="見出し 8 (文字)"/>
    <w:link w:val="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90">
    <w:name w:val="見出し 9 (文字)"/>
    <w:link w:val="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a4"/>
    <w:uiPriority w:val="99"/>
    <w:semiHidden/>
    <w:unhideWhenUsed/>
    <w:rsid w:val="001033D8"/>
  </w:style>
  <w:style w:type="character" w:styleId="a6">
    <w:name w:val="FollowedHyperlink"/>
    <w:unhideWhenUsed/>
    <w:rsid w:val="001033D8"/>
    <w:rPr>
      <w:color w:val="800080"/>
      <w:u w:val="single"/>
    </w:rPr>
  </w:style>
  <w:style w:type="paragraph" w:styleId="a1">
    <w:name w:val="Body Text"/>
    <w:aliases w:val="AvtalBrödtext,Bodytext"/>
    <w:basedOn w:val="a0"/>
    <w:link w:val="a7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7">
    <w:name w:val="本文 (文字)"/>
    <w:aliases w:val="AvtalBrödtext (文字),Bodytext (文字)"/>
    <w:link w:val="a1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21">
    <w:name w:val="見出し 2 (文字)"/>
    <w:aliases w:val="H2 (文字),UNDERRUBRIK 1-2 (文字),R2 (文字),2 (文字),H21 (文字),E2 (文字),heading 2 (文字),h2 (文字),2nd level (文字),H22 (文字),H23 (文字),H24 (文字),H25 (文字),†berschrift 2 (文字),õberschrift 2 (文字),H2-Heading 2 (文字),Header 2 (文字),l2 (文字),Header2 (文字),22 (文字),A (文字)"/>
    <w:link w:val="20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Web">
    <w:name w:val="Normal (Web)"/>
    <w:basedOn w:val="a0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ＭＳ 明朝" w:hAnsi="Times New Roman"/>
      <w:sz w:val="24"/>
      <w:szCs w:val="24"/>
      <w:lang w:val="it-IT" w:eastAsia="ja-JP"/>
    </w:rPr>
  </w:style>
  <w:style w:type="paragraph" w:styleId="11">
    <w:name w:val="index 1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22">
    <w:name w:val="index 2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33">
    <w:name w:val="index 3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43">
    <w:name w:val="index 4"/>
    <w:basedOn w:val="a0"/>
    <w:next w:val="a0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53">
    <w:name w:val="index 5"/>
    <w:basedOn w:val="a0"/>
    <w:next w:val="a0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61">
    <w:name w:val="index 6"/>
    <w:basedOn w:val="a0"/>
    <w:next w:val="a0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71">
    <w:name w:val="index 7"/>
    <w:basedOn w:val="a0"/>
    <w:next w:val="a0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1">
    <w:name w:val="index 8"/>
    <w:basedOn w:val="a0"/>
    <w:next w:val="a0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91">
    <w:name w:val="index 9"/>
    <w:basedOn w:val="a0"/>
    <w:next w:val="a0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12">
    <w:name w:val="toc 1"/>
    <w:basedOn w:val="a0"/>
    <w:next w:val="a0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23">
    <w:name w:val="toc 2"/>
    <w:basedOn w:val="a0"/>
    <w:next w:val="a0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34">
    <w:name w:val="toc 3"/>
    <w:basedOn w:val="a0"/>
    <w:next w:val="a0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44">
    <w:name w:val="toc 4"/>
    <w:basedOn w:val="a0"/>
    <w:next w:val="a0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54">
    <w:name w:val="toc 5"/>
    <w:basedOn w:val="a0"/>
    <w:next w:val="a0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2">
    <w:name w:val="toc 6"/>
    <w:basedOn w:val="a0"/>
    <w:next w:val="a0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72">
    <w:name w:val="toc 7"/>
    <w:basedOn w:val="a0"/>
    <w:next w:val="a0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82">
    <w:name w:val="toc 8"/>
    <w:basedOn w:val="a0"/>
    <w:next w:val="a0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92">
    <w:name w:val="toc 9"/>
    <w:basedOn w:val="a0"/>
    <w:next w:val="a0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a8">
    <w:name w:val="footnote text"/>
    <w:basedOn w:val="a0"/>
    <w:link w:val="a9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9">
    <w:name w:val="脚注文字列 (文字)"/>
    <w:link w:val="a8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aa">
    <w:name w:val="annotation text"/>
    <w:basedOn w:val="a0"/>
    <w:link w:val="ab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b">
    <w:name w:val="コメント文字列 (文字)"/>
    <w:link w:val="aa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d"/>
    <w:locked/>
    <w:rsid w:val="001033D8"/>
    <w:rPr>
      <w:rFonts w:ascii="Arial" w:eastAsia="Times New Roman" w:hAnsi="Arial" w:cs="Arial"/>
      <w:lang w:eastAsia="ar-SA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0"/>
    <w:link w:val="ac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semiHidden/>
    <w:rsid w:val="001033D8"/>
  </w:style>
  <w:style w:type="paragraph" w:styleId="ae">
    <w:name w:val="footer"/>
    <w:basedOn w:val="a0"/>
    <w:link w:val="af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f">
    <w:name w:val="フッター (文字)"/>
    <w:link w:val="a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af0">
    <w:name w:val="index heading"/>
    <w:basedOn w:val="a0"/>
    <w:next w:val="1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af1">
    <w:name w:val="caption"/>
    <w:basedOn w:val="a0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af2">
    <w:name w:val="envelope address"/>
    <w:basedOn w:val="a0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af3">
    <w:name w:val="List"/>
    <w:basedOn w:val="a0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f4">
    <w:name w:val="List Bullet"/>
    <w:basedOn w:val="a0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">
    <w:name w:val="List Number"/>
    <w:basedOn w:val="a0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24">
    <w:name w:val="List 2"/>
    <w:basedOn w:val="a0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25">
    <w:name w:val="List Bullet 2"/>
    <w:basedOn w:val="a0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30">
    <w:name w:val="List Bullet 3"/>
    <w:basedOn w:val="a0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0">
    <w:name w:val="List Bullet 4"/>
    <w:basedOn w:val="a0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50">
    <w:name w:val="List Bullet 5"/>
    <w:basedOn w:val="a0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2">
    <w:name w:val="List Number 2"/>
    <w:basedOn w:val="a0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3">
    <w:name w:val="List Number 3"/>
    <w:basedOn w:val="a0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">
    <w:name w:val="List Number 4"/>
    <w:basedOn w:val="a0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5">
    <w:name w:val="List Number 5"/>
    <w:basedOn w:val="a0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a0"/>
    <w:next w:val="a0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af5">
    <w:name w:val="副題 (文字)"/>
    <w:link w:val="af6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af7">
    <w:name w:val="Body Text Indent"/>
    <w:basedOn w:val="a0"/>
    <w:link w:val="af8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af8">
    <w:name w:val="本文インデント (文字)"/>
    <w:link w:val="af7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26">
    <w:name w:val="Body Text 2"/>
    <w:basedOn w:val="a0"/>
    <w:link w:val="27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27">
    <w:name w:val="本文 2 (文字)"/>
    <w:link w:val="26"/>
    <w:rsid w:val="001033D8"/>
    <w:rPr>
      <w:rFonts w:ascii="Arial" w:eastAsia="Times New Roman" w:hAnsi="Arial" w:cs="Times New Roman"/>
      <w:sz w:val="20"/>
      <w:szCs w:val="24"/>
    </w:rPr>
  </w:style>
  <w:style w:type="paragraph" w:styleId="35">
    <w:name w:val="Body Text 3"/>
    <w:basedOn w:val="a0"/>
    <w:link w:val="36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28">
    <w:name w:val="Body Text Indent 2"/>
    <w:basedOn w:val="a0"/>
    <w:link w:val="29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29">
    <w:name w:val="本文インデント 2 (文字)"/>
    <w:link w:val="28"/>
    <w:rsid w:val="001033D8"/>
    <w:rPr>
      <w:rFonts w:ascii="Arial" w:eastAsia="Times New Roman" w:hAnsi="Arial" w:cs="Times New Roman"/>
      <w:sz w:val="20"/>
      <w:szCs w:val="20"/>
    </w:rPr>
  </w:style>
  <w:style w:type="paragraph" w:styleId="af9">
    <w:name w:val="Document Map"/>
    <w:basedOn w:val="a0"/>
    <w:link w:val="afa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afa">
    <w:name w:val="見出しマップ (文字)"/>
    <w:link w:val="af9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afb">
    <w:name w:val="Plain Text"/>
    <w:basedOn w:val="a0"/>
    <w:link w:val="afc"/>
    <w:uiPriority w:val="99"/>
    <w:unhideWhenUsed/>
    <w:rsid w:val="001033D8"/>
    <w:pPr>
      <w:spacing w:after="0" w:line="240" w:lineRule="auto"/>
    </w:pPr>
    <w:rPr>
      <w:rFonts w:ascii="Courier New" w:eastAsia="ＭＳ 明朝" w:hAnsi="Courier New" w:cs="Courier New"/>
      <w:sz w:val="20"/>
      <w:szCs w:val="20"/>
      <w:lang w:eastAsia="ja-JP"/>
    </w:rPr>
  </w:style>
  <w:style w:type="character" w:customStyle="1" w:styleId="afc">
    <w:name w:val="書式なし (文字)"/>
    <w:link w:val="afb"/>
    <w:uiPriority w:val="99"/>
    <w:rsid w:val="001033D8"/>
    <w:rPr>
      <w:rFonts w:ascii="Courier New" w:eastAsia="ＭＳ 明朝" w:hAnsi="Courier New" w:cs="Courier New"/>
      <w:sz w:val="20"/>
      <w:szCs w:val="20"/>
      <w:lang w:eastAsia="ja-JP"/>
    </w:rPr>
  </w:style>
  <w:style w:type="paragraph" w:styleId="afd">
    <w:name w:val="annotation subject"/>
    <w:basedOn w:val="aa"/>
    <w:next w:val="aa"/>
    <w:link w:val="afe"/>
    <w:semiHidden/>
    <w:unhideWhenUsed/>
    <w:rsid w:val="001033D8"/>
    <w:rPr>
      <w:b/>
      <w:bCs/>
    </w:rPr>
  </w:style>
  <w:style w:type="character" w:customStyle="1" w:styleId="afe">
    <w:name w:val="コメント内容 (文字)"/>
    <w:link w:val="afd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aff">
    <w:name w:val="Balloon Text"/>
    <w:basedOn w:val="a0"/>
    <w:link w:val="aff0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0">
    <w:name w:val="吹き出し (文字)"/>
    <w:link w:val="aff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aff1">
    <w:name w:val="List Paragraph"/>
    <w:basedOn w:val="a0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aff2">
    <w:name w:val="TOC Heading"/>
    <w:basedOn w:val="1"/>
    <w:next w:val="a0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ＭＳ ゴシック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a1"/>
    <w:rsid w:val="001033D8"/>
    <w:pPr>
      <w:ind w:left="2268"/>
    </w:pPr>
  </w:style>
  <w:style w:type="paragraph" w:customStyle="1" w:styleId="Heading">
    <w:name w:val="Heading"/>
    <w:basedOn w:val="a0"/>
    <w:next w:val="a1"/>
    <w:rsid w:val="001033D8"/>
    <w:pPr>
      <w:keepNext/>
      <w:suppressAutoHyphens/>
      <w:spacing w:before="240" w:after="120" w:line="240" w:lineRule="auto"/>
    </w:pPr>
    <w:rPr>
      <w:rFonts w:eastAsia="ＭＳ 明朝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a1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a0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af1"/>
    <w:rsid w:val="001033D8"/>
  </w:style>
  <w:style w:type="paragraph" w:customStyle="1" w:styleId="Text">
    <w:name w:val="Text"/>
    <w:basedOn w:val="a0"/>
    <w:rsid w:val="001033D8"/>
    <w:pPr>
      <w:suppressAutoHyphens/>
      <w:spacing w:after="120" w:line="240" w:lineRule="auto"/>
    </w:pPr>
    <w:rPr>
      <w:rFonts w:eastAsia="ＭＳ 明朝"/>
      <w:szCs w:val="20"/>
      <w:lang w:eastAsia="ar-SA"/>
    </w:rPr>
  </w:style>
  <w:style w:type="paragraph" w:customStyle="1" w:styleId="Index">
    <w:name w:val="Index"/>
    <w:basedOn w:val="a0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a0"/>
    <w:next w:val="a1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a0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a0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a0"/>
    <w:next w:val="a0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a0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a0"/>
    <w:next w:val="a0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a0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ＭＳ 明朝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a0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a0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a0"/>
    <w:rsid w:val="001033D8"/>
    <w:pPr>
      <w:keepNext/>
      <w:keepLines/>
      <w:spacing w:after="0" w:line="240" w:lineRule="auto"/>
      <w:jc w:val="center"/>
    </w:pPr>
    <w:rPr>
      <w:rFonts w:eastAsia="ＭＳ 明朝"/>
      <w:sz w:val="20"/>
      <w:szCs w:val="20"/>
    </w:rPr>
  </w:style>
  <w:style w:type="paragraph" w:customStyle="1" w:styleId="00BodyText">
    <w:name w:val="00 BodyText"/>
    <w:basedOn w:val="a0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a0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a0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a0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a0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a0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a0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a0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a0"/>
    <w:rsid w:val="001033D8"/>
    <w:pPr>
      <w:keepNext/>
      <w:keepLines/>
      <w:widowControl w:val="0"/>
      <w:spacing w:after="0" w:line="240" w:lineRule="auto"/>
    </w:pPr>
    <w:rPr>
      <w:rFonts w:eastAsia="ＭＳ 明朝"/>
      <w:sz w:val="20"/>
      <w:szCs w:val="20"/>
    </w:rPr>
  </w:style>
  <w:style w:type="paragraph" w:customStyle="1" w:styleId="Bulletedo1">
    <w:name w:val="Bulleted o 1"/>
    <w:basedOn w:val="a0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a0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a0"/>
    <w:next w:val="a0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a0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a0"/>
    <w:next w:val="a0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aff3">
    <w:name w:val="表題 (文字)"/>
    <w:link w:val="aff4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aff4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aff4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24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aff5">
    <w:name w:val="footnote reference"/>
    <w:unhideWhenUsed/>
    <w:rsid w:val="001033D8"/>
    <w:rPr>
      <w:vertAlign w:val="superscript"/>
    </w:rPr>
  </w:style>
  <w:style w:type="character" w:styleId="aff6">
    <w:name w:val="annotation reference"/>
    <w:unhideWhenUsed/>
    <w:rsid w:val="001033D8"/>
    <w:rPr>
      <w:sz w:val="16"/>
      <w:szCs w:val="16"/>
    </w:rPr>
  </w:style>
  <w:style w:type="character" w:styleId="aff7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">
    <w:name w:val="HTML Top of Form"/>
    <w:basedOn w:val="a0"/>
    <w:next w:val="a0"/>
    <w:link w:val="z-0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0">
    <w:name w:val="z-フォームの始まり (文字)"/>
    <w:link w:val="z-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36">
    <w:name w:val="本文 3 (文字)"/>
    <w:link w:val="35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1">
    <w:name w:val="HTML Bottom of Form"/>
    <w:basedOn w:val="a0"/>
    <w:next w:val="a0"/>
    <w:link w:val="z-2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2">
    <w:name w:val="z-フォームの終わり (文字)"/>
    <w:link w:val="z-1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aff8">
    <w:name w:val="Table Grid"/>
    <w:basedOn w:val="a3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Subtitle"/>
    <w:basedOn w:val="a0"/>
    <w:next w:val="a0"/>
    <w:link w:val="af5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4">
    <w:name w:val="Title"/>
    <w:basedOn w:val="a0"/>
    <w:next w:val="a0"/>
    <w:link w:val="aff3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a4"/>
    <w:semiHidden/>
    <w:unhideWhenUsed/>
    <w:rsid w:val="00A17642"/>
  </w:style>
  <w:style w:type="character" w:styleId="aff9">
    <w:name w:val="page number"/>
    <w:rsid w:val="00A17642"/>
  </w:style>
  <w:style w:type="paragraph" w:customStyle="1" w:styleId="ZchnZchnCharCharZchnZchn2">
    <w:name w:val="Zchn Zchn Char Char 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a0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affa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a4"/>
    <w:semiHidden/>
    <w:unhideWhenUsed/>
    <w:rsid w:val="009B1044"/>
  </w:style>
  <w:style w:type="paragraph" w:customStyle="1" w:styleId="ZchnZchnCharCharZchnZchn1">
    <w:name w:val="Zchn Zchn Char Char 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a0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a4"/>
    <w:uiPriority w:val="99"/>
    <w:semiHidden/>
    <w:unhideWhenUsed/>
    <w:rsid w:val="003E1CF2"/>
  </w:style>
  <w:style w:type="numbering" w:customStyle="1" w:styleId="NoList11">
    <w:name w:val="No List11"/>
    <w:next w:val="a4"/>
    <w:uiPriority w:val="99"/>
    <w:semiHidden/>
    <w:unhideWhenUsed/>
    <w:rsid w:val="003E1CF2"/>
  </w:style>
  <w:style w:type="table" w:customStyle="1" w:styleId="TableGrid1">
    <w:name w:val="Table Grid1"/>
    <w:basedOn w:val="a3"/>
    <w:next w:val="aff8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4"/>
    <w:semiHidden/>
    <w:unhideWhenUsed/>
    <w:rsid w:val="003E1CF2"/>
  </w:style>
  <w:style w:type="numbering" w:customStyle="1" w:styleId="NoList31">
    <w:name w:val="No List31"/>
    <w:next w:val="a4"/>
    <w:semiHidden/>
    <w:unhideWhenUsed/>
    <w:rsid w:val="003E1CF2"/>
  </w:style>
  <w:style w:type="numbering" w:customStyle="1" w:styleId="NoList5">
    <w:name w:val="No List5"/>
    <w:next w:val="a4"/>
    <w:uiPriority w:val="99"/>
    <w:semiHidden/>
    <w:unhideWhenUsed/>
    <w:rsid w:val="003E1CF2"/>
  </w:style>
  <w:style w:type="numbering" w:customStyle="1" w:styleId="NoList12">
    <w:name w:val="No List12"/>
    <w:next w:val="a4"/>
    <w:uiPriority w:val="99"/>
    <w:semiHidden/>
    <w:unhideWhenUsed/>
    <w:rsid w:val="003E1CF2"/>
  </w:style>
  <w:style w:type="table" w:customStyle="1" w:styleId="TableGrid2">
    <w:name w:val="Table Grid2"/>
    <w:basedOn w:val="a3"/>
    <w:next w:val="aff8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a4"/>
    <w:semiHidden/>
    <w:unhideWhenUsed/>
    <w:rsid w:val="003E1CF2"/>
  </w:style>
  <w:style w:type="numbering" w:customStyle="1" w:styleId="NoList32">
    <w:name w:val="No List32"/>
    <w:next w:val="a4"/>
    <w:semiHidden/>
    <w:unhideWhenUsed/>
    <w:rsid w:val="003E1CF2"/>
  </w:style>
  <w:style w:type="numbering" w:customStyle="1" w:styleId="NoList6">
    <w:name w:val="No List6"/>
    <w:next w:val="a4"/>
    <w:uiPriority w:val="99"/>
    <w:semiHidden/>
    <w:unhideWhenUsed/>
    <w:rsid w:val="001F15DE"/>
  </w:style>
  <w:style w:type="numbering" w:customStyle="1" w:styleId="NoList13">
    <w:name w:val="No List13"/>
    <w:next w:val="a4"/>
    <w:uiPriority w:val="99"/>
    <w:semiHidden/>
    <w:unhideWhenUsed/>
    <w:rsid w:val="001F15DE"/>
  </w:style>
  <w:style w:type="table" w:customStyle="1" w:styleId="TableGrid3">
    <w:name w:val="Table Grid3"/>
    <w:basedOn w:val="a3"/>
    <w:next w:val="aff8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a4"/>
    <w:semiHidden/>
    <w:unhideWhenUsed/>
    <w:rsid w:val="001F15DE"/>
  </w:style>
  <w:style w:type="numbering" w:customStyle="1" w:styleId="NoList33">
    <w:name w:val="No List33"/>
    <w:next w:val="a4"/>
    <w:semiHidden/>
    <w:unhideWhenUsed/>
    <w:rsid w:val="001F15DE"/>
  </w:style>
  <w:style w:type="numbering" w:customStyle="1" w:styleId="NoList7">
    <w:name w:val="No List7"/>
    <w:next w:val="a4"/>
    <w:uiPriority w:val="99"/>
    <w:semiHidden/>
    <w:unhideWhenUsed/>
    <w:rsid w:val="00A92E74"/>
  </w:style>
  <w:style w:type="numbering" w:customStyle="1" w:styleId="NoList14">
    <w:name w:val="No List14"/>
    <w:next w:val="a4"/>
    <w:uiPriority w:val="99"/>
    <w:semiHidden/>
    <w:unhideWhenUsed/>
    <w:rsid w:val="00A92E74"/>
  </w:style>
  <w:style w:type="table" w:customStyle="1" w:styleId="TableGrid4">
    <w:name w:val="Table Grid4"/>
    <w:basedOn w:val="a3"/>
    <w:next w:val="aff8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a4"/>
    <w:semiHidden/>
    <w:unhideWhenUsed/>
    <w:rsid w:val="00A92E74"/>
  </w:style>
  <w:style w:type="numbering" w:customStyle="1" w:styleId="NoList34">
    <w:name w:val="No List34"/>
    <w:next w:val="a4"/>
    <w:semiHidden/>
    <w:unhideWhenUsed/>
    <w:rsid w:val="00A92E74"/>
  </w:style>
  <w:style w:type="numbering" w:customStyle="1" w:styleId="NoList8">
    <w:name w:val="No List8"/>
    <w:next w:val="a4"/>
    <w:uiPriority w:val="99"/>
    <w:semiHidden/>
    <w:unhideWhenUsed/>
    <w:rsid w:val="00F45489"/>
  </w:style>
  <w:style w:type="numbering" w:customStyle="1" w:styleId="NoList15">
    <w:name w:val="No List15"/>
    <w:next w:val="a4"/>
    <w:uiPriority w:val="99"/>
    <w:semiHidden/>
    <w:unhideWhenUsed/>
    <w:rsid w:val="00F45489"/>
  </w:style>
  <w:style w:type="table" w:customStyle="1" w:styleId="TableGrid5">
    <w:name w:val="Table Grid5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a4"/>
    <w:semiHidden/>
    <w:unhideWhenUsed/>
    <w:rsid w:val="00F45489"/>
  </w:style>
  <w:style w:type="numbering" w:customStyle="1" w:styleId="NoList35">
    <w:name w:val="No List35"/>
    <w:next w:val="a4"/>
    <w:semiHidden/>
    <w:unhideWhenUsed/>
    <w:rsid w:val="00F45489"/>
  </w:style>
  <w:style w:type="numbering" w:customStyle="1" w:styleId="NoList41">
    <w:name w:val="No List41"/>
    <w:next w:val="a4"/>
    <w:uiPriority w:val="99"/>
    <w:semiHidden/>
    <w:unhideWhenUsed/>
    <w:rsid w:val="00F45489"/>
  </w:style>
  <w:style w:type="numbering" w:customStyle="1" w:styleId="NoList111">
    <w:name w:val="No List111"/>
    <w:next w:val="a4"/>
    <w:uiPriority w:val="99"/>
    <w:semiHidden/>
    <w:unhideWhenUsed/>
    <w:rsid w:val="00F45489"/>
  </w:style>
  <w:style w:type="table" w:customStyle="1" w:styleId="TableGrid11">
    <w:name w:val="Table Grid1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a4"/>
    <w:semiHidden/>
    <w:unhideWhenUsed/>
    <w:rsid w:val="00F45489"/>
  </w:style>
  <w:style w:type="numbering" w:customStyle="1" w:styleId="NoList311">
    <w:name w:val="No List311"/>
    <w:next w:val="a4"/>
    <w:semiHidden/>
    <w:unhideWhenUsed/>
    <w:rsid w:val="00F45489"/>
  </w:style>
  <w:style w:type="numbering" w:customStyle="1" w:styleId="NoList51">
    <w:name w:val="No List51"/>
    <w:next w:val="a4"/>
    <w:uiPriority w:val="99"/>
    <w:semiHidden/>
    <w:unhideWhenUsed/>
    <w:rsid w:val="00F45489"/>
  </w:style>
  <w:style w:type="numbering" w:customStyle="1" w:styleId="NoList121">
    <w:name w:val="No List121"/>
    <w:next w:val="a4"/>
    <w:uiPriority w:val="99"/>
    <w:semiHidden/>
    <w:unhideWhenUsed/>
    <w:rsid w:val="00F45489"/>
  </w:style>
  <w:style w:type="table" w:customStyle="1" w:styleId="TableGrid21">
    <w:name w:val="Table Grid2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a4"/>
    <w:semiHidden/>
    <w:unhideWhenUsed/>
    <w:rsid w:val="00F45489"/>
  </w:style>
  <w:style w:type="numbering" w:customStyle="1" w:styleId="NoList321">
    <w:name w:val="No List321"/>
    <w:next w:val="a4"/>
    <w:semiHidden/>
    <w:unhideWhenUsed/>
    <w:rsid w:val="00F45489"/>
  </w:style>
  <w:style w:type="numbering" w:customStyle="1" w:styleId="NoList61">
    <w:name w:val="No List61"/>
    <w:next w:val="a4"/>
    <w:uiPriority w:val="99"/>
    <w:semiHidden/>
    <w:unhideWhenUsed/>
    <w:rsid w:val="00F45489"/>
  </w:style>
  <w:style w:type="numbering" w:customStyle="1" w:styleId="NoList131">
    <w:name w:val="No List131"/>
    <w:next w:val="a4"/>
    <w:uiPriority w:val="99"/>
    <w:semiHidden/>
    <w:unhideWhenUsed/>
    <w:rsid w:val="00F45489"/>
  </w:style>
  <w:style w:type="table" w:customStyle="1" w:styleId="TableGrid31">
    <w:name w:val="Table Grid3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a4"/>
    <w:semiHidden/>
    <w:unhideWhenUsed/>
    <w:rsid w:val="00F45489"/>
  </w:style>
  <w:style w:type="numbering" w:customStyle="1" w:styleId="NoList331">
    <w:name w:val="No List331"/>
    <w:next w:val="a4"/>
    <w:semiHidden/>
    <w:unhideWhenUsed/>
    <w:rsid w:val="00F45489"/>
  </w:style>
  <w:style w:type="numbering" w:customStyle="1" w:styleId="NoList71">
    <w:name w:val="No List71"/>
    <w:next w:val="a4"/>
    <w:uiPriority w:val="99"/>
    <w:semiHidden/>
    <w:unhideWhenUsed/>
    <w:rsid w:val="00F45489"/>
  </w:style>
  <w:style w:type="numbering" w:customStyle="1" w:styleId="NoList141">
    <w:name w:val="No List141"/>
    <w:next w:val="a4"/>
    <w:uiPriority w:val="99"/>
    <w:semiHidden/>
    <w:unhideWhenUsed/>
    <w:rsid w:val="00F45489"/>
  </w:style>
  <w:style w:type="table" w:customStyle="1" w:styleId="TableGrid41">
    <w:name w:val="Table Grid4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a4"/>
    <w:semiHidden/>
    <w:unhideWhenUsed/>
    <w:rsid w:val="00F45489"/>
  </w:style>
  <w:style w:type="numbering" w:customStyle="1" w:styleId="NoList341">
    <w:name w:val="No List341"/>
    <w:next w:val="a4"/>
    <w:semiHidden/>
    <w:unhideWhenUsed/>
    <w:rsid w:val="00F45489"/>
  </w:style>
  <w:style w:type="numbering" w:customStyle="1" w:styleId="NoList9">
    <w:name w:val="No List9"/>
    <w:next w:val="a4"/>
    <w:uiPriority w:val="99"/>
    <w:semiHidden/>
    <w:unhideWhenUsed/>
    <w:rsid w:val="00AE4BF2"/>
  </w:style>
  <w:style w:type="numbering" w:customStyle="1" w:styleId="NoList16">
    <w:name w:val="No List16"/>
    <w:next w:val="a4"/>
    <w:uiPriority w:val="99"/>
    <w:semiHidden/>
    <w:unhideWhenUsed/>
    <w:rsid w:val="00AE4BF2"/>
  </w:style>
  <w:style w:type="table" w:customStyle="1" w:styleId="TableGrid6">
    <w:name w:val="Table Grid6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a4"/>
    <w:semiHidden/>
    <w:unhideWhenUsed/>
    <w:rsid w:val="00AE4BF2"/>
  </w:style>
  <w:style w:type="numbering" w:customStyle="1" w:styleId="NoList36">
    <w:name w:val="No List36"/>
    <w:next w:val="a4"/>
    <w:semiHidden/>
    <w:unhideWhenUsed/>
    <w:rsid w:val="00AE4BF2"/>
  </w:style>
  <w:style w:type="numbering" w:customStyle="1" w:styleId="NoList42">
    <w:name w:val="No List42"/>
    <w:next w:val="a4"/>
    <w:uiPriority w:val="99"/>
    <w:semiHidden/>
    <w:unhideWhenUsed/>
    <w:rsid w:val="00AE4BF2"/>
  </w:style>
  <w:style w:type="numbering" w:customStyle="1" w:styleId="NoList112">
    <w:name w:val="No List112"/>
    <w:next w:val="a4"/>
    <w:uiPriority w:val="99"/>
    <w:semiHidden/>
    <w:unhideWhenUsed/>
    <w:rsid w:val="00AE4BF2"/>
  </w:style>
  <w:style w:type="table" w:customStyle="1" w:styleId="TableGrid12">
    <w:name w:val="Table Grid1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a4"/>
    <w:semiHidden/>
    <w:unhideWhenUsed/>
    <w:rsid w:val="00AE4BF2"/>
  </w:style>
  <w:style w:type="numbering" w:customStyle="1" w:styleId="NoList312">
    <w:name w:val="No List312"/>
    <w:next w:val="a4"/>
    <w:semiHidden/>
    <w:unhideWhenUsed/>
    <w:rsid w:val="00AE4BF2"/>
  </w:style>
  <w:style w:type="numbering" w:customStyle="1" w:styleId="NoList52">
    <w:name w:val="No List52"/>
    <w:next w:val="a4"/>
    <w:uiPriority w:val="99"/>
    <w:semiHidden/>
    <w:unhideWhenUsed/>
    <w:rsid w:val="00AE4BF2"/>
  </w:style>
  <w:style w:type="numbering" w:customStyle="1" w:styleId="NoList122">
    <w:name w:val="No List122"/>
    <w:next w:val="a4"/>
    <w:uiPriority w:val="99"/>
    <w:semiHidden/>
    <w:unhideWhenUsed/>
    <w:rsid w:val="00AE4BF2"/>
  </w:style>
  <w:style w:type="table" w:customStyle="1" w:styleId="TableGrid22">
    <w:name w:val="Table Grid2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a4"/>
    <w:semiHidden/>
    <w:unhideWhenUsed/>
    <w:rsid w:val="00AE4BF2"/>
  </w:style>
  <w:style w:type="numbering" w:customStyle="1" w:styleId="NoList322">
    <w:name w:val="No List322"/>
    <w:next w:val="a4"/>
    <w:semiHidden/>
    <w:unhideWhenUsed/>
    <w:rsid w:val="00AE4BF2"/>
  </w:style>
  <w:style w:type="numbering" w:customStyle="1" w:styleId="NoList62">
    <w:name w:val="No List62"/>
    <w:next w:val="a4"/>
    <w:uiPriority w:val="99"/>
    <w:semiHidden/>
    <w:unhideWhenUsed/>
    <w:rsid w:val="00AE4BF2"/>
  </w:style>
  <w:style w:type="numbering" w:customStyle="1" w:styleId="NoList132">
    <w:name w:val="No List132"/>
    <w:next w:val="a4"/>
    <w:uiPriority w:val="99"/>
    <w:semiHidden/>
    <w:unhideWhenUsed/>
    <w:rsid w:val="00AE4BF2"/>
  </w:style>
  <w:style w:type="table" w:customStyle="1" w:styleId="TableGrid32">
    <w:name w:val="Table Grid3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a4"/>
    <w:semiHidden/>
    <w:unhideWhenUsed/>
    <w:rsid w:val="00AE4BF2"/>
  </w:style>
  <w:style w:type="numbering" w:customStyle="1" w:styleId="NoList332">
    <w:name w:val="No List332"/>
    <w:next w:val="a4"/>
    <w:semiHidden/>
    <w:unhideWhenUsed/>
    <w:rsid w:val="00AE4BF2"/>
  </w:style>
  <w:style w:type="numbering" w:customStyle="1" w:styleId="NoList72">
    <w:name w:val="No List72"/>
    <w:next w:val="a4"/>
    <w:uiPriority w:val="99"/>
    <w:semiHidden/>
    <w:unhideWhenUsed/>
    <w:rsid w:val="00AE4BF2"/>
  </w:style>
  <w:style w:type="numbering" w:customStyle="1" w:styleId="NoList142">
    <w:name w:val="No List142"/>
    <w:next w:val="a4"/>
    <w:uiPriority w:val="99"/>
    <w:semiHidden/>
    <w:unhideWhenUsed/>
    <w:rsid w:val="00AE4BF2"/>
  </w:style>
  <w:style w:type="table" w:customStyle="1" w:styleId="TableGrid42">
    <w:name w:val="Table Grid4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a4"/>
    <w:semiHidden/>
    <w:unhideWhenUsed/>
    <w:rsid w:val="00AE4BF2"/>
  </w:style>
  <w:style w:type="numbering" w:customStyle="1" w:styleId="NoList342">
    <w:name w:val="No List342"/>
    <w:next w:val="a4"/>
    <w:semiHidden/>
    <w:unhideWhenUsed/>
    <w:rsid w:val="00AE4BF2"/>
  </w:style>
  <w:style w:type="numbering" w:customStyle="1" w:styleId="NoList81">
    <w:name w:val="No List81"/>
    <w:next w:val="a4"/>
    <w:uiPriority w:val="99"/>
    <w:semiHidden/>
    <w:unhideWhenUsed/>
    <w:rsid w:val="00AE4BF2"/>
  </w:style>
  <w:style w:type="numbering" w:customStyle="1" w:styleId="NoList151">
    <w:name w:val="No List151"/>
    <w:next w:val="a4"/>
    <w:uiPriority w:val="99"/>
    <w:semiHidden/>
    <w:unhideWhenUsed/>
    <w:rsid w:val="00AE4BF2"/>
  </w:style>
  <w:style w:type="table" w:customStyle="1" w:styleId="TableGrid51">
    <w:name w:val="Table Grid5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a4"/>
    <w:semiHidden/>
    <w:unhideWhenUsed/>
    <w:rsid w:val="00AE4BF2"/>
  </w:style>
  <w:style w:type="numbering" w:customStyle="1" w:styleId="NoList351">
    <w:name w:val="No List351"/>
    <w:next w:val="a4"/>
    <w:semiHidden/>
    <w:unhideWhenUsed/>
    <w:rsid w:val="00AE4BF2"/>
  </w:style>
  <w:style w:type="numbering" w:customStyle="1" w:styleId="NoList411">
    <w:name w:val="No List411"/>
    <w:next w:val="a4"/>
    <w:uiPriority w:val="99"/>
    <w:semiHidden/>
    <w:unhideWhenUsed/>
    <w:rsid w:val="00AE4BF2"/>
  </w:style>
  <w:style w:type="numbering" w:customStyle="1" w:styleId="NoList1111">
    <w:name w:val="No List1111"/>
    <w:next w:val="a4"/>
    <w:uiPriority w:val="99"/>
    <w:semiHidden/>
    <w:unhideWhenUsed/>
    <w:rsid w:val="00AE4BF2"/>
  </w:style>
  <w:style w:type="table" w:customStyle="1" w:styleId="TableGrid111">
    <w:name w:val="Table Grid1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a4"/>
    <w:semiHidden/>
    <w:unhideWhenUsed/>
    <w:rsid w:val="00AE4BF2"/>
  </w:style>
  <w:style w:type="numbering" w:customStyle="1" w:styleId="NoList3111">
    <w:name w:val="No List3111"/>
    <w:next w:val="a4"/>
    <w:semiHidden/>
    <w:unhideWhenUsed/>
    <w:rsid w:val="00AE4BF2"/>
  </w:style>
  <w:style w:type="numbering" w:customStyle="1" w:styleId="NoList511">
    <w:name w:val="No List511"/>
    <w:next w:val="a4"/>
    <w:uiPriority w:val="99"/>
    <w:semiHidden/>
    <w:unhideWhenUsed/>
    <w:rsid w:val="00AE4BF2"/>
  </w:style>
  <w:style w:type="numbering" w:customStyle="1" w:styleId="NoList1211">
    <w:name w:val="No List1211"/>
    <w:next w:val="a4"/>
    <w:uiPriority w:val="99"/>
    <w:semiHidden/>
    <w:unhideWhenUsed/>
    <w:rsid w:val="00AE4BF2"/>
  </w:style>
  <w:style w:type="table" w:customStyle="1" w:styleId="TableGrid211">
    <w:name w:val="Table Grid2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a4"/>
    <w:semiHidden/>
    <w:unhideWhenUsed/>
    <w:rsid w:val="00AE4BF2"/>
  </w:style>
  <w:style w:type="numbering" w:customStyle="1" w:styleId="NoList3211">
    <w:name w:val="No List3211"/>
    <w:next w:val="a4"/>
    <w:semiHidden/>
    <w:unhideWhenUsed/>
    <w:rsid w:val="00AE4BF2"/>
  </w:style>
  <w:style w:type="numbering" w:customStyle="1" w:styleId="NoList611">
    <w:name w:val="No List611"/>
    <w:next w:val="a4"/>
    <w:uiPriority w:val="99"/>
    <w:semiHidden/>
    <w:unhideWhenUsed/>
    <w:rsid w:val="00AE4BF2"/>
  </w:style>
  <w:style w:type="numbering" w:customStyle="1" w:styleId="NoList1311">
    <w:name w:val="No List1311"/>
    <w:next w:val="a4"/>
    <w:uiPriority w:val="99"/>
    <w:semiHidden/>
    <w:unhideWhenUsed/>
    <w:rsid w:val="00AE4BF2"/>
  </w:style>
  <w:style w:type="table" w:customStyle="1" w:styleId="TableGrid311">
    <w:name w:val="Table Grid3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a4"/>
    <w:semiHidden/>
    <w:unhideWhenUsed/>
    <w:rsid w:val="00AE4BF2"/>
  </w:style>
  <w:style w:type="numbering" w:customStyle="1" w:styleId="NoList3311">
    <w:name w:val="No List3311"/>
    <w:next w:val="a4"/>
    <w:semiHidden/>
    <w:unhideWhenUsed/>
    <w:rsid w:val="00AE4BF2"/>
  </w:style>
  <w:style w:type="numbering" w:customStyle="1" w:styleId="NoList711">
    <w:name w:val="No List711"/>
    <w:next w:val="a4"/>
    <w:uiPriority w:val="99"/>
    <w:semiHidden/>
    <w:unhideWhenUsed/>
    <w:rsid w:val="00AE4BF2"/>
  </w:style>
  <w:style w:type="numbering" w:customStyle="1" w:styleId="NoList1411">
    <w:name w:val="No List1411"/>
    <w:next w:val="a4"/>
    <w:uiPriority w:val="99"/>
    <w:semiHidden/>
    <w:unhideWhenUsed/>
    <w:rsid w:val="00AE4BF2"/>
  </w:style>
  <w:style w:type="table" w:customStyle="1" w:styleId="TableGrid411">
    <w:name w:val="Table Grid4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a4"/>
    <w:semiHidden/>
    <w:unhideWhenUsed/>
    <w:rsid w:val="00AE4BF2"/>
  </w:style>
  <w:style w:type="numbering" w:customStyle="1" w:styleId="NoList3411">
    <w:name w:val="No List3411"/>
    <w:next w:val="a4"/>
    <w:semiHidden/>
    <w:unhideWhenUsed/>
    <w:rsid w:val="00AE4BF2"/>
  </w:style>
  <w:style w:type="paragraph" w:styleId="affb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affc">
    <w:name w:val="Placeholder Text"/>
    <w:basedOn w:val="a2"/>
    <w:uiPriority w:val="99"/>
    <w:semiHidden/>
    <w:rsid w:val="003A1CC1"/>
    <w:rPr>
      <w:color w:val="808080"/>
    </w:rPr>
  </w:style>
  <w:style w:type="paragraph" w:styleId="affd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affe">
    <w:name w:val="Mention"/>
    <w:basedOn w:val="a2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2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2"/>
    <w:uiPriority w:val="99"/>
    <w:rsid w:val="0051022C"/>
    <w:rPr>
      <w:color w:val="808080"/>
      <w:shd w:val="clear" w:color="auto" w:fill="E6E6E6"/>
    </w:rPr>
  </w:style>
  <w:style w:type="character" w:styleId="afff">
    <w:name w:val="Unresolved Mention"/>
    <w:basedOn w:val="a2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2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E:\TSGS1_103_Gothenburg\docs\S1-232069.zip" TargetMode="External"/><Relationship Id="rId18" Type="http://schemas.openxmlformats.org/officeDocument/2006/relationships/hyperlink" Target="file:///C:\Users\S029244\Documents\3GPP\SA1%23103_Goteborg\docs\S1-222416.zip" TargetMode="External"/><Relationship Id="rId26" Type="http://schemas.openxmlformats.org/officeDocument/2006/relationships/hyperlink" Target="https://www.3gpp.org/ftp/tsg_sa/WG1_Serv/TSGS1_103_Gothenburg/Docs/S1-232218.zip" TargetMode="External"/><Relationship Id="rId39" Type="http://schemas.openxmlformats.org/officeDocument/2006/relationships/hyperlink" Target="file:///C:\Users\S029244\Documents\3GPP\SA1%23103_Goteborg\docs\S1-222417.zip" TargetMode="External"/><Relationship Id="rId21" Type="http://schemas.openxmlformats.org/officeDocument/2006/relationships/hyperlink" Target="file:///E:\TSGS1_103_Gothenburg\docs\S1-232191.zip" TargetMode="External"/><Relationship Id="rId34" Type="http://schemas.openxmlformats.org/officeDocument/2006/relationships/hyperlink" Target="https://www.3gpp.org/ftp/tsg_sa/WG1_Serv/TSGS1_103_Gothenburg/Docs/S1-232075.zip" TargetMode="External"/><Relationship Id="rId42" Type="http://schemas.openxmlformats.org/officeDocument/2006/relationships/hyperlink" Target="file:///C:\Users\S029244\Documents\3GPP\SA1%23103_Goteborg\docs\S1-222418.zip" TargetMode="External"/><Relationship Id="rId47" Type="http://schemas.openxmlformats.org/officeDocument/2006/relationships/hyperlink" Target="file:///C:\Users\S029244\Documents\3GPP\SA1%23103_Goteborg\docs\S1-232411.zip" TargetMode="External"/><Relationship Id="rId50" Type="http://schemas.openxmlformats.org/officeDocument/2006/relationships/hyperlink" Target="file:///C:\Users\S029244\Documents\3GPP\SA1%23103_Goteborg\docs\S1-232412.zip" TargetMode="External"/><Relationship Id="rId55" Type="http://schemas.openxmlformats.org/officeDocument/2006/relationships/hyperlink" Target="https://www.3gpp.org/ftp/tsg_sa/WG1_Serv/TSGS1_103_Gothenburg/Docs/S1-232248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E:\TSGS1_103_Gothenburg\docs\S1-232110.zip" TargetMode="External"/><Relationship Id="rId29" Type="http://schemas.openxmlformats.org/officeDocument/2006/relationships/hyperlink" Target="file:///E:\TSGS1_103_Gothenburg\docs\S1-232261.zip" TargetMode="External"/><Relationship Id="rId11" Type="http://schemas.openxmlformats.org/officeDocument/2006/relationships/hyperlink" Target="https://www.3gpp.org/ftp/tsg_sa/TSG_SA/TSGS_95E_Electronic_2022_03/Docs/SP-220353.zip" TargetMode="External"/><Relationship Id="rId24" Type="http://schemas.openxmlformats.org/officeDocument/2006/relationships/hyperlink" Target="file:///E:\TSGS1_103_Gothenburg\docs\S1-232085.zip" TargetMode="External"/><Relationship Id="rId32" Type="http://schemas.openxmlformats.org/officeDocument/2006/relationships/hyperlink" Target="https://www.3gpp.org/ftp/tsg_sa/WG1_Serv/TSGS1_103_Gothenburg/Docs/S1-232083.zip" TargetMode="External"/><Relationship Id="rId37" Type="http://schemas.openxmlformats.org/officeDocument/2006/relationships/hyperlink" Target="https://www.3gpp.org/ftp/tsg_sa/WG1_Serv/TSGS1_103_Gothenburg/Docs/S1-232077.zip" TargetMode="External"/><Relationship Id="rId40" Type="http://schemas.openxmlformats.org/officeDocument/2006/relationships/hyperlink" Target="https://www.3gpp.org/ftp/tsg_sa/WG1_Serv/TSGS1_103_Gothenburg/Docs/S1-232078.zip" TargetMode="External"/><Relationship Id="rId45" Type="http://schemas.openxmlformats.org/officeDocument/2006/relationships/hyperlink" Target="file:///C:\Users\S029244\Documents\3GPP\SA1%23103_Goteborg\docs\S1-222419.zip" TargetMode="External"/><Relationship Id="rId53" Type="http://schemas.openxmlformats.org/officeDocument/2006/relationships/hyperlink" Target="file:///C:\Users\S029244\Documents\3GPP\SA1%23103_Goteborg\docs\S1-222421.zip" TargetMode="External"/><Relationship Id="rId58" Type="http://schemas.openxmlformats.org/officeDocument/2006/relationships/fontTable" Target="fontTable.xml"/><Relationship Id="rId5" Type="http://schemas.openxmlformats.org/officeDocument/2006/relationships/numbering" Target="numbering.xml"/><Relationship Id="rId19" Type="http://schemas.openxmlformats.org/officeDocument/2006/relationships/hyperlink" Target="file:///E:\TSGS1_103_Gothenburg\docs\S1-232119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S029244\Documents\3GPP\SA1" TargetMode="External"/><Relationship Id="rId22" Type="http://schemas.openxmlformats.org/officeDocument/2006/relationships/hyperlink" Target="file:///C:\Users\S029244\Documents\3GPP\SA1" TargetMode="External"/><Relationship Id="rId27" Type="http://schemas.openxmlformats.org/officeDocument/2006/relationships/hyperlink" Target="https://www.3gpp.org/ftp/TSG_SA/TSG_SA/TSGS_100_Taipei_2023-06/Docs/SP-230509.zip" TargetMode="External"/><Relationship Id="rId30" Type="http://schemas.openxmlformats.org/officeDocument/2006/relationships/hyperlink" Target="file:///C:\Users\S029244\Documents\3GPP\SA1" TargetMode="External"/><Relationship Id="rId35" Type="http://schemas.openxmlformats.org/officeDocument/2006/relationships/hyperlink" Target="file:///C:\Users\S029244\Documents\3GPP\SA1" TargetMode="External"/><Relationship Id="rId43" Type="http://schemas.openxmlformats.org/officeDocument/2006/relationships/hyperlink" Target="https://www.3gpp.org/ftp/tsg_sa/WG1_Serv/TSGS1_103_Gothenburg/Docs/S1-232060.zip" TargetMode="External"/><Relationship Id="rId48" Type="http://schemas.openxmlformats.org/officeDocument/2006/relationships/hyperlink" Target="file:///C:\Users\S029244\Documents\3GPP\SA1%23103_Goteborg\docs\S1-222420.zip" TargetMode="External"/><Relationship Id="rId56" Type="http://schemas.openxmlformats.org/officeDocument/2006/relationships/hyperlink" Target="file:///C:\Users\S029244\Documents\3GPP\SA1%23103_Goteborg\docs\S1-232414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www.3gpp.org/ftp/tsg_sa/WG1_Serv/TSGS1_103_Gothenburg/Docs/S1-232079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E:\TSGS1_103_Gothenburg\docs\S1-232068.zip" TargetMode="External"/><Relationship Id="rId17" Type="http://schemas.openxmlformats.org/officeDocument/2006/relationships/hyperlink" Target="file:///C:\Users\S029244\Documents\3GPP\SA1" TargetMode="External"/><Relationship Id="rId25" Type="http://schemas.openxmlformats.org/officeDocument/2006/relationships/hyperlink" Target="file:///C:\Users\S029244\Documents\3GPP\SA1" TargetMode="External"/><Relationship Id="rId33" Type="http://schemas.openxmlformats.org/officeDocument/2006/relationships/hyperlink" Target="file:///C:\Users\S029244\Documents\3GPP\SA1" TargetMode="External"/><Relationship Id="rId38" Type="http://schemas.openxmlformats.org/officeDocument/2006/relationships/hyperlink" Target="file:///C:\Users\S029244\Documents\3GPP\SA1" TargetMode="External"/><Relationship Id="rId46" Type="http://schemas.openxmlformats.org/officeDocument/2006/relationships/hyperlink" Target="https://www.3gpp.org/ftp/tsg_sa/WG1_Serv/TSGS1_103_Gothenburg/Docs/S1-232061.zip" TargetMode="External"/><Relationship Id="rId59" Type="http://schemas.openxmlformats.org/officeDocument/2006/relationships/theme" Target="theme/theme1.xml"/><Relationship Id="rId20" Type="http://schemas.openxmlformats.org/officeDocument/2006/relationships/hyperlink" Target="file:///E:\TSGS1_103_Gothenburg\docs\S1-232120.zip" TargetMode="External"/><Relationship Id="rId41" Type="http://schemas.openxmlformats.org/officeDocument/2006/relationships/hyperlink" Target="file:///C:\Users\S029244\Documents\3GPP\SA1" TargetMode="External"/><Relationship Id="rId54" Type="http://schemas.openxmlformats.org/officeDocument/2006/relationships/hyperlink" Target="https://www.3gpp.org/ftp/tsg_sa/WG1_Serv/TSGS1_103_Gothenburg/Docs/S1-232080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S029244\Documents\3GPP\SA1%23103_Goteborg\docs\S1-222415.zip" TargetMode="External"/><Relationship Id="rId23" Type="http://schemas.openxmlformats.org/officeDocument/2006/relationships/hyperlink" Target="file:///C:\Users\S029244\Documents\3GPP\SA1%23103_Goteborg\docs\S1-222423.zip" TargetMode="External"/><Relationship Id="rId28" Type="http://schemas.openxmlformats.org/officeDocument/2006/relationships/hyperlink" Target="https://www.3gpp.org/ftp/tsg_sa/WG1_Serv/TSGS1_103_Gothenburg/Docs/S1-232072.zip" TargetMode="External"/><Relationship Id="rId36" Type="http://schemas.openxmlformats.org/officeDocument/2006/relationships/hyperlink" Target="https://www.3gpp.org/ftp/tsg_sa/WG1_Serv/TSGS1_103_Gothenburg/Docs/S1-232076.zip" TargetMode="External"/><Relationship Id="rId49" Type="http://schemas.openxmlformats.org/officeDocument/2006/relationships/hyperlink" Target="https://www.3gpp.org/ftp/tsg_sa/WG1_Serv/TSGS1_103_Gothenburg/Docs/S1-232086.zip" TargetMode="External"/><Relationship Id="rId57" Type="http://schemas.openxmlformats.org/officeDocument/2006/relationships/hyperlink" Target="file:///C:\Users\S029244\Documents\3GPP\SA1%23103_Goteborg\docs\S1-222422.zip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www.3gpp.org/ftp/tsg_sa/WG1_Serv/TSGS1_103_Gothenburg/Docs/S1-232074.zip" TargetMode="External"/><Relationship Id="rId44" Type="http://schemas.openxmlformats.org/officeDocument/2006/relationships/hyperlink" Target="file:///C:\Users\S029244\Documents\3GPP\SA1%23103_Goteborg\docs\S1-232410.zip" TargetMode="External"/><Relationship Id="rId52" Type="http://schemas.openxmlformats.org/officeDocument/2006/relationships/hyperlink" Target="file:///C:\Users\S029244\Documents\3GPP\SA1%23103_Goteborg\docs\S1-23241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9F34D8-909E-47EF-8F28-894CDF358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4</TotalTime>
  <Pages>5</Pages>
  <Words>1837</Words>
  <Characters>10475</Characters>
  <Application>Microsoft Office Word</Application>
  <DocSecurity>0</DocSecurity>
  <Lines>87</Lines>
  <Paragraphs>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12288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Yusuke Nakano</cp:lastModifiedBy>
  <cp:revision>3</cp:revision>
  <dcterms:created xsi:type="dcterms:W3CDTF">2023-08-23T15:25:00Z</dcterms:created>
  <dcterms:modified xsi:type="dcterms:W3CDTF">2023-08-23T15:30:00Z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