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0E6783EB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 xml:space="preserve">103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C94397"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>S1-</w:t>
      </w:r>
      <w:r w:rsidR="00BB611A">
        <w:rPr>
          <w:rFonts w:eastAsia="MS Mincho" w:cs="Arial"/>
          <w:b/>
          <w:sz w:val="24"/>
          <w:szCs w:val="24"/>
          <w:lang w:eastAsia="ja-JP"/>
        </w:rPr>
        <w:t>23</w:t>
      </w:r>
      <w:r w:rsidR="00FE65DA">
        <w:rPr>
          <w:rFonts w:eastAsia="MS Mincho" w:cs="Arial"/>
          <w:b/>
          <w:sz w:val="24"/>
          <w:szCs w:val="24"/>
          <w:lang w:eastAsia="ja-JP"/>
        </w:rPr>
        <w:t>2552</w:t>
      </w:r>
    </w:p>
    <w:p w14:paraId="0FEBC1DE" w14:textId="5614F664" w:rsidR="000924E4" w:rsidRPr="00F45489" w:rsidRDefault="00BB611A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Sweden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 </w:t>
      </w:r>
      <w:r>
        <w:rPr>
          <w:rFonts w:eastAsia="MS Mincho" w:cs="Arial"/>
          <w:b/>
          <w:sz w:val="24"/>
          <w:szCs w:val="24"/>
          <w:lang w:eastAsia="ja-JP"/>
        </w:rPr>
        <w:t xml:space="preserve">21 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- </w:t>
      </w:r>
      <w:r>
        <w:rPr>
          <w:rFonts w:eastAsia="MS Mincho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MS Mincho" w:cs="Arial"/>
          <w:b/>
          <w:sz w:val="24"/>
          <w:szCs w:val="24"/>
          <w:lang w:eastAsia="ja-JP"/>
        </w:rPr>
        <w:t>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2A58DA14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FE65DA">
        <w:rPr>
          <w:rFonts w:eastAsia="Times New Roman" w:cs="Arial"/>
          <w:sz w:val="22"/>
          <w:szCs w:val="20"/>
          <w:lang w:eastAsia="ar-SA"/>
        </w:rPr>
        <w:t xml:space="preserve">Report Drafting Session </w:t>
      </w:r>
      <w:r w:rsidR="006659A3">
        <w:rPr>
          <w:rFonts w:eastAsia="Times New Roman" w:cs="Arial"/>
          <w:sz w:val="22"/>
          <w:szCs w:val="20"/>
          <w:lang w:eastAsia="ar-SA"/>
        </w:rPr>
        <w:t>Ambient IoT</w:t>
      </w:r>
    </w:p>
    <w:p w14:paraId="09D907A5" w14:textId="5AE7EA7F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6659A3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34816F6E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5478A3">
        <w:rPr>
          <w:rFonts w:eastAsia="Times New Roman" w:cs="Arial"/>
          <w:sz w:val="22"/>
          <w:szCs w:val="20"/>
          <w:lang w:eastAsia="ar-SA"/>
        </w:rPr>
        <w:t xml:space="preserve">Drafting Session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777777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Almodovar 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4D307421" w14:textId="1BF1BE3E" w:rsidR="006659A3" w:rsidRPr="003B6AB6" w:rsidRDefault="00FE65DA" w:rsidP="006659A3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E65DA">
        <w:rPr>
          <w:rFonts w:eastAsia="MS Mincho" w:cs="Arial"/>
          <w:bCs/>
          <w:sz w:val="36"/>
          <w:szCs w:val="36"/>
          <w:lang w:eastAsia="ar-SA"/>
        </w:rPr>
        <w:t xml:space="preserve">Report Drafting Session </w:t>
      </w:r>
      <w:r w:rsidR="006659A3">
        <w:rPr>
          <w:rFonts w:eastAsia="MS Mincho" w:cs="Arial"/>
          <w:bCs/>
          <w:sz w:val="36"/>
          <w:szCs w:val="36"/>
          <w:lang w:eastAsia="ar-SA"/>
        </w:rPr>
        <w:t>Ambient IoT</w:t>
      </w:r>
    </w:p>
    <w:p w14:paraId="77AE9BC2" w14:textId="6EB4869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097CD" w14:textId="77777777" w:rsidR="002E517F" w:rsidRPr="008754F9" w:rsidRDefault="002E517F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4ABAA6C" w14:textId="77777777" w:rsidR="009E70D3" w:rsidRDefault="002E517F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</w:t>
      </w:r>
    </w:p>
    <w:p w14:paraId="64CB6B0B" w14:textId="68DF96DE" w:rsidR="002E517F" w:rsidRPr="009E70D3" w:rsidRDefault="009E70D3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G3: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E517F">
        <w:rPr>
          <w:rFonts w:eastAsia="Arial Unicode MS"/>
          <w:sz w:val="24"/>
          <w:szCs w:val="24"/>
          <w:lang w:eastAsia="ar-SA"/>
        </w:rPr>
        <w:t xml:space="preserve"> </w:t>
      </w:r>
      <w:r w:rsidR="002E517F"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0394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693"/>
        <w:gridCol w:w="2864"/>
        <w:gridCol w:w="709"/>
        <w:gridCol w:w="2977"/>
        <w:gridCol w:w="2789"/>
      </w:tblGrid>
      <w:tr w:rsidR="006659A3" w:rsidRPr="00015298" w14:paraId="2411FE00" w14:textId="77777777" w:rsidTr="006659A3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F4B6F08" w14:textId="77777777" w:rsidR="006659A3" w:rsidRPr="00015298" w:rsidRDefault="006659A3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BEF62BE" w14:textId="77777777" w:rsidR="006659A3" w:rsidRPr="00015298" w:rsidRDefault="006659A3" w:rsidP="00F131B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9ABEEE3" w14:textId="77777777" w:rsidR="006659A3" w:rsidRPr="00015298" w:rsidRDefault="006659A3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D734B5" w14:textId="77777777" w:rsidR="006659A3" w:rsidRPr="00015298" w:rsidRDefault="006659A3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F84878" w14:textId="5811D9A3" w:rsidR="006659A3" w:rsidRPr="00015298" w:rsidRDefault="006659A3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700DA71" w14:textId="77777777" w:rsidR="006659A3" w:rsidRPr="00015298" w:rsidRDefault="006659A3" w:rsidP="00F131B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6659A3" w:rsidRPr="00AB0F3E" w14:paraId="5B69043A" w14:textId="77777777" w:rsidTr="006659A3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BB3D56A" w14:textId="77777777" w:rsidR="006659A3" w:rsidRPr="00AB0F3E" w:rsidRDefault="006659A3" w:rsidP="009E70D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0EF509" w14:textId="77777777" w:rsidR="006659A3" w:rsidRPr="00AB0F3E" w:rsidRDefault="006659A3" w:rsidP="009E70D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DB3695" w14:textId="77777777" w:rsidR="006659A3" w:rsidRPr="00415AA2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4A95EA" w14:textId="568A1139" w:rsidR="006659A3" w:rsidRPr="00415AA2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C9C393" w14:textId="383765D6" w:rsidR="006659A3" w:rsidRPr="00415AA2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60C940" w14:textId="77777777" w:rsidR="006659A3" w:rsidRPr="00415AA2" w:rsidRDefault="006659A3" w:rsidP="009E70D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659A3" w:rsidRPr="00015298" w14:paraId="3FEB0FA8" w14:textId="77777777" w:rsidTr="006659A3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6D3FBAF" w14:textId="77777777" w:rsidR="006659A3" w:rsidRPr="00AB0F3E" w:rsidRDefault="006659A3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6B67E0" w14:textId="6346A7FC" w:rsidR="006659A3" w:rsidRPr="00AB0F3E" w:rsidRDefault="006659A3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C7CED84" w14:textId="77777777" w:rsidR="006659A3" w:rsidRPr="00AB0F3E" w:rsidRDefault="006659A3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FB0C594" w14:textId="28E1CACF" w:rsidR="006659A3" w:rsidRPr="00AB0F3E" w:rsidRDefault="006659A3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1D2E2F" w14:textId="6747AEC5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</w:t>
            </w:r>
          </w:p>
          <w:p w14:paraId="3D818389" w14:textId="6DDDFEA6" w:rsidR="006659A3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</w:p>
          <w:p w14:paraId="2C9FFD08" w14:textId="68C38975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25F9AF3" w14:textId="2510677A" w:rsidR="006659A3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ISN </w:t>
            </w:r>
          </w:p>
          <w:p w14:paraId="48C82C9A" w14:textId="77777777" w:rsidR="006659A3" w:rsidRPr="00AB0F3E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73F102" w14:textId="77777777" w:rsidR="006659A3" w:rsidRPr="00AB0F3E" w:rsidRDefault="006659A3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9F18FD3" w14:textId="77777777" w:rsidR="006659A3" w:rsidRPr="00AB0F3E" w:rsidRDefault="006659A3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B3AE98" w14:textId="6D2E8BA2" w:rsidR="006659A3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63DEFF" w14:textId="0865FD51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0C6EA851" w14:textId="77777777" w:rsidR="006659A3" w:rsidRPr="00AB0F3E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0C3BF070" w14:textId="43BF70B3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283B753" w14:textId="5520C994" w:rsidR="006659A3" w:rsidRPr="00AE105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bookmarkStart w:id="6" w:name="_Hlk135570732"/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bookmarkEnd w:id="6"/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SOBOT 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1CE5A9" w14:textId="6F18C43D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69A35DA2" w14:textId="77777777" w:rsidR="006659A3" w:rsidRPr="00AB0F3E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3B4BF681" w14:textId="71CB5194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C3C86DB" w14:textId="705F5CED" w:rsidR="006659A3" w:rsidRPr="00AE105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1574E4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NetShare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+</w:t>
            </w:r>
            <w:r>
              <w:rPr>
                <w:rFonts w:eastAsia="MS Mincho" w:cs="Arial"/>
                <w:bCs/>
                <w:color w:val="00B050"/>
              </w:rPr>
              <w:t xml:space="preserve"> 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SOBOT</w:t>
            </w:r>
          </w:p>
        </w:tc>
      </w:tr>
      <w:tr w:rsidR="006659A3" w:rsidRPr="00AB0F3E" w14:paraId="5A758811" w14:textId="77777777" w:rsidTr="006659A3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C487CF" w14:textId="77777777" w:rsidR="006659A3" w:rsidRPr="00AB0F3E" w:rsidRDefault="006659A3" w:rsidP="009E70D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9AD9A2" w14:textId="77777777" w:rsidR="006659A3" w:rsidRPr="00AB0F3E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9BCFA1" w14:textId="77777777" w:rsidR="006659A3" w:rsidRPr="00415AA2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9733781" w14:textId="0F9CA066" w:rsidR="006659A3" w:rsidRPr="00415AA2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8791AAC" w14:textId="473DD077" w:rsidR="006659A3" w:rsidRPr="00415AA2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9010164" w14:textId="77777777" w:rsidR="006659A3" w:rsidRPr="00415AA2" w:rsidRDefault="006659A3" w:rsidP="009E70D3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659A3" w:rsidRPr="00015298" w14:paraId="3D46B495" w14:textId="77777777" w:rsidTr="006659A3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F1CEFD" w14:textId="77777777" w:rsidR="006659A3" w:rsidRPr="00AB0F3E" w:rsidRDefault="006659A3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C9E9F71" w14:textId="72010F04" w:rsidR="006659A3" w:rsidRPr="00AB0F3E" w:rsidRDefault="006659A3" w:rsidP="009E70D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35</w:t>
            </w:r>
          </w:p>
          <w:p w14:paraId="6C57A297" w14:textId="77777777" w:rsidR="006659A3" w:rsidRPr="00AB0F3E" w:rsidRDefault="006659A3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9057476" w14:textId="6CFF9A05" w:rsidR="006659A3" w:rsidRPr="00AB0F3E" w:rsidRDefault="006659A3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394BF02" w14:textId="4458E2A5" w:rsidR="006659A3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0FBA0AC" w14:textId="3A46AD15" w:rsidR="006659A3" w:rsidRPr="00150EF9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150EF9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772AC987" w14:textId="77777777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DF98091" w14:textId="784AA8D5" w:rsidR="006659A3" w:rsidRPr="00594DBE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 Steer</w:t>
            </w:r>
            <w:r w:rsidRPr="00594DBE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FE57BB" w14:textId="20C810DB" w:rsidR="006659A3" w:rsidRPr="00AB0F3E" w:rsidRDefault="006659A3" w:rsidP="009E70D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</w:p>
          <w:p w14:paraId="267872FB" w14:textId="77777777" w:rsidR="006659A3" w:rsidRPr="00AB0F3E" w:rsidRDefault="006659A3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D87950C" w14:textId="55599615" w:rsidR="006659A3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7C60DB3" w14:textId="44251446" w:rsidR="006659A3" w:rsidRPr="00AB0F3E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54084965" w14:textId="77777777" w:rsidR="006659A3" w:rsidRPr="00BD433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CF47876" w14:textId="75FDAF12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</w:p>
          <w:p w14:paraId="29BE3FBA" w14:textId="77777777" w:rsidR="006659A3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E421A2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14:paraId="029F9BE4" w14:textId="10288416" w:rsidR="006659A3" w:rsidRPr="00B50B65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02C1AB9" w14:textId="522B17F7" w:rsidR="006659A3" w:rsidRPr="00E421A2" w:rsidRDefault="006659A3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 Steer + UAV</w:t>
            </w:r>
          </w:p>
        </w:tc>
      </w:tr>
      <w:bookmarkEnd w:id="5"/>
    </w:tbl>
    <w:p w14:paraId="5C8A81EF" w14:textId="77777777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EBC3933" w14:textId="7A95274B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9CA05B" w14:textId="1CF0DF0A" w:rsidR="00F131BA" w:rsidRDefault="00F131B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416"/>
        <w:gridCol w:w="136"/>
        <w:gridCol w:w="4117"/>
        <w:gridCol w:w="277"/>
        <w:gridCol w:w="1849"/>
        <w:gridCol w:w="283"/>
        <w:gridCol w:w="3650"/>
      </w:tblGrid>
      <w:tr w:rsidR="00CC2E0E" w:rsidRPr="00745D37" w14:paraId="45652581" w14:textId="77777777" w:rsidTr="00DF394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98C25B" w14:textId="7F9A733D" w:rsidR="00CC2E0E" w:rsidRPr="00745D37" w:rsidRDefault="00CC2E0E" w:rsidP="006659A3">
            <w:pPr>
              <w:pStyle w:val="Heading1"/>
              <w:rPr>
                <w:lang w:val="en-US"/>
              </w:rPr>
            </w:pPr>
            <w:proofErr w:type="spellStart"/>
            <w:r>
              <w:lastRenderedPageBreak/>
              <w:t>AmbientIoT</w:t>
            </w:r>
            <w:proofErr w:type="spellEnd"/>
          </w:p>
        </w:tc>
      </w:tr>
      <w:tr w:rsidR="00CC2E0E" w:rsidRPr="00745D37" w14:paraId="2E3E9AD6" w14:textId="77777777" w:rsidTr="00E61342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354254" w14:textId="77777777" w:rsidR="00CC2E0E" w:rsidRPr="00745D37" w:rsidRDefault="00CC2E0E" w:rsidP="006659A3">
            <w:pPr>
              <w:pStyle w:val="Heading2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FS</w:t>
            </w:r>
            <w:r>
              <w:rPr>
                <w:lang w:eastAsia="zh-CN"/>
              </w:rPr>
              <w:t>_</w:t>
            </w:r>
            <w:r>
              <w:t>AmbientIoT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3F1CEA">
              <w:rPr>
                <w:rFonts w:hint="eastAsia"/>
              </w:rPr>
              <w:t>Study on</w:t>
            </w:r>
            <w:r w:rsidRPr="003F1CEA">
              <w:t xml:space="preserve"> </w:t>
            </w:r>
            <w:r w:rsidRPr="00467BDE">
              <w:rPr>
                <w:rFonts w:eastAsia="Batang"/>
                <w:bCs/>
                <w:lang w:eastAsia="zh-CN"/>
              </w:rPr>
              <w:t>Ambient power-enabled</w:t>
            </w:r>
            <w:r w:rsidRPr="003F1CEA">
              <w:rPr>
                <w:rFonts w:hint="eastAsia"/>
              </w:rPr>
              <w:t xml:space="preserve"> </w:t>
            </w:r>
            <w:r w:rsidRPr="00DF697D">
              <w:rPr>
                <w:rFonts w:eastAsia="Batang"/>
                <w:lang w:eastAsia="zh-CN"/>
              </w:rPr>
              <w:t>Internet of Things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291A88">
                <w:rPr>
                  <w:rStyle w:val="Hyperlink"/>
                  <w:lang w:val="en-US"/>
                </w:rPr>
                <w:t>SP-220085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B209E2" w14:paraId="7638F59C" w14:textId="77777777" w:rsidTr="00DF394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B4D061A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4F00243" w14:textId="0C0E1E11" w:rsidR="00CC2E0E" w:rsidRPr="00DD1791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DD1791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DD1791">
              <w:rPr>
                <w:rFonts w:eastAsia="Arial Unicode MS" w:cs="Arial"/>
                <w:lang w:val="nl-NL" w:eastAsia="ar-SA"/>
              </w:rPr>
              <w:t>W</w:t>
            </w:r>
            <w:r w:rsidRPr="00DD1791">
              <w:rPr>
                <w:rFonts w:hint="eastAsia"/>
                <w:iCs/>
                <w:lang w:val="nl-NL" w:eastAsia="zh-CN"/>
              </w:rPr>
              <w:t>eijie</w:t>
            </w:r>
            <w:r w:rsidRPr="00DD1791">
              <w:rPr>
                <w:iCs/>
                <w:lang w:val="nl-NL" w:eastAsia="zh-CN"/>
              </w:rPr>
              <w:t xml:space="preserve"> Xu</w:t>
            </w:r>
            <w:r w:rsidRPr="00DD1791">
              <w:rPr>
                <w:lang w:val="nl-NL"/>
              </w:rPr>
              <w:t xml:space="preserve"> (OPPO)</w:t>
            </w:r>
          </w:p>
          <w:p w14:paraId="6693B6FA" w14:textId="4450D5C7" w:rsidR="00CC2E0E" w:rsidRPr="00427FC8" w:rsidRDefault="00CC2E0E" w:rsidP="00CC2E0E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nl-NL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n: </w:t>
            </w:r>
            <w:hyperlink r:id="rId12" w:history="1">
              <w:r w:rsidRPr="003D5DD8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 22.840v1.2.0</w:t>
              </w:r>
            </w:hyperlink>
          </w:p>
          <w:p w14:paraId="4BDF9193" w14:textId="7415619A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8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06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AE09ECD" w14:textId="1F5E722E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90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AA1601" w:rsidRPr="00B04844" w14:paraId="55E84469" w14:textId="77777777" w:rsidTr="00081F3E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59B37DA7" w14:textId="77777777" w:rsidR="00AA1601" w:rsidRPr="006E6FF4" w:rsidRDefault="00AA1601" w:rsidP="00DA655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9C3076" w:rsidRPr="00B209E2" w14:paraId="1FF37145" w14:textId="77777777" w:rsidTr="00081F3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720CF1" w14:textId="77777777" w:rsidR="009C3076" w:rsidRPr="00081F3E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674C59" w14:textId="16D61D3E" w:rsidR="009C3076" w:rsidRPr="00081F3E" w:rsidRDefault="00A014FD" w:rsidP="00F131BA">
            <w:pPr>
              <w:snapToGrid w:val="0"/>
              <w:spacing w:after="0" w:line="240" w:lineRule="auto"/>
            </w:pPr>
            <w:hyperlink r:id="rId13" w:history="1">
              <w:r w:rsidR="009C3076" w:rsidRPr="00081F3E">
                <w:rPr>
                  <w:rStyle w:val="Hyperlink"/>
                  <w:rFonts w:cs="Arial"/>
                  <w:color w:val="auto"/>
                </w:rPr>
                <w:t>S1-232178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E8C127" w14:textId="77777777" w:rsidR="009C3076" w:rsidRPr="00081F3E" w:rsidRDefault="009C3076" w:rsidP="00F131BA">
            <w:pPr>
              <w:snapToGrid w:val="0"/>
              <w:spacing w:after="0" w:line="240" w:lineRule="auto"/>
            </w:pPr>
            <w:r w:rsidRPr="00081F3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46F8AC" w14:textId="77777777" w:rsidR="009C3076" w:rsidRPr="00081F3E" w:rsidRDefault="009C3076" w:rsidP="00F131BA">
            <w:pPr>
              <w:snapToGrid w:val="0"/>
              <w:spacing w:after="0" w:line="240" w:lineRule="auto"/>
            </w:pPr>
            <w:r w:rsidRPr="00081F3E">
              <w:t>Pseudo-CR on TR Clean-up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BE8992" w14:textId="5F617230" w:rsidR="009C3076" w:rsidRPr="00081F3E" w:rsidRDefault="00081F3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B06A87" w14:textId="77777777" w:rsidR="009C3076" w:rsidRPr="00081F3E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076" w:rsidRPr="00B209E2" w14:paraId="643A7805" w14:textId="77777777" w:rsidTr="002A15C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882268" w14:textId="77777777" w:rsidR="009C3076" w:rsidRPr="00081F3E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9CCF2B" w14:textId="3244AFE3" w:rsidR="009C3076" w:rsidRPr="00081F3E" w:rsidRDefault="00A014FD" w:rsidP="00F131BA">
            <w:pPr>
              <w:snapToGrid w:val="0"/>
              <w:spacing w:after="0" w:line="240" w:lineRule="auto"/>
            </w:pPr>
            <w:hyperlink r:id="rId14" w:history="1">
              <w:r w:rsidR="009C3076" w:rsidRPr="00081F3E">
                <w:rPr>
                  <w:rStyle w:val="Hyperlink"/>
                  <w:rFonts w:cs="Arial"/>
                  <w:color w:val="auto"/>
                </w:rPr>
                <w:t>S1-232033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C460DE" w14:textId="77777777" w:rsidR="009C3076" w:rsidRPr="00081F3E" w:rsidRDefault="009C3076" w:rsidP="00F131BA">
            <w:pPr>
              <w:snapToGrid w:val="0"/>
              <w:spacing w:after="0" w:line="240" w:lineRule="auto"/>
            </w:pPr>
            <w:r w:rsidRPr="00081F3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C4D99F" w14:textId="77777777" w:rsidR="009C3076" w:rsidRPr="00081F3E" w:rsidRDefault="009C3076" w:rsidP="00F131BA">
            <w:pPr>
              <w:snapToGrid w:val="0"/>
              <w:spacing w:after="0" w:line="240" w:lineRule="auto"/>
            </w:pPr>
            <w:proofErr w:type="spellStart"/>
            <w:r w:rsidRPr="00081F3E">
              <w:t>pCR</w:t>
            </w:r>
            <w:proofErr w:type="spellEnd"/>
            <w:r w:rsidRPr="00081F3E">
              <w:t xml:space="preserve"> on reference to EPC Tag Data Standard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DD92B7" w14:textId="23201B03" w:rsidR="009C3076" w:rsidRPr="00081F3E" w:rsidRDefault="00081F3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5223F6" w14:textId="77777777" w:rsidR="009C3076" w:rsidRPr="00081F3E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076" w:rsidRPr="00B209E2" w14:paraId="60E842C2" w14:textId="77777777" w:rsidTr="000D3D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8C4F9" w14:textId="77777777" w:rsidR="009C3076" w:rsidRPr="002A15CC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A15C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C92EA4" w14:textId="127C5231" w:rsidR="009C3076" w:rsidRPr="002A15CC" w:rsidRDefault="00A014FD" w:rsidP="00F131BA">
            <w:pPr>
              <w:snapToGrid w:val="0"/>
              <w:spacing w:after="0" w:line="240" w:lineRule="auto"/>
            </w:pPr>
            <w:hyperlink r:id="rId15" w:history="1">
              <w:r w:rsidR="009C3076" w:rsidRPr="002A15CC">
                <w:rPr>
                  <w:rStyle w:val="Hyperlink"/>
                  <w:rFonts w:cs="Arial"/>
                  <w:color w:val="auto"/>
                </w:rPr>
                <w:t>S1-232123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0F2D88" w14:textId="77777777" w:rsidR="009C3076" w:rsidRPr="002A15CC" w:rsidRDefault="009C3076" w:rsidP="00F131BA">
            <w:pPr>
              <w:snapToGrid w:val="0"/>
              <w:spacing w:after="0" w:line="240" w:lineRule="auto"/>
            </w:pPr>
            <w:r w:rsidRPr="002A15CC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2A015" w14:textId="77777777" w:rsidR="009C3076" w:rsidRPr="002A15CC" w:rsidRDefault="009C3076" w:rsidP="00F131BA">
            <w:pPr>
              <w:snapToGrid w:val="0"/>
              <w:spacing w:after="0" w:line="240" w:lineRule="auto"/>
            </w:pPr>
            <w:r w:rsidRPr="002A15CC">
              <w:t>Adding definition for communication mode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43234" w14:textId="42927EBB" w:rsidR="009C3076" w:rsidRPr="002A15CC" w:rsidRDefault="002A15CC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A15CC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A15CC">
              <w:rPr>
                <w:rFonts w:eastAsia="Times New Roman" w:cs="Arial"/>
                <w:szCs w:val="18"/>
                <w:lang w:val="fr-FR" w:eastAsia="ar-SA"/>
              </w:rPr>
              <w:t xml:space="preserve"> to S1-232315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6AFEF" w14:textId="77777777" w:rsidR="009C3076" w:rsidRPr="002A15CC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A15CC" w:rsidRPr="00B209E2" w14:paraId="33A84C87" w14:textId="77777777" w:rsidTr="000D3DC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143B63" w14:textId="6AF1E2DC" w:rsidR="002A15CC" w:rsidRPr="000D3DC4" w:rsidRDefault="002A15CC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D3DC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37362F" w14:textId="06D0ED18" w:rsidR="002A15CC" w:rsidRPr="000D3DC4" w:rsidRDefault="00A014FD" w:rsidP="00F131BA">
            <w:pPr>
              <w:snapToGrid w:val="0"/>
              <w:spacing w:after="0" w:line="240" w:lineRule="auto"/>
            </w:pPr>
            <w:hyperlink r:id="rId16" w:history="1">
              <w:r w:rsidR="002A15CC" w:rsidRPr="000D3DC4">
                <w:rPr>
                  <w:rStyle w:val="Hyperlink"/>
                  <w:rFonts w:cs="Arial"/>
                  <w:color w:val="auto"/>
                </w:rPr>
                <w:t>S1-232315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266E29" w14:textId="5F120650" w:rsidR="002A15CC" w:rsidRPr="000D3DC4" w:rsidRDefault="002A15CC" w:rsidP="00F131BA">
            <w:pPr>
              <w:snapToGrid w:val="0"/>
              <w:spacing w:after="0" w:line="240" w:lineRule="auto"/>
            </w:pPr>
            <w:r w:rsidRPr="000D3DC4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5CE080" w14:textId="518904E7" w:rsidR="002A15CC" w:rsidRPr="000D3DC4" w:rsidRDefault="002A15CC" w:rsidP="00F131BA">
            <w:pPr>
              <w:snapToGrid w:val="0"/>
              <w:spacing w:after="0" w:line="240" w:lineRule="auto"/>
            </w:pPr>
            <w:r w:rsidRPr="000D3DC4">
              <w:t>Adding definition for communication mode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1D84E3" w14:textId="498EC648" w:rsidR="002A15CC" w:rsidRPr="000D3DC4" w:rsidRDefault="000D3DC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D3DC4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7FD202" w14:textId="5A8C9A8D" w:rsidR="002A15CC" w:rsidRPr="000D3DC4" w:rsidRDefault="002A15CC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0D3DC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0D3DC4">
              <w:rPr>
                <w:rFonts w:eastAsia="Arial Unicode MS" w:cs="Arial"/>
                <w:szCs w:val="18"/>
                <w:lang w:val="fr-FR" w:eastAsia="ar-SA"/>
              </w:rPr>
              <w:t xml:space="preserve"> of S1-232123.</w:t>
            </w:r>
          </w:p>
        </w:tc>
      </w:tr>
      <w:tr w:rsidR="009C3076" w:rsidRPr="00B209E2" w14:paraId="0F0BD70B" w14:textId="77777777" w:rsidTr="00C11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0C11B" w14:textId="77777777" w:rsidR="009C3076" w:rsidRPr="00081F3E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CF59C" w14:textId="323C85CD" w:rsidR="009C3076" w:rsidRPr="00081F3E" w:rsidRDefault="00A014FD" w:rsidP="00F131BA">
            <w:pPr>
              <w:snapToGrid w:val="0"/>
              <w:spacing w:after="0" w:line="240" w:lineRule="auto"/>
            </w:pPr>
            <w:hyperlink r:id="rId17" w:history="1">
              <w:r w:rsidR="009C3076" w:rsidRPr="00081F3E">
                <w:rPr>
                  <w:rStyle w:val="Hyperlink"/>
                  <w:rFonts w:cs="Arial"/>
                  <w:color w:val="auto"/>
                </w:rPr>
                <w:t>S1-232177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7427B" w14:textId="77777777" w:rsidR="009C3076" w:rsidRPr="00081F3E" w:rsidRDefault="009C3076" w:rsidP="00F131BA">
            <w:pPr>
              <w:snapToGrid w:val="0"/>
              <w:spacing w:after="0" w:line="240" w:lineRule="auto"/>
            </w:pPr>
            <w:r w:rsidRPr="00081F3E">
              <w:t>Apple, 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DE363D" w14:textId="77777777" w:rsidR="009C3076" w:rsidRPr="00081F3E" w:rsidRDefault="009C3076" w:rsidP="00F131BA">
            <w:pPr>
              <w:snapToGrid w:val="0"/>
              <w:spacing w:after="0" w:line="240" w:lineRule="auto"/>
            </w:pPr>
            <w:r w:rsidRPr="00081F3E">
              <w:t>Pseudo-CR on Ambient IoT Overview Clean-up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D3758F" w14:textId="37916095" w:rsidR="009C3076" w:rsidRPr="00081F3E" w:rsidRDefault="00081F3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081F3E">
              <w:rPr>
                <w:rFonts w:eastAsia="Times New Roman" w:cs="Arial"/>
                <w:szCs w:val="18"/>
                <w:lang w:val="fr-FR" w:eastAsia="ar-SA"/>
              </w:rPr>
              <w:t xml:space="preserve"> to S1-232300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1E003" w14:textId="77777777" w:rsidR="009C3076" w:rsidRPr="00081F3E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1F3E" w:rsidRPr="00B209E2" w14:paraId="7A25E0D6" w14:textId="77777777" w:rsidTr="00C11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9DD6E" w14:textId="5B5FAF7C" w:rsidR="00081F3E" w:rsidRPr="00C114E0" w:rsidRDefault="00081F3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0BABF" w14:textId="5C2442C6" w:rsidR="00081F3E" w:rsidRPr="00C114E0" w:rsidRDefault="00A014FD" w:rsidP="00F131BA">
            <w:pPr>
              <w:snapToGrid w:val="0"/>
              <w:spacing w:after="0" w:line="240" w:lineRule="auto"/>
            </w:pPr>
            <w:hyperlink r:id="rId18" w:history="1">
              <w:r w:rsidR="00081F3E" w:rsidRPr="00C114E0">
                <w:rPr>
                  <w:rStyle w:val="Hyperlink"/>
                  <w:rFonts w:cs="Arial"/>
                  <w:color w:val="auto"/>
                </w:rPr>
                <w:t>S1-232300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91FE8" w14:textId="262825A3" w:rsidR="00081F3E" w:rsidRPr="00C114E0" w:rsidRDefault="00081F3E" w:rsidP="00F131BA">
            <w:pPr>
              <w:snapToGrid w:val="0"/>
              <w:spacing w:after="0" w:line="240" w:lineRule="auto"/>
            </w:pPr>
            <w:r w:rsidRPr="00C114E0">
              <w:t>Apple, 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9DE0B" w14:textId="6D389582" w:rsidR="00081F3E" w:rsidRPr="00C114E0" w:rsidRDefault="00081F3E" w:rsidP="00F131BA">
            <w:pPr>
              <w:snapToGrid w:val="0"/>
              <w:spacing w:after="0" w:line="240" w:lineRule="auto"/>
            </w:pPr>
            <w:r w:rsidRPr="00C114E0">
              <w:t>Pseudo-CR on Ambient IoT Overview Clean-up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8593C" w14:textId="091DE694" w:rsidR="00081F3E" w:rsidRPr="00C114E0" w:rsidRDefault="00C114E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C114E0">
              <w:rPr>
                <w:rFonts w:eastAsia="Times New Roman" w:cs="Arial"/>
                <w:szCs w:val="18"/>
                <w:lang w:val="fr-FR" w:eastAsia="ar-SA"/>
              </w:rPr>
              <w:t xml:space="preserve"> to S1-232379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43BC6" w14:textId="1A2F5DA4" w:rsidR="00081F3E" w:rsidRPr="00C114E0" w:rsidRDefault="00081F3E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114E0">
              <w:rPr>
                <w:rFonts w:eastAsia="Arial Unicode MS" w:cs="Arial"/>
                <w:szCs w:val="18"/>
                <w:lang w:val="fr-FR" w:eastAsia="ar-SA"/>
              </w:rPr>
              <w:t xml:space="preserve"> of S1-232177.</w:t>
            </w:r>
          </w:p>
        </w:tc>
      </w:tr>
      <w:tr w:rsidR="00C114E0" w:rsidRPr="00B209E2" w14:paraId="1C02E131" w14:textId="77777777" w:rsidTr="00C11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B20593" w14:textId="57749D1F" w:rsidR="00C114E0" w:rsidRPr="00C114E0" w:rsidRDefault="00C114E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8C9BFE" w14:textId="60334887" w:rsidR="00C114E0" w:rsidRPr="00C114E0" w:rsidRDefault="00A014FD" w:rsidP="00F131BA">
            <w:pPr>
              <w:snapToGrid w:val="0"/>
              <w:spacing w:after="0" w:line="240" w:lineRule="auto"/>
            </w:pPr>
            <w:hyperlink r:id="rId19" w:history="1">
              <w:r w:rsidR="00C114E0" w:rsidRPr="00C114E0">
                <w:rPr>
                  <w:rStyle w:val="Hyperlink"/>
                  <w:rFonts w:cs="Arial"/>
                  <w:color w:val="auto"/>
                </w:rPr>
                <w:t>S1-232379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490C9A" w14:textId="6C4C5054" w:rsidR="00C114E0" w:rsidRPr="00C114E0" w:rsidRDefault="00C114E0" w:rsidP="00F131BA">
            <w:pPr>
              <w:snapToGrid w:val="0"/>
              <w:spacing w:after="0" w:line="240" w:lineRule="auto"/>
            </w:pPr>
            <w:r w:rsidRPr="00C114E0">
              <w:t>Apple, 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756C07" w14:textId="46B29376" w:rsidR="00C114E0" w:rsidRPr="00C114E0" w:rsidRDefault="00C114E0" w:rsidP="00F131BA">
            <w:pPr>
              <w:snapToGrid w:val="0"/>
              <w:spacing w:after="0" w:line="240" w:lineRule="auto"/>
            </w:pPr>
            <w:r w:rsidRPr="00C114E0">
              <w:t>Pseudo-CR on Ambient IoT Overview Clean-up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BE1A97" w14:textId="77D14A59" w:rsidR="00C114E0" w:rsidRPr="00C114E0" w:rsidRDefault="00C114E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A6721C" w14:textId="705B3ABE" w:rsidR="00C114E0" w:rsidRPr="00C114E0" w:rsidRDefault="00C114E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C114E0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S1-232177.</w:t>
            </w:r>
          </w:p>
          <w:p w14:paraId="090EE8BA" w14:textId="5E10E07D" w:rsidR="00C114E0" w:rsidRPr="00C114E0" w:rsidRDefault="00C114E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114E0">
              <w:rPr>
                <w:rFonts w:eastAsia="Arial Unicode MS" w:cs="Arial"/>
                <w:szCs w:val="18"/>
                <w:lang w:val="fr-FR" w:eastAsia="ar-SA"/>
              </w:rPr>
              <w:t xml:space="preserve"> of S1-232300.</w:t>
            </w:r>
          </w:p>
        </w:tc>
      </w:tr>
      <w:tr w:rsidR="00AA1601" w:rsidRPr="00B04844" w14:paraId="5EC51D61" w14:textId="77777777" w:rsidTr="00081F3E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4A955AB1" w14:textId="275B53FB" w:rsidR="00AA1601" w:rsidRPr="006E6FF4" w:rsidRDefault="00AA1601" w:rsidP="00DA655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Update Use cases</w:t>
            </w:r>
          </w:p>
        </w:tc>
      </w:tr>
      <w:tr w:rsidR="009C3076" w:rsidRPr="00B209E2" w14:paraId="5626F531" w14:textId="77777777" w:rsidTr="007A28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F50473" w14:textId="77777777" w:rsidR="009C3076" w:rsidRPr="00081F3E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89B99" w14:textId="5536809A" w:rsidR="009C3076" w:rsidRPr="00081F3E" w:rsidRDefault="00A014FD" w:rsidP="00F131BA">
            <w:pPr>
              <w:snapToGrid w:val="0"/>
              <w:spacing w:after="0" w:line="240" w:lineRule="auto"/>
            </w:pPr>
            <w:hyperlink r:id="rId20" w:history="1">
              <w:r w:rsidR="009C3076" w:rsidRPr="00081F3E">
                <w:rPr>
                  <w:rStyle w:val="Hyperlink"/>
                  <w:rFonts w:cs="Arial"/>
                  <w:color w:val="auto"/>
                </w:rPr>
                <w:t>S1-232013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6251C" w14:textId="77777777" w:rsidR="009C3076" w:rsidRPr="00081F3E" w:rsidRDefault="009C3076" w:rsidP="00F131BA">
            <w:pPr>
              <w:snapToGrid w:val="0"/>
              <w:spacing w:after="0" w:line="240" w:lineRule="auto"/>
            </w:pPr>
            <w:r w:rsidRPr="00081F3E">
              <w:t>Vodafone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3A6590" w14:textId="77777777" w:rsidR="009C3076" w:rsidRPr="00081F3E" w:rsidRDefault="009C3076" w:rsidP="00F131BA">
            <w:pPr>
              <w:snapToGrid w:val="0"/>
              <w:spacing w:after="0" w:line="240" w:lineRule="auto"/>
            </w:pPr>
            <w:r w:rsidRPr="00081F3E">
              <w:t>Pseudo-CR on update to clause 5.26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6F63E" w14:textId="00DC11C6" w:rsidR="009C3076" w:rsidRPr="00081F3E" w:rsidRDefault="00081F3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81F3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081F3E">
              <w:rPr>
                <w:rFonts w:eastAsia="Times New Roman" w:cs="Arial"/>
                <w:szCs w:val="18"/>
                <w:lang w:val="fr-FR" w:eastAsia="ar-SA"/>
              </w:rPr>
              <w:t xml:space="preserve"> to S1-232286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317373" w14:textId="77777777" w:rsidR="009C3076" w:rsidRPr="00081F3E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81F3E" w:rsidRPr="00B209E2" w14:paraId="36022DD2" w14:textId="77777777" w:rsidTr="00703C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C48EE" w14:textId="4C93363E" w:rsidR="00081F3E" w:rsidRPr="007A28A1" w:rsidRDefault="00081F3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A28A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6B285" w14:textId="30604517" w:rsidR="00081F3E" w:rsidRPr="007A28A1" w:rsidRDefault="00A014FD" w:rsidP="00F131BA">
            <w:pPr>
              <w:snapToGrid w:val="0"/>
              <w:spacing w:after="0" w:line="240" w:lineRule="auto"/>
            </w:pPr>
            <w:hyperlink r:id="rId21" w:history="1">
              <w:r w:rsidR="00081F3E" w:rsidRPr="007A28A1">
                <w:rPr>
                  <w:rStyle w:val="Hyperlink"/>
                  <w:rFonts w:cs="Arial"/>
                  <w:color w:val="auto"/>
                </w:rPr>
                <w:t>S1-232286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B6CEA" w14:textId="25C15197" w:rsidR="00081F3E" w:rsidRPr="007A28A1" w:rsidRDefault="00081F3E" w:rsidP="00F131BA">
            <w:pPr>
              <w:snapToGrid w:val="0"/>
              <w:spacing w:after="0" w:line="240" w:lineRule="auto"/>
            </w:pPr>
            <w:r w:rsidRPr="007A28A1">
              <w:t>Vodafone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E0342" w14:textId="0463E05B" w:rsidR="00081F3E" w:rsidRPr="007A28A1" w:rsidRDefault="00081F3E" w:rsidP="00F131BA">
            <w:pPr>
              <w:snapToGrid w:val="0"/>
              <w:spacing w:after="0" w:line="240" w:lineRule="auto"/>
            </w:pPr>
            <w:r w:rsidRPr="007A28A1">
              <w:t>Pseudo-CR on update to clause 5.26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FC1EF" w14:textId="1482F2E5" w:rsidR="00081F3E" w:rsidRPr="007A28A1" w:rsidRDefault="007A28A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A28A1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A28A1">
              <w:rPr>
                <w:rFonts w:eastAsia="Times New Roman" w:cs="Arial"/>
                <w:szCs w:val="18"/>
                <w:lang w:val="fr-FR" w:eastAsia="ar-SA"/>
              </w:rPr>
              <w:t xml:space="preserve"> to S1-232301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FDF30" w14:textId="0CA4B506" w:rsidR="00081F3E" w:rsidRPr="007A28A1" w:rsidRDefault="00081F3E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A28A1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A28A1">
              <w:rPr>
                <w:rFonts w:eastAsia="Arial Unicode MS" w:cs="Arial"/>
                <w:szCs w:val="18"/>
                <w:lang w:val="fr-FR" w:eastAsia="ar-SA"/>
              </w:rPr>
              <w:t xml:space="preserve"> of S1-232013.</w:t>
            </w:r>
          </w:p>
        </w:tc>
      </w:tr>
      <w:tr w:rsidR="007A28A1" w:rsidRPr="00B209E2" w14:paraId="00331E00" w14:textId="77777777" w:rsidTr="00C11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993E9" w14:textId="563E7878" w:rsidR="007A28A1" w:rsidRPr="00703C4A" w:rsidRDefault="007A28A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C2DBB" w14:textId="3747FC72" w:rsidR="007A28A1" w:rsidRPr="00703C4A" w:rsidRDefault="00A014FD" w:rsidP="00F131BA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="007A28A1" w:rsidRPr="00703C4A">
                <w:rPr>
                  <w:rStyle w:val="Hyperlink"/>
                  <w:rFonts w:cs="Arial"/>
                  <w:color w:val="auto"/>
                </w:rPr>
                <w:t>S1-232301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341D7" w14:textId="16914646" w:rsidR="007A28A1" w:rsidRPr="00703C4A" w:rsidRDefault="007A28A1" w:rsidP="00F131BA">
            <w:pPr>
              <w:snapToGrid w:val="0"/>
              <w:spacing w:after="0" w:line="240" w:lineRule="auto"/>
            </w:pPr>
            <w:r w:rsidRPr="00703C4A">
              <w:t>Vodafone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21A5F4" w14:textId="5E41B9BA" w:rsidR="007A28A1" w:rsidRPr="00703C4A" w:rsidRDefault="007A28A1" w:rsidP="00F131BA">
            <w:pPr>
              <w:snapToGrid w:val="0"/>
              <w:spacing w:after="0" w:line="240" w:lineRule="auto"/>
            </w:pPr>
            <w:r w:rsidRPr="00703C4A">
              <w:t>Pseudo-CR on update to clause 5.26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85B1B" w14:textId="3460FEF1" w:rsidR="007A28A1" w:rsidRPr="00703C4A" w:rsidRDefault="00703C4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03C4A">
              <w:rPr>
                <w:rFonts w:eastAsia="Times New Roman" w:cs="Arial"/>
                <w:szCs w:val="18"/>
                <w:lang w:val="fr-FR" w:eastAsia="ar-SA"/>
              </w:rPr>
              <w:t xml:space="preserve"> to S1-232348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36E59F" w14:textId="0275AE70" w:rsidR="007A28A1" w:rsidRPr="00703C4A" w:rsidRDefault="007A28A1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703C4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S1-232013.</w:t>
            </w:r>
          </w:p>
          <w:p w14:paraId="74FBF000" w14:textId="35A071B4" w:rsidR="007A28A1" w:rsidRPr="00703C4A" w:rsidRDefault="007A28A1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03C4A">
              <w:rPr>
                <w:rFonts w:eastAsia="Arial Unicode MS" w:cs="Arial"/>
                <w:szCs w:val="18"/>
                <w:lang w:val="fr-FR" w:eastAsia="ar-SA"/>
              </w:rPr>
              <w:t xml:space="preserve"> of S1-232286.</w:t>
            </w:r>
          </w:p>
        </w:tc>
      </w:tr>
      <w:tr w:rsidR="00703C4A" w:rsidRPr="00B209E2" w14:paraId="7BBB922A" w14:textId="77777777" w:rsidTr="00C11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934FCC9" w14:textId="1586E92E" w:rsidR="00703C4A" w:rsidRPr="00C114E0" w:rsidRDefault="00703C4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0D25068" w14:textId="016C429E" w:rsidR="00703C4A" w:rsidRPr="00C114E0" w:rsidRDefault="00A014FD" w:rsidP="00F131BA">
            <w:pPr>
              <w:snapToGrid w:val="0"/>
              <w:spacing w:after="0" w:line="240" w:lineRule="auto"/>
            </w:pPr>
            <w:hyperlink r:id="rId23" w:history="1">
              <w:r w:rsidR="00703C4A" w:rsidRPr="00C114E0">
                <w:rPr>
                  <w:rStyle w:val="Hyperlink"/>
                  <w:rFonts w:cs="Arial"/>
                  <w:color w:val="auto"/>
                </w:rPr>
                <w:t>S1-232348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639820" w14:textId="5D58215B" w:rsidR="00703C4A" w:rsidRPr="00C114E0" w:rsidRDefault="00703C4A" w:rsidP="00F131BA">
            <w:pPr>
              <w:snapToGrid w:val="0"/>
              <w:spacing w:after="0" w:line="240" w:lineRule="auto"/>
            </w:pPr>
            <w:r w:rsidRPr="00C114E0">
              <w:t>Vodafone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ACFBE26" w14:textId="1904782D" w:rsidR="00703C4A" w:rsidRPr="00C114E0" w:rsidRDefault="00703C4A" w:rsidP="00F131BA">
            <w:pPr>
              <w:snapToGrid w:val="0"/>
              <w:spacing w:after="0" w:line="240" w:lineRule="auto"/>
            </w:pPr>
            <w:r w:rsidRPr="00C114E0">
              <w:t>Pseudo-CR on update to clause 5.26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BE65F6" w14:textId="488114F2" w:rsidR="00703C4A" w:rsidRPr="00C114E0" w:rsidRDefault="00C114E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Withdrawn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DB29A5" w14:textId="77777777" w:rsidR="00703C4A" w:rsidRPr="00C114E0" w:rsidRDefault="00703C4A" w:rsidP="00703C4A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C114E0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S1-232013.</w:t>
            </w:r>
          </w:p>
          <w:p w14:paraId="322FC68D" w14:textId="63D9679F" w:rsidR="00703C4A" w:rsidRPr="00C114E0" w:rsidRDefault="00703C4A" w:rsidP="00703C4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C114E0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S1-232286.</w:t>
            </w:r>
          </w:p>
          <w:p w14:paraId="595A6402" w14:textId="73AC4068" w:rsidR="00703C4A" w:rsidRPr="00C114E0" w:rsidRDefault="00703C4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114E0">
              <w:rPr>
                <w:rFonts w:eastAsia="Arial Unicode MS" w:cs="Arial"/>
                <w:szCs w:val="18"/>
                <w:lang w:val="fr-FR" w:eastAsia="ar-SA"/>
              </w:rPr>
              <w:t xml:space="preserve"> of S1-232301.</w:t>
            </w:r>
          </w:p>
        </w:tc>
      </w:tr>
      <w:tr w:rsidR="009C3076" w:rsidRPr="00B209E2" w14:paraId="1778747B" w14:textId="77777777" w:rsidTr="00B213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35006" w14:textId="77777777" w:rsidR="009C3076" w:rsidRPr="007A28A1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A28A1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19E7E" w14:textId="1EF145E3" w:rsidR="009C3076" w:rsidRPr="007A28A1" w:rsidRDefault="00A014FD" w:rsidP="00F131BA">
            <w:pPr>
              <w:snapToGrid w:val="0"/>
              <w:spacing w:after="0" w:line="240" w:lineRule="auto"/>
            </w:pPr>
            <w:hyperlink r:id="rId24" w:history="1">
              <w:r w:rsidR="009C3076" w:rsidRPr="007A28A1">
                <w:rPr>
                  <w:rStyle w:val="Hyperlink"/>
                  <w:rFonts w:cs="Arial"/>
                  <w:color w:val="auto"/>
                </w:rPr>
                <w:t>S1-232063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A16F8" w14:textId="77777777" w:rsidR="009C3076" w:rsidRPr="007A28A1" w:rsidRDefault="009C3076" w:rsidP="00F131BA">
            <w:pPr>
              <w:snapToGrid w:val="0"/>
              <w:spacing w:after="0" w:line="240" w:lineRule="auto"/>
            </w:pPr>
            <w:r w:rsidRPr="007A28A1">
              <w:t xml:space="preserve">SHARP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02813" w14:textId="77777777" w:rsidR="009C3076" w:rsidRPr="007A28A1" w:rsidRDefault="009C3076" w:rsidP="00F131BA">
            <w:pPr>
              <w:snapToGrid w:val="0"/>
              <w:spacing w:after="0" w:line="240" w:lineRule="auto"/>
            </w:pPr>
            <w:r w:rsidRPr="007A28A1">
              <w:t>Pseudo-CR to update service flow and potential requirements of Ambient IoT use case on Device Permanent Deactivation.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E1DAC" w14:textId="6AF6D327" w:rsidR="009C3076" w:rsidRPr="007A28A1" w:rsidRDefault="007A28A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A28A1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A28A1">
              <w:rPr>
                <w:rFonts w:eastAsia="Times New Roman" w:cs="Arial"/>
                <w:szCs w:val="18"/>
                <w:lang w:val="fr-FR" w:eastAsia="ar-SA"/>
              </w:rPr>
              <w:t xml:space="preserve"> to S1-232302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50EE0" w14:textId="77777777" w:rsidR="009C3076" w:rsidRPr="007A28A1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A28A1" w:rsidRPr="00B209E2" w14:paraId="1E0EA79C" w14:textId="77777777" w:rsidTr="00B213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06590" w14:textId="70FA151D" w:rsidR="007A28A1" w:rsidRPr="00B21310" w:rsidRDefault="007A28A1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131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50648" w14:textId="3DF7310F" w:rsidR="007A28A1" w:rsidRPr="00B21310" w:rsidRDefault="00A014FD" w:rsidP="00F131BA">
            <w:pPr>
              <w:snapToGrid w:val="0"/>
              <w:spacing w:after="0" w:line="240" w:lineRule="auto"/>
            </w:pPr>
            <w:hyperlink r:id="rId25" w:history="1">
              <w:r w:rsidR="007A28A1" w:rsidRPr="00B21310">
                <w:rPr>
                  <w:rStyle w:val="Hyperlink"/>
                  <w:rFonts w:cs="Arial"/>
                  <w:color w:val="auto"/>
                </w:rPr>
                <w:t>S1-232302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E97C6" w14:textId="55C6C86A" w:rsidR="007A28A1" w:rsidRPr="00B21310" w:rsidRDefault="007A28A1" w:rsidP="00F131BA">
            <w:pPr>
              <w:snapToGrid w:val="0"/>
              <w:spacing w:after="0" w:line="240" w:lineRule="auto"/>
            </w:pPr>
            <w:r w:rsidRPr="00B21310">
              <w:t xml:space="preserve">SHARP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6179CD" w14:textId="46037B5A" w:rsidR="007A28A1" w:rsidRPr="00B21310" w:rsidRDefault="007A28A1" w:rsidP="00F131BA">
            <w:pPr>
              <w:snapToGrid w:val="0"/>
              <w:spacing w:after="0" w:line="240" w:lineRule="auto"/>
            </w:pPr>
            <w:r w:rsidRPr="00B21310">
              <w:t>Pseudo-CR to update service flow and potential requirements of Ambient IoT use case on Device Permanent Deactivation.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A630C" w14:textId="5A639587" w:rsidR="007A28A1" w:rsidRPr="00B21310" w:rsidRDefault="00B2131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131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21310">
              <w:rPr>
                <w:rFonts w:eastAsia="Times New Roman" w:cs="Arial"/>
                <w:szCs w:val="18"/>
                <w:lang w:val="fr-FR" w:eastAsia="ar-SA"/>
              </w:rPr>
              <w:t xml:space="preserve"> to S1-232349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69854" w14:textId="3340BE06" w:rsidR="007A28A1" w:rsidRPr="00B21310" w:rsidRDefault="007A28A1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2131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21310">
              <w:rPr>
                <w:rFonts w:eastAsia="Arial Unicode MS" w:cs="Arial"/>
                <w:szCs w:val="18"/>
                <w:lang w:val="fr-FR" w:eastAsia="ar-SA"/>
              </w:rPr>
              <w:t xml:space="preserve"> of S1-232063.</w:t>
            </w:r>
          </w:p>
        </w:tc>
      </w:tr>
      <w:tr w:rsidR="00B21310" w:rsidRPr="00B209E2" w14:paraId="2A815EEC" w14:textId="77777777" w:rsidTr="00B2131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48E4BA" w14:textId="6A93EF04" w:rsidR="00B21310" w:rsidRPr="00B21310" w:rsidRDefault="00B2131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131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7B78E0" w14:textId="3E33E14E" w:rsidR="00B21310" w:rsidRPr="00B21310" w:rsidRDefault="00A014FD" w:rsidP="00F131BA">
            <w:pPr>
              <w:snapToGrid w:val="0"/>
              <w:spacing w:after="0" w:line="240" w:lineRule="auto"/>
            </w:pPr>
            <w:hyperlink r:id="rId26" w:history="1">
              <w:r w:rsidR="00B21310" w:rsidRPr="00B21310">
                <w:rPr>
                  <w:rStyle w:val="Hyperlink"/>
                  <w:rFonts w:cs="Arial"/>
                  <w:color w:val="auto"/>
                </w:rPr>
                <w:t>S1-232349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D92A41" w14:textId="27B582FB" w:rsidR="00B21310" w:rsidRPr="00B21310" w:rsidRDefault="00B21310" w:rsidP="00F131BA">
            <w:pPr>
              <w:snapToGrid w:val="0"/>
              <w:spacing w:after="0" w:line="240" w:lineRule="auto"/>
            </w:pPr>
            <w:r w:rsidRPr="00B21310">
              <w:t xml:space="preserve">SHARP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36C346" w14:textId="796EA70E" w:rsidR="00B21310" w:rsidRPr="00B21310" w:rsidRDefault="00B21310" w:rsidP="00F131BA">
            <w:pPr>
              <w:snapToGrid w:val="0"/>
              <w:spacing w:after="0" w:line="240" w:lineRule="auto"/>
            </w:pPr>
            <w:r w:rsidRPr="00B21310">
              <w:t>Pseudo-CR to update service flow and potential requirements of Ambient IoT use case on Device Permanent Deactivation.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EE2F17" w14:textId="69721607" w:rsidR="00B21310" w:rsidRPr="00B21310" w:rsidRDefault="00B2131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1310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DA0F15" w14:textId="3328B8C3" w:rsidR="00B21310" w:rsidRPr="00B21310" w:rsidRDefault="00B2131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21310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B21310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S1-232063.</w:t>
            </w:r>
          </w:p>
          <w:p w14:paraId="2A917D51" w14:textId="1A6E1596" w:rsidR="00B21310" w:rsidRPr="00B21310" w:rsidRDefault="00B2131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2131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21310">
              <w:rPr>
                <w:rFonts w:eastAsia="Arial Unicode MS" w:cs="Arial"/>
                <w:szCs w:val="18"/>
                <w:lang w:val="fr-FR" w:eastAsia="ar-SA"/>
              </w:rPr>
              <w:t xml:space="preserve"> of S1-232302.</w:t>
            </w:r>
          </w:p>
        </w:tc>
      </w:tr>
      <w:tr w:rsidR="009C3076" w:rsidRPr="00B209E2" w14:paraId="17873187" w14:textId="77777777" w:rsidTr="006642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BF409" w14:textId="77777777" w:rsidR="009C3076" w:rsidRPr="00664267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5DCAE6" w14:textId="3A7472A1" w:rsidR="009C3076" w:rsidRPr="00664267" w:rsidRDefault="00A014FD" w:rsidP="00F131BA">
            <w:pPr>
              <w:snapToGrid w:val="0"/>
              <w:spacing w:after="0" w:line="240" w:lineRule="auto"/>
            </w:pPr>
            <w:hyperlink r:id="rId27" w:history="1">
              <w:r w:rsidR="009C3076" w:rsidRPr="00664267">
                <w:rPr>
                  <w:rStyle w:val="Hyperlink"/>
                  <w:rFonts w:cs="Arial"/>
                  <w:color w:val="auto"/>
                </w:rPr>
                <w:t>S1-232098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D9F63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>vivo, 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87DE5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>Update of KPI in Use case 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28772" w14:textId="5F3D10AE" w:rsidR="009C3076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64267">
              <w:rPr>
                <w:rFonts w:eastAsia="Times New Roman" w:cs="Arial"/>
                <w:szCs w:val="18"/>
                <w:lang w:val="fr-FR" w:eastAsia="ar-SA"/>
              </w:rPr>
              <w:t xml:space="preserve"> to S1-232303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2DE4F" w14:textId="77777777" w:rsidR="009C3076" w:rsidRPr="00664267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4267" w:rsidRPr="00B209E2" w14:paraId="7F507546" w14:textId="77777777" w:rsidTr="006642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9D46C5" w14:textId="01E591EA" w:rsidR="00664267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B0D56C" w14:textId="1D99AB08" w:rsidR="00664267" w:rsidRPr="00664267" w:rsidRDefault="00A014FD" w:rsidP="00F131BA">
            <w:pPr>
              <w:snapToGrid w:val="0"/>
              <w:spacing w:after="0" w:line="240" w:lineRule="auto"/>
            </w:pPr>
            <w:hyperlink r:id="rId28" w:history="1">
              <w:r w:rsidR="00664267" w:rsidRPr="00664267">
                <w:rPr>
                  <w:rStyle w:val="Hyperlink"/>
                  <w:rFonts w:cs="Arial"/>
                  <w:color w:val="auto"/>
                </w:rPr>
                <w:t>S1-232303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F8729D" w14:textId="136165B6" w:rsidR="00664267" w:rsidRPr="00664267" w:rsidRDefault="00664267" w:rsidP="00F131BA">
            <w:pPr>
              <w:snapToGrid w:val="0"/>
              <w:spacing w:after="0" w:line="240" w:lineRule="auto"/>
            </w:pPr>
            <w:r w:rsidRPr="00664267">
              <w:t>vivo, 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51DDD5" w14:textId="1A87BF33" w:rsidR="00664267" w:rsidRPr="00664267" w:rsidRDefault="00664267" w:rsidP="00F131BA">
            <w:pPr>
              <w:snapToGrid w:val="0"/>
              <w:spacing w:after="0" w:line="240" w:lineRule="auto"/>
            </w:pPr>
            <w:r w:rsidRPr="00664267">
              <w:t>Update of KPI in Use case 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B80453" w14:textId="5F1B6D83" w:rsidR="00664267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8ADD17" w14:textId="1A8B282A" w:rsidR="00664267" w:rsidRPr="00664267" w:rsidRDefault="0066426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64267">
              <w:rPr>
                <w:rFonts w:eastAsia="Arial Unicode MS" w:cs="Arial"/>
                <w:szCs w:val="18"/>
                <w:lang w:val="fr-FR" w:eastAsia="ar-SA"/>
              </w:rPr>
              <w:t xml:space="preserve"> of S1-232098.</w:t>
            </w:r>
          </w:p>
        </w:tc>
      </w:tr>
      <w:tr w:rsidR="009C3076" w:rsidRPr="00B209E2" w14:paraId="7805051D" w14:textId="77777777" w:rsidTr="006642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BAC64" w14:textId="77777777" w:rsidR="009C3076" w:rsidRPr="00664267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1547D" w14:textId="70CB1664" w:rsidR="009C3076" w:rsidRPr="00664267" w:rsidRDefault="00A014FD" w:rsidP="00F131BA">
            <w:pPr>
              <w:snapToGrid w:val="0"/>
              <w:spacing w:after="0" w:line="240" w:lineRule="auto"/>
            </w:pPr>
            <w:hyperlink r:id="rId29" w:history="1">
              <w:r w:rsidR="009C3076" w:rsidRPr="00664267">
                <w:rPr>
                  <w:rStyle w:val="Hyperlink"/>
                  <w:rFonts w:cs="Arial"/>
                  <w:color w:val="auto"/>
                </w:rPr>
                <w:t>S1-232141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3294A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>China Telecom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3A253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>Pseudo-CR to update KPI in clause 5.6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C70499" w14:textId="3E6BDAAC" w:rsidR="009C3076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64267">
              <w:rPr>
                <w:rFonts w:eastAsia="Times New Roman" w:cs="Arial"/>
                <w:szCs w:val="18"/>
                <w:lang w:val="fr-FR" w:eastAsia="ar-SA"/>
              </w:rPr>
              <w:t xml:space="preserve"> to S1-232279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82F21" w14:textId="77777777" w:rsidR="009C3076" w:rsidRPr="00664267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4267" w:rsidRPr="00B209E2" w14:paraId="14567EFB" w14:textId="77777777" w:rsidTr="0066426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F10994D" w14:textId="4F7E0700" w:rsidR="00664267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D5FA17" w14:textId="48714929" w:rsidR="00664267" w:rsidRPr="00664267" w:rsidRDefault="00A014FD" w:rsidP="00F131BA">
            <w:pPr>
              <w:snapToGrid w:val="0"/>
              <w:spacing w:after="0" w:line="240" w:lineRule="auto"/>
            </w:pPr>
            <w:hyperlink r:id="rId30" w:history="1">
              <w:r w:rsidR="00664267" w:rsidRPr="00664267">
                <w:rPr>
                  <w:rStyle w:val="Hyperlink"/>
                  <w:rFonts w:cs="Arial"/>
                  <w:color w:val="auto"/>
                </w:rPr>
                <w:t>S1-232279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E7F30A" w14:textId="49504229" w:rsidR="00664267" w:rsidRPr="00664267" w:rsidRDefault="00664267" w:rsidP="00F131BA">
            <w:pPr>
              <w:snapToGrid w:val="0"/>
              <w:spacing w:after="0" w:line="240" w:lineRule="auto"/>
            </w:pPr>
            <w:r w:rsidRPr="00664267">
              <w:t>China Telecom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638053" w14:textId="270701CD" w:rsidR="00664267" w:rsidRPr="00664267" w:rsidRDefault="00664267" w:rsidP="00F131BA">
            <w:pPr>
              <w:snapToGrid w:val="0"/>
              <w:spacing w:after="0" w:line="240" w:lineRule="auto"/>
            </w:pPr>
            <w:r w:rsidRPr="00664267">
              <w:t>Pseudo-CR to update KPI in clause 5.6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3EEB1D" w14:textId="7792A87C" w:rsidR="00664267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CE6DC9" w14:textId="5552172F" w:rsidR="00664267" w:rsidRPr="00664267" w:rsidRDefault="0066426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64267">
              <w:rPr>
                <w:rFonts w:eastAsia="Arial Unicode MS" w:cs="Arial"/>
                <w:szCs w:val="18"/>
                <w:lang w:val="fr-FR" w:eastAsia="ar-SA"/>
              </w:rPr>
              <w:t xml:space="preserve"> of S1-232141.</w:t>
            </w:r>
          </w:p>
        </w:tc>
      </w:tr>
      <w:tr w:rsidR="009C3076" w:rsidRPr="00B209E2" w14:paraId="2A94A717" w14:textId="77777777" w:rsidTr="00C11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21AC0" w14:textId="77777777" w:rsidR="009C3076" w:rsidRPr="00664267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92346" w14:textId="2B40F00D" w:rsidR="009C3076" w:rsidRPr="00664267" w:rsidRDefault="00A014FD" w:rsidP="00F131BA">
            <w:pPr>
              <w:snapToGrid w:val="0"/>
              <w:spacing w:after="0" w:line="240" w:lineRule="auto"/>
            </w:pPr>
            <w:hyperlink r:id="rId31" w:history="1">
              <w:r w:rsidR="009C3076" w:rsidRPr="00664267">
                <w:rPr>
                  <w:rStyle w:val="Hyperlink"/>
                  <w:rFonts w:cs="Arial"/>
                  <w:color w:val="auto"/>
                </w:rPr>
                <w:t>S1-232145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B0116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>ZTE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5557F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>Remove the [] in KPI table of UC5.30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DE54B" w14:textId="73F73552" w:rsidR="009C3076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64267">
              <w:rPr>
                <w:rFonts w:eastAsia="Times New Roman" w:cs="Arial"/>
                <w:szCs w:val="18"/>
                <w:lang w:val="fr-FR" w:eastAsia="ar-SA"/>
              </w:rPr>
              <w:t xml:space="preserve"> to S1-232304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24743" w14:textId="77777777" w:rsidR="009C3076" w:rsidRPr="00664267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4267" w:rsidRPr="00B209E2" w14:paraId="4DA6665B" w14:textId="77777777" w:rsidTr="00C114E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825CD3" w14:textId="442B17A5" w:rsidR="00664267" w:rsidRPr="00C114E0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2FD4D6" w14:textId="5F02DEE2" w:rsidR="00664267" w:rsidRPr="00C114E0" w:rsidRDefault="00A014FD" w:rsidP="00F131BA">
            <w:pPr>
              <w:snapToGrid w:val="0"/>
              <w:spacing w:after="0" w:line="240" w:lineRule="auto"/>
            </w:pPr>
            <w:hyperlink r:id="rId32" w:history="1">
              <w:r w:rsidR="00664267" w:rsidRPr="00C114E0">
                <w:rPr>
                  <w:rStyle w:val="Hyperlink"/>
                  <w:rFonts w:cs="Arial"/>
                  <w:color w:val="auto"/>
                </w:rPr>
                <w:t>S1-232304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04C27A" w14:textId="4F217498" w:rsidR="00664267" w:rsidRPr="00C114E0" w:rsidRDefault="00664267" w:rsidP="00F131BA">
            <w:pPr>
              <w:snapToGrid w:val="0"/>
              <w:spacing w:after="0" w:line="240" w:lineRule="auto"/>
            </w:pPr>
            <w:r w:rsidRPr="00C114E0">
              <w:t>ZTE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A586A9" w14:textId="5182CC53" w:rsidR="00664267" w:rsidRPr="00C114E0" w:rsidRDefault="00664267" w:rsidP="00F131BA">
            <w:pPr>
              <w:snapToGrid w:val="0"/>
              <w:spacing w:after="0" w:line="240" w:lineRule="auto"/>
            </w:pPr>
            <w:r w:rsidRPr="00C114E0">
              <w:t>Remove the [] in KPI table of UC5.30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2BA7AE" w14:textId="19AC0DFA" w:rsidR="00664267" w:rsidRPr="00C114E0" w:rsidRDefault="00C114E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CCB772" w14:textId="03B19804" w:rsidR="00664267" w:rsidRPr="00C114E0" w:rsidRDefault="0066426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114E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114E0">
              <w:rPr>
                <w:rFonts w:eastAsia="Arial Unicode MS" w:cs="Arial"/>
                <w:szCs w:val="18"/>
                <w:lang w:val="fr-FR" w:eastAsia="ar-SA"/>
              </w:rPr>
              <w:t xml:space="preserve"> of S1-232145.</w:t>
            </w:r>
          </w:p>
        </w:tc>
      </w:tr>
      <w:tr w:rsidR="009C3076" w:rsidRPr="00B209E2" w14:paraId="68BB8D03" w14:textId="77777777" w:rsidTr="00E011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E91545" w14:textId="77777777" w:rsidR="009C3076" w:rsidRPr="00664267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E1D1C1" w14:textId="796436CA" w:rsidR="009C3076" w:rsidRPr="00664267" w:rsidRDefault="00A014FD" w:rsidP="00F131BA">
            <w:pPr>
              <w:snapToGrid w:val="0"/>
              <w:spacing w:after="0" w:line="240" w:lineRule="auto"/>
            </w:pPr>
            <w:hyperlink r:id="rId33" w:history="1">
              <w:r w:rsidR="009C3076" w:rsidRPr="00664267">
                <w:rPr>
                  <w:rStyle w:val="Hyperlink"/>
                  <w:rFonts w:cs="Arial"/>
                  <w:color w:val="auto"/>
                </w:rPr>
                <w:t>S1-232147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8C335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 xml:space="preserve">China Mobile, Haier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5D040" w14:textId="77777777" w:rsidR="009C3076" w:rsidRPr="00664267" w:rsidRDefault="009C3076" w:rsidP="00F131BA">
            <w:pPr>
              <w:snapToGrid w:val="0"/>
              <w:spacing w:after="0" w:line="240" w:lineRule="auto"/>
            </w:pPr>
            <w:proofErr w:type="spellStart"/>
            <w:r w:rsidRPr="00664267">
              <w:t>pCR</w:t>
            </w:r>
            <w:proofErr w:type="spellEnd"/>
            <w:r w:rsidRPr="00664267">
              <w:t xml:space="preserve"> for use case: </w:t>
            </w:r>
            <w:proofErr w:type="spellStart"/>
            <w:r w:rsidRPr="00664267">
              <w:t>Ambient_IoT</w:t>
            </w:r>
            <w:proofErr w:type="spellEnd"/>
            <w:r w:rsidRPr="00664267">
              <w:t xml:space="preserve"> for automated warehousing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32F4CC" w14:textId="73EC80E9" w:rsidR="009C3076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64267">
              <w:rPr>
                <w:rFonts w:eastAsia="Times New Roman" w:cs="Arial"/>
                <w:szCs w:val="18"/>
                <w:lang w:val="fr-FR" w:eastAsia="ar-SA"/>
              </w:rPr>
              <w:t xml:space="preserve"> to S1-232305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6363D" w14:textId="77777777" w:rsidR="009C3076" w:rsidRPr="00664267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4267" w:rsidRPr="00B209E2" w14:paraId="47EF2B97" w14:textId="77777777" w:rsidTr="00E011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434B0C" w14:textId="769B284F" w:rsidR="00664267" w:rsidRPr="00E011DE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11D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A2CB46" w14:textId="09EAB243" w:rsidR="00664267" w:rsidRPr="00E011DE" w:rsidRDefault="00A014FD" w:rsidP="00F131BA">
            <w:pPr>
              <w:snapToGrid w:val="0"/>
              <w:spacing w:after="0" w:line="240" w:lineRule="auto"/>
            </w:pPr>
            <w:hyperlink r:id="rId34" w:history="1">
              <w:r w:rsidR="00664267" w:rsidRPr="00E011DE">
                <w:rPr>
                  <w:rStyle w:val="Hyperlink"/>
                  <w:rFonts w:cs="Arial"/>
                  <w:color w:val="auto"/>
                </w:rPr>
                <w:t>S1-232305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5D13F2" w14:textId="5F580032" w:rsidR="00664267" w:rsidRPr="00E011DE" w:rsidRDefault="00664267" w:rsidP="00F131BA">
            <w:pPr>
              <w:snapToGrid w:val="0"/>
              <w:spacing w:after="0" w:line="240" w:lineRule="auto"/>
            </w:pPr>
            <w:r w:rsidRPr="00E011DE">
              <w:t xml:space="preserve">China Mobile, Haier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D30AC0" w14:textId="4E0C5B73" w:rsidR="00664267" w:rsidRPr="00E011DE" w:rsidRDefault="00664267" w:rsidP="00F131BA">
            <w:pPr>
              <w:snapToGrid w:val="0"/>
              <w:spacing w:after="0" w:line="240" w:lineRule="auto"/>
            </w:pPr>
            <w:proofErr w:type="spellStart"/>
            <w:r w:rsidRPr="00E011DE">
              <w:t>pCR</w:t>
            </w:r>
            <w:proofErr w:type="spellEnd"/>
            <w:r w:rsidRPr="00E011DE">
              <w:t xml:space="preserve"> for use case: </w:t>
            </w:r>
            <w:proofErr w:type="spellStart"/>
            <w:r w:rsidRPr="00E011DE">
              <w:t>Ambient_IoT</w:t>
            </w:r>
            <w:proofErr w:type="spellEnd"/>
            <w:r w:rsidRPr="00E011DE">
              <w:t xml:space="preserve"> for automated warehousing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502771" w14:textId="051389F2" w:rsidR="00664267" w:rsidRPr="00E011DE" w:rsidRDefault="00E011D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11D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05DCAA" w14:textId="3D6824C9" w:rsidR="00664267" w:rsidRPr="00E011DE" w:rsidRDefault="00664267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11D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011DE">
              <w:rPr>
                <w:rFonts w:eastAsia="Arial Unicode MS" w:cs="Arial"/>
                <w:szCs w:val="18"/>
                <w:lang w:val="fr-FR" w:eastAsia="ar-SA"/>
              </w:rPr>
              <w:t xml:space="preserve"> of S1-232147.</w:t>
            </w:r>
          </w:p>
        </w:tc>
      </w:tr>
      <w:tr w:rsidR="009C3076" w:rsidRPr="00B209E2" w14:paraId="38DC981A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D9789" w14:textId="77777777" w:rsidR="009C3076" w:rsidRPr="00664267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4B4EBE" w14:textId="2365F709" w:rsidR="009C3076" w:rsidRPr="00664267" w:rsidRDefault="00A014FD" w:rsidP="00F131BA">
            <w:pPr>
              <w:snapToGrid w:val="0"/>
              <w:spacing w:after="0" w:line="240" w:lineRule="auto"/>
            </w:pPr>
            <w:hyperlink r:id="rId35" w:history="1">
              <w:r w:rsidR="009C3076" w:rsidRPr="00664267">
                <w:rPr>
                  <w:rStyle w:val="Hyperlink"/>
                  <w:rFonts w:cs="Arial"/>
                  <w:color w:val="auto"/>
                </w:rPr>
                <w:t>S1-232148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89F1E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>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D48C4" w14:textId="77777777" w:rsidR="009C3076" w:rsidRPr="00664267" w:rsidRDefault="009C3076" w:rsidP="00F131BA">
            <w:pPr>
              <w:snapToGrid w:val="0"/>
              <w:spacing w:after="0" w:line="240" w:lineRule="auto"/>
            </w:pPr>
            <w:r w:rsidRPr="00664267">
              <w:t xml:space="preserve">Discussion of device density in </w:t>
            </w:r>
            <w:proofErr w:type="spellStart"/>
            <w:r w:rsidRPr="00664267">
              <w:t>Ambient_IoT</w:t>
            </w:r>
            <w:proofErr w:type="spellEnd"/>
            <w:r w:rsidRPr="00664267">
              <w:t xml:space="preserve"> for automated warehousing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D859B" w14:textId="39664B7F" w:rsidR="009C3076" w:rsidRPr="00664267" w:rsidRDefault="00664267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64267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B75A2" w14:textId="77777777" w:rsidR="009C3076" w:rsidRPr="00664267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076" w:rsidRPr="00B209E2" w14:paraId="381CC805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C3E588" w14:textId="77777777" w:rsidR="009C3076" w:rsidRPr="00173CC9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73C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493BD7" w14:textId="2867C46B" w:rsidR="009C3076" w:rsidRPr="00173CC9" w:rsidRDefault="00A014FD" w:rsidP="00F131BA">
            <w:pPr>
              <w:snapToGrid w:val="0"/>
              <w:spacing w:after="0" w:line="240" w:lineRule="auto"/>
            </w:pPr>
            <w:hyperlink r:id="rId36" w:history="1">
              <w:r w:rsidR="009C3076" w:rsidRPr="00173CC9">
                <w:rPr>
                  <w:rStyle w:val="Hyperlink"/>
                  <w:rFonts w:cs="Arial"/>
                  <w:color w:val="auto"/>
                </w:rPr>
                <w:t>S1-232149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89921B" w14:textId="77777777" w:rsidR="009C3076" w:rsidRPr="00173CC9" w:rsidRDefault="009C3076" w:rsidP="00F131BA">
            <w:pPr>
              <w:snapToGrid w:val="0"/>
              <w:spacing w:after="0" w:line="240" w:lineRule="auto"/>
            </w:pPr>
            <w:r w:rsidRPr="00173CC9">
              <w:t>China Mobile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B6EEFA" w14:textId="77777777" w:rsidR="009C3076" w:rsidRPr="00173CC9" w:rsidRDefault="009C3076" w:rsidP="00F131BA">
            <w:pPr>
              <w:snapToGrid w:val="0"/>
              <w:spacing w:after="0" w:line="240" w:lineRule="auto"/>
            </w:pPr>
            <w:proofErr w:type="spellStart"/>
            <w:r w:rsidRPr="00173CC9">
              <w:t>pCR</w:t>
            </w:r>
            <w:proofErr w:type="spellEnd"/>
            <w:r w:rsidRPr="00173CC9">
              <w:t xml:space="preserve"> for Use Case Ambient IoT for Base Station Machine Room Environmental Supervision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FAA624" w14:textId="18C99C1F" w:rsidR="009C3076" w:rsidRPr="00173CC9" w:rsidRDefault="00173CC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73CC9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C48B32" w14:textId="77777777" w:rsidR="009C3076" w:rsidRPr="00173CC9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076" w:rsidRPr="00B209E2" w14:paraId="08F86FFB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CCC6F7" w14:textId="77777777" w:rsidR="009C3076" w:rsidRPr="00173CC9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73C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F9AC8D" w14:textId="0EDA6F56" w:rsidR="009C3076" w:rsidRPr="00173CC9" w:rsidRDefault="00A014FD" w:rsidP="00F131BA">
            <w:pPr>
              <w:snapToGrid w:val="0"/>
              <w:spacing w:after="0" w:line="240" w:lineRule="auto"/>
            </w:pPr>
            <w:hyperlink r:id="rId37" w:history="1">
              <w:r w:rsidR="009C3076" w:rsidRPr="00173CC9">
                <w:rPr>
                  <w:rStyle w:val="Hyperlink"/>
                  <w:rFonts w:cs="Arial"/>
                  <w:color w:val="auto"/>
                </w:rPr>
                <w:t>S1-232157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5D6741" w14:textId="77777777" w:rsidR="009C3076" w:rsidRPr="00173CC9" w:rsidRDefault="009C3076" w:rsidP="00F131BA">
            <w:pPr>
              <w:snapToGrid w:val="0"/>
              <w:spacing w:after="0" w:line="240" w:lineRule="auto"/>
            </w:pPr>
            <w:r w:rsidRPr="00173CC9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4EEDC5" w14:textId="77777777" w:rsidR="009C3076" w:rsidRPr="00173CC9" w:rsidRDefault="009C3076" w:rsidP="00F131BA">
            <w:pPr>
              <w:snapToGrid w:val="0"/>
              <w:spacing w:after="0" w:line="240" w:lineRule="auto"/>
            </w:pPr>
            <w:r w:rsidRPr="00173CC9">
              <w:t>Pseudo-CR on updates to KIP table for Intralogistics (clause 5.5)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F049181" w14:textId="2C421D15" w:rsidR="009C3076" w:rsidRPr="00173CC9" w:rsidRDefault="00173CC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73CC9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4EF420" w14:textId="77777777" w:rsidR="009C3076" w:rsidRPr="00173CC9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076" w:rsidRPr="00B209E2" w14:paraId="3007DFCC" w14:textId="77777777" w:rsidTr="006820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CA981" w14:textId="77777777" w:rsidR="009C3076" w:rsidRPr="00173CC9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73CC9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F91FB" w14:textId="5CA7FDE6" w:rsidR="009C3076" w:rsidRPr="00173CC9" w:rsidRDefault="00A014FD" w:rsidP="00F131BA">
            <w:pPr>
              <w:snapToGrid w:val="0"/>
              <w:spacing w:after="0" w:line="240" w:lineRule="auto"/>
            </w:pPr>
            <w:hyperlink r:id="rId38" w:history="1">
              <w:r w:rsidR="009C3076" w:rsidRPr="00173CC9">
                <w:rPr>
                  <w:rStyle w:val="Hyperlink"/>
                  <w:rFonts w:cs="Arial"/>
                  <w:color w:val="auto"/>
                </w:rPr>
                <w:t>S1-232159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00150A" w14:textId="77777777" w:rsidR="009C3076" w:rsidRPr="00173CC9" w:rsidRDefault="009C3076" w:rsidP="00F131BA">
            <w:pPr>
              <w:snapToGrid w:val="0"/>
              <w:spacing w:after="0" w:line="240" w:lineRule="auto"/>
            </w:pPr>
            <w:r w:rsidRPr="00173CC9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3E5B8" w14:textId="77777777" w:rsidR="009C3076" w:rsidRPr="00173CC9" w:rsidRDefault="009C3076" w:rsidP="00F131BA">
            <w:pPr>
              <w:snapToGrid w:val="0"/>
              <w:spacing w:after="0" w:line="240" w:lineRule="auto"/>
            </w:pPr>
            <w:r w:rsidRPr="00173CC9">
              <w:t>Pseudo-CR on Remove brackets in KPI table of use case 5.9 and 5.21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008975" w14:textId="02517CE8" w:rsidR="009C3076" w:rsidRPr="00173CC9" w:rsidRDefault="00173CC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73CC9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73CC9">
              <w:rPr>
                <w:rFonts w:eastAsia="Times New Roman" w:cs="Arial"/>
                <w:szCs w:val="18"/>
                <w:lang w:val="fr-FR" w:eastAsia="ar-SA"/>
              </w:rPr>
              <w:t xml:space="preserve"> to S1-232306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5F72A" w14:textId="77777777" w:rsidR="009C3076" w:rsidRPr="00173CC9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73CC9" w:rsidRPr="00B209E2" w14:paraId="0A32CD96" w14:textId="77777777" w:rsidTr="00E011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ED35F" w14:textId="0F7AC6AC" w:rsidR="00173CC9" w:rsidRPr="0068205A" w:rsidRDefault="00173CC9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205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FC059" w14:textId="4FD1A17D" w:rsidR="00173CC9" w:rsidRPr="0068205A" w:rsidRDefault="00A014FD" w:rsidP="00F131BA">
            <w:pPr>
              <w:snapToGrid w:val="0"/>
              <w:spacing w:after="0" w:line="240" w:lineRule="auto"/>
            </w:pPr>
            <w:hyperlink r:id="rId39" w:history="1">
              <w:r w:rsidR="00173CC9" w:rsidRPr="0068205A">
                <w:rPr>
                  <w:rStyle w:val="Hyperlink"/>
                  <w:rFonts w:cs="Arial"/>
                  <w:color w:val="auto"/>
                </w:rPr>
                <w:t>S1-232306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2F232" w14:textId="26AC80B7" w:rsidR="00173CC9" w:rsidRPr="0068205A" w:rsidRDefault="00173CC9" w:rsidP="00F131BA">
            <w:pPr>
              <w:snapToGrid w:val="0"/>
              <w:spacing w:after="0" w:line="240" w:lineRule="auto"/>
            </w:pPr>
            <w:r w:rsidRPr="0068205A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2362B" w14:textId="42D2B1F0" w:rsidR="00173CC9" w:rsidRPr="0068205A" w:rsidRDefault="00173CC9" w:rsidP="00F131BA">
            <w:pPr>
              <w:snapToGrid w:val="0"/>
              <w:spacing w:after="0" w:line="240" w:lineRule="auto"/>
            </w:pPr>
            <w:r w:rsidRPr="0068205A">
              <w:t>Pseudo-CR on Remove brackets in KPI table of use case 5.9 and 5.21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4C678" w14:textId="07254527" w:rsidR="00173CC9" w:rsidRPr="0068205A" w:rsidRDefault="0068205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205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8205A">
              <w:rPr>
                <w:rFonts w:eastAsia="Times New Roman" w:cs="Arial"/>
                <w:szCs w:val="18"/>
                <w:lang w:val="fr-FR" w:eastAsia="ar-SA"/>
              </w:rPr>
              <w:t xml:space="preserve"> to S1-232355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0EC1F0" w14:textId="5A05AC36" w:rsidR="00173CC9" w:rsidRPr="0068205A" w:rsidRDefault="00173CC9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8205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8205A">
              <w:rPr>
                <w:rFonts w:eastAsia="Arial Unicode MS" w:cs="Arial"/>
                <w:szCs w:val="18"/>
                <w:lang w:val="fr-FR" w:eastAsia="ar-SA"/>
              </w:rPr>
              <w:t xml:space="preserve"> of S1-232159.</w:t>
            </w:r>
          </w:p>
        </w:tc>
      </w:tr>
      <w:tr w:rsidR="0068205A" w:rsidRPr="00B209E2" w14:paraId="2BFA89FB" w14:textId="77777777" w:rsidTr="00E011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42EF85" w14:textId="3A237362" w:rsidR="0068205A" w:rsidRPr="00E011DE" w:rsidRDefault="0068205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11D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EB6ED6" w14:textId="47812498" w:rsidR="0068205A" w:rsidRPr="00E011DE" w:rsidRDefault="00A014FD" w:rsidP="00F131BA">
            <w:pPr>
              <w:snapToGrid w:val="0"/>
              <w:spacing w:after="0" w:line="240" w:lineRule="auto"/>
            </w:pPr>
            <w:hyperlink r:id="rId40" w:history="1">
              <w:r w:rsidR="0068205A" w:rsidRPr="00E011DE">
                <w:rPr>
                  <w:rStyle w:val="Hyperlink"/>
                  <w:rFonts w:cs="Arial"/>
                  <w:color w:val="auto"/>
                </w:rPr>
                <w:t>S1-232355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07DBB3" w14:textId="2BA05520" w:rsidR="0068205A" w:rsidRPr="00E011DE" w:rsidRDefault="0068205A" w:rsidP="00F131BA">
            <w:pPr>
              <w:snapToGrid w:val="0"/>
              <w:spacing w:after="0" w:line="240" w:lineRule="auto"/>
            </w:pPr>
            <w:r w:rsidRPr="00E011DE">
              <w:t>Xiaomi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843CFE" w14:textId="40EE833E" w:rsidR="0068205A" w:rsidRPr="00E011DE" w:rsidRDefault="0068205A" w:rsidP="00F131BA">
            <w:pPr>
              <w:snapToGrid w:val="0"/>
              <w:spacing w:after="0" w:line="240" w:lineRule="auto"/>
            </w:pPr>
            <w:r w:rsidRPr="00E011DE">
              <w:t>Pseudo-CR on Remove brackets in KPI table of use case 5.9 and 5.21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24A361" w14:textId="5F45F8D4" w:rsidR="0068205A" w:rsidRPr="00E011DE" w:rsidRDefault="00E011DE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11D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902EFD" w14:textId="0BAEC65D" w:rsidR="0068205A" w:rsidRPr="00E011DE" w:rsidRDefault="0068205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11DE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E011DE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S1-232159.</w:t>
            </w:r>
          </w:p>
          <w:p w14:paraId="039CA88B" w14:textId="7D0E3EE7" w:rsidR="0068205A" w:rsidRPr="00E011DE" w:rsidRDefault="0068205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11D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011DE">
              <w:rPr>
                <w:rFonts w:eastAsia="Arial Unicode MS" w:cs="Arial"/>
                <w:szCs w:val="18"/>
                <w:lang w:val="fr-FR" w:eastAsia="ar-SA"/>
              </w:rPr>
              <w:t xml:space="preserve"> of S1-232306.</w:t>
            </w:r>
          </w:p>
        </w:tc>
      </w:tr>
      <w:tr w:rsidR="009C3076" w:rsidRPr="00B209E2" w14:paraId="19FE92C4" w14:textId="77777777" w:rsidTr="00600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17146" w14:textId="77777777" w:rsidR="009C3076" w:rsidRPr="00600CEB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34DF0" w14:textId="3DF5A6B5" w:rsidR="009C3076" w:rsidRPr="00600CEB" w:rsidRDefault="00A014FD" w:rsidP="00F131BA">
            <w:pPr>
              <w:snapToGrid w:val="0"/>
              <w:spacing w:after="0" w:line="240" w:lineRule="auto"/>
            </w:pPr>
            <w:hyperlink r:id="rId41" w:history="1">
              <w:r w:rsidR="009C3076" w:rsidRPr="00600CEB">
                <w:rPr>
                  <w:rStyle w:val="Hyperlink"/>
                  <w:rFonts w:cs="Arial"/>
                  <w:color w:val="auto"/>
                </w:rPr>
                <w:t>S1-232160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1E347" w14:textId="77777777" w:rsidR="009C3076" w:rsidRPr="00600CEB" w:rsidRDefault="009C3076" w:rsidP="00F131BA">
            <w:pPr>
              <w:snapToGrid w:val="0"/>
              <w:spacing w:after="0" w:line="240" w:lineRule="auto"/>
            </w:pPr>
            <w:r w:rsidRPr="00600CEB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8F4A2" w14:textId="77777777" w:rsidR="009C3076" w:rsidRPr="00600CEB" w:rsidRDefault="009C3076" w:rsidP="00F131BA">
            <w:pPr>
              <w:snapToGrid w:val="0"/>
              <w:spacing w:after="0" w:line="240" w:lineRule="auto"/>
            </w:pPr>
            <w:r w:rsidRPr="00600CEB">
              <w:t>Pseudo-CR on updates to add info for positioning accuracy value for clause 5.10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DBC86" w14:textId="2CD74596" w:rsidR="009C3076" w:rsidRPr="00600CEB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00CEB">
              <w:rPr>
                <w:rFonts w:eastAsia="Times New Roman" w:cs="Arial"/>
                <w:szCs w:val="18"/>
                <w:lang w:val="fr-FR" w:eastAsia="ar-SA"/>
              </w:rPr>
              <w:t xml:space="preserve"> to S1-232307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63A12" w14:textId="77777777" w:rsidR="009C3076" w:rsidRPr="00600CEB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00CEB" w:rsidRPr="00B209E2" w14:paraId="4C896B09" w14:textId="77777777" w:rsidTr="00600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7CD4" w14:textId="12E3AA02" w:rsidR="00600CEB" w:rsidRPr="00600CEB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EB1C0" w14:textId="30F0E771" w:rsidR="00600CEB" w:rsidRPr="00600CEB" w:rsidRDefault="00A014FD" w:rsidP="00F131BA">
            <w:pPr>
              <w:snapToGrid w:val="0"/>
              <w:spacing w:after="0" w:line="240" w:lineRule="auto"/>
            </w:pPr>
            <w:hyperlink r:id="rId42" w:history="1">
              <w:r w:rsidR="00600CEB" w:rsidRPr="00600CEB">
                <w:rPr>
                  <w:rStyle w:val="Hyperlink"/>
                  <w:rFonts w:cs="Arial"/>
                  <w:color w:val="auto"/>
                </w:rPr>
                <w:t>S1-232307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D954" w14:textId="69E0C2AA" w:rsidR="00600CEB" w:rsidRPr="00600CEB" w:rsidRDefault="00600CEB" w:rsidP="00F131BA">
            <w:pPr>
              <w:snapToGrid w:val="0"/>
              <w:spacing w:after="0" w:line="240" w:lineRule="auto"/>
            </w:pPr>
            <w:r w:rsidRPr="00600CEB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6FC4" w14:textId="6E98D875" w:rsidR="00600CEB" w:rsidRPr="00600CEB" w:rsidRDefault="00600CEB" w:rsidP="00F131BA">
            <w:pPr>
              <w:snapToGrid w:val="0"/>
              <w:spacing w:after="0" w:line="240" w:lineRule="auto"/>
            </w:pPr>
            <w:r w:rsidRPr="00600CEB">
              <w:t>Pseudo-CR on updates to add info for positioning accuracy value for clause 5.10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F7C9C" w14:textId="77777777" w:rsidR="00600CEB" w:rsidRPr="00600CEB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C2E50" w14:textId="4EDC060B" w:rsidR="00600CEB" w:rsidRPr="00600CEB" w:rsidRDefault="00600CEB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00CEB">
              <w:rPr>
                <w:rFonts w:eastAsia="Arial Unicode MS" w:cs="Arial"/>
                <w:szCs w:val="18"/>
                <w:lang w:val="fr-FR" w:eastAsia="ar-SA"/>
              </w:rPr>
              <w:t xml:space="preserve"> of S1-232160.</w:t>
            </w:r>
          </w:p>
        </w:tc>
      </w:tr>
      <w:tr w:rsidR="009C3076" w:rsidRPr="00B209E2" w14:paraId="55B56748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134F4" w14:textId="77777777" w:rsidR="009C3076" w:rsidRPr="00600CEB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966FC" w14:textId="6BC31B67" w:rsidR="009C3076" w:rsidRPr="00600CEB" w:rsidRDefault="00A014FD" w:rsidP="00F131BA">
            <w:pPr>
              <w:snapToGrid w:val="0"/>
              <w:spacing w:after="0" w:line="240" w:lineRule="auto"/>
            </w:pPr>
            <w:hyperlink r:id="rId43" w:history="1">
              <w:r w:rsidR="009C3076" w:rsidRPr="00600CEB">
                <w:rPr>
                  <w:rStyle w:val="Hyperlink"/>
                  <w:rFonts w:cs="Arial"/>
                  <w:color w:val="auto"/>
                </w:rPr>
                <w:t>S1-232167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A08C11" w14:textId="77777777" w:rsidR="009C3076" w:rsidRPr="00600CEB" w:rsidRDefault="009C3076" w:rsidP="00F131BA">
            <w:pPr>
              <w:snapToGrid w:val="0"/>
              <w:spacing w:after="0" w:line="240" w:lineRule="auto"/>
            </w:pPr>
            <w:r w:rsidRPr="00600CEB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A3CB2" w14:textId="77777777" w:rsidR="009C3076" w:rsidRPr="00600CEB" w:rsidRDefault="009C3076" w:rsidP="00F131BA">
            <w:pPr>
              <w:snapToGrid w:val="0"/>
              <w:spacing w:after="0" w:line="240" w:lineRule="auto"/>
            </w:pPr>
            <w:r w:rsidRPr="00600CEB">
              <w:t xml:space="preserve">Pseudo-CR on updates clause5_13 </w:t>
            </w:r>
            <w:proofErr w:type="spellStart"/>
            <w:r w:rsidRPr="00600CEB">
              <w:t>BTSMachineRoom</w:t>
            </w:r>
            <w:proofErr w:type="spellEnd"/>
            <w:r w:rsidRPr="00600CEB">
              <w:t xml:space="preserve"> latency </w:t>
            </w:r>
            <w:proofErr w:type="spellStart"/>
            <w:r w:rsidRPr="00600CEB">
              <w:t>kpi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674E4E" w14:textId="4AE3048F" w:rsidR="009C3076" w:rsidRPr="00600CEB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00CEB">
              <w:rPr>
                <w:rFonts w:eastAsia="Times New Roman" w:cs="Arial"/>
                <w:szCs w:val="18"/>
                <w:lang w:val="fr-FR" w:eastAsia="ar-SA"/>
              </w:rPr>
              <w:t xml:space="preserve"> to S1-232308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3F7C8" w14:textId="77777777" w:rsidR="009C3076" w:rsidRPr="00600CEB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00CEB" w:rsidRPr="00B209E2" w14:paraId="15B26AC9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06308" w14:textId="15B170AC" w:rsidR="00600CEB" w:rsidRPr="006F0085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40CE3" w14:textId="416B211B" w:rsidR="00600CEB" w:rsidRPr="006F0085" w:rsidRDefault="00A014FD" w:rsidP="00F131BA">
            <w:pPr>
              <w:snapToGrid w:val="0"/>
              <w:spacing w:after="0" w:line="240" w:lineRule="auto"/>
            </w:pPr>
            <w:hyperlink r:id="rId44" w:history="1">
              <w:r w:rsidR="00600CEB" w:rsidRPr="006F0085">
                <w:rPr>
                  <w:rStyle w:val="Hyperlink"/>
                  <w:rFonts w:cs="Arial"/>
                  <w:color w:val="auto"/>
                </w:rPr>
                <w:t>S1-232308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1F385C" w14:textId="2FA995D9" w:rsidR="00600CEB" w:rsidRPr="006F0085" w:rsidRDefault="00600CEB" w:rsidP="00F131BA">
            <w:pPr>
              <w:snapToGrid w:val="0"/>
              <w:spacing w:after="0" w:line="240" w:lineRule="auto"/>
            </w:pPr>
            <w:r w:rsidRPr="006F0085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1D75F" w14:textId="17E677E2" w:rsidR="00600CEB" w:rsidRPr="006F0085" w:rsidRDefault="00600CEB" w:rsidP="00F131BA">
            <w:pPr>
              <w:snapToGrid w:val="0"/>
              <w:spacing w:after="0" w:line="240" w:lineRule="auto"/>
            </w:pPr>
            <w:r w:rsidRPr="006F0085">
              <w:t xml:space="preserve">Pseudo-CR on updates clause5_13 </w:t>
            </w:r>
            <w:proofErr w:type="spellStart"/>
            <w:r w:rsidRPr="006F0085">
              <w:t>BTSMachineRoom</w:t>
            </w:r>
            <w:proofErr w:type="spellEnd"/>
            <w:r w:rsidRPr="006F0085">
              <w:t xml:space="preserve"> latency </w:t>
            </w:r>
            <w:proofErr w:type="spellStart"/>
            <w:r w:rsidRPr="006F0085">
              <w:t>kpi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028F5" w14:textId="12C2D724" w:rsidR="00600CEB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F0085">
              <w:rPr>
                <w:rFonts w:eastAsia="Times New Roman" w:cs="Arial"/>
                <w:szCs w:val="18"/>
                <w:lang w:val="fr-FR" w:eastAsia="ar-SA"/>
              </w:rPr>
              <w:t xml:space="preserve"> to S1-232359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F5BDE" w14:textId="77777777" w:rsidR="00600CEB" w:rsidRPr="006F0085" w:rsidRDefault="00600CEB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szCs w:val="18"/>
                <w:lang w:val="fr-FR" w:eastAsia="ar-SA"/>
              </w:rPr>
              <w:t xml:space="preserve"> of S1-232167.</w:t>
            </w:r>
          </w:p>
          <w:p w14:paraId="66BEAAF0" w14:textId="77777777" w:rsidR="00600CEB" w:rsidRPr="006F0085" w:rsidRDefault="00600CEB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037D7D42" w14:textId="77777777" w:rsidR="00600CEB" w:rsidRPr="006F0085" w:rsidRDefault="00600CEB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3FE029DA" w14:textId="003AF897" w:rsidR="00600CEB" w:rsidRPr="006F0085" w:rsidRDefault="00600CEB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F0085">
              <w:rPr>
                <w:rFonts w:eastAsia="Arial Unicode MS" w:cs="Arial"/>
                <w:szCs w:val="18"/>
                <w:lang w:val="fr-FR" w:eastAsia="ar-SA"/>
              </w:rPr>
              <w:t xml:space="preserve">No </w:t>
            </w:r>
            <w:proofErr w:type="spellStart"/>
            <w:r w:rsidRPr="006F0085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6F0085" w:rsidRPr="00B209E2" w14:paraId="270B0041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4441C6" w14:textId="248E4C16" w:rsidR="006F0085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C15F5" w14:textId="054B0688" w:rsidR="006F0085" w:rsidRPr="006F0085" w:rsidRDefault="00A014FD" w:rsidP="00F131BA">
            <w:pPr>
              <w:snapToGrid w:val="0"/>
              <w:spacing w:after="0" w:line="240" w:lineRule="auto"/>
            </w:pPr>
            <w:hyperlink r:id="rId45" w:history="1">
              <w:r w:rsidR="006F0085" w:rsidRPr="006F0085">
                <w:rPr>
                  <w:rStyle w:val="Hyperlink"/>
                  <w:rFonts w:cs="Arial"/>
                  <w:color w:val="auto"/>
                </w:rPr>
                <w:t>S1-232359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03275B" w14:textId="11CDA0EC" w:rsidR="006F0085" w:rsidRPr="006F0085" w:rsidRDefault="006F0085" w:rsidP="00F131BA">
            <w:pPr>
              <w:snapToGrid w:val="0"/>
              <w:spacing w:after="0" w:line="240" w:lineRule="auto"/>
            </w:pPr>
            <w:r w:rsidRPr="006F0085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098F3E" w14:textId="18A33269" w:rsidR="006F0085" w:rsidRPr="006F0085" w:rsidRDefault="006F0085" w:rsidP="00F131BA">
            <w:pPr>
              <w:snapToGrid w:val="0"/>
              <w:spacing w:after="0" w:line="240" w:lineRule="auto"/>
            </w:pPr>
            <w:r w:rsidRPr="006F0085">
              <w:t xml:space="preserve">Pseudo-CR on updates clause5_13 </w:t>
            </w:r>
            <w:proofErr w:type="spellStart"/>
            <w:r w:rsidRPr="006F0085">
              <w:t>BTSMachineRoom</w:t>
            </w:r>
            <w:proofErr w:type="spellEnd"/>
            <w:r w:rsidRPr="006F0085">
              <w:t xml:space="preserve"> latency </w:t>
            </w:r>
            <w:proofErr w:type="spellStart"/>
            <w:r w:rsidRPr="006F0085">
              <w:t>kpi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C93EC7" w14:textId="397F1EB4" w:rsidR="006F0085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AABD78" w14:textId="77777777" w:rsidR="006F0085" w:rsidRPr="006F0085" w:rsidRDefault="006F0085" w:rsidP="006F008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S1-232167.</w:t>
            </w:r>
          </w:p>
          <w:p w14:paraId="407A1882" w14:textId="0209A73C" w:rsidR="006F0085" w:rsidRPr="006F0085" w:rsidRDefault="006F0085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szCs w:val="18"/>
                <w:lang w:val="fr-FR" w:eastAsia="ar-SA"/>
              </w:rPr>
              <w:t xml:space="preserve"> of S1-232308.</w:t>
            </w:r>
          </w:p>
        </w:tc>
      </w:tr>
      <w:tr w:rsidR="009C3076" w:rsidRPr="00B209E2" w14:paraId="75C47B0A" w14:textId="77777777" w:rsidTr="00600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814C4" w14:textId="77777777" w:rsidR="009C3076" w:rsidRPr="00600CEB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1745B" w14:textId="247DF05B" w:rsidR="009C3076" w:rsidRPr="00600CEB" w:rsidRDefault="00A014FD" w:rsidP="00F131BA">
            <w:pPr>
              <w:snapToGrid w:val="0"/>
              <w:spacing w:after="0" w:line="240" w:lineRule="auto"/>
            </w:pPr>
            <w:hyperlink r:id="rId46" w:history="1">
              <w:r w:rsidR="009C3076" w:rsidRPr="00600CEB">
                <w:rPr>
                  <w:rStyle w:val="Hyperlink"/>
                  <w:rFonts w:cs="Arial"/>
                  <w:color w:val="auto"/>
                </w:rPr>
                <w:t>S1-232168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96FAB" w14:textId="77777777" w:rsidR="009C3076" w:rsidRPr="00600CEB" w:rsidRDefault="009C3076" w:rsidP="00F131BA">
            <w:pPr>
              <w:snapToGrid w:val="0"/>
              <w:spacing w:after="0" w:line="240" w:lineRule="auto"/>
            </w:pPr>
            <w:r w:rsidRPr="00600CEB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6DDE32" w14:textId="77777777" w:rsidR="009C3076" w:rsidRPr="00600CEB" w:rsidRDefault="009C3076" w:rsidP="00F131BA">
            <w:pPr>
              <w:snapToGrid w:val="0"/>
              <w:spacing w:after="0" w:line="240" w:lineRule="auto"/>
            </w:pPr>
            <w:r w:rsidRPr="00600CEB">
              <w:t>Pseudo-CR on adding info for positioning accuracy value for clause 5.10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1ED4B" w14:textId="0E7AA15D" w:rsidR="009C3076" w:rsidRPr="00600CEB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00CEB">
              <w:rPr>
                <w:rFonts w:eastAsia="Times New Roman" w:cs="Arial"/>
                <w:szCs w:val="18"/>
                <w:lang w:val="fr-FR" w:eastAsia="ar-SA"/>
              </w:rPr>
              <w:t xml:space="preserve"> to S1-232309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93AE1" w14:textId="77777777" w:rsidR="009C3076" w:rsidRPr="00600CEB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00CEB" w:rsidRPr="00B209E2" w14:paraId="53E2784D" w14:textId="77777777" w:rsidTr="0019133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B044" w14:textId="00C9F39A" w:rsidR="00600CEB" w:rsidRPr="00600CEB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D6BA" w14:textId="026525E9" w:rsidR="00600CEB" w:rsidRPr="00600CEB" w:rsidRDefault="00A014FD" w:rsidP="00F131BA">
            <w:pPr>
              <w:snapToGrid w:val="0"/>
              <w:spacing w:after="0" w:line="240" w:lineRule="auto"/>
            </w:pPr>
            <w:hyperlink r:id="rId47" w:history="1">
              <w:r w:rsidR="00600CEB" w:rsidRPr="00600CEB">
                <w:rPr>
                  <w:rStyle w:val="Hyperlink"/>
                  <w:rFonts w:cs="Arial"/>
                  <w:color w:val="auto"/>
                </w:rPr>
                <w:t>S1-232309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75FC" w14:textId="284AA166" w:rsidR="00600CEB" w:rsidRPr="00600CEB" w:rsidRDefault="00600CEB" w:rsidP="00F131BA">
            <w:pPr>
              <w:snapToGrid w:val="0"/>
              <w:spacing w:after="0" w:line="240" w:lineRule="auto"/>
            </w:pPr>
            <w:r w:rsidRPr="00600CEB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2B46" w14:textId="521E9999" w:rsidR="00600CEB" w:rsidRPr="00600CEB" w:rsidRDefault="00600CEB" w:rsidP="00F131BA">
            <w:pPr>
              <w:snapToGrid w:val="0"/>
              <w:spacing w:after="0" w:line="240" w:lineRule="auto"/>
            </w:pPr>
            <w:r w:rsidRPr="00600CEB">
              <w:t>Pseudo-CR on adding info for positioning accuracy value for clause 5.10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F778" w14:textId="77777777" w:rsidR="00600CEB" w:rsidRPr="00600CEB" w:rsidRDefault="00600CEB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84AC" w14:textId="322DF632" w:rsidR="00600CEB" w:rsidRPr="00600CEB" w:rsidRDefault="00600CEB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00CEB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00CEB">
              <w:rPr>
                <w:rFonts w:eastAsia="Arial Unicode MS" w:cs="Arial"/>
                <w:szCs w:val="18"/>
                <w:lang w:val="fr-FR" w:eastAsia="ar-SA"/>
              </w:rPr>
              <w:t xml:space="preserve"> of S1-232168.</w:t>
            </w:r>
          </w:p>
        </w:tc>
      </w:tr>
      <w:tr w:rsidR="009C3076" w:rsidRPr="00B209E2" w14:paraId="57D7D7CB" w14:textId="77777777" w:rsidTr="009D2B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B11C68" w14:textId="77777777" w:rsidR="009C3076" w:rsidRPr="00191333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91333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B794D" w14:textId="46D8C7B4" w:rsidR="009C3076" w:rsidRPr="00191333" w:rsidRDefault="00A014FD" w:rsidP="00F131BA">
            <w:pPr>
              <w:snapToGrid w:val="0"/>
              <w:spacing w:after="0" w:line="240" w:lineRule="auto"/>
            </w:pPr>
            <w:hyperlink r:id="rId48" w:history="1">
              <w:r w:rsidR="009C3076" w:rsidRPr="00191333">
                <w:rPr>
                  <w:rStyle w:val="Hyperlink"/>
                  <w:rFonts w:cs="Arial"/>
                  <w:color w:val="auto"/>
                </w:rPr>
                <w:t>S1-232169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96FAB" w14:textId="77777777" w:rsidR="009C3076" w:rsidRPr="00191333" w:rsidRDefault="009C3076" w:rsidP="00F131BA">
            <w:pPr>
              <w:snapToGrid w:val="0"/>
              <w:spacing w:after="0" w:line="240" w:lineRule="auto"/>
            </w:pPr>
            <w:r w:rsidRPr="00191333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DADCA" w14:textId="77777777" w:rsidR="009C3076" w:rsidRPr="00191333" w:rsidRDefault="009C3076" w:rsidP="00F131BA">
            <w:pPr>
              <w:snapToGrid w:val="0"/>
              <w:spacing w:after="0" w:line="240" w:lineRule="auto"/>
            </w:pPr>
            <w:r w:rsidRPr="00191333">
              <w:t xml:space="preserve">Pseudo-CR on updates for clause5_30 </w:t>
            </w:r>
            <w:proofErr w:type="spellStart"/>
            <w:r w:rsidRPr="00191333">
              <w:t>controllerAgriculture</w:t>
            </w:r>
            <w:proofErr w:type="spellEnd"/>
            <w:r w:rsidRPr="00191333">
              <w:t xml:space="preserve"> latency </w:t>
            </w:r>
            <w:proofErr w:type="spellStart"/>
            <w:r w:rsidRPr="00191333">
              <w:t>kpi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100D7" w14:textId="3BC87E78" w:rsidR="009C3076" w:rsidRPr="00191333" w:rsidRDefault="00191333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9133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91333">
              <w:rPr>
                <w:rFonts w:eastAsia="Times New Roman" w:cs="Arial"/>
                <w:szCs w:val="18"/>
                <w:lang w:val="fr-FR" w:eastAsia="ar-SA"/>
              </w:rPr>
              <w:t xml:space="preserve"> to S1-232310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A05A8" w14:textId="77777777" w:rsidR="009C3076" w:rsidRPr="00191333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191333" w:rsidRPr="00B209E2" w14:paraId="6903B7E6" w14:textId="77777777" w:rsidTr="009D2B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CBA233" w14:textId="708D5217" w:rsidR="00191333" w:rsidRPr="009D2B14" w:rsidRDefault="00191333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D2B1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1A2052" w14:textId="6D685BA4" w:rsidR="00191333" w:rsidRPr="009D2B14" w:rsidRDefault="00A014FD" w:rsidP="00F131BA">
            <w:pPr>
              <w:snapToGrid w:val="0"/>
              <w:spacing w:after="0" w:line="240" w:lineRule="auto"/>
            </w:pPr>
            <w:hyperlink r:id="rId49" w:history="1">
              <w:r w:rsidR="00191333" w:rsidRPr="009D2B14">
                <w:rPr>
                  <w:rStyle w:val="Hyperlink"/>
                  <w:rFonts w:cs="Arial"/>
                  <w:color w:val="auto"/>
                </w:rPr>
                <w:t>S1-232310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56C08D" w14:textId="40320401" w:rsidR="00191333" w:rsidRPr="009D2B14" w:rsidRDefault="00191333" w:rsidP="00F131BA">
            <w:pPr>
              <w:snapToGrid w:val="0"/>
              <w:spacing w:after="0" w:line="240" w:lineRule="auto"/>
            </w:pPr>
            <w:r w:rsidRPr="009D2B14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25EE76" w14:textId="59D079AC" w:rsidR="00191333" w:rsidRPr="009D2B14" w:rsidRDefault="00191333" w:rsidP="00F131BA">
            <w:pPr>
              <w:snapToGrid w:val="0"/>
              <w:spacing w:after="0" w:line="240" w:lineRule="auto"/>
            </w:pPr>
            <w:r w:rsidRPr="009D2B14">
              <w:t xml:space="preserve">Pseudo-CR on updates for clause5_30 </w:t>
            </w:r>
            <w:proofErr w:type="spellStart"/>
            <w:r w:rsidRPr="009D2B14">
              <w:t>controllerAgriculture</w:t>
            </w:r>
            <w:proofErr w:type="spellEnd"/>
            <w:r w:rsidRPr="009D2B14">
              <w:t xml:space="preserve"> latency </w:t>
            </w:r>
            <w:proofErr w:type="spellStart"/>
            <w:r w:rsidRPr="009D2B14">
              <w:t>kpi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3A0DD8" w14:textId="1B092009" w:rsidR="00191333" w:rsidRPr="009D2B14" w:rsidRDefault="009D2B1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D2B14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31DD4D" w14:textId="2AF054E2" w:rsidR="00191333" w:rsidRPr="009D2B14" w:rsidRDefault="00191333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D2B1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D2B14">
              <w:rPr>
                <w:rFonts w:eastAsia="Arial Unicode MS" w:cs="Arial"/>
                <w:szCs w:val="18"/>
                <w:lang w:val="fr-FR" w:eastAsia="ar-SA"/>
              </w:rPr>
              <w:t xml:space="preserve"> of S1-232169.</w:t>
            </w:r>
          </w:p>
        </w:tc>
      </w:tr>
      <w:tr w:rsidR="009C3076" w:rsidRPr="00B209E2" w14:paraId="05B5E6A6" w14:textId="77777777" w:rsidTr="00D71A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E77D1" w14:textId="77777777" w:rsidR="009C3076" w:rsidRPr="00F12120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1212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74413" w14:textId="614C96E3" w:rsidR="009C3076" w:rsidRPr="00F12120" w:rsidRDefault="00A014FD" w:rsidP="00F131BA">
            <w:pPr>
              <w:snapToGrid w:val="0"/>
              <w:spacing w:after="0" w:line="240" w:lineRule="auto"/>
            </w:pPr>
            <w:hyperlink r:id="rId50" w:history="1">
              <w:r w:rsidR="009C3076" w:rsidRPr="00F12120">
                <w:rPr>
                  <w:rStyle w:val="Hyperlink"/>
                  <w:rFonts w:cs="Arial"/>
                  <w:color w:val="auto"/>
                </w:rPr>
                <w:t>S1-232170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B5AC2" w14:textId="77777777" w:rsidR="009C3076" w:rsidRPr="00F12120" w:rsidRDefault="009C3076" w:rsidP="00F131BA">
            <w:pPr>
              <w:snapToGrid w:val="0"/>
              <w:spacing w:after="0" w:line="240" w:lineRule="auto"/>
            </w:pPr>
            <w:r w:rsidRPr="00F12120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256D62" w14:textId="77777777" w:rsidR="009C3076" w:rsidRPr="00F12120" w:rsidRDefault="009C3076" w:rsidP="00F131BA">
            <w:pPr>
              <w:snapToGrid w:val="0"/>
              <w:spacing w:after="0" w:line="240" w:lineRule="auto"/>
            </w:pPr>
            <w:r w:rsidRPr="00F12120">
              <w:t>Pseudo-CR on updates Clause 5.24 square brackets removal for smart manhole cover safety monitoring Communication Range KPI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24F8C" w14:textId="5940D520" w:rsidR="009C3076" w:rsidRPr="00F12120" w:rsidRDefault="00F1212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1212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12120">
              <w:rPr>
                <w:rFonts w:eastAsia="Times New Roman" w:cs="Arial"/>
                <w:szCs w:val="18"/>
                <w:lang w:val="fr-FR" w:eastAsia="ar-SA"/>
              </w:rPr>
              <w:t xml:space="preserve"> to S1-232358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28CF1" w14:textId="77777777" w:rsidR="009C3076" w:rsidRPr="00F12120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F12120" w:rsidRPr="00B209E2" w14:paraId="692B6769" w14:textId="77777777" w:rsidTr="009D2B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B3DA7" w14:textId="3B7B980C" w:rsidR="00F12120" w:rsidRPr="00D71AA4" w:rsidRDefault="00F1212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8E16C" w14:textId="4197A6FF" w:rsidR="00F12120" w:rsidRPr="00D71AA4" w:rsidRDefault="00A014FD" w:rsidP="00F131BA">
            <w:pPr>
              <w:snapToGrid w:val="0"/>
              <w:spacing w:after="0" w:line="240" w:lineRule="auto"/>
            </w:pPr>
            <w:hyperlink r:id="rId51" w:history="1">
              <w:r w:rsidR="00F12120" w:rsidRPr="00D71AA4">
                <w:rPr>
                  <w:rStyle w:val="Hyperlink"/>
                  <w:rFonts w:cs="Arial"/>
                  <w:color w:val="auto"/>
                </w:rPr>
                <w:t>S1-232358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CB717" w14:textId="2A2AB136" w:rsidR="00F12120" w:rsidRPr="00D71AA4" w:rsidRDefault="00F12120" w:rsidP="00F131BA">
            <w:pPr>
              <w:snapToGrid w:val="0"/>
              <w:spacing w:after="0" w:line="240" w:lineRule="auto"/>
            </w:pPr>
            <w:r w:rsidRPr="00D71AA4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8B271" w14:textId="42DD3158" w:rsidR="00F12120" w:rsidRPr="00D71AA4" w:rsidRDefault="00F12120" w:rsidP="00F131BA">
            <w:pPr>
              <w:snapToGrid w:val="0"/>
              <w:spacing w:after="0" w:line="240" w:lineRule="auto"/>
            </w:pPr>
            <w:r w:rsidRPr="00D71AA4">
              <w:t>Pseudo-CR on updates Clause 5.24 square brackets removal for smart manhole cover safety monitoring Communication Range KPI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25EA9" w14:textId="409099D1" w:rsidR="00F12120" w:rsidRPr="00D71AA4" w:rsidRDefault="00D71AA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71AA4">
              <w:rPr>
                <w:rFonts w:eastAsia="Times New Roman" w:cs="Arial"/>
                <w:szCs w:val="18"/>
                <w:lang w:val="fr-FR" w:eastAsia="ar-SA"/>
              </w:rPr>
              <w:t xml:space="preserve"> to S1-232380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B6496C" w14:textId="412B034E" w:rsidR="00F12120" w:rsidRPr="00D71AA4" w:rsidRDefault="00F1212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71AA4">
              <w:rPr>
                <w:rFonts w:eastAsia="Arial Unicode MS" w:cs="Arial"/>
                <w:szCs w:val="18"/>
                <w:lang w:val="fr-FR" w:eastAsia="ar-SA"/>
              </w:rPr>
              <w:t xml:space="preserve"> of S1-232170.</w:t>
            </w:r>
          </w:p>
        </w:tc>
      </w:tr>
      <w:tr w:rsidR="00D71AA4" w:rsidRPr="00B209E2" w14:paraId="59AD2600" w14:textId="77777777" w:rsidTr="009D2B1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8AFBAC" w14:textId="7F692C6E" w:rsidR="00D71AA4" w:rsidRPr="009D2B14" w:rsidRDefault="00D71AA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D2B14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E5A66A" w14:textId="624CB68C" w:rsidR="00D71AA4" w:rsidRPr="009D2B14" w:rsidRDefault="00A014FD" w:rsidP="00F131BA">
            <w:pPr>
              <w:snapToGrid w:val="0"/>
              <w:spacing w:after="0" w:line="240" w:lineRule="auto"/>
              <w:rPr>
                <w:rFonts w:cs="Arial"/>
              </w:rPr>
            </w:pPr>
            <w:hyperlink r:id="rId52" w:history="1">
              <w:r w:rsidR="00D71AA4" w:rsidRPr="009D2B14">
                <w:rPr>
                  <w:rStyle w:val="Hyperlink"/>
                  <w:rFonts w:cs="Arial"/>
                  <w:color w:val="auto"/>
                </w:rPr>
                <w:t>S1-232380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2DFB6F" w14:textId="731C6616" w:rsidR="00D71AA4" w:rsidRPr="009D2B14" w:rsidRDefault="00D71AA4" w:rsidP="00F131BA">
            <w:pPr>
              <w:snapToGrid w:val="0"/>
              <w:spacing w:after="0" w:line="240" w:lineRule="auto"/>
            </w:pPr>
            <w:r w:rsidRPr="009D2B14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13C3BD" w14:textId="23856237" w:rsidR="00D71AA4" w:rsidRPr="009D2B14" w:rsidRDefault="00D71AA4" w:rsidP="00F131BA">
            <w:pPr>
              <w:snapToGrid w:val="0"/>
              <w:spacing w:after="0" w:line="240" w:lineRule="auto"/>
            </w:pPr>
            <w:r w:rsidRPr="009D2B14">
              <w:t>Pseudo-CR on updates Clause 5.24 square brackets removal for smart manhole cover safety monitoring Communication Range KPI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1491182" w14:textId="788FC6B4" w:rsidR="00D71AA4" w:rsidRPr="009D2B14" w:rsidRDefault="009D2B1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D2B14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0D22C4" w14:textId="2A0AEA31" w:rsidR="00D71AA4" w:rsidRPr="009D2B14" w:rsidRDefault="00D71AA4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D2B14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9D2B14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S1-232170.</w:t>
            </w:r>
          </w:p>
          <w:p w14:paraId="1B319EFE" w14:textId="00DA7026" w:rsidR="00D71AA4" w:rsidRPr="009D2B14" w:rsidRDefault="00D71AA4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D2B1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D2B14">
              <w:rPr>
                <w:rFonts w:eastAsia="Arial Unicode MS" w:cs="Arial"/>
                <w:szCs w:val="18"/>
                <w:lang w:val="fr-FR" w:eastAsia="ar-SA"/>
              </w:rPr>
              <w:t xml:space="preserve"> of S1-232358.</w:t>
            </w:r>
          </w:p>
        </w:tc>
      </w:tr>
      <w:tr w:rsidR="009C3076" w:rsidRPr="00B209E2" w14:paraId="021F4A21" w14:textId="77777777" w:rsidTr="006233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5E33C4" w14:textId="77777777" w:rsidR="009C3076" w:rsidRPr="00623316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F4A84A" w14:textId="78472869" w:rsidR="009C3076" w:rsidRPr="00623316" w:rsidRDefault="00A014FD" w:rsidP="00F131BA">
            <w:pPr>
              <w:snapToGrid w:val="0"/>
              <w:spacing w:after="0" w:line="240" w:lineRule="auto"/>
            </w:pPr>
            <w:hyperlink r:id="rId53" w:history="1">
              <w:r w:rsidR="009C3076" w:rsidRPr="00623316">
                <w:rPr>
                  <w:rStyle w:val="Hyperlink"/>
                  <w:rFonts w:cs="Arial"/>
                  <w:color w:val="auto"/>
                </w:rPr>
                <w:t>S1-232172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E900AA" w14:textId="77777777" w:rsidR="009C3076" w:rsidRPr="00623316" w:rsidRDefault="009C3076" w:rsidP="00F131BA">
            <w:pPr>
              <w:snapToGrid w:val="0"/>
              <w:spacing w:after="0" w:line="240" w:lineRule="auto"/>
            </w:pPr>
            <w:r w:rsidRPr="00623316">
              <w:t xml:space="preserve">Huawei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CB553F" w14:textId="77777777" w:rsidR="009C3076" w:rsidRPr="00623316" w:rsidRDefault="009C3076" w:rsidP="00F131BA">
            <w:pPr>
              <w:snapToGrid w:val="0"/>
              <w:spacing w:after="0" w:line="240" w:lineRule="auto"/>
            </w:pPr>
            <w:r w:rsidRPr="00623316">
              <w:t xml:space="preserve">Pseudo-CR on updates for clause5_25 </w:t>
            </w:r>
            <w:proofErr w:type="spellStart"/>
            <w:r w:rsidRPr="00623316">
              <w:t>comRange</w:t>
            </w:r>
            <w:proofErr w:type="spellEnd"/>
            <w:r w:rsidRPr="00623316">
              <w:t xml:space="preserve"> </w:t>
            </w:r>
            <w:proofErr w:type="spellStart"/>
            <w:r w:rsidRPr="00623316">
              <w:t>kpi-smartBridge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922368" w14:textId="091733FF" w:rsidR="009C3076" w:rsidRPr="00623316" w:rsidRDefault="0062331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653E98" w14:textId="77777777" w:rsidR="009C3076" w:rsidRPr="00623316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C3076" w:rsidRPr="00B209E2" w14:paraId="15CE6707" w14:textId="77777777" w:rsidTr="00D71A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097D67" w14:textId="77777777" w:rsidR="009C3076" w:rsidRPr="00623316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CDDDD" w14:textId="49C50E0C" w:rsidR="009C3076" w:rsidRPr="00623316" w:rsidRDefault="00A014FD" w:rsidP="00F131BA">
            <w:pPr>
              <w:snapToGrid w:val="0"/>
              <w:spacing w:after="0" w:line="240" w:lineRule="auto"/>
            </w:pPr>
            <w:hyperlink r:id="rId54" w:history="1">
              <w:r w:rsidR="009C3076" w:rsidRPr="00623316">
                <w:rPr>
                  <w:rStyle w:val="Hyperlink"/>
                  <w:rFonts w:cs="Arial"/>
                  <w:color w:val="auto"/>
                </w:rPr>
                <w:t>S1-232206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85475" w14:textId="77777777" w:rsidR="009C3076" w:rsidRPr="00623316" w:rsidRDefault="009C3076" w:rsidP="00F131BA">
            <w:pPr>
              <w:snapToGrid w:val="0"/>
              <w:spacing w:after="0" w:line="240" w:lineRule="auto"/>
            </w:pPr>
            <w:r w:rsidRPr="00623316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CD8EE" w14:textId="77777777" w:rsidR="009C3076" w:rsidRPr="00623316" w:rsidRDefault="009C3076" w:rsidP="00F131BA">
            <w:pPr>
              <w:snapToGrid w:val="0"/>
              <w:spacing w:after="0" w:line="240" w:lineRule="auto"/>
            </w:pPr>
            <w:r w:rsidRPr="00623316">
              <w:t>Removing Editor’s Note on ‘timers’ in clause 5.28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B06CB" w14:textId="474621F9" w:rsidR="009C3076" w:rsidRPr="00623316" w:rsidRDefault="0062331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23316">
              <w:rPr>
                <w:rFonts w:eastAsia="Times New Roman" w:cs="Arial"/>
                <w:szCs w:val="18"/>
                <w:lang w:val="fr-FR" w:eastAsia="ar-SA"/>
              </w:rPr>
              <w:t xml:space="preserve"> to S1-232311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05589" w14:textId="77777777" w:rsidR="009C3076" w:rsidRPr="00623316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23316" w:rsidRPr="00B209E2" w14:paraId="736B568D" w14:textId="77777777" w:rsidTr="00D71A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CC4F9" w14:textId="60A37AEF" w:rsidR="00623316" w:rsidRPr="00D71AA4" w:rsidRDefault="0062331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D5F93" w14:textId="3821F642" w:rsidR="00623316" w:rsidRPr="00D71AA4" w:rsidRDefault="00A014FD" w:rsidP="00F131BA">
            <w:pPr>
              <w:snapToGrid w:val="0"/>
              <w:spacing w:after="0" w:line="240" w:lineRule="auto"/>
            </w:pPr>
            <w:hyperlink r:id="rId55" w:history="1">
              <w:r w:rsidR="00623316" w:rsidRPr="00D71AA4">
                <w:rPr>
                  <w:rStyle w:val="Hyperlink"/>
                  <w:rFonts w:cs="Arial"/>
                  <w:color w:val="auto"/>
                </w:rPr>
                <w:t>S1-232311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83914" w14:textId="0F5E8813" w:rsidR="00623316" w:rsidRPr="00D71AA4" w:rsidRDefault="00623316" w:rsidP="00F131BA">
            <w:pPr>
              <w:snapToGrid w:val="0"/>
              <w:spacing w:after="0" w:line="240" w:lineRule="auto"/>
            </w:pPr>
            <w:r w:rsidRPr="00D71AA4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2BAB0" w14:textId="3896FAAC" w:rsidR="00623316" w:rsidRPr="00D71AA4" w:rsidRDefault="00623316" w:rsidP="00F131BA">
            <w:pPr>
              <w:snapToGrid w:val="0"/>
              <w:spacing w:after="0" w:line="240" w:lineRule="auto"/>
            </w:pPr>
            <w:r w:rsidRPr="00D71AA4">
              <w:t>Removing Editor’s Note on ‘timers’ in clause 5.28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0C6AF" w14:textId="7C42ECAA" w:rsidR="00623316" w:rsidRPr="00D71AA4" w:rsidRDefault="00D71AA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71AA4">
              <w:rPr>
                <w:rFonts w:eastAsia="Times New Roman" w:cs="Arial"/>
                <w:szCs w:val="18"/>
                <w:lang w:val="fr-FR" w:eastAsia="ar-SA"/>
              </w:rPr>
              <w:t xml:space="preserve"> to S1-232381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92EBC2" w14:textId="77E460B2" w:rsidR="00623316" w:rsidRPr="00D71AA4" w:rsidRDefault="0062331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71AA4">
              <w:rPr>
                <w:rFonts w:eastAsia="Arial Unicode MS" w:cs="Arial"/>
                <w:szCs w:val="18"/>
                <w:lang w:val="fr-FR" w:eastAsia="ar-SA"/>
              </w:rPr>
              <w:t xml:space="preserve"> of S1-232206.</w:t>
            </w:r>
          </w:p>
        </w:tc>
      </w:tr>
      <w:tr w:rsidR="00D71AA4" w:rsidRPr="00B209E2" w14:paraId="5DE174A1" w14:textId="77777777" w:rsidTr="00D71AA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220CE1" w14:textId="42BD673C" w:rsidR="00D71AA4" w:rsidRPr="00D71AA4" w:rsidRDefault="00D71AA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54E16D" w14:textId="60A36209" w:rsidR="00D71AA4" w:rsidRPr="00D71AA4" w:rsidRDefault="00A014FD" w:rsidP="00F131BA">
            <w:pPr>
              <w:snapToGrid w:val="0"/>
              <w:spacing w:after="0" w:line="240" w:lineRule="auto"/>
            </w:pPr>
            <w:hyperlink r:id="rId56" w:history="1">
              <w:r w:rsidR="00D71AA4" w:rsidRPr="00D71AA4">
                <w:rPr>
                  <w:rStyle w:val="Hyperlink"/>
                  <w:rFonts w:cs="Arial"/>
                  <w:color w:val="auto"/>
                </w:rPr>
                <w:t>S1-232381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58FA69" w14:textId="29E4A756" w:rsidR="00D71AA4" w:rsidRPr="00D71AA4" w:rsidRDefault="00D71AA4" w:rsidP="00F131BA">
            <w:pPr>
              <w:snapToGrid w:val="0"/>
              <w:spacing w:after="0" w:line="240" w:lineRule="auto"/>
            </w:pPr>
            <w:r w:rsidRPr="00D71AA4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8B6E48" w14:textId="43F44D08" w:rsidR="00D71AA4" w:rsidRPr="00D71AA4" w:rsidRDefault="00D71AA4" w:rsidP="00F131BA">
            <w:pPr>
              <w:snapToGrid w:val="0"/>
              <w:spacing w:after="0" w:line="240" w:lineRule="auto"/>
            </w:pPr>
            <w:r w:rsidRPr="00D71AA4">
              <w:t>Removing Editor’s Note on ‘timers’ in clause 5.28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12755A" w14:textId="070D2F17" w:rsidR="00D71AA4" w:rsidRPr="00D71AA4" w:rsidRDefault="00D71AA4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3B55DB" w14:textId="7BBC731A" w:rsidR="00D71AA4" w:rsidRPr="00D71AA4" w:rsidRDefault="00D71AA4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D71AA4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S1-232206.</w:t>
            </w:r>
          </w:p>
          <w:p w14:paraId="2BC0331D" w14:textId="77777777" w:rsidR="00D71AA4" w:rsidRDefault="00D71AA4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71AA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71AA4">
              <w:rPr>
                <w:rFonts w:eastAsia="Arial Unicode MS" w:cs="Arial"/>
                <w:szCs w:val="18"/>
                <w:lang w:val="fr-FR" w:eastAsia="ar-SA"/>
              </w:rPr>
              <w:t xml:space="preserve"> of S1-232311.</w:t>
            </w:r>
          </w:p>
          <w:p w14:paraId="46C072CD" w14:textId="77777777" w:rsidR="00D71AA4" w:rsidRPr="00D71AA4" w:rsidRDefault="00D71AA4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2254E9CB" w14:textId="77777777" w:rsidR="00D71AA4" w:rsidRDefault="00D71AA4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492CFC8C" w14:textId="2E99E75D" w:rsidR="00D71AA4" w:rsidRPr="00D71AA4" w:rsidRDefault="00D71AA4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D71AA4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D71AA4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9C3076" w:rsidRPr="00B04844" w14:paraId="299DBEC5" w14:textId="77777777" w:rsidTr="00623316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3B7243BF" w14:textId="1EF87BC8" w:rsidR="009C3076" w:rsidRPr="006E6FF4" w:rsidRDefault="009C3076" w:rsidP="00F131BA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 xml:space="preserve">Update Traffic Scenario </w:t>
            </w:r>
          </w:p>
        </w:tc>
      </w:tr>
      <w:tr w:rsidR="009C3076" w:rsidRPr="00B209E2" w14:paraId="4D3D6D4E" w14:textId="77777777" w:rsidTr="006233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E8A6D" w14:textId="77777777" w:rsidR="009C3076" w:rsidRPr="00623316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169A3" w14:textId="546ABDA2" w:rsidR="009C3076" w:rsidRPr="00623316" w:rsidRDefault="00A014FD" w:rsidP="00F131BA">
            <w:pPr>
              <w:snapToGrid w:val="0"/>
              <w:spacing w:after="0" w:line="240" w:lineRule="auto"/>
            </w:pPr>
            <w:hyperlink r:id="rId57" w:history="1">
              <w:r w:rsidR="009C3076" w:rsidRPr="00623316">
                <w:rPr>
                  <w:rStyle w:val="Hyperlink"/>
                  <w:rFonts w:cs="Arial"/>
                  <w:color w:val="auto"/>
                </w:rPr>
                <w:t>S1-232212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E7DBC" w14:textId="77777777" w:rsidR="009C3076" w:rsidRPr="00623316" w:rsidRDefault="009C3076" w:rsidP="00F131BA">
            <w:pPr>
              <w:snapToGrid w:val="0"/>
              <w:spacing w:after="0" w:line="240" w:lineRule="auto"/>
            </w:pPr>
            <w:r w:rsidRPr="00623316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A884F" w14:textId="77777777" w:rsidR="009C3076" w:rsidRPr="00623316" w:rsidRDefault="009C3076" w:rsidP="00F131BA">
            <w:pPr>
              <w:snapToGrid w:val="0"/>
              <w:spacing w:after="0" w:line="240" w:lineRule="auto"/>
            </w:pPr>
            <w:r w:rsidRPr="00623316">
              <w:t>Removal of square brackets in KPI tables 6.1.4-1 and 6.2.4-1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C3802" w14:textId="77BEF5F3" w:rsidR="009C3076" w:rsidRPr="00623316" w:rsidRDefault="0062331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23316">
              <w:rPr>
                <w:rFonts w:eastAsia="Times New Roman" w:cs="Arial"/>
                <w:szCs w:val="18"/>
                <w:lang w:val="fr-FR" w:eastAsia="ar-SA"/>
              </w:rPr>
              <w:t xml:space="preserve"> to S1-232278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D817C" w14:textId="77777777" w:rsidR="009C3076" w:rsidRPr="00623316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23316" w:rsidRPr="00B209E2" w14:paraId="519E04C9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DF255" w14:textId="1DD3D93A" w:rsidR="00623316" w:rsidRPr="00623316" w:rsidRDefault="0062331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6842A" w14:textId="6D108975" w:rsidR="00623316" w:rsidRPr="00623316" w:rsidRDefault="00A014FD" w:rsidP="00F131BA">
            <w:pPr>
              <w:snapToGrid w:val="0"/>
              <w:spacing w:after="0" w:line="240" w:lineRule="auto"/>
            </w:pPr>
            <w:hyperlink r:id="rId58" w:history="1">
              <w:r w:rsidR="00623316" w:rsidRPr="00623316">
                <w:rPr>
                  <w:rStyle w:val="Hyperlink"/>
                  <w:rFonts w:cs="Arial"/>
                  <w:color w:val="auto"/>
                </w:rPr>
                <w:t>S1-232278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91E91" w14:textId="15DB375F" w:rsidR="00623316" w:rsidRPr="00623316" w:rsidRDefault="00623316" w:rsidP="00F131BA">
            <w:pPr>
              <w:snapToGrid w:val="0"/>
              <w:spacing w:after="0" w:line="240" w:lineRule="auto"/>
            </w:pPr>
            <w:r w:rsidRPr="00623316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267C4F" w14:textId="15E7F196" w:rsidR="00623316" w:rsidRPr="00623316" w:rsidRDefault="00623316" w:rsidP="00F131BA">
            <w:pPr>
              <w:snapToGrid w:val="0"/>
              <w:spacing w:after="0" w:line="240" w:lineRule="auto"/>
            </w:pPr>
            <w:r w:rsidRPr="00623316">
              <w:t>Removal of square brackets in KPI tables 6.1.4-1 and 6.2.4-1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BE885" w14:textId="5D460D2C" w:rsidR="00623316" w:rsidRPr="00623316" w:rsidRDefault="0062331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23316">
              <w:rPr>
                <w:rFonts w:eastAsia="Times New Roman" w:cs="Arial"/>
                <w:szCs w:val="18"/>
                <w:lang w:val="fr-FR" w:eastAsia="ar-SA"/>
              </w:rPr>
              <w:t xml:space="preserve"> to S1-232312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94200A" w14:textId="362A751A" w:rsidR="00623316" w:rsidRPr="00623316" w:rsidRDefault="0062331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2331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23316">
              <w:rPr>
                <w:rFonts w:eastAsia="Arial Unicode MS" w:cs="Arial"/>
                <w:szCs w:val="18"/>
                <w:lang w:val="fr-FR" w:eastAsia="ar-SA"/>
              </w:rPr>
              <w:t xml:space="preserve"> of S1-232212.</w:t>
            </w:r>
          </w:p>
        </w:tc>
      </w:tr>
      <w:tr w:rsidR="00623316" w:rsidRPr="00B209E2" w14:paraId="2EB44287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FFB34" w14:textId="6FE63156" w:rsidR="00623316" w:rsidRPr="006F0085" w:rsidRDefault="0062331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4E137" w14:textId="33CE0A3F" w:rsidR="00623316" w:rsidRPr="006F0085" w:rsidRDefault="00A014FD" w:rsidP="00F131BA">
            <w:pPr>
              <w:snapToGrid w:val="0"/>
              <w:spacing w:after="0" w:line="240" w:lineRule="auto"/>
              <w:rPr>
                <w:rFonts w:cs="Arial"/>
              </w:rPr>
            </w:pPr>
            <w:hyperlink r:id="rId59" w:history="1">
              <w:r w:rsidR="00623316" w:rsidRPr="006F0085">
                <w:rPr>
                  <w:rStyle w:val="Hyperlink"/>
                  <w:rFonts w:cs="Arial"/>
                  <w:color w:val="auto"/>
                </w:rPr>
                <w:t>S1-232312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0E753" w14:textId="5CB4CE0D" w:rsidR="00623316" w:rsidRPr="006F0085" w:rsidRDefault="00623316" w:rsidP="00F131BA">
            <w:pPr>
              <w:snapToGrid w:val="0"/>
              <w:spacing w:after="0" w:line="240" w:lineRule="auto"/>
            </w:pPr>
            <w:r w:rsidRPr="006F0085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774E2A" w14:textId="1F519D52" w:rsidR="00623316" w:rsidRPr="006F0085" w:rsidRDefault="00623316" w:rsidP="00F131BA">
            <w:pPr>
              <w:snapToGrid w:val="0"/>
              <w:spacing w:after="0" w:line="240" w:lineRule="auto"/>
            </w:pPr>
            <w:r w:rsidRPr="006F0085">
              <w:t>Removal of square brackets in KPI tables 6.1.4-1 and 6.2.4-1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E9A90" w14:textId="2391D977" w:rsidR="00623316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F0085">
              <w:rPr>
                <w:rFonts w:eastAsia="Times New Roman" w:cs="Arial"/>
                <w:szCs w:val="18"/>
                <w:lang w:val="fr-FR" w:eastAsia="ar-SA"/>
              </w:rPr>
              <w:t xml:space="preserve"> to S1-232382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09D832" w14:textId="52E185F7" w:rsidR="00623316" w:rsidRPr="006F0085" w:rsidRDefault="0062331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S1-232212.</w:t>
            </w:r>
          </w:p>
          <w:p w14:paraId="727C8982" w14:textId="6CFFAFD8" w:rsidR="00623316" w:rsidRPr="006F0085" w:rsidRDefault="0062331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szCs w:val="18"/>
                <w:lang w:val="fr-FR" w:eastAsia="ar-SA"/>
              </w:rPr>
              <w:t xml:space="preserve"> of S1-232278.</w:t>
            </w:r>
          </w:p>
        </w:tc>
      </w:tr>
      <w:tr w:rsidR="006F0085" w:rsidRPr="00B209E2" w14:paraId="18B020E4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5B4E" w14:textId="59C3C6BC" w:rsidR="006F0085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1A1DE" w14:textId="38B86A40" w:rsidR="006F0085" w:rsidRPr="006F0085" w:rsidRDefault="00A014FD" w:rsidP="00F131BA">
            <w:pPr>
              <w:snapToGrid w:val="0"/>
              <w:spacing w:after="0" w:line="240" w:lineRule="auto"/>
            </w:pPr>
            <w:hyperlink r:id="rId60" w:history="1">
              <w:r w:rsidR="006F0085" w:rsidRPr="006F0085">
                <w:rPr>
                  <w:rStyle w:val="Hyperlink"/>
                  <w:rFonts w:cs="Arial"/>
                  <w:color w:val="auto"/>
                </w:rPr>
                <w:t>S1-232382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9606" w14:textId="3A276612" w:rsidR="006F0085" w:rsidRPr="006F0085" w:rsidRDefault="006F0085" w:rsidP="00F131BA">
            <w:pPr>
              <w:snapToGrid w:val="0"/>
              <w:spacing w:after="0" w:line="240" w:lineRule="auto"/>
            </w:pPr>
            <w:r w:rsidRPr="006F0085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70586" w14:textId="1483827B" w:rsidR="006F0085" w:rsidRPr="006F0085" w:rsidRDefault="006F0085" w:rsidP="00F131BA">
            <w:pPr>
              <w:snapToGrid w:val="0"/>
              <w:spacing w:after="0" w:line="240" w:lineRule="auto"/>
            </w:pPr>
            <w:r w:rsidRPr="006F0085">
              <w:t>Removal of square brackets in KPI tables 6.1.4-1 and 6.2.4-1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B8FF" w14:textId="77777777" w:rsidR="006F0085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6094" w14:textId="77777777" w:rsidR="006F0085" w:rsidRPr="006F0085" w:rsidRDefault="006F0085" w:rsidP="006F008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S1-232212.</w:t>
            </w:r>
          </w:p>
          <w:p w14:paraId="523CA0C9" w14:textId="3C05D4F3" w:rsidR="006F0085" w:rsidRDefault="006F0085" w:rsidP="006F008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S1-232278.</w:t>
            </w:r>
          </w:p>
          <w:p w14:paraId="0F750E3E" w14:textId="46AC1208" w:rsidR="006F0085" w:rsidRPr="006F0085" w:rsidRDefault="006F0085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szCs w:val="18"/>
                <w:lang w:val="fr-FR" w:eastAsia="ar-SA"/>
              </w:rPr>
              <w:t xml:space="preserve"> of S1-232312.</w:t>
            </w:r>
          </w:p>
        </w:tc>
      </w:tr>
      <w:tr w:rsidR="009C3076" w:rsidRPr="00B209E2" w14:paraId="2D0D11D5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FD629" w14:textId="77777777" w:rsidR="009C3076" w:rsidRPr="009A46E8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A46E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79746" w14:textId="3CD94D03" w:rsidR="009C3076" w:rsidRPr="009A46E8" w:rsidRDefault="00A014FD" w:rsidP="00F131BA">
            <w:pPr>
              <w:snapToGrid w:val="0"/>
              <w:spacing w:after="0" w:line="240" w:lineRule="auto"/>
            </w:pPr>
            <w:hyperlink r:id="rId61" w:history="1">
              <w:r w:rsidR="009C3076" w:rsidRPr="009A46E8">
                <w:rPr>
                  <w:rStyle w:val="Hyperlink"/>
                  <w:rFonts w:cs="Arial"/>
                  <w:color w:val="auto"/>
                </w:rPr>
                <w:t>S1-232034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30AA2" w14:textId="77777777" w:rsidR="009C3076" w:rsidRPr="009A46E8" w:rsidRDefault="009C3076" w:rsidP="00F131BA">
            <w:pPr>
              <w:snapToGrid w:val="0"/>
              <w:spacing w:after="0" w:line="240" w:lineRule="auto"/>
            </w:pPr>
            <w:r w:rsidRPr="009A46E8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BB726" w14:textId="77777777" w:rsidR="009C3076" w:rsidRPr="009A46E8" w:rsidRDefault="009C3076" w:rsidP="00F131BA">
            <w:pPr>
              <w:snapToGrid w:val="0"/>
              <w:spacing w:after="0" w:line="240" w:lineRule="auto"/>
            </w:pPr>
            <w:proofErr w:type="spellStart"/>
            <w:r w:rsidRPr="009A46E8">
              <w:t>pCR</w:t>
            </w:r>
            <w:proofErr w:type="spellEnd"/>
            <w:r w:rsidRPr="009A46E8">
              <w:t xml:space="preserve"> on KPIs for Ambient IoT traffic scenario on Electronic Shelf Label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E25E3" w14:textId="54530102" w:rsidR="009C3076" w:rsidRPr="009A46E8" w:rsidRDefault="009A46E8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A46E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A46E8">
              <w:rPr>
                <w:rFonts w:eastAsia="Times New Roman" w:cs="Arial"/>
                <w:szCs w:val="18"/>
                <w:lang w:val="fr-FR" w:eastAsia="ar-SA"/>
              </w:rPr>
              <w:t xml:space="preserve"> to S1-232313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063AF" w14:textId="77777777" w:rsidR="009C3076" w:rsidRPr="009A46E8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A46E8" w:rsidRPr="00B209E2" w14:paraId="0960624D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7AE411" w14:textId="7644A276" w:rsidR="009A46E8" w:rsidRPr="006F0085" w:rsidRDefault="009A46E8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8C4614" w14:textId="213486C6" w:rsidR="009A46E8" w:rsidRPr="006F0085" w:rsidRDefault="00A014FD" w:rsidP="00F131BA">
            <w:pPr>
              <w:snapToGrid w:val="0"/>
              <w:spacing w:after="0" w:line="240" w:lineRule="auto"/>
            </w:pPr>
            <w:hyperlink r:id="rId62" w:history="1">
              <w:r w:rsidR="009A46E8" w:rsidRPr="006F0085">
                <w:rPr>
                  <w:rStyle w:val="Hyperlink"/>
                  <w:rFonts w:cs="Arial"/>
                  <w:color w:val="auto"/>
                </w:rPr>
                <w:t>S1-232313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69484D" w14:textId="2EC1EB4C" w:rsidR="009A46E8" w:rsidRPr="006F0085" w:rsidRDefault="009A46E8" w:rsidP="00F131BA">
            <w:pPr>
              <w:snapToGrid w:val="0"/>
              <w:spacing w:after="0" w:line="240" w:lineRule="auto"/>
            </w:pPr>
            <w:r w:rsidRPr="006F0085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07A668" w14:textId="606C8392" w:rsidR="009A46E8" w:rsidRPr="006F0085" w:rsidRDefault="009A46E8" w:rsidP="00F131BA">
            <w:pPr>
              <w:snapToGrid w:val="0"/>
              <w:spacing w:after="0" w:line="240" w:lineRule="auto"/>
            </w:pPr>
            <w:proofErr w:type="spellStart"/>
            <w:r w:rsidRPr="006F0085">
              <w:t>pCR</w:t>
            </w:r>
            <w:proofErr w:type="spellEnd"/>
            <w:r w:rsidRPr="006F0085">
              <w:t xml:space="preserve"> on KPIs for Ambient IoT traffic scenario on Electronic Shelf Label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87EE7A" w14:textId="419F655E" w:rsidR="009A46E8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D47A31" w14:textId="51A7D5CD" w:rsidR="009A46E8" w:rsidRPr="006F0085" w:rsidRDefault="009A46E8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szCs w:val="18"/>
                <w:lang w:val="fr-FR" w:eastAsia="ar-SA"/>
              </w:rPr>
              <w:t xml:space="preserve"> of S1-232034.</w:t>
            </w:r>
          </w:p>
        </w:tc>
      </w:tr>
      <w:tr w:rsidR="00AA1601" w:rsidRPr="00B04844" w14:paraId="17126ABE" w14:textId="77777777" w:rsidTr="00D928BF">
        <w:trPr>
          <w:trHeight w:val="250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/>
          </w:tcPr>
          <w:p w14:paraId="4B04ED5A" w14:textId="11C375EE" w:rsidR="00AA1601" w:rsidRPr="006E6FF4" w:rsidRDefault="00AA1601" w:rsidP="00DA6559">
            <w:pPr>
              <w:pStyle w:val="Heading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and Conclusions</w:t>
            </w:r>
          </w:p>
        </w:tc>
      </w:tr>
      <w:tr w:rsidR="009C3076" w:rsidRPr="00B209E2" w14:paraId="65685172" w14:textId="77777777" w:rsidTr="00F06C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D8D99" w14:textId="77777777" w:rsidR="009C3076" w:rsidRPr="00D928BF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bookmarkStart w:id="7" w:name="_Hlk143070308"/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2E0810" w14:textId="172EB0BA" w:rsidR="009C3076" w:rsidRPr="00D928BF" w:rsidRDefault="00A014FD" w:rsidP="00F131BA">
            <w:pPr>
              <w:snapToGrid w:val="0"/>
              <w:spacing w:after="0" w:line="240" w:lineRule="auto"/>
            </w:pPr>
            <w:hyperlink r:id="rId63" w:history="1">
              <w:r w:rsidR="009C3076" w:rsidRPr="00D928BF">
                <w:rPr>
                  <w:rStyle w:val="Hyperlink"/>
                  <w:rFonts w:cs="Arial"/>
                  <w:color w:val="auto"/>
                </w:rPr>
                <w:t>S1-232117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833B7" w14:textId="77777777" w:rsidR="009C3076" w:rsidRPr="00D928BF" w:rsidRDefault="009C3076" w:rsidP="00F131BA">
            <w:pPr>
              <w:snapToGrid w:val="0"/>
              <w:spacing w:after="0" w:line="240" w:lineRule="auto"/>
            </w:pPr>
            <w:r w:rsidRPr="00D928BF">
              <w:t xml:space="preserve">OPPO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4CE84" w14:textId="77777777" w:rsidR="009C3076" w:rsidRPr="00D928BF" w:rsidRDefault="009C3076" w:rsidP="00F131BA">
            <w:pPr>
              <w:snapToGrid w:val="0"/>
              <w:spacing w:after="0" w:line="240" w:lineRule="auto"/>
            </w:pPr>
            <w:r w:rsidRPr="00D928BF">
              <w:t>Ambient IoT functional CPR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D39264" w14:textId="3AE4A70D" w:rsidR="009C3076" w:rsidRPr="00D928BF" w:rsidRDefault="00D928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928BF">
              <w:rPr>
                <w:rFonts w:eastAsia="Times New Roman" w:cs="Arial"/>
                <w:szCs w:val="18"/>
                <w:lang w:val="fr-FR" w:eastAsia="ar-SA"/>
              </w:rPr>
              <w:t xml:space="preserve"> to S1-232264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3EA83" w14:textId="77777777" w:rsidR="009C3076" w:rsidRPr="00D928BF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928BF" w:rsidRPr="00B209E2" w14:paraId="21C1F103" w14:textId="77777777" w:rsidTr="00F06CB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48BA6" w14:textId="61986E2F" w:rsidR="00D928BF" w:rsidRPr="00F06CBA" w:rsidRDefault="00D928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06CB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E388B" w14:textId="6431DD9C" w:rsidR="00D928BF" w:rsidRPr="00F06CBA" w:rsidRDefault="00A014FD" w:rsidP="00F131BA">
            <w:pPr>
              <w:snapToGrid w:val="0"/>
              <w:spacing w:after="0" w:line="240" w:lineRule="auto"/>
            </w:pPr>
            <w:hyperlink r:id="rId64" w:history="1">
              <w:r w:rsidR="00D928BF" w:rsidRPr="00F06CBA">
                <w:rPr>
                  <w:rStyle w:val="Hyperlink"/>
                  <w:rFonts w:cs="Arial"/>
                  <w:color w:val="auto"/>
                </w:rPr>
                <w:t>S1-232264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C1326" w14:textId="62A68900" w:rsidR="00D928BF" w:rsidRPr="00F06CBA" w:rsidRDefault="00D928BF" w:rsidP="00F131BA">
            <w:pPr>
              <w:snapToGrid w:val="0"/>
              <w:spacing w:after="0" w:line="240" w:lineRule="auto"/>
            </w:pPr>
            <w:r w:rsidRPr="00F06CBA">
              <w:t xml:space="preserve">OPPO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A76CCD" w14:textId="29E2ADFA" w:rsidR="00D928BF" w:rsidRPr="00F06CBA" w:rsidRDefault="00D928BF" w:rsidP="00F131BA">
            <w:pPr>
              <w:snapToGrid w:val="0"/>
              <w:spacing w:after="0" w:line="240" w:lineRule="auto"/>
            </w:pPr>
            <w:r w:rsidRPr="00F06CBA">
              <w:t>Ambient IoT functional CPR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5BFB4" w14:textId="5E872D1E" w:rsidR="00D928BF" w:rsidRPr="00F06CBA" w:rsidRDefault="00F06CB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06CB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06CBA">
              <w:rPr>
                <w:rFonts w:eastAsia="Times New Roman" w:cs="Arial"/>
                <w:szCs w:val="18"/>
                <w:lang w:val="fr-FR" w:eastAsia="ar-SA"/>
              </w:rPr>
              <w:t xml:space="preserve"> to S1-232342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81DF3" w14:textId="2847B990" w:rsidR="00D928BF" w:rsidRPr="00F06CBA" w:rsidRDefault="00D928BF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06CB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06CBA">
              <w:rPr>
                <w:rFonts w:eastAsia="Arial Unicode MS" w:cs="Arial"/>
                <w:szCs w:val="18"/>
                <w:lang w:val="fr-FR" w:eastAsia="ar-SA"/>
              </w:rPr>
              <w:t xml:space="preserve"> of S1-232117.</w:t>
            </w:r>
          </w:p>
        </w:tc>
      </w:tr>
      <w:tr w:rsidR="00F06CBA" w:rsidRPr="00B209E2" w14:paraId="745FCADB" w14:textId="77777777" w:rsidTr="00CE65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36553C" w14:textId="73714BB2" w:rsidR="00F06CBA" w:rsidRPr="00F06CBA" w:rsidRDefault="00F06CB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06CB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709DAA" w14:textId="62E25719" w:rsidR="00F06CBA" w:rsidRPr="00F06CBA" w:rsidRDefault="00A014FD" w:rsidP="00F131BA">
            <w:pPr>
              <w:snapToGrid w:val="0"/>
              <w:spacing w:after="0" w:line="240" w:lineRule="auto"/>
            </w:pPr>
            <w:hyperlink r:id="rId65" w:history="1">
              <w:r w:rsidR="00F06CBA" w:rsidRPr="00F06CBA">
                <w:rPr>
                  <w:rStyle w:val="Hyperlink"/>
                  <w:rFonts w:cs="Arial"/>
                  <w:color w:val="auto"/>
                </w:rPr>
                <w:t>S1-232342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5D4571" w14:textId="15BF2B12" w:rsidR="00F06CBA" w:rsidRPr="00F06CBA" w:rsidRDefault="00F06CBA" w:rsidP="00F131BA">
            <w:pPr>
              <w:snapToGrid w:val="0"/>
              <w:spacing w:after="0" w:line="240" w:lineRule="auto"/>
            </w:pPr>
            <w:r w:rsidRPr="00F06CBA">
              <w:t xml:space="preserve">OPPO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3DF338" w14:textId="61E40025" w:rsidR="00F06CBA" w:rsidRPr="00F06CBA" w:rsidRDefault="00F06CBA" w:rsidP="00F131BA">
            <w:pPr>
              <w:snapToGrid w:val="0"/>
              <w:spacing w:after="0" w:line="240" w:lineRule="auto"/>
            </w:pPr>
            <w:r w:rsidRPr="00F06CBA">
              <w:t>Ambient IoT functional CPR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A87141" w14:textId="07F8F6A6" w:rsidR="00F06CBA" w:rsidRPr="00F06CBA" w:rsidRDefault="00F06CB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06CBA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2D7880" w14:textId="13C52BF7" w:rsidR="00F06CBA" w:rsidRPr="00F06CBA" w:rsidRDefault="00F06CB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06CB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F06CB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S1-232117.</w:t>
            </w:r>
          </w:p>
          <w:p w14:paraId="050D9027" w14:textId="5078B94C" w:rsidR="00F06CBA" w:rsidRPr="00F06CBA" w:rsidRDefault="00F06CB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F06CB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F06CBA">
              <w:rPr>
                <w:rFonts w:eastAsia="Arial Unicode MS" w:cs="Arial"/>
                <w:szCs w:val="18"/>
                <w:lang w:val="fr-FR" w:eastAsia="ar-SA"/>
              </w:rPr>
              <w:t xml:space="preserve"> of S1-232264.</w:t>
            </w:r>
          </w:p>
        </w:tc>
      </w:tr>
      <w:tr w:rsidR="00814335" w:rsidRPr="00B209E2" w14:paraId="7202C583" w14:textId="77777777" w:rsidTr="00CE65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C76F8" w14:textId="77777777" w:rsidR="00814335" w:rsidRPr="00CE65B7" w:rsidRDefault="00814335" w:rsidP="00B37D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CCEBF" w14:textId="25F7C970" w:rsidR="00814335" w:rsidRPr="00CE65B7" w:rsidRDefault="00A014FD" w:rsidP="00B37DA7">
            <w:pPr>
              <w:snapToGrid w:val="0"/>
              <w:spacing w:after="0" w:line="240" w:lineRule="auto"/>
            </w:pPr>
            <w:hyperlink r:id="rId66" w:history="1">
              <w:r w:rsidR="00814335" w:rsidRPr="00CE65B7">
                <w:rPr>
                  <w:rStyle w:val="Hyperlink"/>
                  <w:rFonts w:cs="Arial"/>
                  <w:color w:val="auto"/>
                </w:rPr>
                <w:t>S1-232343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4809A" w14:textId="77777777" w:rsidR="00814335" w:rsidRPr="00CE65B7" w:rsidRDefault="00814335" w:rsidP="00B37DA7">
            <w:pPr>
              <w:snapToGrid w:val="0"/>
              <w:spacing w:after="0" w:line="240" w:lineRule="auto"/>
            </w:pPr>
            <w:r w:rsidRPr="00CE65B7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680AA" w14:textId="77777777" w:rsidR="00814335" w:rsidRPr="00CE65B7" w:rsidRDefault="00814335" w:rsidP="00B37DA7">
            <w:pPr>
              <w:snapToGrid w:val="0"/>
              <w:spacing w:after="0" w:line="240" w:lineRule="auto"/>
            </w:pPr>
            <w:r w:rsidRPr="00CE65B7">
              <w:t xml:space="preserve">Pseudo-CR on CPR proposals for Ambient IoT “communication with an </w:t>
            </w:r>
            <w:proofErr w:type="spellStart"/>
            <w:r w:rsidRPr="00CE65B7">
              <w:t>AmbientIoT</w:t>
            </w:r>
            <w:proofErr w:type="spellEnd"/>
            <w:r w:rsidRPr="00CE65B7">
              <w:t xml:space="preserve"> device”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2E92E" w14:textId="19A187F0" w:rsidR="00814335" w:rsidRPr="00CE65B7" w:rsidRDefault="00CE65B7" w:rsidP="00B37D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CE65B7">
              <w:rPr>
                <w:rFonts w:eastAsia="Times New Roman" w:cs="Arial"/>
                <w:szCs w:val="18"/>
                <w:lang w:val="fr-FR" w:eastAsia="ar-SA"/>
              </w:rPr>
              <w:t xml:space="preserve"> to S1-232383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84102" w14:textId="77777777" w:rsidR="00814335" w:rsidRPr="00CE65B7" w:rsidRDefault="00814335" w:rsidP="00B37DA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szCs w:val="18"/>
                <w:lang w:val="fr-FR" w:eastAsia="ar-SA"/>
              </w:rPr>
              <w:t xml:space="preserve"> of S1-232096.</w:t>
            </w:r>
          </w:p>
        </w:tc>
      </w:tr>
      <w:tr w:rsidR="00CE65B7" w:rsidRPr="00B209E2" w14:paraId="24F62745" w14:textId="77777777" w:rsidTr="00CE65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2C7E" w14:textId="0DC55EF0" w:rsidR="00CE65B7" w:rsidRPr="00CE65B7" w:rsidRDefault="00CE65B7" w:rsidP="00B37D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960C" w14:textId="1380E7B0" w:rsidR="00CE65B7" w:rsidRPr="00CE65B7" w:rsidRDefault="00A014FD" w:rsidP="00B37DA7">
            <w:pPr>
              <w:snapToGrid w:val="0"/>
              <w:spacing w:after="0" w:line="240" w:lineRule="auto"/>
            </w:pPr>
            <w:hyperlink r:id="rId67" w:history="1">
              <w:r w:rsidR="00CE65B7" w:rsidRPr="00CE65B7">
                <w:rPr>
                  <w:rStyle w:val="Hyperlink"/>
                  <w:rFonts w:cs="Arial"/>
                  <w:color w:val="auto"/>
                </w:rPr>
                <w:t>S1-232383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0DA6" w14:textId="38D7D27A" w:rsidR="00CE65B7" w:rsidRPr="00CE65B7" w:rsidRDefault="00CE65B7" w:rsidP="00B37DA7">
            <w:pPr>
              <w:snapToGrid w:val="0"/>
              <w:spacing w:after="0" w:line="240" w:lineRule="auto"/>
            </w:pPr>
            <w:r w:rsidRPr="00CE65B7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5121" w14:textId="4AB26484" w:rsidR="00CE65B7" w:rsidRPr="00CE65B7" w:rsidRDefault="00CE65B7" w:rsidP="00B37DA7">
            <w:pPr>
              <w:snapToGrid w:val="0"/>
              <w:spacing w:after="0" w:line="240" w:lineRule="auto"/>
            </w:pPr>
            <w:r w:rsidRPr="00CE65B7">
              <w:t xml:space="preserve">Pseudo-CR on CPR proposals for Ambient IoT “communication with an </w:t>
            </w:r>
            <w:proofErr w:type="spellStart"/>
            <w:r w:rsidRPr="00CE65B7">
              <w:t>AmbientIoT</w:t>
            </w:r>
            <w:proofErr w:type="spellEnd"/>
            <w:r w:rsidRPr="00CE65B7">
              <w:t xml:space="preserve"> device”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1ED4" w14:textId="77777777" w:rsidR="00CE65B7" w:rsidRPr="00CE65B7" w:rsidRDefault="00CE65B7" w:rsidP="00B37D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E6CF" w14:textId="4A4B8D14" w:rsidR="00CE65B7" w:rsidRDefault="00CE65B7" w:rsidP="00B37DA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S1-232096.</w:t>
            </w:r>
          </w:p>
          <w:p w14:paraId="74A97B90" w14:textId="67D7CA11" w:rsidR="00CE65B7" w:rsidRPr="00CE65B7" w:rsidRDefault="00CE65B7" w:rsidP="00B37DA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szCs w:val="18"/>
                <w:lang w:val="fr-FR" w:eastAsia="ar-SA"/>
              </w:rPr>
              <w:t xml:space="preserve"> of S1-232343.</w:t>
            </w:r>
          </w:p>
        </w:tc>
      </w:tr>
      <w:tr w:rsidR="00D928BF" w:rsidRPr="00B209E2" w14:paraId="4B23FC39" w14:textId="77777777" w:rsidTr="008143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73D24" w14:textId="77777777" w:rsidR="00D928BF" w:rsidRPr="00D928BF" w:rsidRDefault="00D928BF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bookmarkStart w:id="8" w:name="_Hlk143070181"/>
            <w:bookmarkEnd w:id="7"/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18DD5" w14:textId="77777777" w:rsidR="00D928BF" w:rsidRPr="00D928BF" w:rsidRDefault="00A014FD" w:rsidP="00173CC9">
            <w:pPr>
              <w:snapToGrid w:val="0"/>
              <w:spacing w:after="0" w:line="240" w:lineRule="auto"/>
            </w:pPr>
            <w:hyperlink r:id="rId68" w:history="1">
              <w:r w:rsidR="00D928BF" w:rsidRPr="00D928BF">
                <w:rPr>
                  <w:rStyle w:val="Hyperlink"/>
                  <w:rFonts w:cs="Arial"/>
                  <w:color w:val="auto"/>
                </w:rPr>
                <w:t>S1-232096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AF29B" w14:textId="77777777" w:rsidR="00D928BF" w:rsidRPr="00D928BF" w:rsidRDefault="00D928BF" w:rsidP="00173CC9">
            <w:pPr>
              <w:snapToGrid w:val="0"/>
              <w:spacing w:after="0" w:line="240" w:lineRule="auto"/>
            </w:pPr>
            <w:r w:rsidRPr="00D928BF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9F010" w14:textId="77777777" w:rsidR="00D928BF" w:rsidRPr="00D928BF" w:rsidRDefault="00D928BF" w:rsidP="00173CC9">
            <w:pPr>
              <w:snapToGrid w:val="0"/>
              <w:spacing w:after="0" w:line="240" w:lineRule="auto"/>
            </w:pPr>
            <w:r w:rsidRPr="00D928BF">
              <w:t>Pseudo-CR on CPR proposals for Ambient IoT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B61CB" w14:textId="095BE5FB" w:rsidR="00D928BF" w:rsidRPr="00D928BF" w:rsidRDefault="00D928BF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928BF">
              <w:rPr>
                <w:rFonts w:eastAsia="Times New Roman" w:cs="Arial"/>
                <w:szCs w:val="18"/>
                <w:lang w:val="fr-FR" w:eastAsia="ar-SA"/>
              </w:rPr>
              <w:t xml:space="preserve"> to S1-232262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A36344" w14:textId="77777777" w:rsidR="00D928BF" w:rsidRPr="00D928BF" w:rsidRDefault="00D928BF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928BF" w:rsidRPr="00B209E2" w14:paraId="4A64895B" w14:textId="77777777" w:rsidTr="008143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07D26" w14:textId="77777777" w:rsidR="00D928BF" w:rsidRPr="00814335" w:rsidRDefault="00D928BF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433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DF5C5" w14:textId="5B7B70AF" w:rsidR="00D928BF" w:rsidRPr="00814335" w:rsidRDefault="00A014FD" w:rsidP="00173CC9">
            <w:pPr>
              <w:snapToGrid w:val="0"/>
              <w:spacing w:after="0" w:line="240" w:lineRule="auto"/>
            </w:pPr>
            <w:hyperlink r:id="rId69" w:history="1">
              <w:r w:rsidR="00D928BF" w:rsidRPr="00814335">
                <w:rPr>
                  <w:rStyle w:val="Hyperlink"/>
                  <w:rFonts w:cs="Arial"/>
                  <w:color w:val="auto"/>
                </w:rPr>
                <w:t>S1-232262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A4DAD" w14:textId="77777777" w:rsidR="00D928BF" w:rsidRPr="00814335" w:rsidRDefault="00D928BF" w:rsidP="00173CC9">
            <w:pPr>
              <w:snapToGrid w:val="0"/>
              <w:spacing w:after="0" w:line="240" w:lineRule="auto"/>
            </w:pPr>
            <w:r w:rsidRPr="00814335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B2A7C9" w14:textId="77777777" w:rsidR="00D928BF" w:rsidRPr="00814335" w:rsidRDefault="00D928BF" w:rsidP="00173CC9">
            <w:pPr>
              <w:snapToGrid w:val="0"/>
              <w:spacing w:after="0" w:line="240" w:lineRule="auto"/>
            </w:pPr>
            <w:r w:rsidRPr="00814335">
              <w:t>Pseudo-CR on CPR proposals for Ambient IoT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B9DDD" w14:textId="64C3CDE1" w:rsidR="00D928BF" w:rsidRPr="00814335" w:rsidRDefault="00814335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4335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14335">
              <w:rPr>
                <w:rFonts w:eastAsia="Times New Roman" w:cs="Arial"/>
                <w:szCs w:val="18"/>
                <w:lang w:val="fr-FR" w:eastAsia="ar-SA"/>
              </w:rPr>
              <w:t xml:space="preserve"> to S1-232344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40AF1" w14:textId="77777777" w:rsidR="00D928BF" w:rsidRPr="00814335" w:rsidRDefault="00D928BF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1433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14335">
              <w:rPr>
                <w:rFonts w:eastAsia="Arial Unicode MS" w:cs="Arial"/>
                <w:szCs w:val="18"/>
                <w:lang w:val="fr-FR" w:eastAsia="ar-SA"/>
              </w:rPr>
              <w:t xml:space="preserve"> of S1-232096.</w:t>
            </w:r>
          </w:p>
        </w:tc>
      </w:tr>
      <w:tr w:rsidR="00814335" w:rsidRPr="00B209E2" w14:paraId="5C60BEDC" w14:textId="77777777" w:rsidTr="00105D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CE47D8" w14:textId="675E030D" w:rsidR="00814335" w:rsidRPr="00814335" w:rsidRDefault="00814335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433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A6DD17" w14:textId="3EC813C2" w:rsidR="00814335" w:rsidRPr="00814335" w:rsidRDefault="00A014FD" w:rsidP="00173CC9">
            <w:pPr>
              <w:snapToGrid w:val="0"/>
              <w:spacing w:after="0" w:line="240" w:lineRule="auto"/>
            </w:pPr>
            <w:hyperlink r:id="rId70" w:history="1">
              <w:r w:rsidR="00814335" w:rsidRPr="00814335">
                <w:rPr>
                  <w:rStyle w:val="Hyperlink"/>
                  <w:rFonts w:cs="Arial"/>
                  <w:color w:val="auto"/>
                </w:rPr>
                <w:t>S1-232344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7CC153" w14:textId="7D60CD66" w:rsidR="00814335" w:rsidRPr="00814335" w:rsidRDefault="00814335" w:rsidP="00173CC9">
            <w:pPr>
              <w:snapToGrid w:val="0"/>
              <w:spacing w:after="0" w:line="240" w:lineRule="auto"/>
            </w:pPr>
            <w:r w:rsidRPr="00814335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1184A9" w14:textId="05B4B0A7" w:rsidR="00814335" w:rsidRPr="00814335" w:rsidRDefault="00814335" w:rsidP="00173CC9">
            <w:pPr>
              <w:snapToGrid w:val="0"/>
              <w:spacing w:after="0" w:line="240" w:lineRule="auto"/>
            </w:pPr>
            <w:r w:rsidRPr="00814335">
              <w:t>Pseudo-CR on CPR proposals for Ambient IoT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3CBC" w14:textId="3AD7A526" w:rsidR="00814335" w:rsidRPr="00814335" w:rsidRDefault="00814335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14335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4A978D" w14:textId="69725600" w:rsidR="00814335" w:rsidRPr="00814335" w:rsidRDefault="00814335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1433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81433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S1-232096.</w:t>
            </w:r>
          </w:p>
          <w:p w14:paraId="46F5BD02" w14:textId="74D0E4C7" w:rsidR="00814335" w:rsidRPr="00814335" w:rsidRDefault="00814335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1433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14335">
              <w:rPr>
                <w:rFonts w:eastAsia="Arial Unicode MS" w:cs="Arial"/>
                <w:szCs w:val="18"/>
                <w:lang w:val="fr-FR" w:eastAsia="ar-SA"/>
              </w:rPr>
              <w:t xml:space="preserve"> of S1-232262.</w:t>
            </w:r>
          </w:p>
        </w:tc>
      </w:tr>
      <w:tr w:rsidR="00D928BF" w:rsidRPr="00B209E2" w14:paraId="748FCAAB" w14:textId="77777777" w:rsidTr="00CE65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4B2C0" w14:textId="3B4431CF" w:rsidR="00D928BF" w:rsidRPr="00105DF8" w:rsidRDefault="00D928BF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5DF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A5C2C" w14:textId="0DA0F5BE" w:rsidR="00D928BF" w:rsidRPr="00105DF8" w:rsidRDefault="00A014FD" w:rsidP="00173CC9">
            <w:pPr>
              <w:snapToGrid w:val="0"/>
              <w:spacing w:after="0" w:line="240" w:lineRule="auto"/>
            </w:pPr>
            <w:hyperlink r:id="rId71" w:history="1">
              <w:r w:rsidR="00D928BF" w:rsidRPr="00105DF8">
                <w:rPr>
                  <w:rStyle w:val="Hyperlink"/>
                  <w:rFonts w:cs="Arial"/>
                  <w:color w:val="auto"/>
                </w:rPr>
                <w:t>S1-232263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6ED774" w14:textId="13E69E90" w:rsidR="00D928BF" w:rsidRPr="00105DF8" w:rsidRDefault="00D928BF" w:rsidP="00173CC9">
            <w:pPr>
              <w:snapToGrid w:val="0"/>
              <w:spacing w:after="0" w:line="240" w:lineRule="auto"/>
            </w:pPr>
            <w:r w:rsidRPr="00105DF8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C6452" w14:textId="5C51FA0C" w:rsidR="00D928BF" w:rsidRPr="00105DF8" w:rsidRDefault="00D928BF" w:rsidP="00173CC9">
            <w:pPr>
              <w:snapToGrid w:val="0"/>
              <w:spacing w:after="0" w:line="240" w:lineRule="auto"/>
            </w:pPr>
            <w:r w:rsidRPr="00105DF8">
              <w:t>Pseudo-CR on CPR proposals for Ambient IoT “communication with 3</w:t>
            </w:r>
            <w:r w:rsidRPr="00105DF8">
              <w:rPr>
                <w:vertAlign w:val="superscript"/>
              </w:rPr>
              <w:t>rd</w:t>
            </w:r>
            <w:r w:rsidRPr="00105DF8">
              <w:t xml:space="preserve"> party”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155D5" w14:textId="32A7BD9B" w:rsidR="00D928BF" w:rsidRPr="00105DF8" w:rsidRDefault="00105DF8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5DF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05DF8">
              <w:rPr>
                <w:rFonts w:eastAsia="Times New Roman" w:cs="Arial"/>
                <w:szCs w:val="18"/>
                <w:lang w:val="fr-FR" w:eastAsia="ar-SA"/>
              </w:rPr>
              <w:t xml:space="preserve"> to S1-232345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6C77C" w14:textId="4B5EEE3E" w:rsidR="00D928BF" w:rsidRPr="00105DF8" w:rsidRDefault="00D928BF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5DF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05DF8">
              <w:rPr>
                <w:rFonts w:eastAsia="Arial Unicode MS" w:cs="Arial"/>
                <w:szCs w:val="18"/>
                <w:lang w:val="fr-FR" w:eastAsia="ar-SA"/>
              </w:rPr>
              <w:t xml:space="preserve"> of S1-232096.</w:t>
            </w:r>
          </w:p>
        </w:tc>
      </w:tr>
      <w:tr w:rsidR="00105DF8" w:rsidRPr="00B209E2" w14:paraId="29AAB63D" w14:textId="77777777" w:rsidTr="00CE65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08B27" w14:textId="2E39A3C9" w:rsidR="00105DF8" w:rsidRPr="00CE65B7" w:rsidRDefault="00105DF8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70241" w14:textId="1676E0BC" w:rsidR="00105DF8" w:rsidRPr="00CE65B7" w:rsidRDefault="00A014FD" w:rsidP="00173CC9">
            <w:pPr>
              <w:snapToGrid w:val="0"/>
              <w:spacing w:after="0" w:line="240" w:lineRule="auto"/>
            </w:pPr>
            <w:hyperlink r:id="rId72" w:history="1">
              <w:r w:rsidR="00105DF8" w:rsidRPr="00CE65B7">
                <w:rPr>
                  <w:rStyle w:val="Hyperlink"/>
                  <w:rFonts w:cs="Arial"/>
                  <w:color w:val="auto"/>
                </w:rPr>
                <w:t>S1-232345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7E3C18" w14:textId="3D87104C" w:rsidR="00105DF8" w:rsidRPr="00CE65B7" w:rsidRDefault="00105DF8" w:rsidP="00173CC9">
            <w:pPr>
              <w:snapToGrid w:val="0"/>
              <w:spacing w:after="0" w:line="240" w:lineRule="auto"/>
            </w:pPr>
            <w:r w:rsidRPr="00CE65B7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465AB" w14:textId="0188F89F" w:rsidR="00105DF8" w:rsidRPr="00CE65B7" w:rsidRDefault="00105DF8" w:rsidP="00173CC9">
            <w:pPr>
              <w:snapToGrid w:val="0"/>
              <w:spacing w:after="0" w:line="240" w:lineRule="auto"/>
            </w:pPr>
            <w:r w:rsidRPr="00CE65B7">
              <w:t xml:space="preserve">Pseudo-CR on CPR proposals for Ambient IoT “communication with 3rd party”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D421C" w14:textId="2E7E0A04" w:rsidR="00105DF8" w:rsidRPr="00CE65B7" w:rsidRDefault="00CE65B7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CE65B7">
              <w:rPr>
                <w:rFonts w:eastAsia="Times New Roman" w:cs="Arial"/>
                <w:szCs w:val="18"/>
                <w:lang w:val="fr-FR" w:eastAsia="ar-SA"/>
              </w:rPr>
              <w:t xml:space="preserve"> to S1-232384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FE75F1" w14:textId="24FF62E6" w:rsidR="00105DF8" w:rsidRPr="00CE65B7" w:rsidRDefault="00105DF8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S1-232096.</w:t>
            </w:r>
          </w:p>
          <w:p w14:paraId="76EE2913" w14:textId="744D212B" w:rsidR="00105DF8" w:rsidRPr="00CE65B7" w:rsidRDefault="00105DF8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szCs w:val="18"/>
                <w:lang w:val="fr-FR" w:eastAsia="ar-SA"/>
              </w:rPr>
              <w:t xml:space="preserve"> of S1-232263.</w:t>
            </w:r>
          </w:p>
        </w:tc>
      </w:tr>
      <w:tr w:rsidR="00CE65B7" w:rsidRPr="00B209E2" w14:paraId="5B3CA75C" w14:textId="77777777" w:rsidTr="00CE65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A4FA" w14:textId="147C1334" w:rsidR="00CE65B7" w:rsidRPr="00CE65B7" w:rsidRDefault="00CE65B7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E256" w14:textId="7FC44DA6" w:rsidR="00CE65B7" w:rsidRPr="00CE65B7" w:rsidRDefault="00A014FD" w:rsidP="00173CC9">
            <w:pPr>
              <w:snapToGrid w:val="0"/>
              <w:spacing w:after="0" w:line="240" w:lineRule="auto"/>
            </w:pPr>
            <w:hyperlink r:id="rId73" w:history="1">
              <w:r w:rsidR="00CE65B7" w:rsidRPr="00CE65B7">
                <w:rPr>
                  <w:rStyle w:val="Hyperlink"/>
                  <w:rFonts w:cs="Arial"/>
                  <w:color w:val="auto"/>
                </w:rPr>
                <w:t>S1-232384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DD13" w14:textId="6EBA25A6" w:rsidR="00CE65B7" w:rsidRPr="00CE65B7" w:rsidRDefault="00CE65B7" w:rsidP="00173CC9">
            <w:pPr>
              <w:snapToGrid w:val="0"/>
              <w:spacing w:after="0" w:line="240" w:lineRule="auto"/>
            </w:pPr>
            <w:r w:rsidRPr="00CE65B7">
              <w:t>Qualcomm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07F5" w14:textId="764356F9" w:rsidR="00CE65B7" w:rsidRPr="00CE65B7" w:rsidRDefault="00CE65B7" w:rsidP="00173CC9">
            <w:pPr>
              <w:snapToGrid w:val="0"/>
              <w:spacing w:after="0" w:line="240" w:lineRule="auto"/>
            </w:pPr>
            <w:r w:rsidRPr="00CE65B7">
              <w:t xml:space="preserve">Pseudo-CR on CPR proposals for Ambient IoT “communication with 3rd party”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0049E" w14:textId="77777777" w:rsidR="00CE65B7" w:rsidRPr="00CE65B7" w:rsidRDefault="00CE65B7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BA81" w14:textId="77777777" w:rsidR="00CE65B7" w:rsidRPr="00CE65B7" w:rsidRDefault="00CE65B7" w:rsidP="00CE65B7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S1-232096.</w:t>
            </w:r>
          </w:p>
          <w:p w14:paraId="5A02E9B0" w14:textId="069CB95D" w:rsidR="00CE65B7" w:rsidRDefault="00CE65B7" w:rsidP="00CE65B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S1-232263.</w:t>
            </w:r>
          </w:p>
          <w:p w14:paraId="091DE73C" w14:textId="76F96E21" w:rsidR="00CE65B7" w:rsidRPr="00CE65B7" w:rsidRDefault="00CE65B7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E65B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E65B7">
              <w:rPr>
                <w:rFonts w:eastAsia="Arial Unicode MS" w:cs="Arial"/>
                <w:szCs w:val="18"/>
                <w:lang w:val="fr-FR" w:eastAsia="ar-SA"/>
              </w:rPr>
              <w:t xml:space="preserve"> of S1-232345.</w:t>
            </w:r>
          </w:p>
        </w:tc>
      </w:tr>
      <w:bookmarkEnd w:id="8"/>
      <w:tr w:rsidR="009C3076" w:rsidRPr="00B209E2" w14:paraId="73F1616D" w14:textId="77777777" w:rsidTr="00A34E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28ADA" w14:textId="77777777" w:rsidR="009C3076" w:rsidRPr="00A34E40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34E4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5AE86" w14:textId="491F3EA3" w:rsidR="009C3076" w:rsidRPr="00A34E40" w:rsidRDefault="00A014FD" w:rsidP="00F131BA">
            <w:pPr>
              <w:snapToGrid w:val="0"/>
              <w:spacing w:after="0" w:line="240" w:lineRule="auto"/>
            </w:pPr>
            <w:hyperlink r:id="rId74" w:history="1">
              <w:r w:rsidR="009C3076" w:rsidRPr="00A34E40">
                <w:rPr>
                  <w:rStyle w:val="Hyperlink"/>
                  <w:rFonts w:cs="Arial"/>
                  <w:color w:val="auto"/>
                </w:rPr>
                <w:t>S1-232226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54901" w14:textId="77777777" w:rsidR="009C3076" w:rsidRPr="00A34E40" w:rsidRDefault="009C3076" w:rsidP="00F131BA">
            <w:pPr>
              <w:snapToGrid w:val="0"/>
              <w:spacing w:after="0" w:line="240" w:lineRule="auto"/>
            </w:pPr>
            <w:r w:rsidRPr="00A34E40">
              <w:t>Apple, 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EB528" w14:textId="77777777" w:rsidR="009C3076" w:rsidRPr="00A34E40" w:rsidRDefault="009C3076" w:rsidP="00F131BA">
            <w:pPr>
              <w:snapToGrid w:val="0"/>
              <w:spacing w:after="0" w:line="240" w:lineRule="auto"/>
            </w:pPr>
            <w:r w:rsidRPr="00A34E40">
              <w:t>Pseudo-CR on Ambient IoT On-demand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C89ADE" w14:textId="48AA13E8" w:rsidR="009C3076" w:rsidRPr="00A34E40" w:rsidRDefault="00A34E4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34E4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34E40">
              <w:rPr>
                <w:rFonts w:eastAsia="Times New Roman" w:cs="Arial"/>
                <w:szCs w:val="18"/>
                <w:lang w:val="fr-FR" w:eastAsia="ar-SA"/>
              </w:rPr>
              <w:t xml:space="preserve"> to S1-232258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A2099" w14:textId="77777777" w:rsidR="009C3076" w:rsidRPr="00A34E40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34E40" w:rsidRPr="00B209E2" w14:paraId="4F314B95" w14:textId="77777777" w:rsidTr="00105D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CF52D8" w14:textId="7B42E76D" w:rsidR="00A34E40" w:rsidRPr="00A34E40" w:rsidRDefault="00A34E4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34E40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9D8BA" w14:textId="3B8F749B" w:rsidR="00A34E40" w:rsidRPr="00A34E40" w:rsidRDefault="00A014FD" w:rsidP="00F131BA">
            <w:pPr>
              <w:snapToGrid w:val="0"/>
              <w:spacing w:after="0" w:line="240" w:lineRule="auto"/>
            </w:pPr>
            <w:hyperlink r:id="rId75" w:history="1">
              <w:r w:rsidR="00A34E40" w:rsidRPr="00A34E40">
                <w:rPr>
                  <w:rStyle w:val="Hyperlink"/>
                  <w:rFonts w:cs="Arial"/>
                  <w:color w:val="auto"/>
                </w:rPr>
                <w:t>S1-232258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C0A26" w14:textId="3635FDB7" w:rsidR="00A34E40" w:rsidRPr="00A34E40" w:rsidRDefault="00A34E40" w:rsidP="00F131BA">
            <w:pPr>
              <w:snapToGrid w:val="0"/>
              <w:spacing w:after="0" w:line="240" w:lineRule="auto"/>
            </w:pPr>
            <w:r w:rsidRPr="00A34E40">
              <w:t>Apple, 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E3594" w14:textId="50532C9F" w:rsidR="00A34E40" w:rsidRPr="00A34E40" w:rsidRDefault="00A34E40" w:rsidP="00F131BA">
            <w:pPr>
              <w:snapToGrid w:val="0"/>
              <w:spacing w:after="0" w:line="240" w:lineRule="auto"/>
            </w:pPr>
            <w:r w:rsidRPr="00A34E40">
              <w:t>Pseudo-CR on Ambient IoT On-demand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A3AE4" w14:textId="50B52BD2" w:rsidR="00A34E40" w:rsidRPr="00A34E40" w:rsidRDefault="00A34E4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34E40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34E40">
              <w:rPr>
                <w:rFonts w:eastAsia="Times New Roman" w:cs="Arial"/>
                <w:szCs w:val="18"/>
                <w:lang w:val="fr-FR" w:eastAsia="ar-SA"/>
              </w:rPr>
              <w:t xml:space="preserve"> to S1-232340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22BA6" w14:textId="312D6986" w:rsidR="00A34E40" w:rsidRPr="00A34E40" w:rsidRDefault="00A34E4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34E40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34E40">
              <w:rPr>
                <w:rFonts w:eastAsia="Arial Unicode MS" w:cs="Arial"/>
                <w:szCs w:val="18"/>
                <w:lang w:val="fr-FR" w:eastAsia="ar-SA"/>
              </w:rPr>
              <w:t xml:space="preserve"> of S1-232226.</w:t>
            </w:r>
          </w:p>
        </w:tc>
      </w:tr>
      <w:tr w:rsidR="00A34E40" w:rsidRPr="00B209E2" w14:paraId="2F986BCB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03EC8" w14:textId="25407190" w:rsidR="00A34E40" w:rsidRPr="00105DF8" w:rsidRDefault="00A34E4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5DF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B53CC7" w14:textId="7682D1D9" w:rsidR="00A34E40" w:rsidRPr="00105DF8" w:rsidRDefault="00A014FD" w:rsidP="00F131BA">
            <w:pPr>
              <w:snapToGrid w:val="0"/>
              <w:spacing w:after="0" w:line="240" w:lineRule="auto"/>
              <w:rPr>
                <w:rFonts w:cs="Arial"/>
              </w:rPr>
            </w:pPr>
            <w:hyperlink r:id="rId76" w:history="1">
              <w:r w:rsidR="00A34E40" w:rsidRPr="00105DF8">
                <w:rPr>
                  <w:rStyle w:val="Hyperlink"/>
                  <w:rFonts w:cs="Arial"/>
                  <w:color w:val="auto"/>
                </w:rPr>
                <w:t>S1-232340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958A8" w14:textId="204BA599" w:rsidR="00A34E40" w:rsidRPr="00105DF8" w:rsidRDefault="00A34E40" w:rsidP="00F131BA">
            <w:pPr>
              <w:snapToGrid w:val="0"/>
              <w:spacing w:after="0" w:line="240" w:lineRule="auto"/>
            </w:pPr>
            <w:r w:rsidRPr="00105DF8">
              <w:t>Apple, 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ADC5B" w14:textId="111CA53E" w:rsidR="00A34E40" w:rsidRPr="00105DF8" w:rsidRDefault="00A34E40" w:rsidP="00F131BA">
            <w:pPr>
              <w:snapToGrid w:val="0"/>
              <w:spacing w:after="0" w:line="240" w:lineRule="auto"/>
            </w:pPr>
            <w:r w:rsidRPr="00105DF8">
              <w:t>Pseudo-CR on Ambient IoT On-demand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47244" w14:textId="3627E43C" w:rsidR="00A34E40" w:rsidRPr="00105DF8" w:rsidRDefault="00105DF8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05DF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05DF8">
              <w:rPr>
                <w:rFonts w:eastAsia="Times New Roman" w:cs="Arial"/>
                <w:szCs w:val="18"/>
                <w:lang w:val="fr-FR" w:eastAsia="ar-SA"/>
              </w:rPr>
              <w:t xml:space="preserve"> to S1-232346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BCFFE" w14:textId="0AC40712" w:rsidR="00A34E40" w:rsidRPr="00105DF8" w:rsidRDefault="00A34E4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5DF8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105DF8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S1-232226.</w:t>
            </w:r>
          </w:p>
          <w:p w14:paraId="3E006110" w14:textId="34516DBE" w:rsidR="00A34E40" w:rsidRPr="00105DF8" w:rsidRDefault="00A34E4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05DF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05DF8">
              <w:rPr>
                <w:rFonts w:eastAsia="Arial Unicode MS" w:cs="Arial"/>
                <w:szCs w:val="18"/>
                <w:lang w:val="fr-FR" w:eastAsia="ar-SA"/>
              </w:rPr>
              <w:t xml:space="preserve"> of S1-232258.</w:t>
            </w:r>
          </w:p>
        </w:tc>
      </w:tr>
      <w:tr w:rsidR="00105DF8" w:rsidRPr="00B209E2" w14:paraId="1B2C9E00" w14:textId="77777777" w:rsidTr="006F00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AC381" w14:textId="264020D1" w:rsidR="00105DF8" w:rsidRPr="006F0085" w:rsidRDefault="00105DF8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B08A1" w14:textId="4D3D99CE" w:rsidR="00105DF8" w:rsidRPr="006F0085" w:rsidRDefault="00A014FD" w:rsidP="00F131BA">
            <w:pPr>
              <w:snapToGrid w:val="0"/>
              <w:spacing w:after="0" w:line="240" w:lineRule="auto"/>
              <w:rPr>
                <w:rFonts w:cs="Arial"/>
              </w:rPr>
            </w:pPr>
            <w:hyperlink r:id="rId77" w:history="1">
              <w:r w:rsidR="00105DF8" w:rsidRPr="006F0085">
                <w:rPr>
                  <w:rStyle w:val="Hyperlink"/>
                  <w:rFonts w:cs="Arial"/>
                  <w:color w:val="auto"/>
                </w:rPr>
                <w:t>S1-232346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6B705" w14:textId="7A7D892B" w:rsidR="00105DF8" w:rsidRPr="006F0085" w:rsidRDefault="00105DF8" w:rsidP="00F131BA">
            <w:pPr>
              <w:snapToGrid w:val="0"/>
              <w:spacing w:after="0" w:line="240" w:lineRule="auto"/>
            </w:pPr>
            <w:r w:rsidRPr="006F0085">
              <w:t>Apple, 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380CF0" w14:textId="3D043CBE" w:rsidR="00105DF8" w:rsidRPr="006F0085" w:rsidRDefault="00105DF8" w:rsidP="00F131BA">
            <w:pPr>
              <w:snapToGrid w:val="0"/>
              <w:spacing w:after="0" w:line="240" w:lineRule="auto"/>
            </w:pPr>
            <w:r w:rsidRPr="006F0085">
              <w:t>Pseudo-CR on Ambient IoT On-demand access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53006" w14:textId="07A07ECC" w:rsidR="00105DF8" w:rsidRPr="006F0085" w:rsidRDefault="006F0085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A402D" w14:textId="77777777" w:rsidR="00105DF8" w:rsidRPr="006F0085" w:rsidRDefault="00105DF8" w:rsidP="00105DF8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S1-232226.</w:t>
            </w:r>
          </w:p>
          <w:p w14:paraId="473DBF23" w14:textId="0FBCB280" w:rsidR="00105DF8" w:rsidRPr="006F0085" w:rsidRDefault="00105DF8" w:rsidP="00105DF8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S1-232258.</w:t>
            </w:r>
          </w:p>
          <w:p w14:paraId="1120320C" w14:textId="0537C2ED" w:rsidR="00105DF8" w:rsidRPr="006F0085" w:rsidRDefault="00105DF8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F0085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F0085">
              <w:rPr>
                <w:rFonts w:eastAsia="Arial Unicode MS" w:cs="Arial"/>
                <w:szCs w:val="18"/>
                <w:lang w:val="fr-FR" w:eastAsia="ar-SA"/>
              </w:rPr>
              <w:t xml:space="preserve"> of S1-232340.</w:t>
            </w:r>
          </w:p>
        </w:tc>
      </w:tr>
      <w:tr w:rsidR="00271850" w:rsidRPr="00B209E2" w14:paraId="3F67853D" w14:textId="77777777" w:rsidTr="00703C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747F7" w14:textId="77777777" w:rsidR="00271850" w:rsidRPr="00D928BF" w:rsidRDefault="00271850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bookmarkStart w:id="9" w:name="_Hlk143070436"/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09EE8" w14:textId="387399BA" w:rsidR="00271850" w:rsidRPr="00D928BF" w:rsidRDefault="00A014FD" w:rsidP="00F131BA">
            <w:pPr>
              <w:snapToGrid w:val="0"/>
              <w:spacing w:after="0" w:line="240" w:lineRule="auto"/>
            </w:pPr>
            <w:hyperlink r:id="rId78" w:history="1">
              <w:r w:rsidR="00271850" w:rsidRPr="00D928BF">
                <w:rPr>
                  <w:rStyle w:val="Hyperlink"/>
                  <w:rFonts w:cs="Arial"/>
                  <w:color w:val="auto"/>
                </w:rPr>
                <w:t>S1-232229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CCEB65" w14:textId="77777777" w:rsidR="00271850" w:rsidRPr="00D928BF" w:rsidRDefault="00271850" w:rsidP="00F131BA">
            <w:pPr>
              <w:snapToGrid w:val="0"/>
              <w:spacing w:after="0" w:line="240" w:lineRule="auto"/>
            </w:pPr>
            <w:r w:rsidRPr="00D928BF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F559D" w14:textId="77777777" w:rsidR="00271850" w:rsidRPr="00D928BF" w:rsidRDefault="00271850" w:rsidP="00F131BA">
            <w:pPr>
              <w:snapToGrid w:val="0"/>
              <w:spacing w:after="0" w:line="240" w:lineRule="auto"/>
            </w:pPr>
            <w:r w:rsidRPr="00D928BF">
              <w:t>Pseudo-CR on Ambient IoT Security CPR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42C4C" w14:textId="1DF5C4C4" w:rsidR="00271850" w:rsidRPr="00D928BF" w:rsidRDefault="00D928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928BF">
              <w:rPr>
                <w:rFonts w:eastAsia="Times New Roman" w:cs="Arial"/>
                <w:szCs w:val="18"/>
                <w:lang w:val="fr-FR" w:eastAsia="ar-SA"/>
              </w:rPr>
              <w:t xml:space="preserve"> to S1-232266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4254B" w14:textId="77777777" w:rsidR="00271850" w:rsidRPr="00D928BF" w:rsidRDefault="00271850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928BF" w:rsidRPr="00B209E2" w14:paraId="19930BD9" w14:textId="77777777" w:rsidTr="00703C4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AB255" w14:textId="1D2059E2" w:rsidR="00D928BF" w:rsidRPr="00703C4A" w:rsidRDefault="00D928BF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82F55" w14:textId="50847A5F" w:rsidR="00D928BF" w:rsidRPr="00703C4A" w:rsidRDefault="00A014FD" w:rsidP="00F131BA">
            <w:pPr>
              <w:snapToGrid w:val="0"/>
              <w:spacing w:after="0" w:line="240" w:lineRule="auto"/>
            </w:pPr>
            <w:hyperlink r:id="rId79" w:history="1">
              <w:r w:rsidR="00D928BF" w:rsidRPr="00703C4A">
                <w:rPr>
                  <w:rStyle w:val="Hyperlink"/>
                  <w:rFonts w:cs="Arial"/>
                  <w:color w:val="auto"/>
                </w:rPr>
                <w:t>S1-232266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CC286" w14:textId="0C8D7F2A" w:rsidR="00D928BF" w:rsidRPr="00703C4A" w:rsidRDefault="00D928BF" w:rsidP="00F131BA">
            <w:pPr>
              <w:snapToGrid w:val="0"/>
              <w:spacing w:after="0" w:line="240" w:lineRule="auto"/>
            </w:pPr>
            <w:r w:rsidRPr="00703C4A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F3EDD" w14:textId="2B541E4A" w:rsidR="00D928BF" w:rsidRPr="00703C4A" w:rsidRDefault="00D928BF" w:rsidP="00F131BA">
            <w:pPr>
              <w:snapToGrid w:val="0"/>
              <w:spacing w:after="0" w:line="240" w:lineRule="auto"/>
            </w:pPr>
            <w:r w:rsidRPr="00703C4A">
              <w:t>Pseudo-CR on Ambient IoT Security CPR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B4FE4" w14:textId="1B6DDC6C" w:rsidR="00D928BF" w:rsidRPr="00703C4A" w:rsidRDefault="00703C4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703C4A">
              <w:rPr>
                <w:rFonts w:eastAsia="Times New Roman" w:cs="Arial"/>
                <w:szCs w:val="18"/>
                <w:lang w:val="fr-FR" w:eastAsia="ar-SA"/>
              </w:rPr>
              <w:t xml:space="preserve"> to S1-232347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4D318" w14:textId="393A4C4A" w:rsidR="00D928BF" w:rsidRPr="00703C4A" w:rsidRDefault="00D928BF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03C4A">
              <w:rPr>
                <w:rFonts w:eastAsia="Arial Unicode MS" w:cs="Arial"/>
                <w:szCs w:val="18"/>
                <w:lang w:val="fr-FR" w:eastAsia="ar-SA"/>
              </w:rPr>
              <w:t xml:space="preserve"> of S1-232229.</w:t>
            </w:r>
          </w:p>
        </w:tc>
      </w:tr>
      <w:tr w:rsidR="00703C4A" w:rsidRPr="00B209E2" w14:paraId="25876AD0" w14:textId="77777777" w:rsidTr="004F5B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F97F67" w14:textId="2EE50A44" w:rsidR="00703C4A" w:rsidRPr="00703C4A" w:rsidRDefault="00703C4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998BBA" w14:textId="6A4BD885" w:rsidR="00703C4A" w:rsidRPr="00703C4A" w:rsidRDefault="00A014FD" w:rsidP="00F131BA">
            <w:pPr>
              <w:snapToGrid w:val="0"/>
              <w:spacing w:after="0" w:line="240" w:lineRule="auto"/>
            </w:pPr>
            <w:hyperlink r:id="rId80" w:history="1">
              <w:r w:rsidR="00703C4A" w:rsidRPr="00703C4A">
                <w:rPr>
                  <w:rStyle w:val="Hyperlink"/>
                  <w:rFonts w:cs="Arial"/>
                  <w:color w:val="auto"/>
                </w:rPr>
                <w:t>S1-232347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923B56" w14:textId="07A62087" w:rsidR="00703C4A" w:rsidRPr="00703C4A" w:rsidRDefault="00703C4A" w:rsidP="00F131BA">
            <w:pPr>
              <w:snapToGrid w:val="0"/>
              <w:spacing w:after="0" w:line="240" w:lineRule="auto"/>
            </w:pPr>
            <w:r w:rsidRPr="00703C4A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FB00C6" w14:textId="0B3A8D06" w:rsidR="00703C4A" w:rsidRPr="00703C4A" w:rsidRDefault="00703C4A" w:rsidP="00F131BA">
            <w:pPr>
              <w:snapToGrid w:val="0"/>
              <w:spacing w:after="0" w:line="240" w:lineRule="auto"/>
            </w:pPr>
            <w:r w:rsidRPr="00703C4A">
              <w:t>Pseudo-CR on Ambient IoT Security CPR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597E0D" w14:textId="7D154ED0" w:rsidR="00703C4A" w:rsidRPr="00703C4A" w:rsidRDefault="00703C4A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8115B2" w14:textId="506DE3B2" w:rsidR="00703C4A" w:rsidRPr="00703C4A" w:rsidRDefault="00703C4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703C4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S1-232229.</w:t>
            </w:r>
          </w:p>
          <w:p w14:paraId="4145958F" w14:textId="2B870826" w:rsidR="00703C4A" w:rsidRPr="00703C4A" w:rsidRDefault="00703C4A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703C4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703C4A">
              <w:rPr>
                <w:rFonts w:eastAsia="Arial Unicode MS" w:cs="Arial"/>
                <w:szCs w:val="18"/>
                <w:lang w:val="fr-FR" w:eastAsia="ar-SA"/>
              </w:rPr>
              <w:t xml:space="preserve"> of S1-232266.</w:t>
            </w:r>
          </w:p>
        </w:tc>
      </w:tr>
      <w:bookmarkEnd w:id="9"/>
      <w:tr w:rsidR="00D928BF" w:rsidRPr="00B209E2" w14:paraId="0CA74DAF" w14:textId="77777777" w:rsidTr="00E07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C4933" w14:textId="77777777" w:rsidR="00D928BF" w:rsidRPr="004F5BA8" w:rsidRDefault="00D928BF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F5BA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0E7CA" w14:textId="77777777" w:rsidR="00D928BF" w:rsidRPr="004F5BA8" w:rsidRDefault="00A014FD" w:rsidP="00173CC9">
            <w:pPr>
              <w:snapToGrid w:val="0"/>
              <w:spacing w:after="0" w:line="240" w:lineRule="auto"/>
            </w:pPr>
            <w:hyperlink r:id="rId81" w:history="1">
              <w:r w:rsidR="00D928BF" w:rsidRPr="004F5BA8">
                <w:rPr>
                  <w:rStyle w:val="Hyperlink"/>
                  <w:rFonts w:cs="Arial"/>
                  <w:color w:val="auto"/>
                </w:rPr>
                <w:t>S1-232122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92E6A" w14:textId="77777777" w:rsidR="00D928BF" w:rsidRPr="004F5BA8" w:rsidRDefault="00D928BF" w:rsidP="00173CC9">
            <w:pPr>
              <w:snapToGrid w:val="0"/>
              <w:spacing w:after="0" w:line="240" w:lineRule="auto"/>
            </w:pPr>
            <w:r w:rsidRPr="004F5BA8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E66010" w14:textId="77777777" w:rsidR="00D928BF" w:rsidRPr="004F5BA8" w:rsidRDefault="00D928BF" w:rsidP="00173CC9">
            <w:pPr>
              <w:snapToGrid w:val="0"/>
              <w:spacing w:after="0" w:line="240" w:lineRule="auto"/>
            </w:pPr>
            <w:r w:rsidRPr="004F5BA8">
              <w:t>Update of Consolidation of Ambient IoT functional CPR (other CPRs than 231456)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00318E" w14:textId="72519365" w:rsidR="00D928BF" w:rsidRPr="004F5BA8" w:rsidRDefault="004F5BA8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F5BA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4F5BA8">
              <w:rPr>
                <w:rFonts w:eastAsia="Times New Roman" w:cs="Arial"/>
                <w:szCs w:val="18"/>
                <w:lang w:val="fr-FR" w:eastAsia="ar-SA"/>
              </w:rPr>
              <w:t xml:space="preserve"> to S1-232350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7A1C94" w14:textId="77777777" w:rsidR="00D928BF" w:rsidRPr="004F5BA8" w:rsidRDefault="00D928BF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F5BA8" w:rsidRPr="00B209E2" w14:paraId="6F2BBC73" w14:textId="77777777" w:rsidTr="00E07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F4187" w14:textId="0B56C91C" w:rsidR="004F5BA8" w:rsidRPr="00E07FF4" w:rsidRDefault="004F5BA8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319ACD" w14:textId="05D43544" w:rsidR="004F5BA8" w:rsidRPr="00E07FF4" w:rsidRDefault="00A014FD" w:rsidP="00173CC9">
            <w:pPr>
              <w:snapToGrid w:val="0"/>
              <w:spacing w:after="0" w:line="240" w:lineRule="auto"/>
            </w:pPr>
            <w:hyperlink r:id="rId82" w:history="1">
              <w:r w:rsidR="004F5BA8" w:rsidRPr="00E07FF4">
                <w:rPr>
                  <w:rStyle w:val="Hyperlink"/>
                  <w:rFonts w:cs="Arial"/>
                  <w:color w:val="auto"/>
                </w:rPr>
                <w:t>S1-232350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0CA49B" w14:textId="48D8FC84" w:rsidR="004F5BA8" w:rsidRPr="00E07FF4" w:rsidRDefault="004F5BA8" w:rsidP="00173CC9">
            <w:pPr>
              <w:snapToGrid w:val="0"/>
              <w:spacing w:after="0" w:line="240" w:lineRule="auto"/>
            </w:pPr>
            <w:r w:rsidRPr="00E07FF4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3AB26" w14:textId="475C3A15" w:rsidR="004F5BA8" w:rsidRPr="00E07FF4" w:rsidRDefault="004F5BA8" w:rsidP="00173CC9">
            <w:pPr>
              <w:snapToGrid w:val="0"/>
              <w:spacing w:after="0" w:line="240" w:lineRule="auto"/>
            </w:pPr>
            <w:r w:rsidRPr="00E07FF4">
              <w:t>Update of Consolidation of Ambient IoT functional CPR (other CPRs than 231456)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9864E" w14:textId="1DE612B6" w:rsidR="004F5BA8" w:rsidRPr="00E07FF4" w:rsidRDefault="00E07FF4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E07FF4">
              <w:rPr>
                <w:rFonts w:eastAsia="Times New Roman" w:cs="Arial"/>
                <w:szCs w:val="18"/>
                <w:lang w:val="fr-FR" w:eastAsia="ar-SA"/>
              </w:rPr>
              <w:t xml:space="preserve"> to S1-232385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22C55" w14:textId="7BE9867A" w:rsidR="004F5BA8" w:rsidRPr="00E07FF4" w:rsidRDefault="004F5BA8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szCs w:val="18"/>
                <w:lang w:val="fr-FR" w:eastAsia="ar-SA"/>
              </w:rPr>
              <w:t xml:space="preserve"> of S1-232122.</w:t>
            </w:r>
          </w:p>
        </w:tc>
      </w:tr>
      <w:tr w:rsidR="00E07FF4" w:rsidRPr="00B209E2" w14:paraId="3AD64FAA" w14:textId="77777777" w:rsidTr="00E07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86179" w14:textId="0BFBAE5A" w:rsidR="00E07FF4" w:rsidRPr="00E07FF4" w:rsidRDefault="00E07FF4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2D2F" w14:textId="45176ADA" w:rsidR="00E07FF4" w:rsidRPr="00E07FF4" w:rsidRDefault="00A014FD" w:rsidP="00173CC9">
            <w:pPr>
              <w:snapToGrid w:val="0"/>
              <w:spacing w:after="0" w:line="240" w:lineRule="auto"/>
            </w:pPr>
            <w:hyperlink r:id="rId83" w:history="1">
              <w:r w:rsidR="00E07FF4" w:rsidRPr="00E07FF4">
                <w:rPr>
                  <w:rStyle w:val="Hyperlink"/>
                  <w:rFonts w:cs="Arial"/>
                  <w:color w:val="auto"/>
                </w:rPr>
                <w:t>S1-232385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2FD5" w14:textId="01E24550" w:rsidR="00E07FF4" w:rsidRPr="00E07FF4" w:rsidRDefault="00E07FF4" w:rsidP="00173CC9">
            <w:pPr>
              <w:snapToGrid w:val="0"/>
              <w:spacing w:after="0" w:line="240" w:lineRule="auto"/>
            </w:pPr>
            <w:r w:rsidRPr="00E07FF4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A3FE" w14:textId="6089C056" w:rsidR="00E07FF4" w:rsidRPr="00E07FF4" w:rsidRDefault="00E07FF4" w:rsidP="00173CC9">
            <w:pPr>
              <w:snapToGrid w:val="0"/>
              <w:spacing w:after="0" w:line="240" w:lineRule="auto"/>
            </w:pPr>
            <w:r w:rsidRPr="00E07FF4">
              <w:t>Update of Consolidation of Ambient IoT functional CPR (other CPRs than 231456)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D2829" w14:textId="77777777" w:rsidR="00E07FF4" w:rsidRPr="00E07FF4" w:rsidRDefault="00E07FF4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34F40" w14:textId="3971F7A4" w:rsidR="00E07FF4" w:rsidRDefault="00E07FF4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S1-232122.</w:t>
            </w:r>
          </w:p>
          <w:p w14:paraId="3A5A720E" w14:textId="515C6B0A" w:rsidR="00E07FF4" w:rsidRPr="00E07FF4" w:rsidRDefault="00E07FF4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szCs w:val="18"/>
                <w:lang w:val="fr-FR" w:eastAsia="ar-SA"/>
              </w:rPr>
              <w:t xml:space="preserve"> of S1-232350.</w:t>
            </w:r>
          </w:p>
        </w:tc>
      </w:tr>
      <w:tr w:rsidR="00AA1601" w:rsidRPr="00B209E2" w14:paraId="15254781" w14:textId="77777777" w:rsidTr="004F5B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C8FBCF" w14:textId="4C53668E" w:rsidR="00AA1601" w:rsidRPr="002A15CC" w:rsidRDefault="00AA1601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A15CC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70F037" w14:textId="51BC5450" w:rsidR="00AA1601" w:rsidRPr="002A15CC" w:rsidRDefault="00A014FD" w:rsidP="00AA1601">
            <w:pPr>
              <w:snapToGrid w:val="0"/>
              <w:spacing w:after="0" w:line="240" w:lineRule="auto"/>
            </w:pPr>
            <w:hyperlink r:id="rId84" w:history="1">
              <w:r w:rsidR="00AA1601" w:rsidRPr="002A15CC">
                <w:rPr>
                  <w:rStyle w:val="Hyperlink"/>
                  <w:rFonts w:cs="Arial"/>
                  <w:color w:val="auto"/>
                </w:rPr>
                <w:t>S1-232127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C5AC6" w14:textId="193A0D6E" w:rsidR="00AA1601" w:rsidRPr="002A15CC" w:rsidRDefault="00AA1601" w:rsidP="00AA1601">
            <w:pPr>
              <w:snapToGrid w:val="0"/>
              <w:spacing w:after="0" w:line="240" w:lineRule="auto"/>
            </w:pPr>
            <w:r w:rsidRPr="002A15CC">
              <w:t xml:space="preserve">OPPO, [CMCC, </w:t>
            </w:r>
            <w:proofErr w:type="spellStart"/>
            <w:r w:rsidRPr="002A15CC">
              <w:t>Futurewei</w:t>
            </w:r>
            <w:proofErr w:type="spellEnd"/>
            <w:r w:rsidRPr="002A15CC">
              <w:t>, vivo, Huawei]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3543F" w14:textId="0DF40BAA" w:rsidR="00AA1601" w:rsidRPr="002A15CC" w:rsidRDefault="00AA1601" w:rsidP="00AA1601">
            <w:pPr>
              <w:snapToGrid w:val="0"/>
              <w:spacing w:after="0" w:line="240" w:lineRule="auto"/>
            </w:pPr>
            <w:r w:rsidRPr="002A15CC">
              <w:t>Consolidation on KPI for Ambient IoT (</w:t>
            </w:r>
            <w:proofErr w:type="spellStart"/>
            <w:r w:rsidRPr="002A15CC">
              <w:t>Revisio</w:t>
            </w:r>
            <w:proofErr w:type="spellEnd"/>
            <w:r w:rsidRPr="002A15CC">
              <w:t xml:space="preserve"> of S1-231766)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F3A118" w14:textId="2CC109FB" w:rsidR="00AA1601" w:rsidRPr="002A15CC" w:rsidRDefault="002A15CC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A15CC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A15CC">
              <w:rPr>
                <w:rFonts w:eastAsia="Times New Roman" w:cs="Arial"/>
                <w:szCs w:val="18"/>
                <w:lang w:val="fr-FR" w:eastAsia="ar-SA"/>
              </w:rPr>
              <w:t xml:space="preserve"> to S1-232341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7F601" w14:textId="77777777" w:rsidR="00AA1601" w:rsidRPr="002A15CC" w:rsidRDefault="00AA1601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A15CC" w:rsidRPr="00B209E2" w14:paraId="0261CFEC" w14:textId="77777777" w:rsidTr="00E07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69318" w14:textId="10C26AD0" w:rsidR="002A15CC" w:rsidRPr="004F5BA8" w:rsidRDefault="002A15CC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F5BA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5F2A8" w14:textId="59786CC9" w:rsidR="002A15CC" w:rsidRPr="004F5BA8" w:rsidRDefault="00A014FD" w:rsidP="00AA1601">
            <w:pPr>
              <w:snapToGrid w:val="0"/>
              <w:spacing w:after="0" w:line="240" w:lineRule="auto"/>
            </w:pPr>
            <w:hyperlink r:id="rId85" w:history="1">
              <w:r w:rsidR="002A15CC" w:rsidRPr="004F5BA8">
                <w:rPr>
                  <w:rStyle w:val="Hyperlink"/>
                  <w:rFonts w:cs="Arial"/>
                  <w:color w:val="auto"/>
                </w:rPr>
                <w:t>S1-232341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B094C" w14:textId="26338053" w:rsidR="002A15CC" w:rsidRPr="004F5BA8" w:rsidRDefault="002A15CC" w:rsidP="00AA1601">
            <w:pPr>
              <w:snapToGrid w:val="0"/>
              <w:spacing w:after="0" w:line="240" w:lineRule="auto"/>
            </w:pPr>
            <w:r w:rsidRPr="004F5BA8">
              <w:t xml:space="preserve">OPPO, [CMCC, </w:t>
            </w:r>
            <w:proofErr w:type="spellStart"/>
            <w:r w:rsidRPr="004F5BA8">
              <w:t>Futurewei</w:t>
            </w:r>
            <w:proofErr w:type="spellEnd"/>
            <w:r w:rsidRPr="004F5BA8">
              <w:t>, vivo, Huawei]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708285" w14:textId="20CEB7DC" w:rsidR="002A15CC" w:rsidRPr="004F5BA8" w:rsidRDefault="002A15CC" w:rsidP="00AA1601">
            <w:pPr>
              <w:snapToGrid w:val="0"/>
              <w:spacing w:after="0" w:line="240" w:lineRule="auto"/>
            </w:pPr>
            <w:r w:rsidRPr="004F5BA8">
              <w:t>Consolidation on KPI for Ambient IoT (</w:t>
            </w:r>
            <w:proofErr w:type="spellStart"/>
            <w:r w:rsidRPr="004F5BA8">
              <w:t>Revisio</w:t>
            </w:r>
            <w:proofErr w:type="spellEnd"/>
            <w:r w:rsidRPr="004F5BA8">
              <w:t xml:space="preserve"> of S1-231766)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C2753" w14:textId="45D2161D" w:rsidR="002A15CC" w:rsidRPr="004F5BA8" w:rsidRDefault="004F5BA8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F5BA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4F5BA8">
              <w:rPr>
                <w:rFonts w:eastAsia="Times New Roman" w:cs="Arial"/>
                <w:szCs w:val="18"/>
                <w:lang w:val="fr-FR" w:eastAsia="ar-SA"/>
              </w:rPr>
              <w:t xml:space="preserve"> to S1-232351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D4A21" w14:textId="7D7254FE" w:rsidR="002A15CC" w:rsidRPr="004F5BA8" w:rsidRDefault="002A15CC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F5BA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4F5BA8">
              <w:rPr>
                <w:rFonts w:eastAsia="Arial Unicode MS" w:cs="Arial"/>
                <w:szCs w:val="18"/>
                <w:lang w:val="fr-FR" w:eastAsia="ar-SA"/>
              </w:rPr>
              <w:t xml:space="preserve"> of S1-232127.</w:t>
            </w:r>
          </w:p>
        </w:tc>
      </w:tr>
      <w:tr w:rsidR="004F5BA8" w:rsidRPr="00B209E2" w14:paraId="57F8607E" w14:textId="77777777" w:rsidTr="00E07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CED15" w14:textId="638985F1" w:rsidR="004F5BA8" w:rsidRPr="00E07FF4" w:rsidRDefault="004F5BA8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FEE82" w14:textId="20D5C100" w:rsidR="004F5BA8" w:rsidRPr="00E07FF4" w:rsidRDefault="00A014FD" w:rsidP="00AA1601">
            <w:pPr>
              <w:snapToGrid w:val="0"/>
              <w:spacing w:after="0" w:line="240" w:lineRule="auto"/>
              <w:rPr>
                <w:rFonts w:cs="Arial"/>
              </w:rPr>
            </w:pPr>
            <w:hyperlink r:id="rId86" w:history="1">
              <w:r w:rsidR="004F5BA8" w:rsidRPr="00E07FF4">
                <w:rPr>
                  <w:rStyle w:val="Hyperlink"/>
                  <w:rFonts w:cs="Arial"/>
                  <w:color w:val="auto"/>
                </w:rPr>
                <w:t>S1-232351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DCDB0" w14:textId="3B64F250" w:rsidR="004F5BA8" w:rsidRPr="00E07FF4" w:rsidRDefault="004F5BA8" w:rsidP="00AA1601">
            <w:pPr>
              <w:snapToGrid w:val="0"/>
              <w:spacing w:after="0" w:line="240" w:lineRule="auto"/>
            </w:pPr>
            <w:r w:rsidRPr="00E07FF4">
              <w:t xml:space="preserve">OPPO, [CMCC, </w:t>
            </w:r>
            <w:proofErr w:type="spellStart"/>
            <w:r w:rsidRPr="00E07FF4">
              <w:t>Futurewei</w:t>
            </w:r>
            <w:proofErr w:type="spellEnd"/>
            <w:r w:rsidRPr="00E07FF4">
              <w:t>, vivo, Huawei]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68B852" w14:textId="2AB0B91C" w:rsidR="004F5BA8" w:rsidRPr="00E07FF4" w:rsidRDefault="004F5BA8" w:rsidP="00AA1601">
            <w:pPr>
              <w:snapToGrid w:val="0"/>
              <w:spacing w:after="0" w:line="240" w:lineRule="auto"/>
            </w:pPr>
            <w:r w:rsidRPr="00E07FF4">
              <w:t>Consolidation on KPI for Ambient IoT (</w:t>
            </w:r>
            <w:proofErr w:type="spellStart"/>
            <w:r w:rsidRPr="00E07FF4">
              <w:t>Revisio</w:t>
            </w:r>
            <w:proofErr w:type="spellEnd"/>
            <w:r w:rsidRPr="00E07FF4">
              <w:t xml:space="preserve"> of S1-231766)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740465" w14:textId="753993CA" w:rsidR="004F5BA8" w:rsidRPr="00E07FF4" w:rsidRDefault="00E07FF4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E07FF4">
              <w:rPr>
                <w:rFonts w:eastAsia="Times New Roman" w:cs="Arial"/>
                <w:szCs w:val="18"/>
                <w:lang w:val="fr-FR" w:eastAsia="ar-SA"/>
              </w:rPr>
              <w:t xml:space="preserve"> to S1-232386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02BF8" w14:textId="1E7E9774" w:rsidR="004F5BA8" w:rsidRPr="00E07FF4" w:rsidRDefault="004F5BA8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S1-232127.</w:t>
            </w:r>
          </w:p>
          <w:p w14:paraId="53D97207" w14:textId="2DE460BE" w:rsidR="004F5BA8" w:rsidRPr="00E07FF4" w:rsidRDefault="004F5BA8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szCs w:val="18"/>
                <w:lang w:val="fr-FR" w:eastAsia="ar-SA"/>
              </w:rPr>
              <w:t xml:space="preserve"> of S1-232341.</w:t>
            </w:r>
          </w:p>
        </w:tc>
      </w:tr>
      <w:tr w:rsidR="00E07FF4" w:rsidRPr="00B209E2" w14:paraId="2ADE9813" w14:textId="77777777" w:rsidTr="00E07FF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554D" w14:textId="0A408A4C" w:rsidR="00E07FF4" w:rsidRPr="00E07FF4" w:rsidRDefault="00E07FF4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4603" w14:textId="190E81C8" w:rsidR="00E07FF4" w:rsidRPr="00E07FF4" w:rsidRDefault="00A014FD" w:rsidP="00AA1601">
            <w:pPr>
              <w:snapToGrid w:val="0"/>
              <w:spacing w:after="0" w:line="240" w:lineRule="auto"/>
            </w:pPr>
            <w:hyperlink r:id="rId87" w:history="1">
              <w:r w:rsidR="00E07FF4" w:rsidRPr="00E07FF4">
                <w:rPr>
                  <w:rStyle w:val="Hyperlink"/>
                  <w:rFonts w:cs="Arial"/>
                  <w:color w:val="auto"/>
                </w:rPr>
                <w:t>S1-232386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AF2A" w14:textId="28C4ED90" w:rsidR="00E07FF4" w:rsidRPr="00E07FF4" w:rsidRDefault="00E07FF4" w:rsidP="00AA1601">
            <w:pPr>
              <w:snapToGrid w:val="0"/>
              <w:spacing w:after="0" w:line="240" w:lineRule="auto"/>
            </w:pPr>
            <w:r w:rsidRPr="00E07FF4">
              <w:t xml:space="preserve">OPPO, [CMCC, </w:t>
            </w:r>
            <w:proofErr w:type="spellStart"/>
            <w:r w:rsidRPr="00E07FF4">
              <w:t>Futurewei</w:t>
            </w:r>
            <w:proofErr w:type="spellEnd"/>
            <w:r w:rsidRPr="00E07FF4">
              <w:t>, vivo, Huawei]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C270" w14:textId="25DA7326" w:rsidR="00E07FF4" w:rsidRPr="00E07FF4" w:rsidRDefault="00E07FF4" w:rsidP="00AA1601">
            <w:pPr>
              <w:snapToGrid w:val="0"/>
              <w:spacing w:after="0" w:line="240" w:lineRule="auto"/>
            </w:pPr>
            <w:r w:rsidRPr="00E07FF4">
              <w:t>Consolidation on KPI for Ambient IoT (</w:t>
            </w:r>
            <w:proofErr w:type="spellStart"/>
            <w:r w:rsidRPr="00E07FF4">
              <w:t>Revisio</w:t>
            </w:r>
            <w:proofErr w:type="spellEnd"/>
            <w:r w:rsidRPr="00E07FF4">
              <w:t xml:space="preserve"> of S1-231766)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16E9" w14:textId="77777777" w:rsidR="00E07FF4" w:rsidRPr="00E07FF4" w:rsidRDefault="00E07FF4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2533" w14:textId="77777777" w:rsidR="00E07FF4" w:rsidRPr="00E07FF4" w:rsidRDefault="00E07FF4" w:rsidP="00E07FF4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S1-232127.</w:t>
            </w:r>
          </w:p>
          <w:p w14:paraId="2E9DB49B" w14:textId="4F03EAA5" w:rsidR="00E07FF4" w:rsidRDefault="00E07FF4" w:rsidP="00E07FF4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S1-232341.</w:t>
            </w:r>
          </w:p>
          <w:p w14:paraId="07B7A26B" w14:textId="690637F6" w:rsidR="00E07FF4" w:rsidRPr="00E07FF4" w:rsidRDefault="00E07FF4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07FF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E07FF4">
              <w:rPr>
                <w:rFonts w:eastAsia="Arial Unicode MS" w:cs="Arial"/>
                <w:szCs w:val="18"/>
                <w:lang w:val="fr-FR" w:eastAsia="ar-SA"/>
              </w:rPr>
              <w:t xml:space="preserve"> of S1-232351.</w:t>
            </w:r>
          </w:p>
        </w:tc>
      </w:tr>
      <w:tr w:rsidR="009C3076" w:rsidRPr="00B209E2" w14:paraId="11141A1A" w14:textId="77777777" w:rsidTr="006148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3E12D" w14:textId="77777777" w:rsidR="009C3076" w:rsidRPr="006148E8" w:rsidRDefault="009C3076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48E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24228" w14:textId="180B729A" w:rsidR="009C3076" w:rsidRPr="006148E8" w:rsidRDefault="00A014FD" w:rsidP="00F131BA">
            <w:pPr>
              <w:snapToGrid w:val="0"/>
              <w:spacing w:after="0" w:line="240" w:lineRule="auto"/>
            </w:pPr>
            <w:hyperlink r:id="rId88" w:history="1">
              <w:r w:rsidR="009C3076" w:rsidRPr="006148E8">
                <w:rPr>
                  <w:rStyle w:val="Hyperlink"/>
                  <w:rFonts w:cs="Arial"/>
                  <w:color w:val="auto"/>
                </w:rPr>
                <w:t>S1-232128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0C4F4" w14:textId="77777777" w:rsidR="009C3076" w:rsidRPr="006148E8" w:rsidRDefault="009C3076" w:rsidP="00F131BA">
            <w:pPr>
              <w:snapToGrid w:val="0"/>
              <w:spacing w:after="0" w:line="240" w:lineRule="auto"/>
            </w:pPr>
            <w:r w:rsidRPr="006148E8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0CF55" w14:textId="77777777" w:rsidR="009C3076" w:rsidRPr="006148E8" w:rsidRDefault="009C3076" w:rsidP="00F131BA">
            <w:pPr>
              <w:snapToGrid w:val="0"/>
              <w:spacing w:after="0" w:line="240" w:lineRule="auto"/>
            </w:pPr>
            <w:r w:rsidRPr="006148E8">
              <w:t>Conclusions for TR22840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AED21C" w14:textId="250C0F4E" w:rsidR="009C3076" w:rsidRPr="006148E8" w:rsidRDefault="006148E8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48E8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148E8">
              <w:rPr>
                <w:rFonts w:eastAsia="Times New Roman" w:cs="Arial"/>
                <w:szCs w:val="18"/>
                <w:lang w:val="fr-FR" w:eastAsia="ar-SA"/>
              </w:rPr>
              <w:t xml:space="preserve"> to S1-232352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BF5B08" w14:textId="77777777" w:rsidR="009C3076" w:rsidRPr="006148E8" w:rsidRDefault="009C3076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148E8" w:rsidRPr="00B209E2" w14:paraId="021C03E8" w14:textId="77777777" w:rsidTr="006148E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B234D" w14:textId="3BD23038" w:rsidR="006148E8" w:rsidRPr="006148E8" w:rsidRDefault="006148E8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48E8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F6302B" w14:textId="13E9EE8F" w:rsidR="006148E8" w:rsidRPr="006148E8" w:rsidRDefault="00A014FD" w:rsidP="00F131BA">
            <w:pPr>
              <w:snapToGrid w:val="0"/>
              <w:spacing w:after="0" w:line="240" w:lineRule="auto"/>
            </w:pPr>
            <w:hyperlink r:id="rId89" w:history="1">
              <w:r w:rsidR="006148E8" w:rsidRPr="006148E8">
                <w:rPr>
                  <w:rStyle w:val="Hyperlink"/>
                  <w:rFonts w:cs="Arial"/>
                  <w:color w:val="auto"/>
                </w:rPr>
                <w:t>S1-232352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A2AA60" w14:textId="1ADA138F" w:rsidR="006148E8" w:rsidRPr="006148E8" w:rsidRDefault="006148E8" w:rsidP="00F131BA">
            <w:pPr>
              <w:snapToGrid w:val="0"/>
              <w:spacing w:after="0" w:line="240" w:lineRule="auto"/>
            </w:pPr>
            <w:r w:rsidRPr="006148E8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6F0D07" w14:textId="3B2D0C9D" w:rsidR="006148E8" w:rsidRPr="006148E8" w:rsidRDefault="006148E8" w:rsidP="00F131BA">
            <w:pPr>
              <w:snapToGrid w:val="0"/>
              <w:spacing w:after="0" w:line="240" w:lineRule="auto"/>
            </w:pPr>
            <w:r w:rsidRPr="006148E8">
              <w:t>Conclusions for TR22840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538B73" w14:textId="0990BB13" w:rsidR="006148E8" w:rsidRPr="006148E8" w:rsidRDefault="006148E8" w:rsidP="00F131B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148E8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19A6AC" w14:textId="5D681549" w:rsidR="006148E8" w:rsidRPr="006148E8" w:rsidRDefault="006148E8" w:rsidP="00F131BA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148E8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148E8">
              <w:rPr>
                <w:rFonts w:eastAsia="Arial Unicode MS" w:cs="Arial"/>
                <w:szCs w:val="18"/>
                <w:lang w:val="fr-FR" w:eastAsia="ar-SA"/>
              </w:rPr>
              <w:t xml:space="preserve"> of S1-232128.</w:t>
            </w:r>
          </w:p>
        </w:tc>
      </w:tr>
      <w:tr w:rsidR="00AA1601" w:rsidRPr="00B209E2" w14:paraId="12310FD6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FFF1039" w14:textId="06B87F6A" w:rsidR="00AA1601" w:rsidRPr="00C67EFE" w:rsidRDefault="00AA1601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A11F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1E4495" w14:textId="77777777" w:rsidR="00AA1601" w:rsidRPr="00C67EFE" w:rsidRDefault="00AA1601" w:rsidP="00AA1601">
            <w:pPr>
              <w:snapToGrid w:val="0"/>
              <w:spacing w:after="0" w:line="240" w:lineRule="auto"/>
            </w:pPr>
            <w:r w:rsidRPr="00C67EFE">
              <w:t>S1-232030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F39D4EE" w14:textId="77777777" w:rsidR="00AA1601" w:rsidRPr="00C67EFE" w:rsidRDefault="00AA1601" w:rsidP="00AA1601">
            <w:pPr>
              <w:snapToGrid w:val="0"/>
              <w:spacing w:after="0" w:line="240" w:lineRule="auto"/>
            </w:pPr>
            <w:r w:rsidRPr="00C67EF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8AA8F44" w14:textId="77777777" w:rsidR="00AA1601" w:rsidRPr="00C67EFE" w:rsidRDefault="00AA1601" w:rsidP="00AA1601">
            <w:pPr>
              <w:snapToGrid w:val="0"/>
              <w:spacing w:after="0" w:line="240" w:lineRule="auto"/>
            </w:pPr>
            <w:r w:rsidRPr="00C67EFE">
              <w:t xml:space="preserve">Assessment of UICC for Ambient IoT devices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47179E" w14:textId="77777777" w:rsidR="00AA1601" w:rsidRPr="00C67EFE" w:rsidRDefault="00AA1601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67EFE">
              <w:rPr>
                <w:rFonts w:eastAsia="Times New Roman" w:cs="Arial"/>
                <w:szCs w:val="18"/>
                <w:lang w:val="fr-FR" w:eastAsia="ar-SA"/>
              </w:rPr>
              <w:t>Withdrawn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C61E23D" w14:textId="77777777" w:rsidR="00AA1601" w:rsidRPr="00C67EFE" w:rsidRDefault="00AA1601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A1601" w:rsidRPr="00B209E2" w14:paraId="653F5891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F3937C4" w14:textId="6EFCC51F" w:rsidR="00AA1601" w:rsidRPr="00C67EFE" w:rsidRDefault="00AA1601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A11F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1D4ECA" w14:textId="77777777" w:rsidR="00AA1601" w:rsidRPr="00C67EFE" w:rsidRDefault="00AA1601" w:rsidP="00AA1601">
            <w:pPr>
              <w:snapToGrid w:val="0"/>
              <w:spacing w:after="0" w:line="240" w:lineRule="auto"/>
            </w:pPr>
            <w:r w:rsidRPr="00C67EFE">
              <w:t>S1-232031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648D7F" w14:textId="77777777" w:rsidR="00AA1601" w:rsidRPr="00C67EFE" w:rsidRDefault="00AA1601" w:rsidP="00AA1601">
            <w:pPr>
              <w:snapToGrid w:val="0"/>
              <w:spacing w:after="0" w:line="240" w:lineRule="auto"/>
            </w:pPr>
            <w:r w:rsidRPr="00C67EF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895337A" w14:textId="77777777" w:rsidR="00AA1601" w:rsidRPr="00C67EFE" w:rsidRDefault="00AA1601" w:rsidP="00AA1601">
            <w:pPr>
              <w:snapToGrid w:val="0"/>
              <w:spacing w:after="0" w:line="240" w:lineRule="auto"/>
            </w:pPr>
            <w:proofErr w:type="spellStart"/>
            <w:r w:rsidRPr="00C67EFE">
              <w:t>pCR</w:t>
            </w:r>
            <w:proofErr w:type="spellEnd"/>
            <w:r w:rsidRPr="00C67EFE">
              <w:t xml:space="preserve"> to further clarify on Ambient IoT device definition and UICC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EE4B05A" w14:textId="77777777" w:rsidR="00AA1601" w:rsidRPr="00C67EFE" w:rsidRDefault="00AA1601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67EFE">
              <w:rPr>
                <w:rFonts w:eastAsia="Times New Roman" w:cs="Arial"/>
                <w:szCs w:val="18"/>
                <w:lang w:val="fr-FR" w:eastAsia="ar-SA"/>
              </w:rPr>
              <w:t>Withdrawn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64E4F26" w14:textId="77777777" w:rsidR="00AA1601" w:rsidRPr="00C67EFE" w:rsidRDefault="00AA1601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A1601" w:rsidRPr="00B209E2" w14:paraId="5F24F355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A35A4DE" w14:textId="72231844" w:rsidR="00AA1601" w:rsidRPr="00C67EFE" w:rsidRDefault="00AA1601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A11F6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702AB99" w14:textId="77777777" w:rsidR="00AA1601" w:rsidRPr="00C67EFE" w:rsidRDefault="00AA1601" w:rsidP="00AA1601">
            <w:pPr>
              <w:snapToGrid w:val="0"/>
              <w:spacing w:after="0" w:line="240" w:lineRule="auto"/>
            </w:pPr>
            <w:r w:rsidRPr="00C67EFE">
              <w:t>S1-232032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C7DC2FC" w14:textId="77777777" w:rsidR="00AA1601" w:rsidRPr="00C67EFE" w:rsidRDefault="00AA1601" w:rsidP="00AA1601">
            <w:pPr>
              <w:snapToGrid w:val="0"/>
              <w:spacing w:after="0" w:line="240" w:lineRule="auto"/>
            </w:pPr>
            <w:r w:rsidRPr="00C67EF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FADEC14" w14:textId="77777777" w:rsidR="00AA1601" w:rsidRPr="00C67EFE" w:rsidRDefault="00AA1601" w:rsidP="00AA1601">
            <w:pPr>
              <w:snapToGrid w:val="0"/>
              <w:spacing w:after="0" w:line="240" w:lineRule="auto"/>
            </w:pPr>
            <w:proofErr w:type="spellStart"/>
            <w:r w:rsidRPr="00C67EFE">
              <w:t>pCR</w:t>
            </w:r>
            <w:proofErr w:type="spellEnd"/>
            <w:r w:rsidRPr="00C67EFE">
              <w:t xml:space="preserve"> on UICC considerations for Ambient IoT devices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E468D63" w14:textId="77777777" w:rsidR="00AA1601" w:rsidRPr="00C67EFE" w:rsidRDefault="00AA1601" w:rsidP="00AA16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C67EFE">
              <w:rPr>
                <w:rFonts w:eastAsia="Times New Roman" w:cs="Arial"/>
                <w:szCs w:val="18"/>
                <w:lang w:val="fr-FR" w:eastAsia="ar-SA"/>
              </w:rPr>
              <w:t>Withdrawn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3AAEBCD" w14:textId="77777777" w:rsidR="00AA1601" w:rsidRPr="00C67EFE" w:rsidRDefault="00AA1601" w:rsidP="00AA160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C2E0E" w:rsidRPr="00745D37" w14:paraId="0E39E0BF" w14:textId="77777777" w:rsidTr="004B4A8E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6D9D7D5" w14:textId="0EF0C925" w:rsidR="00CC2E0E" w:rsidRPr="00745D37" w:rsidRDefault="00CC2E0E" w:rsidP="006659A3">
            <w:pPr>
              <w:pStyle w:val="Heading2"/>
              <w:rPr>
                <w:lang w:val="en-US"/>
              </w:rPr>
            </w:pPr>
            <w:proofErr w:type="spellStart"/>
            <w:r>
              <w:t>AmbientIoT</w:t>
            </w:r>
            <w:proofErr w:type="spellEnd"/>
            <w:r w:rsidRPr="00745D37">
              <w:rPr>
                <w:lang w:val="en-US"/>
              </w:rPr>
              <w:t xml:space="preserve">: </w:t>
            </w:r>
            <w:r w:rsidRPr="00467BDE">
              <w:rPr>
                <w:bCs/>
              </w:rPr>
              <w:t>Ambient power-enabled</w:t>
            </w:r>
            <w:r w:rsidRPr="003F1CEA">
              <w:rPr>
                <w:rFonts w:hint="eastAsia"/>
              </w:rPr>
              <w:t xml:space="preserve"> </w:t>
            </w:r>
            <w:r w:rsidRPr="00DF697D">
              <w:t>Internet of Things</w:t>
            </w:r>
            <w:r w:rsidRPr="00745D37">
              <w:rPr>
                <w:lang w:val="en-US"/>
              </w:rPr>
              <w:t xml:space="preserve"> </w:t>
            </w:r>
          </w:p>
        </w:tc>
      </w:tr>
      <w:tr w:rsidR="00CC2E0E" w:rsidRPr="00B209E2" w14:paraId="57552E52" w14:textId="77777777" w:rsidTr="004B4A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F58DE" w14:textId="32F64E52" w:rsidR="00CC2E0E" w:rsidRPr="004B4A8E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20E629" w14:textId="7F556219" w:rsidR="00CC2E0E" w:rsidRPr="004B4A8E" w:rsidRDefault="00A014FD" w:rsidP="00CC2E0E">
            <w:pPr>
              <w:snapToGrid w:val="0"/>
              <w:spacing w:after="0" w:line="240" w:lineRule="auto"/>
            </w:pPr>
            <w:hyperlink r:id="rId90" w:history="1">
              <w:r w:rsidR="00CC2E0E" w:rsidRPr="004B4A8E">
                <w:rPr>
                  <w:rStyle w:val="Hyperlink"/>
                  <w:rFonts w:cs="Arial"/>
                  <w:color w:val="auto"/>
                </w:rPr>
                <w:t>S1-232132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2A7E80" w14:textId="5C393254" w:rsidR="00CC2E0E" w:rsidRPr="004B4A8E" w:rsidRDefault="00CC2E0E" w:rsidP="00CC2E0E">
            <w:pPr>
              <w:snapToGrid w:val="0"/>
              <w:spacing w:after="0" w:line="240" w:lineRule="auto"/>
            </w:pPr>
            <w:r w:rsidRPr="004B4A8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43C98C" w14:textId="10562A5E" w:rsidR="00CC2E0E" w:rsidRPr="004B4A8E" w:rsidRDefault="00CC2E0E" w:rsidP="00CC2E0E">
            <w:pPr>
              <w:snapToGrid w:val="0"/>
              <w:spacing w:after="0" w:line="240" w:lineRule="auto"/>
            </w:pPr>
            <w:r w:rsidRPr="004B4A8E">
              <w:t>Skeleton for new TS on Ambient IoT - if new TS would be needed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7B98E" w14:textId="08783348" w:rsidR="00CC2E0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4B4A8E">
              <w:rPr>
                <w:rFonts w:eastAsia="Times New Roman" w:cs="Arial"/>
                <w:szCs w:val="18"/>
                <w:lang w:val="fr-FR" w:eastAsia="ar-SA"/>
              </w:rPr>
              <w:t xml:space="preserve"> to S1-232374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6512D" w14:textId="77777777" w:rsidR="00CC2E0E" w:rsidRPr="004B4A8E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B4A8E" w:rsidRPr="00B209E2" w14:paraId="383414C1" w14:textId="77777777" w:rsidTr="004B4A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7211B6" w14:textId="16475CBA" w:rsidR="004B4A8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1E5DBE" w14:textId="30B3EF12" w:rsidR="004B4A8E" w:rsidRPr="004B4A8E" w:rsidRDefault="00A014FD" w:rsidP="00CC2E0E">
            <w:pPr>
              <w:snapToGrid w:val="0"/>
              <w:spacing w:after="0" w:line="240" w:lineRule="auto"/>
            </w:pPr>
            <w:hyperlink r:id="rId91" w:history="1">
              <w:r w:rsidR="004B4A8E" w:rsidRPr="004B4A8E">
                <w:rPr>
                  <w:rStyle w:val="Hyperlink"/>
                  <w:rFonts w:cs="Arial"/>
                  <w:color w:val="auto"/>
                </w:rPr>
                <w:t>S1-232374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FF07B4" w14:textId="2D043EA6" w:rsidR="004B4A8E" w:rsidRPr="004B4A8E" w:rsidRDefault="004B4A8E" w:rsidP="00CC2E0E">
            <w:pPr>
              <w:snapToGrid w:val="0"/>
              <w:spacing w:after="0" w:line="240" w:lineRule="auto"/>
            </w:pPr>
            <w:r w:rsidRPr="004B4A8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D781BF" w14:textId="16E43821" w:rsidR="004B4A8E" w:rsidRPr="004B4A8E" w:rsidRDefault="004B4A8E" w:rsidP="00CC2E0E">
            <w:pPr>
              <w:snapToGrid w:val="0"/>
              <w:spacing w:after="0" w:line="240" w:lineRule="auto"/>
            </w:pPr>
            <w:r w:rsidRPr="004B4A8E">
              <w:t>Skeleton for new TS on Ambient IoT - if new TS would be needed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9951E1" w14:textId="4ABD0DA9" w:rsidR="004B4A8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8DCA46" w14:textId="77777777" w:rsidR="004B4A8E" w:rsidRDefault="004B4A8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4B4A8E">
              <w:rPr>
                <w:rFonts w:eastAsia="Arial Unicode MS" w:cs="Arial"/>
                <w:szCs w:val="18"/>
                <w:lang w:val="fr-FR" w:eastAsia="ar-SA"/>
              </w:rPr>
              <w:t xml:space="preserve"> of S1-232132.</w:t>
            </w:r>
          </w:p>
          <w:p w14:paraId="16E7083F" w14:textId="1B210525" w:rsidR="004B4A8E" w:rsidRPr="004B4A8E" w:rsidRDefault="004B4A8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C2E0E" w:rsidRPr="00B209E2" w14:paraId="11AF4025" w14:textId="77777777" w:rsidTr="004B4A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EED1B" w14:textId="2E277D3A" w:rsidR="00CC2E0E" w:rsidRPr="004B4A8E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B2588" w14:textId="484AD120" w:rsidR="00CC2E0E" w:rsidRPr="004B4A8E" w:rsidRDefault="00A014FD" w:rsidP="00CC2E0E">
            <w:pPr>
              <w:snapToGrid w:val="0"/>
              <w:spacing w:after="0" w:line="240" w:lineRule="auto"/>
            </w:pPr>
            <w:hyperlink r:id="rId92" w:history="1">
              <w:r w:rsidR="00CC2E0E" w:rsidRPr="004B4A8E">
                <w:rPr>
                  <w:rStyle w:val="Hyperlink"/>
                  <w:rFonts w:cs="Arial"/>
                  <w:color w:val="auto"/>
                </w:rPr>
                <w:t>S1-232133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BD502" w14:textId="194CB33C" w:rsidR="00CC2E0E" w:rsidRPr="004B4A8E" w:rsidRDefault="00CC2E0E" w:rsidP="00CC2E0E">
            <w:pPr>
              <w:snapToGrid w:val="0"/>
              <w:spacing w:after="0" w:line="240" w:lineRule="auto"/>
            </w:pPr>
            <w:r w:rsidRPr="004B4A8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77848" w14:textId="54A41BBC" w:rsidR="00CC2E0E" w:rsidRPr="004B4A8E" w:rsidRDefault="00CC2E0E" w:rsidP="00CC2E0E">
            <w:pPr>
              <w:snapToGrid w:val="0"/>
              <w:spacing w:after="0" w:line="240" w:lineRule="auto"/>
            </w:pPr>
            <w:r w:rsidRPr="004B4A8E">
              <w:t>Scope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5E31BA" w14:textId="72EE8D88" w:rsidR="00CC2E0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4B4A8E">
              <w:rPr>
                <w:rFonts w:eastAsia="Times New Roman" w:cs="Arial"/>
                <w:szCs w:val="18"/>
                <w:lang w:val="fr-FR" w:eastAsia="ar-SA"/>
              </w:rPr>
              <w:t xml:space="preserve"> to S1-232273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A6A907" w14:textId="77777777" w:rsidR="00CC2E0E" w:rsidRPr="004B4A8E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B4A8E" w:rsidRPr="00B209E2" w14:paraId="532F055A" w14:textId="77777777" w:rsidTr="004B4A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A6A9E" w14:textId="17F708A6" w:rsidR="004B4A8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91F1F" w14:textId="6B678DDD" w:rsidR="004B4A8E" w:rsidRPr="004B4A8E" w:rsidRDefault="00A014FD" w:rsidP="00CC2E0E">
            <w:pPr>
              <w:snapToGrid w:val="0"/>
              <w:spacing w:after="0" w:line="240" w:lineRule="auto"/>
            </w:pPr>
            <w:hyperlink r:id="rId93" w:history="1">
              <w:r w:rsidR="004B4A8E" w:rsidRPr="004B4A8E">
                <w:rPr>
                  <w:rStyle w:val="Hyperlink"/>
                  <w:rFonts w:cs="Arial"/>
                  <w:color w:val="auto"/>
                </w:rPr>
                <w:t>S1-232273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BA0AF" w14:textId="1F2957E6" w:rsidR="004B4A8E" w:rsidRPr="004B4A8E" w:rsidRDefault="004B4A8E" w:rsidP="00CC2E0E">
            <w:pPr>
              <w:snapToGrid w:val="0"/>
              <w:spacing w:after="0" w:line="240" w:lineRule="auto"/>
            </w:pPr>
            <w:r w:rsidRPr="004B4A8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C02ACB" w14:textId="101DDBD6" w:rsidR="004B4A8E" w:rsidRPr="004B4A8E" w:rsidRDefault="004B4A8E" w:rsidP="00CC2E0E">
            <w:pPr>
              <w:snapToGrid w:val="0"/>
              <w:spacing w:after="0" w:line="240" w:lineRule="auto"/>
            </w:pPr>
            <w:r w:rsidRPr="004B4A8E">
              <w:t>Scope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36AA0E" w14:textId="4D7D6BCA" w:rsidR="004B4A8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4B4A8E">
              <w:rPr>
                <w:rFonts w:eastAsia="Times New Roman" w:cs="Arial"/>
                <w:szCs w:val="18"/>
                <w:lang w:val="fr-FR" w:eastAsia="ar-SA"/>
              </w:rPr>
              <w:t xml:space="preserve"> to S1-232375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69BAD" w14:textId="4DED2ECD" w:rsidR="004B4A8E" w:rsidRPr="004B4A8E" w:rsidRDefault="004B4A8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4B4A8E">
              <w:rPr>
                <w:rFonts w:eastAsia="Arial Unicode MS" w:cs="Arial"/>
                <w:szCs w:val="18"/>
                <w:lang w:val="fr-FR" w:eastAsia="ar-SA"/>
              </w:rPr>
              <w:t xml:space="preserve"> of S1-232133.</w:t>
            </w:r>
          </w:p>
        </w:tc>
      </w:tr>
      <w:tr w:rsidR="004B4A8E" w:rsidRPr="00B209E2" w14:paraId="48E527AB" w14:textId="77777777" w:rsidTr="004B4A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00F8" w14:textId="163AD1E5" w:rsidR="004B4A8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298D" w14:textId="5DF92CAC" w:rsidR="004B4A8E" w:rsidRPr="004B4A8E" w:rsidRDefault="00A014FD" w:rsidP="00CC2E0E">
            <w:pPr>
              <w:snapToGrid w:val="0"/>
              <w:spacing w:after="0" w:line="240" w:lineRule="auto"/>
              <w:rPr>
                <w:rFonts w:cs="Arial"/>
              </w:rPr>
            </w:pPr>
            <w:hyperlink r:id="rId94" w:history="1">
              <w:r w:rsidR="004B4A8E" w:rsidRPr="004B4A8E">
                <w:rPr>
                  <w:rStyle w:val="Hyperlink"/>
                  <w:rFonts w:cs="Arial"/>
                  <w:color w:val="auto"/>
                </w:rPr>
                <w:t>S1-232375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B8A6" w14:textId="31C11891" w:rsidR="004B4A8E" w:rsidRPr="004B4A8E" w:rsidRDefault="004B4A8E" w:rsidP="00CC2E0E">
            <w:pPr>
              <w:snapToGrid w:val="0"/>
              <w:spacing w:after="0" w:line="240" w:lineRule="auto"/>
            </w:pPr>
            <w:r w:rsidRPr="004B4A8E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E9B83" w14:textId="57D8312A" w:rsidR="004B4A8E" w:rsidRPr="004B4A8E" w:rsidRDefault="004B4A8E" w:rsidP="00CC2E0E">
            <w:pPr>
              <w:snapToGrid w:val="0"/>
              <w:spacing w:after="0" w:line="240" w:lineRule="auto"/>
            </w:pPr>
            <w:r w:rsidRPr="004B4A8E">
              <w:t>Scope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B6F3" w14:textId="77777777" w:rsidR="004B4A8E" w:rsidRPr="004B4A8E" w:rsidRDefault="004B4A8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EB14" w14:textId="2D78C8AE" w:rsidR="004B4A8E" w:rsidRDefault="004B4A8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4B4A8E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S1-232133.</w:t>
            </w:r>
          </w:p>
          <w:p w14:paraId="57A75142" w14:textId="6992EA8C" w:rsidR="004B4A8E" w:rsidRPr="004B4A8E" w:rsidRDefault="004B4A8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B4A8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4B4A8E">
              <w:rPr>
                <w:rFonts w:eastAsia="Arial Unicode MS" w:cs="Arial"/>
                <w:szCs w:val="18"/>
                <w:lang w:val="fr-FR" w:eastAsia="ar-SA"/>
              </w:rPr>
              <w:t xml:space="preserve"> of S1-232273.</w:t>
            </w:r>
          </w:p>
        </w:tc>
      </w:tr>
      <w:tr w:rsidR="00CC2E0E" w:rsidRPr="00B209E2" w14:paraId="3BABC8E0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C93AD" w14:textId="3BFBE0F4" w:rsidR="00CC2E0E" w:rsidRPr="00D928BF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bookmarkStart w:id="10" w:name="_Hlk143070443"/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A0B39" w14:textId="2E2F9810" w:rsidR="00CC2E0E" w:rsidRPr="00D928BF" w:rsidRDefault="00A014FD" w:rsidP="00CC2E0E">
            <w:pPr>
              <w:snapToGrid w:val="0"/>
              <w:spacing w:after="0" w:line="240" w:lineRule="auto"/>
            </w:pPr>
            <w:hyperlink r:id="rId95" w:history="1">
              <w:r w:rsidR="00CC2E0E" w:rsidRPr="00D928BF">
                <w:rPr>
                  <w:rStyle w:val="Hyperlink"/>
                  <w:rFonts w:cs="Arial"/>
                  <w:color w:val="auto"/>
                </w:rPr>
                <w:t>S1-232136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D4619" w14:textId="2E84BBCC" w:rsidR="00CC2E0E" w:rsidRPr="00D928BF" w:rsidRDefault="00CC2E0E" w:rsidP="00CC2E0E">
            <w:pPr>
              <w:snapToGrid w:val="0"/>
              <w:spacing w:after="0" w:line="240" w:lineRule="auto"/>
            </w:pPr>
            <w:r w:rsidRPr="00D928BF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C7165C" w14:textId="36C8CEFE" w:rsidR="00CC2E0E" w:rsidRPr="00D928BF" w:rsidRDefault="00CC2E0E" w:rsidP="00CC2E0E">
            <w:pPr>
              <w:snapToGrid w:val="0"/>
              <w:spacing w:after="0" w:line="240" w:lineRule="auto"/>
            </w:pPr>
            <w:r w:rsidRPr="00D928BF">
              <w:t>Overview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B182D7" w14:textId="7B4320CA" w:rsidR="00CC2E0E" w:rsidRPr="00D928BF" w:rsidRDefault="00D928BF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 xml:space="preserve">Merge </w:t>
            </w:r>
            <w:proofErr w:type="spellStart"/>
            <w:r>
              <w:rPr>
                <w:rFonts w:eastAsia="Times New Roman" w:cs="Arial"/>
                <w:szCs w:val="18"/>
                <w:lang w:val="fr-FR" w:eastAsia="ar-SA"/>
              </w:rPr>
              <w:t>into</w:t>
            </w:r>
            <w:proofErr w:type="spellEnd"/>
            <w:r>
              <w:rPr>
                <w:rFonts w:eastAsia="Times New Roman" w:cs="Arial"/>
                <w:szCs w:val="18"/>
                <w:lang w:val="fr-FR" w:eastAsia="ar-SA"/>
              </w:rPr>
              <w:t xml:space="preserve"> </w:t>
            </w:r>
            <w:r w:rsidRPr="00D928BF">
              <w:rPr>
                <w:rFonts w:eastAsia="Times New Roman" w:cs="Arial"/>
                <w:szCs w:val="18"/>
                <w:lang w:val="fr-FR" w:eastAsia="ar-SA"/>
              </w:rPr>
              <w:t>S1-232265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54D84" w14:textId="77777777" w:rsidR="00CC2E0E" w:rsidRPr="00D928BF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A6559" w:rsidRPr="00B209E2" w14:paraId="7C92B407" w14:textId="77777777" w:rsidTr="00B236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406450" w14:textId="77777777" w:rsidR="00DA6559" w:rsidRPr="00D928BF" w:rsidRDefault="00DA655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5238F" w14:textId="0746542F" w:rsidR="00DA6559" w:rsidRPr="00D928BF" w:rsidRDefault="00A014FD" w:rsidP="00DA6559">
            <w:pPr>
              <w:snapToGrid w:val="0"/>
              <w:spacing w:after="0" w:line="240" w:lineRule="auto"/>
            </w:pPr>
            <w:hyperlink r:id="rId96" w:history="1">
              <w:r w:rsidR="00DA6559" w:rsidRPr="00D928BF">
                <w:rPr>
                  <w:rStyle w:val="Hyperlink"/>
                  <w:rFonts w:cs="Arial"/>
                  <w:color w:val="auto"/>
                </w:rPr>
                <w:t>S1-232228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1FE43" w14:textId="77777777" w:rsidR="00DA6559" w:rsidRPr="00D928BF" w:rsidRDefault="00DA6559" w:rsidP="00DA6559">
            <w:pPr>
              <w:snapToGrid w:val="0"/>
              <w:spacing w:after="0" w:line="240" w:lineRule="auto"/>
            </w:pPr>
            <w:r w:rsidRPr="00D928BF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43DF7" w14:textId="77777777" w:rsidR="00DA6559" w:rsidRPr="00D928BF" w:rsidRDefault="00DA6559" w:rsidP="00DA6559">
            <w:pPr>
              <w:snapToGrid w:val="0"/>
              <w:spacing w:after="0" w:line="240" w:lineRule="auto"/>
            </w:pPr>
            <w:r w:rsidRPr="00D928BF">
              <w:t>Alternative Overview section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89D63E" w14:textId="7D95477C" w:rsidR="00DA6559" w:rsidRPr="00D928BF" w:rsidRDefault="00D928B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928BF">
              <w:rPr>
                <w:rFonts w:eastAsia="Times New Roman" w:cs="Arial"/>
                <w:szCs w:val="18"/>
                <w:lang w:val="fr-FR" w:eastAsia="ar-SA"/>
              </w:rPr>
              <w:t xml:space="preserve"> to S1-232265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ECD421" w14:textId="77777777" w:rsidR="00DA6559" w:rsidRPr="00D928BF" w:rsidRDefault="00DA6559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D928BF" w:rsidRPr="00B209E2" w14:paraId="41DF8933" w14:textId="77777777" w:rsidTr="00110D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43D78" w14:textId="6740C175" w:rsidR="00D928BF" w:rsidRPr="00B23654" w:rsidRDefault="00D928BF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3654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6EFAD" w14:textId="7CF01C91" w:rsidR="00D928BF" w:rsidRPr="00B23654" w:rsidRDefault="00A014FD" w:rsidP="00DA6559">
            <w:pPr>
              <w:snapToGrid w:val="0"/>
              <w:spacing w:after="0" w:line="240" w:lineRule="auto"/>
            </w:pPr>
            <w:hyperlink r:id="rId97" w:history="1">
              <w:r w:rsidR="00D928BF" w:rsidRPr="00B23654">
                <w:rPr>
                  <w:rStyle w:val="Hyperlink"/>
                  <w:rFonts w:cs="Arial"/>
                  <w:color w:val="auto"/>
                </w:rPr>
                <w:t>S1-232265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5737A" w14:textId="71673BA8" w:rsidR="00D928BF" w:rsidRPr="00B23654" w:rsidRDefault="00D928BF" w:rsidP="00DA6559">
            <w:pPr>
              <w:snapToGrid w:val="0"/>
              <w:spacing w:after="0" w:line="240" w:lineRule="auto"/>
            </w:pPr>
            <w:r w:rsidRPr="00B23654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7BC891" w14:textId="20689A10" w:rsidR="00D928BF" w:rsidRPr="00B23654" w:rsidRDefault="00D928BF" w:rsidP="00DA6559">
            <w:pPr>
              <w:snapToGrid w:val="0"/>
              <w:spacing w:after="0" w:line="240" w:lineRule="auto"/>
            </w:pPr>
            <w:r w:rsidRPr="00B23654">
              <w:t>Alternative Overview section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A33D2" w14:textId="05BD89A8" w:rsidR="00D928BF" w:rsidRPr="00B23654" w:rsidRDefault="00B23654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2365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23654">
              <w:rPr>
                <w:rFonts w:eastAsia="Times New Roman" w:cs="Arial"/>
                <w:szCs w:val="18"/>
                <w:lang w:val="fr-FR" w:eastAsia="ar-SA"/>
              </w:rPr>
              <w:t xml:space="preserve"> to S1-232372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2F4A0" w14:textId="379F32A8" w:rsidR="00D928BF" w:rsidRPr="00B23654" w:rsidRDefault="00D928BF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23654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23654">
              <w:rPr>
                <w:rFonts w:eastAsia="Arial Unicode MS" w:cs="Arial"/>
                <w:szCs w:val="18"/>
                <w:lang w:val="fr-FR" w:eastAsia="ar-SA"/>
              </w:rPr>
              <w:t xml:space="preserve"> of S1-232228.</w:t>
            </w:r>
          </w:p>
        </w:tc>
      </w:tr>
      <w:tr w:rsidR="00B23654" w:rsidRPr="00B209E2" w14:paraId="430366E7" w14:textId="77777777" w:rsidTr="00110D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55F3A" w14:textId="6C97FF2B" w:rsidR="00B23654" w:rsidRPr="00110D6D" w:rsidRDefault="00B23654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2F688" w14:textId="45980130" w:rsidR="00B23654" w:rsidRPr="00110D6D" w:rsidRDefault="00A014FD" w:rsidP="00DA6559">
            <w:pPr>
              <w:snapToGrid w:val="0"/>
              <w:spacing w:after="0" w:line="240" w:lineRule="auto"/>
            </w:pPr>
            <w:hyperlink r:id="rId98" w:history="1">
              <w:r w:rsidR="00B23654" w:rsidRPr="00110D6D">
                <w:rPr>
                  <w:rStyle w:val="Hyperlink"/>
                  <w:rFonts w:cs="Arial"/>
                  <w:color w:val="auto"/>
                </w:rPr>
                <w:t>S1-232372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989DAA" w14:textId="40C07883" w:rsidR="00B23654" w:rsidRPr="00110D6D" w:rsidRDefault="00B23654" w:rsidP="00DA6559">
            <w:pPr>
              <w:snapToGrid w:val="0"/>
              <w:spacing w:after="0" w:line="240" w:lineRule="auto"/>
            </w:pPr>
            <w:r w:rsidRPr="00110D6D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56FED" w14:textId="32DC0B0A" w:rsidR="00B23654" w:rsidRPr="00110D6D" w:rsidRDefault="00B23654" w:rsidP="00DA6559">
            <w:pPr>
              <w:snapToGrid w:val="0"/>
              <w:spacing w:after="0" w:line="240" w:lineRule="auto"/>
            </w:pPr>
            <w:r w:rsidRPr="00110D6D">
              <w:t>Alternative Overview section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3C9E4" w14:textId="7AC07F7B" w:rsidR="00B23654" w:rsidRPr="00110D6D" w:rsidRDefault="00110D6D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10D6D">
              <w:rPr>
                <w:rFonts w:eastAsia="Times New Roman" w:cs="Arial"/>
                <w:szCs w:val="18"/>
                <w:lang w:val="fr-FR" w:eastAsia="ar-SA"/>
              </w:rPr>
              <w:t xml:space="preserve"> to S1-232376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DAD29" w14:textId="1A0C70F8" w:rsidR="00B23654" w:rsidRPr="00110D6D" w:rsidRDefault="00B23654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110D6D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S1-232228.</w:t>
            </w:r>
          </w:p>
          <w:p w14:paraId="2864EDCC" w14:textId="1E251906" w:rsidR="00B23654" w:rsidRPr="00110D6D" w:rsidRDefault="00B23654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10D6D">
              <w:rPr>
                <w:rFonts w:eastAsia="Arial Unicode MS" w:cs="Arial"/>
                <w:szCs w:val="18"/>
                <w:lang w:val="fr-FR" w:eastAsia="ar-SA"/>
              </w:rPr>
              <w:t xml:space="preserve"> of S1-232265.</w:t>
            </w:r>
          </w:p>
        </w:tc>
      </w:tr>
      <w:tr w:rsidR="00110D6D" w:rsidRPr="00B209E2" w14:paraId="4F9B92A5" w14:textId="77777777" w:rsidTr="00110D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4624" w14:textId="16B0A425" w:rsidR="00110D6D" w:rsidRPr="00110D6D" w:rsidRDefault="00110D6D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B78E" w14:textId="7015ED37" w:rsidR="00110D6D" w:rsidRPr="00110D6D" w:rsidRDefault="00A014FD" w:rsidP="00DA6559">
            <w:pPr>
              <w:snapToGrid w:val="0"/>
              <w:spacing w:after="0" w:line="240" w:lineRule="auto"/>
            </w:pPr>
            <w:hyperlink r:id="rId99" w:history="1">
              <w:r w:rsidR="00110D6D" w:rsidRPr="00110D6D">
                <w:rPr>
                  <w:rStyle w:val="Hyperlink"/>
                  <w:rFonts w:cs="Arial"/>
                  <w:color w:val="auto"/>
                </w:rPr>
                <w:t>S1-232376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B2C1" w14:textId="58EB6CCA" w:rsidR="00110D6D" w:rsidRPr="00110D6D" w:rsidRDefault="00110D6D" w:rsidP="00DA6559">
            <w:pPr>
              <w:snapToGrid w:val="0"/>
              <w:spacing w:after="0" w:line="240" w:lineRule="auto"/>
            </w:pPr>
            <w:r w:rsidRPr="00110D6D">
              <w:t>KPN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F6CBB" w14:textId="5AB95A52" w:rsidR="00110D6D" w:rsidRPr="00110D6D" w:rsidRDefault="00110D6D" w:rsidP="00DA6559">
            <w:pPr>
              <w:snapToGrid w:val="0"/>
              <w:spacing w:after="0" w:line="240" w:lineRule="auto"/>
            </w:pPr>
            <w:r w:rsidRPr="00110D6D">
              <w:t>Alternative Overview section for Ambient IoT 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1ADF" w14:textId="77777777" w:rsidR="00110D6D" w:rsidRPr="00110D6D" w:rsidRDefault="00110D6D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0A0E" w14:textId="77777777" w:rsidR="00110D6D" w:rsidRPr="00110D6D" w:rsidRDefault="00110D6D" w:rsidP="00110D6D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110D6D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S1-232228.</w:t>
            </w:r>
          </w:p>
          <w:p w14:paraId="3D6A204B" w14:textId="349AB200" w:rsidR="00110D6D" w:rsidRDefault="00110D6D" w:rsidP="00110D6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110D6D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S1-232265.</w:t>
            </w:r>
          </w:p>
          <w:p w14:paraId="7DB2CE26" w14:textId="1195DDC9" w:rsidR="00110D6D" w:rsidRPr="00110D6D" w:rsidRDefault="00110D6D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110D6D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110D6D">
              <w:rPr>
                <w:rFonts w:eastAsia="Arial Unicode MS" w:cs="Arial"/>
                <w:szCs w:val="18"/>
                <w:lang w:val="fr-FR" w:eastAsia="ar-SA"/>
              </w:rPr>
              <w:t xml:space="preserve"> of S1-232372.</w:t>
            </w:r>
          </w:p>
        </w:tc>
      </w:tr>
      <w:bookmarkEnd w:id="10"/>
      <w:tr w:rsidR="00DA6559" w:rsidRPr="00B209E2" w14:paraId="554E984D" w14:textId="77777777" w:rsidTr="00850C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67ABF" w14:textId="77777777" w:rsidR="00DA6559" w:rsidRPr="0068205A" w:rsidRDefault="00DA6559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205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8FB520" w14:textId="3F0D5BF1" w:rsidR="00DA6559" w:rsidRPr="0068205A" w:rsidRDefault="00A014FD" w:rsidP="00DA6559">
            <w:pPr>
              <w:snapToGrid w:val="0"/>
              <w:spacing w:after="0" w:line="240" w:lineRule="auto"/>
            </w:pPr>
            <w:hyperlink r:id="rId100" w:history="1">
              <w:r w:rsidR="00DA6559" w:rsidRPr="0068205A">
                <w:rPr>
                  <w:rStyle w:val="Hyperlink"/>
                  <w:rFonts w:cs="Arial"/>
                  <w:color w:val="auto"/>
                </w:rPr>
                <w:t>S1-232139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447E5" w14:textId="77777777" w:rsidR="00DA6559" w:rsidRPr="0068205A" w:rsidRDefault="00DA6559" w:rsidP="00DA6559">
            <w:pPr>
              <w:snapToGrid w:val="0"/>
              <w:spacing w:after="0" w:line="240" w:lineRule="auto"/>
            </w:pPr>
            <w:r w:rsidRPr="0068205A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6E9AB" w14:textId="77777777" w:rsidR="00DA6559" w:rsidRPr="0068205A" w:rsidRDefault="00DA6559" w:rsidP="00DA6559">
            <w:pPr>
              <w:snapToGrid w:val="0"/>
              <w:spacing w:after="0" w:line="240" w:lineRule="auto"/>
            </w:pPr>
            <w:r w:rsidRPr="0068205A">
              <w:t>Input to new TS - Ambient IoT functional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F17EB" w14:textId="084BD884" w:rsidR="00DA6559" w:rsidRPr="0068205A" w:rsidRDefault="0068205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205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8205A">
              <w:rPr>
                <w:rFonts w:eastAsia="Times New Roman" w:cs="Arial"/>
                <w:szCs w:val="18"/>
                <w:lang w:val="fr-FR" w:eastAsia="ar-SA"/>
              </w:rPr>
              <w:t xml:space="preserve"> to S1-232353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56133" w14:textId="77777777" w:rsidR="00DA6559" w:rsidRPr="0068205A" w:rsidRDefault="00DA6559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8205A" w:rsidRPr="00B209E2" w14:paraId="2809B79D" w14:textId="77777777" w:rsidTr="00850C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48010" w14:textId="2974EABD" w:rsidR="0068205A" w:rsidRPr="00850C17" w:rsidRDefault="0068205A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81CC77" w14:textId="4326B90C" w:rsidR="0068205A" w:rsidRPr="00850C17" w:rsidRDefault="00A014FD" w:rsidP="00DA6559">
            <w:pPr>
              <w:snapToGrid w:val="0"/>
              <w:spacing w:after="0" w:line="240" w:lineRule="auto"/>
            </w:pPr>
            <w:hyperlink r:id="rId101" w:history="1">
              <w:r w:rsidR="0068205A" w:rsidRPr="00850C17">
                <w:rPr>
                  <w:rStyle w:val="Hyperlink"/>
                  <w:rFonts w:cs="Arial"/>
                  <w:color w:val="auto"/>
                </w:rPr>
                <w:t>S1-232353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8DC53A" w14:textId="7FB4D0D3" w:rsidR="0068205A" w:rsidRPr="00850C17" w:rsidRDefault="0068205A" w:rsidP="00DA6559">
            <w:pPr>
              <w:snapToGrid w:val="0"/>
              <w:spacing w:after="0" w:line="240" w:lineRule="auto"/>
            </w:pPr>
            <w:r w:rsidRPr="00850C17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40D4C" w14:textId="56BC1DC5" w:rsidR="0068205A" w:rsidRPr="00850C17" w:rsidRDefault="0068205A" w:rsidP="00DA6559">
            <w:pPr>
              <w:snapToGrid w:val="0"/>
              <w:spacing w:after="0" w:line="240" w:lineRule="auto"/>
            </w:pPr>
            <w:r w:rsidRPr="00850C17">
              <w:t>Input to new TS - Ambient IoT functional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F048A" w14:textId="0DE7BA85" w:rsidR="0068205A" w:rsidRPr="00850C17" w:rsidRDefault="00850C1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50C17">
              <w:rPr>
                <w:rFonts w:eastAsia="Times New Roman" w:cs="Arial"/>
                <w:szCs w:val="18"/>
                <w:lang w:val="fr-FR" w:eastAsia="ar-SA"/>
              </w:rPr>
              <w:t xml:space="preserve"> to S1-232377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DD322" w14:textId="17D5CA0B" w:rsidR="0068205A" w:rsidRPr="00850C17" w:rsidRDefault="0068205A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50C17">
              <w:rPr>
                <w:rFonts w:eastAsia="Arial Unicode MS" w:cs="Arial"/>
                <w:szCs w:val="18"/>
                <w:lang w:val="fr-FR" w:eastAsia="ar-SA"/>
              </w:rPr>
              <w:t xml:space="preserve"> of S1-232139.</w:t>
            </w:r>
          </w:p>
        </w:tc>
      </w:tr>
      <w:tr w:rsidR="00850C17" w:rsidRPr="00B209E2" w14:paraId="40F38DE8" w14:textId="77777777" w:rsidTr="00850C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EC81" w14:textId="5B652F64" w:rsidR="00850C17" w:rsidRPr="00850C17" w:rsidRDefault="00850C1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EE34A" w14:textId="687B9A9B" w:rsidR="00850C17" w:rsidRPr="00850C17" w:rsidRDefault="00A014FD" w:rsidP="00DA6559">
            <w:pPr>
              <w:snapToGrid w:val="0"/>
              <w:spacing w:after="0" w:line="240" w:lineRule="auto"/>
            </w:pPr>
            <w:hyperlink r:id="rId102" w:history="1">
              <w:r w:rsidR="00850C17" w:rsidRPr="00850C17">
                <w:rPr>
                  <w:rStyle w:val="Hyperlink"/>
                  <w:rFonts w:cs="Arial"/>
                  <w:color w:val="auto"/>
                </w:rPr>
                <w:t>S1-232377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39DD" w14:textId="10271ACA" w:rsidR="00850C17" w:rsidRPr="00850C17" w:rsidRDefault="00850C17" w:rsidP="00DA6559">
            <w:pPr>
              <w:snapToGrid w:val="0"/>
              <w:spacing w:after="0" w:line="240" w:lineRule="auto"/>
            </w:pPr>
            <w:r w:rsidRPr="00850C17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2C507" w14:textId="473B61A4" w:rsidR="00850C17" w:rsidRPr="00850C17" w:rsidRDefault="00850C17" w:rsidP="00DA6559">
            <w:pPr>
              <w:snapToGrid w:val="0"/>
              <w:spacing w:after="0" w:line="240" w:lineRule="auto"/>
            </w:pPr>
            <w:r w:rsidRPr="00850C17">
              <w:t>Input to new TS - Ambient IoT functional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6D0A" w14:textId="77777777" w:rsidR="00850C17" w:rsidRPr="00850C17" w:rsidRDefault="00850C17" w:rsidP="00DA655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58C0C" w14:textId="7A5A4B8E" w:rsidR="00850C17" w:rsidRDefault="00850C17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850C1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S1-232139.</w:t>
            </w:r>
          </w:p>
          <w:p w14:paraId="445D0E1F" w14:textId="53D7E6FE" w:rsidR="00850C17" w:rsidRPr="00850C17" w:rsidRDefault="00850C17" w:rsidP="00DA655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50C17">
              <w:rPr>
                <w:rFonts w:eastAsia="Arial Unicode MS" w:cs="Arial"/>
                <w:szCs w:val="18"/>
                <w:lang w:val="fr-FR" w:eastAsia="ar-SA"/>
              </w:rPr>
              <w:t xml:space="preserve"> of S1-232353.</w:t>
            </w:r>
          </w:p>
        </w:tc>
      </w:tr>
      <w:tr w:rsidR="00CC2E0E" w:rsidRPr="00B209E2" w14:paraId="651A7113" w14:textId="77777777" w:rsidTr="00850C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60008" w14:textId="48F1C409" w:rsidR="00CC2E0E" w:rsidRPr="0068205A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205A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C17C3" w14:textId="6E19A713" w:rsidR="00CC2E0E" w:rsidRPr="0068205A" w:rsidRDefault="00A014FD" w:rsidP="00CC2E0E">
            <w:pPr>
              <w:snapToGrid w:val="0"/>
              <w:spacing w:after="0" w:line="240" w:lineRule="auto"/>
            </w:pPr>
            <w:hyperlink r:id="rId103" w:history="1">
              <w:r w:rsidR="00CC2E0E" w:rsidRPr="0068205A">
                <w:rPr>
                  <w:rStyle w:val="Hyperlink"/>
                  <w:rFonts w:cs="Arial"/>
                  <w:color w:val="auto"/>
                </w:rPr>
                <w:t>S1-232138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85A0B" w14:textId="35254106" w:rsidR="00CC2E0E" w:rsidRPr="0068205A" w:rsidRDefault="00CC2E0E" w:rsidP="00CC2E0E">
            <w:pPr>
              <w:snapToGrid w:val="0"/>
              <w:spacing w:after="0" w:line="240" w:lineRule="auto"/>
            </w:pPr>
            <w:r w:rsidRPr="0068205A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935FC5" w14:textId="50B9BBFE" w:rsidR="00CC2E0E" w:rsidRPr="0068205A" w:rsidRDefault="00CC2E0E" w:rsidP="00CC2E0E">
            <w:pPr>
              <w:snapToGrid w:val="0"/>
              <w:spacing w:after="0" w:line="240" w:lineRule="auto"/>
            </w:pPr>
            <w:r w:rsidRPr="0068205A">
              <w:t>Input to new TS - Ambient IoT performance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DC123" w14:textId="055E16AD" w:rsidR="00CC2E0E" w:rsidRPr="0068205A" w:rsidRDefault="0068205A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68205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68205A">
              <w:rPr>
                <w:rFonts w:eastAsia="Times New Roman" w:cs="Arial"/>
                <w:szCs w:val="18"/>
                <w:lang w:val="fr-FR" w:eastAsia="ar-SA"/>
              </w:rPr>
              <w:t xml:space="preserve"> to S1-232354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73ADF" w14:textId="77777777" w:rsidR="00CC2E0E" w:rsidRPr="0068205A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8205A" w:rsidRPr="00B209E2" w14:paraId="0C39E6E7" w14:textId="77777777" w:rsidTr="00850C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AB05C" w14:textId="01BB3D24" w:rsidR="0068205A" w:rsidRPr="00850C17" w:rsidRDefault="0068205A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C8F5E" w14:textId="64EB7FD9" w:rsidR="0068205A" w:rsidRPr="00850C17" w:rsidRDefault="00A014FD" w:rsidP="00CC2E0E">
            <w:pPr>
              <w:snapToGrid w:val="0"/>
              <w:spacing w:after="0" w:line="240" w:lineRule="auto"/>
            </w:pPr>
            <w:hyperlink r:id="rId104" w:history="1">
              <w:r w:rsidR="0068205A" w:rsidRPr="00850C17">
                <w:rPr>
                  <w:rStyle w:val="Hyperlink"/>
                  <w:rFonts w:cs="Arial"/>
                  <w:color w:val="auto"/>
                </w:rPr>
                <w:t>S1-232354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4C9BD" w14:textId="718ACEE6" w:rsidR="0068205A" w:rsidRPr="00850C17" w:rsidRDefault="0068205A" w:rsidP="00CC2E0E">
            <w:pPr>
              <w:snapToGrid w:val="0"/>
              <w:spacing w:after="0" w:line="240" w:lineRule="auto"/>
            </w:pPr>
            <w:r w:rsidRPr="00850C17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C212A" w14:textId="75303C12" w:rsidR="0068205A" w:rsidRPr="00850C17" w:rsidRDefault="0068205A" w:rsidP="00CC2E0E">
            <w:pPr>
              <w:snapToGrid w:val="0"/>
              <w:spacing w:after="0" w:line="240" w:lineRule="auto"/>
            </w:pPr>
            <w:r w:rsidRPr="00850C17">
              <w:t>Input to new TS - Ambient IoT performance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1295D" w14:textId="37710C60" w:rsidR="0068205A" w:rsidRPr="00850C17" w:rsidRDefault="00850C17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50C17">
              <w:rPr>
                <w:rFonts w:eastAsia="Times New Roman" w:cs="Arial"/>
                <w:szCs w:val="18"/>
                <w:lang w:val="fr-FR" w:eastAsia="ar-SA"/>
              </w:rPr>
              <w:t xml:space="preserve"> to S1-232378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CBE37" w14:textId="245BD1C2" w:rsidR="0068205A" w:rsidRPr="00850C17" w:rsidRDefault="0068205A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50C17">
              <w:rPr>
                <w:rFonts w:eastAsia="Arial Unicode MS" w:cs="Arial"/>
                <w:szCs w:val="18"/>
                <w:lang w:val="fr-FR" w:eastAsia="ar-SA"/>
              </w:rPr>
              <w:t xml:space="preserve"> of S1-232138.</w:t>
            </w:r>
          </w:p>
        </w:tc>
      </w:tr>
      <w:tr w:rsidR="00850C17" w:rsidRPr="00B209E2" w14:paraId="5FD25689" w14:textId="77777777" w:rsidTr="00850C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70C6" w14:textId="771A7D19" w:rsidR="00850C17" w:rsidRPr="00850C17" w:rsidRDefault="00850C17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438F" w14:textId="01B08D45" w:rsidR="00850C17" w:rsidRPr="00850C17" w:rsidRDefault="00A014FD" w:rsidP="00CC2E0E">
            <w:pPr>
              <w:snapToGrid w:val="0"/>
              <w:spacing w:after="0" w:line="240" w:lineRule="auto"/>
            </w:pPr>
            <w:hyperlink r:id="rId105" w:history="1">
              <w:r w:rsidR="00850C17" w:rsidRPr="00850C17">
                <w:rPr>
                  <w:rStyle w:val="Hyperlink"/>
                  <w:rFonts w:cs="Arial"/>
                  <w:color w:val="auto"/>
                </w:rPr>
                <w:t>S1-232378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D8084" w14:textId="1DF14B72" w:rsidR="00850C17" w:rsidRPr="00850C17" w:rsidRDefault="00850C17" w:rsidP="00CC2E0E">
            <w:pPr>
              <w:snapToGrid w:val="0"/>
              <w:spacing w:after="0" w:line="240" w:lineRule="auto"/>
            </w:pPr>
            <w:r w:rsidRPr="00850C17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314E" w14:textId="4CE80EEF" w:rsidR="00850C17" w:rsidRPr="00850C17" w:rsidRDefault="00850C17" w:rsidP="00CC2E0E">
            <w:pPr>
              <w:snapToGrid w:val="0"/>
              <w:spacing w:after="0" w:line="240" w:lineRule="auto"/>
            </w:pPr>
            <w:r w:rsidRPr="00850C17">
              <w:t>Input to new TS - Ambient IoT performance requirements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83FA7" w14:textId="77777777" w:rsidR="00850C17" w:rsidRPr="00850C17" w:rsidRDefault="00850C17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654C" w14:textId="6A3518B7" w:rsidR="00850C17" w:rsidRDefault="00850C17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850C1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S1-232138.</w:t>
            </w:r>
          </w:p>
          <w:p w14:paraId="72DE93A0" w14:textId="4E3E2B35" w:rsidR="00850C17" w:rsidRPr="00850C17" w:rsidRDefault="00850C17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50C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50C17">
              <w:rPr>
                <w:rFonts w:eastAsia="Arial Unicode MS" w:cs="Arial"/>
                <w:szCs w:val="18"/>
                <w:lang w:val="fr-FR" w:eastAsia="ar-SA"/>
              </w:rPr>
              <w:t xml:space="preserve"> of S1-232354.</w:t>
            </w:r>
          </w:p>
        </w:tc>
      </w:tr>
      <w:tr w:rsidR="00CC2E0E" w:rsidRPr="00B209E2" w14:paraId="01C3BC00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6B2C2D" w14:textId="44E42590" w:rsidR="00CC2E0E" w:rsidRPr="00F5638B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5638B">
              <w:rPr>
                <w:rFonts w:eastAsia="Times New Roman" w:cs="Arial"/>
                <w:szCs w:val="18"/>
                <w:lang w:val="fr-FR"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AAB45" w14:textId="3CF6E7DC" w:rsidR="00CC2E0E" w:rsidRPr="00F5638B" w:rsidRDefault="00A014FD" w:rsidP="00CC2E0E">
            <w:pPr>
              <w:snapToGrid w:val="0"/>
              <w:spacing w:after="0" w:line="240" w:lineRule="auto"/>
            </w:pPr>
            <w:hyperlink r:id="rId106" w:history="1">
              <w:r w:rsidR="00CC2E0E" w:rsidRPr="00F5638B">
                <w:rPr>
                  <w:rStyle w:val="Hyperlink"/>
                  <w:rFonts w:cs="Arial"/>
                </w:rPr>
                <w:t>S1-232140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91F5B" w14:textId="77777777" w:rsidR="00CC2E0E" w:rsidRPr="00F5638B" w:rsidRDefault="00CC2E0E" w:rsidP="00CC2E0E">
            <w:pPr>
              <w:snapToGrid w:val="0"/>
              <w:spacing w:after="0" w:line="240" w:lineRule="auto"/>
            </w:pPr>
            <w:r w:rsidRPr="00F5638B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49CC1" w14:textId="77777777" w:rsidR="00CC2E0E" w:rsidRPr="00F5638B" w:rsidRDefault="00CC2E0E" w:rsidP="00CC2E0E">
            <w:pPr>
              <w:snapToGrid w:val="0"/>
              <w:spacing w:after="0" w:line="240" w:lineRule="auto"/>
            </w:pPr>
            <w:r w:rsidRPr="00F5638B">
              <w:t>TS.22.261_Adding clause for Ambient IoT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4E88E2" w14:textId="7F81F09B" w:rsidR="00CC2E0E" w:rsidRPr="00F5638B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5638B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607BD" w14:textId="77777777" w:rsidR="00CC2E0E" w:rsidRPr="00F5638B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C2E0E" w:rsidRPr="00B209E2" w14:paraId="48116D51" w14:textId="77777777" w:rsidTr="005063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9A152" w14:textId="6E183A41" w:rsidR="00CC2E0E" w:rsidRPr="00F5638B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ECA10" w14:textId="69B0FCAE" w:rsidR="00CC2E0E" w:rsidRPr="00F84E7C" w:rsidRDefault="00A014FD" w:rsidP="00CC2E0E">
            <w:pPr>
              <w:snapToGrid w:val="0"/>
              <w:spacing w:after="0" w:line="240" w:lineRule="auto"/>
            </w:pPr>
            <w:hyperlink r:id="rId107" w:history="1">
              <w:r w:rsidR="00CC2E0E" w:rsidRPr="00F5638B">
                <w:rPr>
                  <w:rStyle w:val="Hyperlink"/>
                  <w:rFonts w:cs="Arial"/>
                </w:rPr>
                <w:t>S1-232129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AAAA5" w14:textId="77777777" w:rsidR="00CC2E0E" w:rsidRPr="00F84E7C" w:rsidRDefault="00CC2E0E" w:rsidP="00CC2E0E">
            <w:pPr>
              <w:snapToGrid w:val="0"/>
              <w:spacing w:after="0" w:line="240" w:lineRule="auto"/>
            </w:pPr>
            <w:r w:rsidRPr="00F84E7C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145D3" w14:textId="77777777" w:rsidR="00CC2E0E" w:rsidRPr="00F84E7C" w:rsidRDefault="00CC2E0E" w:rsidP="00CC2E0E">
            <w:pPr>
              <w:snapToGrid w:val="0"/>
              <w:spacing w:after="0" w:line="240" w:lineRule="auto"/>
            </w:pPr>
            <w:r w:rsidRPr="00F84E7C">
              <w:t>New WID on Ambient power-enabled Internet of Things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6066E1" w14:textId="77777777" w:rsidR="00CC2E0E" w:rsidRPr="00F84E7C" w:rsidRDefault="00CC2E0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84E7C">
              <w:rPr>
                <w:rFonts w:eastAsia="Times New Roman" w:cs="Arial"/>
                <w:szCs w:val="18"/>
                <w:lang w:val="fr-FR" w:eastAsia="ar-SA"/>
              </w:rPr>
              <w:t>Moved</w:t>
            </w:r>
            <w:proofErr w:type="spellEnd"/>
            <w:r w:rsidRPr="00F84E7C">
              <w:rPr>
                <w:rFonts w:eastAsia="Times New Roman" w:cs="Arial"/>
                <w:szCs w:val="18"/>
                <w:lang w:val="fr-FR" w:eastAsia="ar-SA"/>
              </w:rPr>
              <w:t xml:space="preserve"> to </w:t>
            </w:r>
            <w:r>
              <w:rPr>
                <w:rFonts w:eastAsia="Times New Roman" w:cs="Arial"/>
                <w:szCs w:val="18"/>
                <w:lang w:val="fr-FR" w:eastAsia="ar-SA"/>
              </w:rPr>
              <w:t>4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77432" w14:textId="77777777" w:rsidR="00CC2E0E" w:rsidRPr="00F84E7C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77678" w:rsidRPr="00745D37" w14:paraId="0793F43B" w14:textId="77777777" w:rsidTr="00173CC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7E5BC9" w14:textId="203BD2A2" w:rsidR="00077678" w:rsidRPr="00745D37" w:rsidRDefault="00077678" w:rsidP="00173CC9">
            <w:pPr>
              <w:pStyle w:val="Heading2"/>
              <w:rPr>
                <w:lang w:val="en-US"/>
              </w:rPr>
            </w:pPr>
            <w:r>
              <w:t>WID</w:t>
            </w:r>
            <w:r w:rsidRPr="00745D37">
              <w:rPr>
                <w:lang w:val="en-US"/>
              </w:rPr>
              <w:t xml:space="preserve"> </w:t>
            </w:r>
          </w:p>
        </w:tc>
      </w:tr>
      <w:tr w:rsidR="00077678" w:rsidRPr="00B209E2" w14:paraId="1F15F3A8" w14:textId="77777777" w:rsidTr="00B37D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72EB8" w14:textId="77777777" w:rsidR="00077678" w:rsidRPr="00EA2A16" w:rsidRDefault="00077678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A2A16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7F6ED" w14:textId="77777777" w:rsidR="00077678" w:rsidRPr="00EA2A16" w:rsidRDefault="00A014FD" w:rsidP="00173CC9">
            <w:pPr>
              <w:snapToGrid w:val="0"/>
              <w:spacing w:after="0" w:line="240" w:lineRule="auto"/>
            </w:pPr>
            <w:hyperlink r:id="rId108" w:history="1">
              <w:r w:rsidR="00077678" w:rsidRPr="00EA2A16">
                <w:rPr>
                  <w:rStyle w:val="Hyperlink"/>
                  <w:rFonts w:cs="Arial"/>
                  <w:color w:val="auto"/>
                </w:rPr>
                <w:t>S1-232129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8B0C6" w14:textId="77777777" w:rsidR="00077678" w:rsidRPr="00EA2A16" w:rsidRDefault="00077678" w:rsidP="00173CC9">
            <w:pPr>
              <w:snapToGrid w:val="0"/>
              <w:spacing w:after="0" w:line="240" w:lineRule="auto"/>
            </w:pPr>
            <w:r w:rsidRPr="00EA2A16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926B21" w14:textId="77777777" w:rsidR="00077678" w:rsidRPr="00EA2A16" w:rsidRDefault="00077678" w:rsidP="00173CC9">
            <w:pPr>
              <w:snapToGrid w:val="0"/>
              <w:spacing w:after="0" w:line="240" w:lineRule="auto"/>
            </w:pPr>
            <w:r w:rsidRPr="00EA2A16">
              <w:t>New WID on Ambient power-enabled Internet of Things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4AA9A" w14:textId="77777777" w:rsidR="00077678" w:rsidRPr="00EA2A16" w:rsidRDefault="00077678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A2A1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EA2A16">
              <w:rPr>
                <w:rFonts w:eastAsia="Times New Roman" w:cs="Arial"/>
                <w:szCs w:val="18"/>
                <w:lang w:val="fr-FR" w:eastAsia="ar-SA"/>
              </w:rPr>
              <w:t xml:space="preserve"> to S1-232272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1B913" w14:textId="77777777" w:rsidR="00077678" w:rsidRPr="00EA2A16" w:rsidRDefault="00077678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EA2A16">
              <w:rPr>
                <w:rFonts w:eastAsia="Arial Unicode MS" w:cs="Arial"/>
                <w:szCs w:val="18"/>
                <w:lang w:val="fr-FR" w:eastAsia="ar-SA"/>
              </w:rPr>
              <w:t>Moved</w:t>
            </w:r>
            <w:proofErr w:type="spellEnd"/>
            <w:r w:rsidRPr="00EA2A1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EA2A16">
              <w:rPr>
                <w:rFonts w:eastAsia="Arial Unicode MS" w:cs="Arial"/>
                <w:szCs w:val="18"/>
                <w:lang w:val="fr-FR" w:eastAsia="ar-SA"/>
              </w:rPr>
              <w:t>from</w:t>
            </w:r>
            <w:proofErr w:type="spellEnd"/>
            <w:r w:rsidRPr="00EA2A16">
              <w:rPr>
                <w:rFonts w:eastAsia="Arial Unicode MS" w:cs="Arial"/>
                <w:szCs w:val="18"/>
                <w:lang w:val="fr-FR" w:eastAsia="ar-SA"/>
              </w:rPr>
              <w:t xml:space="preserve"> 7.2.2</w:t>
            </w:r>
          </w:p>
        </w:tc>
      </w:tr>
      <w:tr w:rsidR="00077678" w:rsidRPr="00B209E2" w14:paraId="2B1A8CC6" w14:textId="77777777" w:rsidTr="00B37D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14122" w14:textId="77777777" w:rsidR="00077678" w:rsidRPr="00B37DA7" w:rsidRDefault="00077678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37DA7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C8BAC" w14:textId="59317D73" w:rsidR="00077678" w:rsidRPr="00B37DA7" w:rsidRDefault="00A014FD" w:rsidP="00173CC9">
            <w:pPr>
              <w:snapToGrid w:val="0"/>
              <w:spacing w:after="0" w:line="240" w:lineRule="auto"/>
            </w:pPr>
            <w:hyperlink r:id="rId109" w:history="1">
              <w:r w:rsidR="00077678" w:rsidRPr="00B37DA7">
                <w:rPr>
                  <w:rStyle w:val="Hyperlink"/>
                  <w:rFonts w:cs="Arial"/>
                  <w:color w:val="auto"/>
                </w:rPr>
                <w:t>S1-232272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7028E" w14:textId="77777777" w:rsidR="00077678" w:rsidRPr="00B37DA7" w:rsidRDefault="00077678" w:rsidP="00173CC9">
            <w:pPr>
              <w:snapToGrid w:val="0"/>
              <w:spacing w:after="0" w:line="240" w:lineRule="auto"/>
            </w:pPr>
            <w:r w:rsidRPr="00B37DA7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9B67D" w14:textId="77777777" w:rsidR="00077678" w:rsidRPr="00B37DA7" w:rsidRDefault="00077678" w:rsidP="00173CC9">
            <w:pPr>
              <w:snapToGrid w:val="0"/>
              <w:spacing w:after="0" w:line="240" w:lineRule="auto"/>
            </w:pPr>
            <w:r w:rsidRPr="00B37DA7">
              <w:t>New WID on Ambient power-enabled Internet of Things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A9606" w14:textId="2C78253A" w:rsidR="00077678" w:rsidRPr="00B37DA7" w:rsidRDefault="00B37DA7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37DA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37DA7">
              <w:rPr>
                <w:rFonts w:eastAsia="Times New Roman" w:cs="Arial"/>
                <w:szCs w:val="18"/>
                <w:lang w:val="fr-FR" w:eastAsia="ar-SA"/>
              </w:rPr>
              <w:t xml:space="preserve"> to S1-232373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A625C" w14:textId="77777777" w:rsidR="00077678" w:rsidRPr="00B37DA7" w:rsidRDefault="00077678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>Moved</w:t>
            </w:r>
            <w:proofErr w:type="spellEnd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</w:t>
            </w:r>
            <w:proofErr w:type="spellStart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>from</w:t>
            </w:r>
            <w:proofErr w:type="spellEnd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7.2.2</w:t>
            </w:r>
          </w:p>
          <w:p w14:paraId="14FC38C5" w14:textId="77777777" w:rsidR="00077678" w:rsidRPr="00B37DA7" w:rsidRDefault="00077678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37DA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37DA7">
              <w:rPr>
                <w:rFonts w:eastAsia="Arial Unicode MS" w:cs="Arial"/>
                <w:szCs w:val="18"/>
                <w:lang w:val="fr-FR" w:eastAsia="ar-SA"/>
              </w:rPr>
              <w:t xml:space="preserve"> of S1-232129.</w:t>
            </w:r>
          </w:p>
        </w:tc>
      </w:tr>
      <w:tr w:rsidR="00B37DA7" w:rsidRPr="00B209E2" w14:paraId="6F6A2DD1" w14:textId="77777777" w:rsidTr="00B37DA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23A3" w14:textId="509DD374" w:rsidR="00B37DA7" w:rsidRPr="00B37DA7" w:rsidRDefault="00B37DA7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37DA7">
              <w:rPr>
                <w:rFonts w:eastAsia="Times New Roman" w:cs="Arial"/>
                <w:szCs w:val="18"/>
                <w:lang w:val="fr-FR"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ECAB" w14:textId="21AD7051" w:rsidR="00B37DA7" w:rsidRPr="00B37DA7" w:rsidRDefault="00A014FD" w:rsidP="00173CC9">
            <w:pPr>
              <w:snapToGrid w:val="0"/>
              <w:spacing w:after="0" w:line="240" w:lineRule="auto"/>
            </w:pPr>
            <w:hyperlink r:id="rId110" w:history="1">
              <w:r w:rsidR="00B37DA7" w:rsidRPr="00B37DA7">
                <w:rPr>
                  <w:rStyle w:val="Hyperlink"/>
                  <w:rFonts w:cs="Arial"/>
                  <w:color w:val="auto"/>
                </w:rPr>
                <w:t>S1-232373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4EC3" w14:textId="7BCEC6AF" w:rsidR="00B37DA7" w:rsidRPr="00B37DA7" w:rsidRDefault="00B37DA7" w:rsidP="00173CC9">
            <w:pPr>
              <w:snapToGrid w:val="0"/>
              <w:spacing w:after="0" w:line="240" w:lineRule="auto"/>
            </w:pPr>
            <w:r w:rsidRPr="00B37DA7">
              <w:t>OPPO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6561" w14:textId="46A9290D" w:rsidR="00B37DA7" w:rsidRPr="00B37DA7" w:rsidRDefault="00B37DA7" w:rsidP="00173CC9">
            <w:pPr>
              <w:snapToGrid w:val="0"/>
              <w:spacing w:after="0" w:line="240" w:lineRule="auto"/>
            </w:pPr>
            <w:r w:rsidRPr="00B37DA7">
              <w:t>New WID on Ambient power-enabled Internet of Things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3293" w14:textId="77777777" w:rsidR="00B37DA7" w:rsidRPr="00B37DA7" w:rsidRDefault="00B37DA7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5A06" w14:textId="77777777" w:rsidR="00B37DA7" w:rsidRPr="00B37DA7" w:rsidRDefault="00B37DA7" w:rsidP="00B37DA7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proofErr w:type="spellStart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>Moved</w:t>
            </w:r>
            <w:proofErr w:type="spellEnd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</w:t>
            </w:r>
            <w:proofErr w:type="spellStart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>from</w:t>
            </w:r>
            <w:proofErr w:type="spellEnd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7.2.2</w:t>
            </w:r>
          </w:p>
          <w:p w14:paraId="2EFDB03A" w14:textId="1A3CA041" w:rsidR="00B37DA7" w:rsidRDefault="00B37DA7" w:rsidP="00B37DA7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B37DA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S1-232129.</w:t>
            </w:r>
          </w:p>
          <w:p w14:paraId="48BC0074" w14:textId="51C5DEB5" w:rsidR="00B37DA7" w:rsidRPr="00B37DA7" w:rsidRDefault="00B37DA7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B37DA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B37DA7">
              <w:rPr>
                <w:rFonts w:eastAsia="Arial Unicode MS" w:cs="Arial"/>
                <w:szCs w:val="18"/>
                <w:lang w:val="fr-FR" w:eastAsia="ar-SA"/>
              </w:rPr>
              <w:t xml:space="preserve"> of S1-232272.</w:t>
            </w:r>
          </w:p>
        </w:tc>
      </w:tr>
      <w:tr w:rsidR="006659A3" w:rsidRPr="00745D37" w14:paraId="39B9ADE3" w14:textId="77777777" w:rsidTr="00173CC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4888EC" w14:textId="77777777" w:rsidR="006659A3" w:rsidRPr="00E93093" w:rsidRDefault="006659A3" w:rsidP="00173CC9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6659A3" w:rsidRPr="00B209E2" w14:paraId="339AA5C7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A360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5F68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0833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6A30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8F39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6B1B" w14:textId="77777777" w:rsidR="006659A3" w:rsidRPr="00B209E2" w:rsidRDefault="006659A3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59A3" w:rsidRPr="00B209E2" w14:paraId="60BE8644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9B42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21C3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EEB7D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F658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3894E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72837" w14:textId="77777777" w:rsidR="006659A3" w:rsidRPr="00B209E2" w:rsidRDefault="006659A3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59A3" w:rsidRPr="00B209E2" w14:paraId="2F501122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D911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060A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958F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6665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E331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B8F9" w14:textId="77777777" w:rsidR="006659A3" w:rsidRPr="00B209E2" w:rsidRDefault="006659A3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59A3" w:rsidRPr="00B209E2" w14:paraId="4C55906A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15AD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5CE7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AF3B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55CF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A4D7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9A040" w14:textId="77777777" w:rsidR="006659A3" w:rsidRPr="00B209E2" w:rsidRDefault="006659A3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59A3" w:rsidRPr="00B209E2" w14:paraId="1BB0F8DC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1232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B9EB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373A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7127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D124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222E" w14:textId="77777777" w:rsidR="006659A3" w:rsidRPr="00B209E2" w:rsidRDefault="006659A3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59A3" w:rsidRPr="00B209E2" w14:paraId="27E5A83D" w14:textId="77777777" w:rsidTr="00173CC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C199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F4D5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58BC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F778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81E6" w14:textId="77777777" w:rsidR="006659A3" w:rsidRPr="00B209E2" w:rsidRDefault="006659A3" w:rsidP="00173CC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1D17" w14:textId="77777777" w:rsidR="006659A3" w:rsidRPr="00B209E2" w:rsidRDefault="006659A3" w:rsidP="00173CC9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59A3" w:rsidRPr="00745D37" w14:paraId="6CF4ACBB" w14:textId="77777777" w:rsidTr="00173CC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73FE6F" w14:textId="77777777" w:rsidR="006659A3" w:rsidRPr="00745D37" w:rsidRDefault="006659A3" w:rsidP="00173CC9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6659A3" w:rsidRPr="00AA7BD2" w14:paraId="2357FE5E" w14:textId="77777777" w:rsidTr="00173CC9">
        <w:trPr>
          <w:trHeight w:val="141"/>
        </w:trPr>
        <w:tc>
          <w:tcPr>
            <w:tcW w:w="144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1937BEC" w14:textId="77777777" w:rsidR="006659A3" w:rsidRDefault="006659A3" w:rsidP="00173CC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1205B520" w14:textId="77777777" w:rsidR="006659A3" w:rsidRPr="00894FB0" w:rsidRDefault="006659A3" w:rsidP="00173CC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00023C6F" w14:textId="22E644C5" w:rsidR="006659A3" w:rsidRDefault="00FE65DA" w:rsidP="00FE65DA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      All documents treated:</w:t>
            </w:r>
          </w:p>
          <w:p w14:paraId="70D528F4" w14:textId="3FF432EA" w:rsidR="006659A3" w:rsidRDefault="00FE65DA" w:rsidP="00173CC9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23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agreed</w:t>
            </w:r>
          </w:p>
          <w:p w14:paraId="2AB6EFB5" w14:textId="49A75CDB" w:rsidR="00FE65DA" w:rsidRPr="00894FB0" w:rsidRDefault="00FE65DA" w:rsidP="00173CC9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3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noted</w:t>
            </w:r>
          </w:p>
          <w:p w14:paraId="3C910ACC" w14:textId="77777777" w:rsidR="006659A3" w:rsidRPr="00AA7BD2" w:rsidRDefault="006659A3" w:rsidP="00173CC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6659A3" w:rsidRPr="00B04844" w14:paraId="265ADE69" w14:textId="77777777" w:rsidTr="00173CC9">
        <w:trPr>
          <w:trHeight w:val="141"/>
        </w:trPr>
        <w:tc>
          <w:tcPr>
            <w:tcW w:w="14426" w:type="dxa"/>
            <w:gridSpan w:val="9"/>
            <w:shd w:val="clear" w:color="auto" w:fill="F2F2F2"/>
          </w:tcPr>
          <w:p w14:paraId="01C60FDA" w14:textId="77777777" w:rsidR="006659A3" w:rsidRPr="00F45489" w:rsidRDefault="006659A3" w:rsidP="00173CC9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BBC90" w14:textId="77777777" w:rsidR="00B37DA7" w:rsidRDefault="00B37DA7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B37DA7" w:rsidRDefault="00B37DA7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B37DA7" w:rsidRDefault="00B37D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89EFD" w14:textId="77777777" w:rsidR="00B37DA7" w:rsidRDefault="00B37DA7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B37DA7" w:rsidRDefault="00B37DA7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B37DA7" w:rsidRDefault="00B37D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4"/>
  </w:num>
  <w:num w:numId="10">
    <w:abstractNumId w:val="12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6"/>
  </w:num>
  <w:num w:numId="15">
    <w:abstractNumId w:val="15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attachedTemplate r:id="rId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B9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5E78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78"/>
    <w:rsid w:val="000776B8"/>
    <w:rsid w:val="000801CC"/>
    <w:rsid w:val="000806A0"/>
    <w:rsid w:val="00081323"/>
    <w:rsid w:val="00081B8A"/>
    <w:rsid w:val="00081E17"/>
    <w:rsid w:val="00081F3E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BFA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DC4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BAF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7CE"/>
    <w:rsid w:val="001029DE"/>
    <w:rsid w:val="001033D8"/>
    <w:rsid w:val="001036A4"/>
    <w:rsid w:val="00103D7B"/>
    <w:rsid w:val="00104068"/>
    <w:rsid w:val="0010420C"/>
    <w:rsid w:val="00104D30"/>
    <w:rsid w:val="00105C82"/>
    <w:rsid w:val="00105DF8"/>
    <w:rsid w:val="001063BF"/>
    <w:rsid w:val="001071CB"/>
    <w:rsid w:val="00107517"/>
    <w:rsid w:val="0010795F"/>
    <w:rsid w:val="00107CD9"/>
    <w:rsid w:val="001105AC"/>
    <w:rsid w:val="001107CF"/>
    <w:rsid w:val="00110D6D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3CC9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33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5CC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2F6"/>
    <w:rsid w:val="002E3996"/>
    <w:rsid w:val="002E3E17"/>
    <w:rsid w:val="002E408A"/>
    <w:rsid w:val="002E45D9"/>
    <w:rsid w:val="002E517F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06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79C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CE3"/>
    <w:rsid w:val="00483D9A"/>
    <w:rsid w:val="004840AC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A8E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BA8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3EB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8A3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4AA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CEB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8E8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316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267"/>
    <w:rsid w:val="00664667"/>
    <w:rsid w:val="0066522E"/>
    <w:rsid w:val="00665817"/>
    <w:rsid w:val="006659A3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05A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085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3C4A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0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CF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8A1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335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0C17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6E8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1A7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2B14"/>
    <w:rsid w:val="009D3F23"/>
    <w:rsid w:val="009D4B72"/>
    <w:rsid w:val="009D4C69"/>
    <w:rsid w:val="009D4FD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0D3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4FD"/>
    <w:rsid w:val="00A01FC5"/>
    <w:rsid w:val="00A0296B"/>
    <w:rsid w:val="00A02A92"/>
    <w:rsid w:val="00A02B2D"/>
    <w:rsid w:val="00A02CA0"/>
    <w:rsid w:val="00A02EDD"/>
    <w:rsid w:val="00A034CB"/>
    <w:rsid w:val="00A03F77"/>
    <w:rsid w:val="00A041F8"/>
    <w:rsid w:val="00A04260"/>
    <w:rsid w:val="00A04291"/>
    <w:rsid w:val="00A044B0"/>
    <w:rsid w:val="00A0500A"/>
    <w:rsid w:val="00A0515B"/>
    <w:rsid w:val="00A0561D"/>
    <w:rsid w:val="00A05FE2"/>
    <w:rsid w:val="00A0654E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4E40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01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66C1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0"/>
    <w:rsid w:val="00B2131B"/>
    <w:rsid w:val="00B2273D"/>
    <w:rsid w:val="00B22F94"/>
    <w:rsid w:val="00B230E7"/>
    <w:rsid w:val="00B231CF"/>
    <w:rsid w:val="00B2343F"/>
    <w:rsid w:val="00B23654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DA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4E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2FD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397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5B7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AA4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8B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1D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07FF4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3BA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52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E75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6CBA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120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65DA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TSGS1_103_Gothenburg\docs\S1-232349.zip" TargetMode="External"/><Relationship Id="rId21" Type="http://schemas.openxmlformats.org/officeDocument/2006/relationships/hyperlink" Target="file:///E:\TSGS1_103_Gothenburg\docs\S1-232286.zip" TargetMode="External"/><Relationship Id="rId42" Type="http://schemas.openxmlformats.org/officeDocument/2006/relationships/hyperlink" Target="file:///E:\TSGS1_103_Gothenburg\docs\S1-232307.zip" TargetMode="External"/><Relationship Id="rId47" Type="http://schemas.openxmlformats.org/officeDocument/2006/relationships/hyperlink" Target="file:///E:\TSGS1_103_Gothenburg\docs\S1-232309.zip" TargetMode="External"/><Relationship Id="rId63" Type="http://schemas.openxmlformats.org/officeDocument/2006/relationships/hyperlink" Target="file:///E:\TSGS1_103_Gothenburg\docs\S1-232117.zip" TargetMode="External"/><Relationship Id="rId68" Type="http://schemas.openxmlformats.org/officeDocument/2006/relationships/hyperlink" Target="file:///E:\TSGS1_103_Gothenburg\docs\S1-232096.zip" TargetMode="External"/><Relationship Id="rId84" Type="http://schemas.openxmlformats.org/officeDocument/2006/relationships/hyperlink" Target="file:///E:\TSGS1_103_Gothenburg\docs\S1-232127.zip" TargetMode="External"/><Relationship Id="rId89" Type="http://schemas.openxmlformats.org/officeDocument/2006/relationships/hyperlink" Target="file:///E:\TSGS1_103_Gothenburg\docs\S1-232352.zip" TargetMode="External"/><Relationship Id="rId1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3_Gothenburg\docs\S1-232315.zip" TargetMode="External"/><Relationship Id="rId29" Type="http://schemas.openxmlformats.org/officeDocument/2006/relationships/hyperlink" Target="file:///E:\TSGS1_103_Gothenburg\docs\S1-232141.zip" TargetMode="External"/><Relationship Id="rId107" Type="http://schemas.openxmlformats.org/officeDocument/2006/relationships/hyperlink" Target="file:///E:\TSGS1_103_Gothenburg\docs\S1-232129.zip" TargetMode="External"/><Relationship Id="rId11" Type="http://schemas.openxmlformats.org/officeDocument/2006/relationships/hyperlink" Target="https://www.3gpp.org/ftp/tsg_sa/TSG_SA/TSGS_95E_Electronic_2022_03/Docs/SP-220085.zip" TargetMode="External"/><Relationship Id="rId24" Type="http://schemas.openxmlformats.org/officeDocument/2006/relationships/hyperlink" Target="file:///E:\TSGS1_103_Gothenburg\docs\S1-232063.zip" TargetMode="External"/><Relationship Id="rId32" Type="http://schemas.openxmlformats.org/officeDocument/2006/relationships/hyperlink" Target="file:///E:\TSGS1_103_Gothenburg\docs\S1-232304.zip" TargetMode="External"/><Relationship Id="rId37" Type="http://schemas.openxmlformats.org/officeDocument/2006/relationships/hyperlink" Target="file:///E:\TSGS1_103_Gothenburg\docs\S1-232157.zip" TargetMode="External"/><Relationship Id="rId40" Type="http://schemas.openxmlformats.org/officeDocument/2006/relationships/hyperlink" Target="file:///E:\TSGS1_103_Gothenburg\docs\S1-232355.zip" TargetMode="External"/><Relationship Id="rId45" Type="http://schemas.openxmlformats.org/officeDocument/2006/relationships/hyperlink" Target="file:///E:\TSGS1_103_Gothenburg\docs\S1-232359.zip" TargetMode="External"/><Relationship Id="rId53" Type="http://schemas.openxmlformats.org/officeDocument/2006/relationships/hyperlink" Target="file:///E:\TSGS1_103_Gothenburg\docs\S1-232172.zip" TargetMode="External"/><Relationship Id="rId58" Type="http://schemas.openxmlformats.org/officeDocument/2006/relationships/hyperlink" Target="file:///E:\TSGS1_103_Gothenburg\docs\S1-232278.zip" TargetMode="External"/><Relationship Id="rId66" Type="http://schemas.openxmlformats.org/officeDocument/2006/relationships/hyperlink" Target="file:///E:\TSGS1_103_Gothenburg\docs\S1-232343.zip" TargetMode="External"/><Relationship Id="rId74" Type="http://schemas.openxmlformats.org/officeDocument/2006/relationships/hyperlink" Target="file:///E:\TSGS1_103_Gothenburg\docs\S1-232226.zip" TargetMode="External"/><Relationship Id="rId79" Type="http://schemas.openxmlformats.org/officeDocument/2006/relationships/hyperlink" Target="file:///E:\TSGS1_103_Gothenburg\docs\S1-232266.zip" TargetMode="External"/><Relationship Id="rId87" Type="http://schemas.openxmlformats.org/officeDocument/2006/relationships/hyperlink" Target="file:///E:\TSGS1_103_Gothenburg\docs\S1-232386.zip" TargetMode="External"/><Relationship Id="rId102" Type="http://schemas.openxmlformats.org/officeDocument/2006/relationships/hyperlink" Target="file:///E:\TSGS1_103_Gothenburg\docs\S1-232377.zip" TargetMode="External"/><Relationship Id="rId110" Type="http://schemas.openxmlformats.org/officeDocument/2006/relationships/hyperlink" Target="file:///E:\TSGS1_103_Gothenburg\docs\S1-232373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E:\TSGS1_103_Gothenburg\docs\S1-232034.zip" TargetMode="External"/><Relationship Id="rId82" Type="http://schemas.openxmlformats.org/officeDocument/2006/relationships/hyperlink" Target="file:///E:\TSGS1_103_Gothenburg\docs\S1-232350.zip" TargetMode="External"/><Relationship Id="rId90" Type="http://schemas.openxmlformats.org/officeDocument/2006/relationships/hyperlink" Target="file:///E:\TSGS1_103_Gothenburg\docs\S1-232132.zip" TargetMode="External"/><Relationship Id="rId95" Type="http://schemas.openxmlformats.org/officeDocument/2006/relationships/hyperlink" Target="file:///E:\TSGS1_103_Gothenburg\docs\S1-232136.zip" TargetMode="External"/><Relationship Id="rId19" Type="http://schemas.openxmlformats.org/officeDocument/2006/relationships/hyperlink" Target="file:///E:\TSGS1_103_Gothenburg\docs\S1-232379.zip" TargetMode="External"/><Relationship Id="rId14" Type="http://schemas.openxmlformats.org/officeDocument/2006/relationships/hyperlink" Target="file:///E:\TSGS1_103_Gothenburg\docs\S1-232033.zip" TargetMode="External"/><Relationship Id="rId22" Type="http://schemas.openxmlformats.org/officeDocument/2006/relationships/hyperlink" Target="file:///E:\TSGS1_103_Gothenburg\docs\S1-232301.zip" TargetMode="External"/><Relationship Id="rId27" Type="http://schemas.openxmlformats.org/officeDocument/2006/relationships/hyperlink" Target="file:///E:\TSGS1_103_Gothenburg\docs\S1-232098.zip" TargetMode="External"/><Relationship Id="rId30" Type="http://schemas.openxmlformats.org/officeDocument/2006/relationships/hyperlink" Target="file:///E:\TSGS1_103_Gothenburg\docs\S1-232279.zip" TargetMode="External"/><Relationship Id="rId35" Type="http://schemas.openxmlformats.org/officeDocument/2006/relationships/hyperlink" Target="file:///E:\TSGS1_103_Gothenburg\docs\S1-232148.zip" TargetMode="External"/><Relationship Id="rId43" Type="http://schemas.openxmlformats.org/officeDocument/2006/relationships/hyperlink" Target="file:///E:\TSGS1_103_Gothenburg\docs\S1-232167.zip" TargetMode="External"/><Relationship Id="rId48" Type="http://schemas.openxmlformats.org/officeDocument/2006/relationships/hyperlink" Target="file:///E:\TSGS1_103_Gothenburg\docs\S1-232169.zip" TargetMode="External"/><Relationship Id="rId56" Type="http://schemas.openxmlformats.org/officeDocument/2006/relationships/hyperlink" Target="file:///E:\TSGS1_103_Gothenburg\docs\S1-232381.zip" TargetMode="External"/><Relationship Id="rId64" Type="http://schemas.openxmlformats.org/officeDocument/2006/relationships/hyperlink" Target="file:///E:\TSGS1_103_Gothenburg\docs\S1-232264.zip" TargetMode="External"/><Relationship Id="rId69" Type="http://schemas.openxmlformats.org/officeDocument/2006/relationships/hyperlink" Target="file:///E:\TSGS1_103_Gothenburg\docs\S1-232262.zip" TargetMode="External"/><Relationship Id="rId77" Type="http://schemas.openxmlformats.org/officeDocument/2006/relationships/hyperlink" Target="file:///E:\TSGS1_103_Gothenburg\docs\S1-232346.zip" TargetMode="External"/><Relationship Id="rId100" Type="http://schemas.openxmlformats.org/officeDocument/2006/relationships/hyperlink" Target="file:///E:\TSGS1_103_Gothenburg\docs\S1-232139.zip" TargetMode="External"/><Relationship Id="rId105" Type="http://schemas.openxmlformats.org/officeDocument/2006/relationships/hyperlink" Target="file:///E:\TSGS1_103_Gothenburg\docs\S1-232378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E:\TSGS1_103_Gothenburg\docs\S1-232358.zip" TargetMode="External"/><Relationship Id="rId72" Type="http://schemas.openxmlformats.org/officeDocument/2006/relationships/hyperlink" Target="file:///E:\TSGS1_103_Gothenburg\docs\S1-232345.zip" TargetMode="External"/><Relationship Id="rId80" Type="http://schemas.openxmlformats.org/officeDocument/2006/relationships/hyperlink" Target="file:///E:\TSGS1_103_Gothenburg\docs\S1-232347.zip" TargetMode="External"/><Relationship Id="rId85" Type="http://schemas.openxmlformats.org/officeDocument/2006/relationships/hyperlink" Target="file:///E:\TSGS1_103_Gothenburg\docs\S1-232341.zip" TargetMode="External"/><Relationship Id="rId93" Type="http://schemas.openxmlformats.org/officeDocument/2006/relationships/hyperlink" Target="file:///E:\TSGS1_103_Gothenburg\docs\S1-232273.zip" TargetMode="External"/><Relationship Id="rId98" Type="http://schemas.openxmlformats.org/officeDocument/2006/relationships/hyperlink" Target="file:///E:\TSGS1_103_Gothenburg\docs\S1-232372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3gpp.org/ftp/Specs/archive/22_series/22.840/22840-120.zip" TargetMode="External"/><Relationship Id="rId17" Type="http://schemas.openxmlformats.org/officeDocument/2006/relationships/hyperlink" Target="file:///E:\TSGS1_103_Gothenburg\docs\S1-232177.zip" TargetMode="External"/><Relationship Id="rId25" Type="http://schemas.openxmlformats.org/officeDocument/2006/relationships/hyperlink" Target="file:///E:\TSGS1_103_Gothenburg\docs\S1-232302.zip" TargetMode="External"/><Relationship Id="rId33" Type="http://schemas.openxmlformats.org/officeDocument/2006/relationships/hyperlink" Target="file:///E:\TSGS1_103_Gothenburg\docs\S1-232147.zip" TargetMode="External"/><Relationship Id="rId38" Type="http://schemas.openxmlformats.org/officeDocument/2006/relationships/hyperlink" Target="file:///E:\TSGS1_103_Gothenburg\docs\S1-232159.zip" TargetMode="External"/><Relationship Id="rId46" Type="http://schemas.openxmlformats.org/officeDocument/2006/relationships/hyperlink" Target="file:///E:\TSGS1_103_Gothenburg\docs\S1-232168.zip" TargetMode="External"/><Relationship Id="rId59" Type="http://schemas.openxmlformats.org/officeDocument/2006/relationships/hyperlink" Target="file:///E:\TSGS1_103_Gothenburg\docs\S1-232312.zip" TargetMode="External"/><Relationship Id="rId67" Type="http://schemas.openxmlformats.org/officeDocument/2006/relationships/hyperlink" Target="file:///E:\TSGS1_103_Gothenburg\docs\S1-232383.zip" TargetMode="External"/><Relationship Id="rId103" Type="http://schemas.openxmlformats.org/officeDocument/2006/relationships/hyperlink" Target="file:///E:\TSGS1_103_Gothenburg\docs\S1-232138.zip" TargetMode="External"/><Relationship Id="rId108" Type="http://schemas.openxmlformats.org/officeDocument/2006/relationships/hyperlink" Target="file:///E:\TSGS1_103_Gothenburg\docs\S1-232129.zip" TargetMode="External"/><Relationship Id="rId20" Type="http://schemas.openxmlformats.org/officeDocument/2006/relationships/hyperlink" Target="file:///E:\TSGS1_103_Gothenburg\docs\S1-232013.zip" TargetMode="External"/><Relationship Id="rId41" Type="http://schemas.openxmlformats.org/officeDocument/2006/relationships/hyperlink" Target="file:///E:\TSGS1_103_Gothenburg\docs\S1-232160.zip" TargetMode="External"/><Relationship Id="rId54" Type="http://schemas.openxmlformats.org/officeDocument/2006/relationships/hyperlink" Target="file:///E:\TSGS1_103_Gothenburg\docs\S1-232206.zip" TargetMode="External"/><Relationship Id="rId62" Type="http://schemas.openxmlformats.org/officeDocument/2006/relationships/hyperlink" Target="file:///E:\TSGS1_103_Gothenburg\docs\S1-232313.zip" TargetMode="External"/><Relationship Id="rId70" Type="http://schemas.openxmlformats.org/officeDocument/2006/relationships/hyperlink" Target="file:///E:\TSGS1_103_Gothenburg\docs\S1-232344.zip" TargetMode="External"/><Relationship Id="rId75" Type="http://schemas.openxmlformats.org/officeDocument/2006/relationships/hyperlink" Target="file:///E:\TSGS1_103_Gothenburg\docs\S1-232258.zip" TargetMode="External"/><Relationship Id="rId83" Type="http://schemas.openxmlformats.org/officeDocument/2006/relationships/hyperlink" Target="file:///E:\TSGS1_103_Gothenburg\docs\S1-232385.zip" TargetMode="External"/><Relationship Id="rId88" Type="http://schemas.openxmlformats.org/officeDocument/2006/relationships/hyperlink" Target="file:///E:\TSGS1_103_Gothenburg\docs\S1-232128.zip" TargetMode="External"/><Relationship Id="rId91" Type="http://schemas.openxmlformats.org/officeDocument/2006/relationships/hyperlink" Target="file:///E:\TSGS1_103_Gothenburg\docs\S1-232374.zip" TargetMode="External"/><Relationship Id="rId96" Type="http://schemas.openxmlformats.org/officeDocument/2006/relationships/hyperlink" Target="file:///E:\TSGS1_103_Gothenburg\docs\S1-232228.zip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E:\TSGS1_103_Gothenburg\docs\S1-232123.zip" TargetMode="External"/><Relationship Id="rId23" Type="http://schemas.openxmlformats.org/officeDocument/2006/relationships/hyperlink" Target="file:///E:\TSGS1_103_Gothenburg\docs\S1-232348.zip" TargetMode="External"/><Relationship Id="rId28" Type="http://schemas.openxmlformats.org/officeDocument/2006/relationships/hyperlink" Target="file:///E:\TSGS1_103_Gothenburg\docs\S1-232303.zip" TargetMode="External"/><Relationship Id="rId36" Type="http://schemas.openxmlformats.org/officeDocument/2006/relationships/hyperlink" Target="file:///E:\TSGS1_103_Gothenburg\docs\S1-232149.zip" TargetMode="External"/><Relationship Id="rId49" Type="http://schemas.openxmlformats.org/officeDocument/2006/relationships/hyperlink" Target="file:///E:\TSGS1_103_Gothenburg\docs\S1-232310.zip" TargetMode="External"/><Relationship Id="rId57" Type="http://schemas.openxmlformats.org/officeDocument/2006/relationships/hyperlink" Target="file:///E:\TSGS1_103_Gothenburg\docs\S1-232212.zip" TargetMode="External"/><Relationship Id="rId106" Type="http://schemas.openxmlformats.org/officeDocument/2006/relationships/hyperlink" Target="file:///E:\TSGS1_103_Gothenburg\docs\S1-23214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E:\TSGS1_103_Gothenburg\docs\S1-232145.zip" TargetMode="External"/><Relationship Id="rId44" Type="http://schemas.openxmlformats.org/officeDocument/2006/relationships/hyperlink" Target="file:///E:\TSGS1_103_Gothenburg\docs\S1-232308.zip" TargetMode="External"/><Relationship Id="rId52" Type="http://schemas.openxmlformats.org/officeDocument/2006/relationships/hyperlink" Target="file:///E:\TSGS1_103_Gothenburg\docs\S1-232380.zip" TargetMode="External"/><Relationship Id="rId60" Type="http://schemas.openxmlformats.org/officeDocument/2006/relationships/hyperlink" Target="file:///E:\TSGS1_103_Gothenburg\docs\S1-232382.zip" TargetMode="External"/><Relationship Id="rId65" Type="http://schemas.openxmlformats.org/officeDocument/2006/relationships/hyperlink" Target="file:///E:\TSGS1_103_Gothenburg\docs\S1-232342.zip" TargetMode="External"/><Relationship Id="rId73" Type="http://schemas.openxmlformats.org/officeDocument/2006/relationships/hyperlink" Target="file:///E:\TSGS1_103_Gothenburg\docs\S1-232384.zip" TargetMode="External"/><Relationship Id="rId78" Type="http://schemas.openxmlformats.org/officeDocument/2006/relationships/hyperlink" Target="file:///E:\TSGS1_103_Gothenburg\docs\S1-232229.zip" TargetMode="External"/><Relationship Id="rId81" Type="http://schemas.openxmlformats.org/officeDocument/2006/relationships/hyperlink" Target="file:///E:\TSGS1_103_Gothenburg\docs\S1-232122.zip" TargetMode="External"/><Relationship Id="rId86" Type="http://schemas.openxmlformats.org/officeDocument/2006/relationships/hyperlink" Target="file:///E:\TSGS1_103_Gothenburg\docs\S1-232351.zip" TargetMode="External"/><Relationship Id="rId94" Type="http://schemas.openxmlformats.org/officeDocument/2006/relationships/hyperlink" Target="file:///E:\TSGS1_103_Gothenburg\docs\S1-232375.zip" TargetMode="External"/><Relationship Id="rId99" Type="http://schemas.openxmlformats.org/officeDocument/2006/relationships/hyperlink" Target="file:///E:\TSGS1_103_Gothenburg\docs\S1-232376.zip" TargetMode="External"/><Relationship Id="rId101" Type="http://schemas.openxmlformats.org/officeDocument/2006/relationships/hyperlink" Target="file:///E:\TSGS1_103_Gothenburg\docs\S1-23235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E:\TSGS1_103_Gothenburg\docs\S1-232178.zip" TargetMode="External"/><Relationship Id="rId18" Type="http://schemas.openxmlformats.org/officeDocument/2006/relationships/hyperlink" Target="file:///E:\TSGS1_103_Gothenburg\docs\S1-232300.zip" TargetMode="External"/><Relationship Id="rId39" Type="http://schemas.openxmlformats.org/officeDocument/2006/relationships/hyperlink" Target="file:///E:\TSGS1_103_Gothenburg\docs\S1-232306.zip" TargetMode="External"/><Relationship Id="rId109" Type="http://schemas.openxmlformats.org/officeDocument/2006/relationships/hyperlink" Target="file:///E:\TSGS1_103_Gothenburg\docs\S1-232272.zip" TargetMode="External"/><Relationship Id="rId34" Type="http://schemas.openxmlformats.org/officeDocument/2006/relationships/hyperlink" Target="file:///E:\TSGS1_103_Gothenburg\docs\S1-232305.zip" TargetMode="External"/><Relationship Id="rId50" Type="http://schemas.openxmlformats.org/officeDocument/2006/relationships/hyperlink" Target="file:///E:\TSGS1_103_Gothenburg\docs\S1-232170.zip" TargetMode="External"/><Relationship Id="rId55" Type="http://schemas.openxmlformats.org/officeDocument/2006/relationships/hyperlink" Target="file:///E:\TSGS1_103_Gothenburg\docs\S1-232311.zip" TargetMode="External"/><Relationship Id="rId76" Type="http://schemas.openxmlformats.org/officeDocument/2006/relationships/hyperlink" Target="file:///E:\TSGS1_103_Gothenburg\docs\S1-232340.zip" TargetMode="External"/><Relationship Id="rId97" Type="http://schemas.openxmlformats.org/officeDocument/2006/relationships/hyperlink" Target="file:///E:\TSGS1_103_Gothenburg\docs\S1-232265.zip" TargetMode="External"/><Relationship Id="rId104" Type="http://schemas.openxmlformats.org/officeDocument/2006/relationships/hyperlink" Target="file:///E:\TSGS1_103_Gothenburg\docs\S1-232354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E:\TSGS1_103_Gothenburg\docs\S1-232263.zip" TargetMode="External"/><Relationship Id="rId92" Type="http://schemas.openxmlformats.org/officeDocument/2006/relationships/hyperlink" Target="file:///E:\TSGS1_103_Gothenburg\docs\S1-23213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7</Pages>
  <Words>3119</Words>
  <Characters>17160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20239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3</cp:revision>
  <dcterms:created xsi:type="dcterms:W3CDTF">2023-08-23T17:04:00Z</dcterms:created>
  <dcterms:modified xsi:type="dcterms:W3CDTF">2023-08-23T17:04:00Z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