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55D25" w14:textId="537394D4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ＭＳ 明朝" w:cs="Arial"/>
          <w:b/>
          <w:sz w:val="24"/>
          <w:szCs w:val="24"/>
          <w:lang w:eastAsia="ja-JP"/>
        </w:rPr>
        <w:t>3GPP TSG-SA WG1 Meeting #</w:t>
      </w:r>
      <w:r w:rsidR="00BB611A">
        <w:rPr>
          <w:rFonts w:eastAsia="ＭＳ 明朝" w:cs="Arial"/>
          <w:b/>
          <w:sz w:val="24"/>
          <w:szCs w:val="24"/>
          <w:lang w:eastAsia="ja-JP"/>
        </w:rPr>
        <w:t xml:space="preserve">103 </w:t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 w:rsidR="00C94397"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>S1-</w:t>
      </w:r>
      <w:r w:rsidR="00BB611A">
        <w:rPr>
          <w:rFonts w:eastAsia="ＭＳ 明朝" w:cs="Arial"/>
          <w:b/>
          <w:sz w:val="24"/>
          <w:szCs w:val="24"/>
          <w:lang w:eastAsia="ja-JP"/>
        </w:rPr>
        <w:t>23</w:t>
      </w:r>
      <w:r w:rsidR="00EC2468">
        <w:rPr>
          <w:rFonts w:eastAsia="ＭＳ 明朝" w:cs="Arial"/>
          <w:b/>
          <w:sz w:val="24"/>
          <w:szCs w:val="24"/>
          <w:lang w:eastAsia="ja-JP"/>
        </w:rPr>
        <w:t>2551</w:t>
      </w:r>
    </w:p>
    <w:p w14:paraId="0FEBC1DE" w14:textId="5614F664" w:rsidR="000924E4" w:rsidRPr="00F45489" w:rsidRDefault="00BB611A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ＭＳ 明朝" w:cs="Arial"/>
          <w:b/>
          <w:sz w:val="24"/>
          <w:szCs w:val="24"/>
          <w:lang w:eastAsia="ja-JP"/>
        </w:rPr>
        <w:t>Gothenburg</w:t>
      </w:r>
      <w:r w:rsidR="00B208FF">
        <w:rPr>
          <w:rFonts w:eastAsia="ＭＳ 明朝" w:cs="Arial"/>
          <w:b/>
          <w:sz w:val="24"/>
          <w:szCs w:val="24"/>
          <w:lang w:eastAsia="ja-JP"/>
        </w:rPr>
        <w:t xml:space="preserve">, </w:t>
      </w:r>
      <w:proofErr w:type="gramStart"/>
      <w:r>
        <w:rPr>
          <w:rFonts w:eastAsia="ＭＳ 明朝" w:cs="Arial"/>
          <w:b/>
          <w:sz w:val="24"/>
          <w:szCs w:val="24"/>
          <w:lang w:eastAsia="ja-JP"/>
        </w:rPr>
        <w:t>Sweden</w:t>
      </w:r>
      <w:r w:rsidR="00B208FF">
        <w:rPr>
          <w:rFonts w:eastAsia="ＭＳ 明朝" w:cs="Arial"/>
          <w:b/>
          <w:sz w:val="24"/>
          <w:szCs w:val="24"/>
          <w:lang w:eastAsia="ja-JP"/>
        </w:rPr>
        <w:t xml:space="preserve">,  </w:t>
      </w:r>
      <w:r>
        <w:rPr>
          <w:rFonts w:eastAsia="ＭＳ 明朝" w:cs="Arial"/>
          <w:b/>
          <w:sz w:val="24"/>
          <w:szCs w:val="24"/>
          <w:lang w:eastAsia="ja-JP"/>
        </w:rPr>
        <w:t>21</w:t>
      </w:r>
      <w:proofErr w:type="gramEnd"/>
      <w:r>
        <w:rPr>
          <w:rFonts w:eastAsia="ＭＳ 明朝" w:cs="Arial"/>
          <w:b/>
          <w:sz w:val="24"/>
          <w:szCs w:val="24"/>
          <w:lang w:eastAsia="ja-JP"/>
        </w:rPr>
        <w:t xml:space="preserve"> </w:t>
      </w:r>
      <w:r w:rsidR="00B208FF">
        <w:rPr>
          <w:rFonts w:eastAsia="ＭＳ 明朝" w:cs="Arial"/>
          <w:b/>
          <w:sz w:val="24"/>
          <w:szCs w:val="24"/>
          <w:lang w:eastAsia="ja-JP"/>
        </w:rPr>
        <w:t xml:space="preserve">- </w:t>
      </w:r>
      <w:r>
        <w:rPr>
          <w:rFonts w:eastAsia="ＭＳ 明朝" w:cs="Arial"/>
          <w:b/>
          <w:sz w:val="24"/>
          <w:szCs w:val="24"/>
          <w:lang w:eastAsia="ja-JP"/>
        </w:rPr>
        <w:t xml:space="preserve">25 August </w:t>
      </w:r>
      <w:r w:rsidR="00B208FF">
        <w:rPr>
          <w:rFonts w:eastAsia="ＭＳ 明朝" w:cs="Arial"/>
          <w:b/>
          <w:sz w:val="24"/>
          <w:szCs w:val="24"/>
          <w:lang w:eastAsia="ja-JP"/>
        </w:rPr>
        <w:t>2023</w:t>
      </w:r>
      <w:r w:rsidR="00B208FF">
        <w:rPr>
          <w:rFonts w:eastAsia="ＭＳ 明朝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7C6D89D" w14:textId="538B3B85" w:rsidR="00E6327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OLE_LINK3"/>
      <w:bookmarkStart w:id="4" w:name="OLE_LINK4"/>
      <w:bookmarkEnd w:id="2"/>
      <w:r w:rsidR="00E71FAC">
        <w:rPr>
          <w:rFonts w:eastAsia="Times New Roman" w:cs="Arial"/>
          <w:sz w:val="22"/>
          <w:szCs w:val="20"/>
          <w:lang w:eastAsia="ar-SA"/>
        </w:rPr>
        <w:t xml:space="preserve">Report - </w:t>
      </w:r>
      <w:r w:rsidR="00E63276">
        <w:rPr>
          <w:rFonts w:eastAsia="Times New Roman" w:cs="Arial"/>
          <w:sz w:val="22"/>
          <w:szCs w:val="20"/>
          <w:lang w:eastAsia="ar-SA"/>
        </w:rPr>
        <w:t>Drafting group for Sensing</w:t>
      </w:r>
    </w:p>
    <w:p w14:paraId="09D907A5" w14:textId="699F8539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E63276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1B31F178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71FAC">
        <w:rPr>
          <w:rFonts w:eastAsia="Times New Roman" w:cs="Arial"/>
          <w:sz w:val="22"/>
          <w:szCs w:val="20"/>
          <w:lang w:eastAsia="ar-SA"/>
        </w:rPr>
        <w:t>Drafting Session Chairperson</w:t>
      </w:r>
    </w:p>
    <w:p w14:paraId="3577A6E8" w14:textId="67DA8650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63276">
        <w:rPr>
          <w:rFonts w:eastAsia="Times New Roman" w:cs="Arial"/>
          <w:sz w:val="22"/>
          <w:szCs w:val="20"/>
          <w:lang w:eastAsia="ar-SA"/>
        </w:rPr>
        <w:t>Yusuke Nakano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2702A64" w14:textId="7C0FCA12" w:rsidR="00E63276" w:rsidRPr="003B6AB6" w:rsidRDefault="00E63276" w:rsidP="00E6327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bookmarkEnd w:id="0"/>
      <w:bookmarkEnd w:id="1"/>
      <w:r w:rsidRPr="00237551">
        <w:rPr>
          <w:rFonts w:eastAsia="ＭＳ 明朝" w:cs="Arial"/>
          <w:bCs/>
          <w:sz w:val="36"/>
          <w:szCs w:val="36"/>
          <w:lang w:eastAsia="ar-SA"/>
        </w:rPr>
        <w:t xml:space="preserve">Drafting group Agenda for </w:t>
      </w:r>
      <w:bookmarkEnd w:id="5"/>
      <w:r>
        <w:rPr>
          <w:rFonts w:eastAsia="ＭＳ 明朝" w:cs="Arial"/>
          <w:bCs/>
          <w:sz w:val="36"/>
          <w:szCs w:val="36"/>
          <w:lang w:eastAsia="ar-SA"/>
        </w:rPr>
        <w:t>Sensing</w:t>
      </w:r>
    </w:p>
    <w:p w14:paraId="77AE9BC2" w14:textId="6EB48699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9C097CD" w14:textId="77777777" w:rsidR="002E517F" w:rsidRPr="008754F9" w:rsidRDefault="002E517F" w:rsidP="002E517F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4ABAA6C" w14:textId="77777777" w:rsidR="009E70D3" w:rsidRDefault="002E517F" w:rsidP="002E517F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 xml:space="preserve">ROOM </w:t>
      </w:r>
      <w:r w:rsidR="00073602">
        <w:rPr>
          <w:rFonts w:eastAsia="Arial Unicode MS"/>
          <w:sz w:val="24"/>
          <w:szCs w:val="24"/>
          <w:lang w:eastAsia="ar-SA"/>
        </w:rPr>
        <w:t>G1</w:t>
      </w:r>
      <w:r>
        <w:rPr>
          <w:rFonts w:eastAsia="Arial Unicode MS"/>
          <w:sz w:val="24"/>
          <w:szCs w:val="24"/>
          <w:lang w:eastAsia="ar-SA"/>
        </w:rPr>
        <w:t>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</w:t>
      </w:r>
    </w:p>
    <w:p w14:paraId="64CB6B0B" w14:textId="68DF96DE" w:rsidR="002E517F" w:rsidRPr="009E70D3" w:rsidRDefault="009E70D3" w:rsidP="002E517F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G3: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="002E517F">
        <w:rPr>
          <w:rFonts w:eastAsia="Arial Unicode MS"/>
          <w:sz w:val="24"/>
          <w:szCs w:val="24"/>
          <w:lang w:eastAsia="ar-SA"/>
        </w:rPr>
        <w:t xml:space="preserve"> </w:t>
      </w:r>
      <w:r w:rsidR="002E517F"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6AD66E1E" w14:textId="77777777" w:rsidR="002E517F" w:rsidRPr="00015298" w:rsidRDefault="002E517F" w:rsidP="002E517F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837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"/>
        <w:gridCol w:w="709"/>
        <w:gridCol w:w="2977"/>
        <w:gridCol w:w="2789"/>
      </w:tblGrid>
      <w:tr w:rsidR="00E63276" w:rsidRPr="00015298" w14:paraId="2411FE00" w14:textId="77777777" w:rsidTr="00E63276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F4B6F08" w14:textId="77777777" w:rsidR="00E63276" w:rsidRPr="00015298" w:rsidRDefault="00E63276" w:rsidP="00F131B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FD734B5" w14:textId="77777777" w:rsidR="00E63276" w:rsidRPr="00015298" w:rsidRDefault="00E63276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3F84878" w14:textId="5811D9A3" w:rsidR="00E63276" w:rsidRPr="00015298" w:rsidRDefault="00E63276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700DA71" w14:textId="77777777" w:rsidR="00E63276" w:rsidRPr="00015298" w:rsidRDefault="00E63276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63276" w:rsidRPr="00AB0F3E" w14:paraId="076AD3A7" w14:textId="77777777" w:rsidTr="00E63276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FBECBFB" w14:textId="77777777" w:rsidR="00E63276" w:rsidRPr="00AB0F3E" w:rsidRDefault="00E63276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7952BEC" w14:textId="77777777" w:rsidR="00E63276" w:rsidRPr="00AB0F3E" w:rsidRDefault="00E63276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30C2EDBA" w14:textId="77777777" w:rsidR="00E63276" w:rsidRPr="00AB0F3E" w:rsidRDefault="00E63276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6408CB7" w14:textId="4126CF1D" w:rsidR="00E63276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883711" w14:textId="34630842" w:rsidR="00E63276" w:rsidRPr="00B50B65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08B568BC" w14:textId="77777777" w:rsidR="00E63276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Sensing</w:t>
            </w:r>
          </w:p>
          <w:p w14:paraId="327FBACE" w14:textId="77777777" w:rsidR="00E63276" w:rsidRPr="00AB0F3E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92E47C0" w14:textId="7F3F3322" w:rsidR="00E63276" w:rsidRPr="00B50B65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F838591" w14:textId="77777777" w:rsidR="00E63276" w:rsidRPr="00F83C65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  <w:t>+AIML_Ph2</w:t>
            </w: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A7C5F8" w14:textId="768BE101" w:rsidR="00E63276" w:rsidRPr="00B50B65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3662A112" w14:textId="77777777" w:rsidR="00E63276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Sensing</w:t>
            </w:r>
          </w:p>
          <w:p w14:paraId="00CA118D" w14:textId="77777777" w:rsidR="00E63276" w:rsidRPr="00AB0F3E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30FF1D0" w14:textId="3FC9EE0E" w:rsidR="00E63276" w:rsidRPr="00B50B65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75BC9D1D" w14:textId="029457A7" w:rsidR="00E63276" w:rsidRPr="00F83C65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  <w:t>+ AIML_Ph2</w:t>
            </w:r>
          </w:p>
        </w:tc>
      </w:tr>
      <w:tr w:rsidR="00E63276" w:rsidRPr="00AB0F3E" w14:paraId="5B3312F8" w14:textId="77777777" w:rsidTr="00E63276">
        <w:trPr>
          <w:trHeight w:val="658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4658D4" w14:textId="77777777" w:rsidR="00E63276" w:rsidRPr="00AB0F3E" w:rsidRDefault="00E63276" w:rsidP="009E70D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6CC7999" w14:textId="6CD101CC" w:rsidR="00E63276" w:rsidRPr="00415AA2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ADA42D0" w14:textId="05631FED" w:rsidR="00E63276" w:rsidRPr="00415AA2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2421EF3" w14:textId="77777777" w:rsidR="00E63276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Lunch New incomers </w:t>
            </w:r>
          </w:p>
          <w:p w14:paraId="5DAA0DA4" w14:textId="77777777" w:rsidR="00E63276" w:rsidRPr="00415AA2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(Chair &amp; Secretary)</w:t>
            </w:r>
          </w:p>
        </w:tc>
      </w:tr>
      <w:tr w:rsidR="00E63276" w:rsidRPr="00AB0F3E" w14:paraId="1EE6EA36" w14:textId="77777777" w:rsidTr="00E63276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16BAA54" w14:textId="77777777" w:rsidR="00E63276" w:rsidRPr="00AB0F3E" w:rsidRDefault="00E63276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9C3AEEC" w14:textId="121C54F0" w:rsidR="00E63276" w:rsidRDefault="00E63276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63F342D1" w14:textId="77777777" w:rsidR="00E63276" w:rsidRPr="00AB0F3E" w:rsidRDefault="00E63276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BF8F0B7" w14:textId="331A46D6" w:rsidR="00E63276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90E513" w14:textId="2D61CCC2" w:rsidR="00E63276" w:rsidRPr="00B50B65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43B0BC7B" w14:textId="77777777" w:rsidR="00E63276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6E3B8576" w14:textId="77777777" w:rsidR="00E63276" w:rsidRPr="00AB0F3E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7C7BE458" w14:textId="6081E3A9" w:rsidR="00E63276" w:rsidRPr="00B50B65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37F3F423" w14:textId="704BD40E" w:rsidR="00E63276" w:rsidRPr="00150EF9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 w:rsidRPr="00AE1055"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  <w:t>DualSteer</w:t>
            </w:r>
            <w:r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  <w:t xml:space="preserve"> + UAV</w:t>
            </w: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E9B969" w14:textId="68B163DD" w:rsidR="00E63276" w:rsidRPr="00B50B65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357AAAB1" w14:textId="77777777" w:rsidR="00E63276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3DF30EF5" w14:textId="77777777" w:rsidR="00E63276" w:rsidRPr="00AB0F3E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3091B1DC" w14:textId="2CDDA4D2" w:rsidR="00E63276" w:rsidRPr="00B50B65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0610B21" w14:textId="7C3E40E8" w:rsidR="00E63276" w:rsidRPr="00AB0F3E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  <w:t>DualSteer + UAV</w:t>
            </w:r>
          </w:p>
        </w:tc>
      </w:tr>
      <w:tr w:rsidR="00E63276" w:rsidRPr="00AB0F3E" w14:paraId="5B69043A" w14:textId="77777777" w:rsidTr="00E63276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BB3D56A" w14:textId="77777777" w:rsidR="00E63276" w:rsidRPr="00AB0F3E" w:rsidRDefault="00E63276" w:rsidP="009E70D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04A95EA" w14:textId="568A1139" w:rsidR="00E63276" w:rsidRPr="00415AA2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1C9C393" w14:textId="383765D6" w:rsidR="00E63276" w:rsidRPr="00415AA2" w:rsidRDefault="00E63276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60C940" w14:textId="77777777" w:rsidR="00E63276" w:rsidRPr="00415AA2" w:rsidRDefault="00E63276" w:rsidP="009E70D3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bookmarkEnd w:id="6"/>
    </w:tbl>
    <w:p w14:paraId="5EBC3933" w14:textId="7A95274B" w:rsidR="002E517F" w:rsidRDefault="002E517F" w:rsidP="002E517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E9CA05B" w14:textId="1CF0DF0A" w:rsidR="00F131BA" w:rsidRDefault="00F131BA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416"/>
        <w:gridCol w:w="136"/>
        <w:gridCol w:w="4117"/>
        <w:gridCol w:w="277"/>
        <w:gridCol w:w="1849"/>
        <w:gridCol w:w="283"/>
        <w:gridCol w:w="3650"/>
      </w:tblGrid>
      <w:tr w:rsidR="00CC2E0E" w:rsidRPr="00745D37" w14:paraId="668F49A7" w14:textId="77777777" w:rsidTr="00E61342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93AF9D5" w14:textId="043DA1DD" w:rsidR="00CC2E0E" w:rsidRPr="00745D37" w:rsidRDefault="00CC2E0E" w:rsidP="00E63276">
            <w:pPr>
              <w:pStyle w:val="1"/>
              <w:rPr>
                <w:lang w:val="en-US"/>
              </w:rPr>
            </w:pPr>
            <w:r>
              <w:t>Sensing</w:t>
            </w:r>
          </w:p>
        </w:tc>
      </w:tr>
      <w:tr w:rsidR="00CC2E0E" w:rsidRPr="00745D37" w14:paraId="43C988A5" w14:textId="77777777" w:rsidTr="00DF3949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5C0E2CC" w14:textId="17817028" w:rsidR="00CC2E0E" w:rsidRPr="00745D37" w:rsidRDefault="00CC2E0E" w:rsidP="00E63276">
            <w:pPr>
              <w:pStyle w:val="20"/>
              <w:rPr>
                <w:lang w:val="en-US"/>
              </w:rPr>
            </w:pPr>
            <w:proofErr w:type="spellStart"/>
            <w:r>
              <w:t>FS_Sensing</w:t>
            </w:r>
            <w:proofErr w:type="spellEnd"/>
            <w:r w:rsidRPr="00745D37">
              <w:rPr>
                <w:lang w:val="en-US"/>
              </w:rPr>
              <w:t xml:space="preserve">: </w:t>
            </w:r>
            <w:r>
              <w:t>Study on Integrated Sensing and Communication</w:t>
            </w:r>
            <w:r w:rsidRPr="00745D37">
              <w:rPr>
                <w:lang w:val="en-US"/>
              </w:rPr>
              <w:t xml:space="preserve"> [</w:t>
            </w:r>
            <w:hyperlink r:id="rId11" w:history="1">
              <w:r w:rsidRPr="0010213B">
                <w:rPr>
                  <w:rStyle w:val="a5"/>
                  <w:lang w:val="en-US"/>
                </w:rPr>
                <w:t>SP-220717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CC2E0E" w:rsidRPr="00AA7BD2" w14:paraId="51EA1A92" w14:textId="77777777" w:rsidTr="00DF3949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72F7F0C" w14:textId="77777777" w:rsidR="00CC2E0E" w:rsidRPr="004067FF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429CC7F" w14:textId="461707A5" w:rsidR="00CC2E0E" w:rsidRPr="00250CDE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250CDE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250CDE">
              <w:rPr>
                <w:lang w:val="nl-NL"/>
              </w:rPr>
              <w:t xml:space="preserve">Vasil </w:t>
            </w:r>
            <w:r w:rsidRPr="00BC213E">
              <w:rPr>
                <w:iCs/>
                <w:lang w:val="de-AT"/>
              </w:rPr>
              <w:t>Aleksiev</w:t>
            </w:r>
            <w:r w:rsidRPr="00250CDE">
              <w:rPr>
                <w:lang w:val="nl-NL"/>
              </w:rPr>
              <w:t xml:space="preserve"> (</w:t>
            </w:r>
            <w:r w:rsidRPr="00BC213E">
              <w:rPr>
                <w:iCs/>
                <w:lang w:val="de-AT"/>
              </w:rPr>
              <w:t>Deutsche Telekom</w:t>
            </w:r>
            <w:r w:rsidRPr="00250CDE">
              <w:rPr>
                <w:lang w:val="nl-NL"/>
              </w:rPr>
              <w:t>)</w:t>
            </w:r>
          </w:p>
          <w:p w14:paraId="6296F582" w14:textId="0125685C" w:rsidR="00CC2E0E" w:rsidRDefault="00CC2E0E" w:rsidP="00CC2E0E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>Latest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n: </w:t>
            </w:r>
            <w:hyperlink r:id="rId12" w:history="1">
              <w:r w:rsidRPr="003D5DD8">
                <w:rPr>
                  <w:rStyle w:val="a5"/>
                  <w:lang w:val="fr-FR"/>
                </w:rPr>
                <w:t>TR 22.837v19.0.0</w:t>
              </w:r>
            </w:hyperlink>
          </w:p>
          <w:p w14:paraId="5455601B" w14:textId="7EE16786" w:rsidR="00CC2E0E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>Target completion date: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100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(0</w:t>
            </w:r>
            <w:r>
              <w:rPr>
                <w:rFonts w:eastAsia="Arial Unicode MS" w:cs="Arial"/>
                <w:szCs w:val="18"/>
                <w:lang w:val="fr-FR" w:eastAsia="ar-SA"/>
              </w:rPr>
              <w:t>6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6A54CA84" w14:textId="69EFD3A1" w:rsidR="00CC2E0E" w:rsidRPr="00AA7BD2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>Percentage completion: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90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3411A9" w:rsidRPr="00B04844" w14:paraId="277AE4E1" w14:textId="77777777" w:rsidTr="001677CC">
        <w:trPr>
          <w:trHeight w:val="250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096FF79D" w14:textId="18816CB2" w:rsidR="003411A9" w:rsidRPr="006E6FF4" w:rsidRDefault="003411A9" w:rsidP="00C67933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10420C" w:rsidRPr="00A75C05" w14:paraId="0B9ED959" w14:textId="77777777" w:rsidTr="00F041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4A3C15" w14:textId="77777777" w:rsidR="0010420C" w:rsidRPr="001677CC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7C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FE300" w14:textId="301DEF9E" w:rsidR="0010420C" w:rsidRPr="001677CC" w:rsidRDefault="00047337" w:rsidP="00DA6559">
            <w:pPr>
              <w:snapToGrid w:val="0"/>
              <w:spacing w:after="0" w:line="240" w:lineRule="auto"/>
            </w:pPr>
            <w:hyperlink r:id="rId13" w:history="1">
              <w:r w:rsidR="0010420C" w:rsidRPr="001677CC">
                <w:rPr>
                  <w:rStyle w:val="a5"/>
                  <w:rFonts w:cs="Arial"/>
                  <w:color w:val="auto"/>
                </w:rPr>
                <w:t>S1-232113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423BC" w14:textId="77777777" w:rsidR="0010420C" w:rsidRPr="001677CC" w:rsidRDefault="0010420C" w:rsidP="00DA6559">
            <w:pPr>
              <w:snapToGrid w:val="0"/>
              <w:spacing w:after="0" w:line="240" w:lineRule="auto"/>
            </w:pPr>
            <w:r w:rsidRPr="001677CC">
              <w:t>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3BA7A3" w14:textId="77777777" w:rsidR="0010420C" w:rsidRPr="001677CC" w:rsidRDefault="0010420C" w:rsidP="00DA6559">
            <w:pPr>
              <w:snapToGrid w:val="0"/>
              <w:spacing w:after="0" w:line="240" w:lineRule="auto"/>
            </w:pPr>
            <w:r w:rsidRPr="001677CC">
              <w:t>22.837v19.0.0 Updates the definition of sensing assistance information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ACA00" w14:textId="54352A7A" w:rsidR="0010420C" w:rsidRPr="001677CC" w:rsidRDefault="001677C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7CC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1677CC">
              <w:rPr>
                <w:rFonts w:eastAsia="Times New Roman" w:cs="Arial"/>
                <w:szCs w:val="18"/>
                <w:lang w:eastAsia="ar-SA"/>
              </w:rPr>
              <w:t>2430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4469E1" w14:textId="77777777" w:rsidR="0010420C" w:rsidRPr="001677CC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677C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1677CC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1677CC">
              <w:rPr>
                <w:noProof/>
              </w:rPr>
              <w:t xml:space="preserve"> </w:t>
            </w:r>
            <w:r w:rsidRPr="001677C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1677CC">
              <w:t>0006</w:t>
            </w:r>
            <w:r w:rsidRPr="001677CC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1677CC" w:rsidRPr="00A75C05" w14:paraId="4AB3C1AC" w14:textId="77777777" w:rsidTr="00F041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0CBCB4" w14:textId="60D0AB79" w:rsidR="001677CC" w:rsidRPr="00F04108" w:rsidRDefault="001677C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10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FEDB3" w14:textId="00FD8B88" w:rsidR="001677CC" w:rsidRPr="00F04108" w:rsidRDefault="00047337" w:rsidP="00DA6559">
            <w:pPr>
              <w:snapToGrid w:val="0"/>
              <w:spacing w:after="0" w:line="240" w:lineRule="auto"/>
            </w:pPr>
            <w:hyperlink r:id="rId14" w:anchor="103_GoteborgdocsS1-232430.zip" w:history="1">
              <w:r w:rsidR="001677CC" w:rsidRPr="00F04108">
                <w:rPr>
                  <w:rStyle w:val="a5"/>
                  <w:rFonts w:cs="Arial"/>
                  <w:color w:val="auto"/>
                </w:rPr>
                <w:t>S1-232430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3EE197" w14:textId="0E72B6FC" w:rsidR="001677CC" w:rsidRPr="00F04108" w:rsidRDefault="001677CC" w:rsidP="00DA6559">
            <w:pPr>
              <w:snapToGrid w:val="0"/>
              <w:spacing w:after="0" w:line="240" w:lineRule="auto"/>
            </w:pPr>
            <w:r w:rsidRPr="00F04108">
              <w:t>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1378C" w14:textId="61E29851" w:rsidR="001677CC" w:rsidRPr="00F04108" w:rsidRDefault="001677CC" w:rsidP="00DA6559">
            <w:pPr>
              <w:snapToGrid w:val="0"/>
              <w:spacing w:after="0" w:line="240" w:lineRule="auto"/>
            </w:pPr>
            <w:r w:rsidRPr="00F04108">
              <w:t>22.837v19.0.0 Updates the definition of sensing assistance information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9CB998" w14:textId="42233536" w:rsidR="001677CC" w:rsidRPr="00F04108" w:rsidRDefault="00F04108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108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F04108">
              <w:rPr>
                <w:rFonts w:eastAsia="Times New Roman" w:cs="Arial"/>
                <w:szCs w:val="18"/>
                <w:lang w:eastAsia="ar-SA"/>
              </w:rPr>
              <w:t>2438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F17CB1" w14:textId="0AA0E8ED" w:rsidR="001677CC" w:rsidRPr="00F04108" w:rsidRDefault="001677C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4108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F04108">
              <w:rPr>
                <w:rFonts w:eastAsia="Arial Unicode MS" w:cs="Arial"/>
                <w:i/>
                <w:iCs/>
                <w:szCs w:val="18"/>
                <w:lang w:eastAsia="ar-SA"/>
              </w:rPr>
              <w:t>FS_Sensing</w:t>
            </w:r>
            <w:proofErr w:type="spellEnd"/>
            <w:r w:rsidRPr="00F04108">
              <w:rPr>
                <w:i/>
                <w:noProof/>
              </w:rPr>
              <w:t xml:space="preserve"> </w:t>
            </w:r>
            <w:r w:rsidRPr="00F04108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F04108">
              <w:rPr>
                <w:i/>
              </w:rPr>
              <w:t>0006</w:t>
            </w:r>
            <w:r w:rsidRPr="00F04108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1188DDDA" w14:textId="404F2955" w:rsidR="001677CC" w:rsidRPr="00F04108" w:rsidRDefault="001677C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4108">
              <w:rPr>
                <w:rFonts w:eastAsia="Arial Unicode MS" w:cs="Arial"/>
                <w:szCs w:val="18"/>
                <w:lang w:eastAsia="ar-SA"/>
              </w:rPr>
              <w:t>Revision of S1-232113.</w:t>
            </w:r>
          </w:p>
        </w:tc>
      </w:tr>
      <w:tr w:rsidR="00F04108" w:rsidRPr="00A75C05" w14:paraId="4B5DB9AA" w14:textId="77777777" w:rsidTr="00F041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E26627" w14:textId="19FBFD7B" w:rsidR="00F04108" w:rsidRPr="00F04108" w:rsidRDefault="00F04108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10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75D762" w14:textId="45A3CC5F" w:rsidR="00F04108" w:rsidRPr="00F04108" w:rsidRDefault="00F04108" w:rsidP="00DA6559">
            <w:pPr>
              <w:snapToGrid w:val="0"/>
              <w:spacing w:after="0" w:line="240" w:lineRule="auto"/>
            </w:pPr>
            <w:hyperlink r:id="rId15" w:anchor="103_GoteborgdocsS1-232438.zip" w:history="1">
              <w:r w:rsidRPr="00F04108">
                <w:rPr>
                  <w:rStyle w:val="a5"/>
                  <w:rFonts w:cs="Arial"/>
                  <w:color w:val="auto"/>
                </w:rPr>
                <w:t>S1-232438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D4B60D" w14:textId="0FF44B95" w:rsidR="00F04108" w:rsidRPr="00F04108" w:rsidRDefault="00F04108" w:rsidP="00DA6559">
            <w:pPr>
              <w:snapToGrid w:val="0"/>
              <w:spacing w:after="0" w:line="240" w:lineRule="auto"/>
            </w:pPr>
            <w:r w:rsidRPr="00F04108">
              <w:t>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58D654" w14:textId="2A04469B" w:rsidR="00F04108" w:rsidRPr="00F04108" w:rsidRDefault="00F04108" w:rsidP="00DA6559">
            <w:pPr>
              <w:snapToGrid w:val="0"/>
              <w:spacing w:after="0" w:line="240" w:lineRule="auto"/>
            </w:pPr>
            <w:r w:rsidRPr="00F04108">
              <w:t>22.837v19.0.0 Updates the definition of sensing assistance information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234AE7" w14:textId="307908AF" w:rsidR="00F04108" w:rsidRPr="00F04108" w:rsidRDefault="00F04108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10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BE618E" w14:textId="77777777" w:rsidR="00F04108" w:rsidRPr="00F04108" w:rsidRDefault="00F04108" w:rsidP="00F0410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04108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F04108">
              <w:rPr>
                <w:rFonts w:eastAsia="Arial Unicode MS" w:cs="Arial"/>
                <w:i/>
                <w:iCs/>
                <w:szCs w:val="18"/>
                <w:lang w:eastAsia="ar-SA"/>
              </w:rPr>
              <w:t>FS_Sensing</w:t>
            </w:r>
            <w:proofErr w:type="spellEnd"/>
            <w:r w:rsidRPr="00F04108">
              <w:rPr>
                <w:i/>
                <w:noProof/>
              </w:rPr>
              <w:t xml:space="preserve"> </w:t>
            </w:r>
            <w:r w:rsidRPr="00F04108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F04108">
              <w:rPr>
                <w:i/>
              </w:rPr>
              <w:t>0006</w:t>
            </w:r>
            <w:r w:rsidRPr="00F04108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4C7D829D" w14:textId="1CB15F1A" w:rsidR="00F04108" w:rsidRPr="00F04108" w:rsidRDefault="00F04108" w:rsidP="00F041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4108">
              <w:rPr>
                <w:rFonts w:eastAsia="Arial Unicode MS" w:cs="Arial"/>
                <w:i/>
                <w:szCs w:val="18"/>
                <w:lang w:eastAsia="ar-SA"/>
              </w:rPr>
              <w:t>Revision of S1-232113.</w:t>
            </w:r>
          </w:p>
          <w:p w14:paraId="6A37C5FC" w14:textId="77777777" w:rsidR="00F04108" w:rsidRPr="00F04108" w:rsidRDefault="00F04108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4108">
              <w:rPr>
                <w:rFonts w:eastAsia="Arial Unicode MS" w:cs="Arial"/>
                <w:szCs w:val="18"/>
                <w:lang w:eastAsia="ar-SA"/>
              </w:rPr>
              <w:t>Revision of S1-232430.</w:t>
            </w:r>
          </w:p>
          <w:p w14:paraId="10A4F3FF" w14:textId="77777777" w:rsidR="00F04108" w:rsidRPr="00F04108" w:rsidRDefault="00F04108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DFD5976" w14:textId="7DF80F89" w:rsidR="00F04108" w:rsidRPr="00F04108" w:rsidRDefault="00F04108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4108">
              <w:rPr>
                <w:rFonts w:eastAsia="Arial Unicode MS" w:cs="Arial" w:hint="cs"/>
                <w:szCs w:val="18"/>
                <w:lang w:eastAsia="ar-SA"/>
              </w:rPr>
              <w:t>A</w:t>
            </w:r>
            <w:r w:rsidRPr="00F04108">
              <w:rPr>
                <w:rFonts w:eastAsia="Arial Unicode MS" w:cs="Arial"/>
                <w:szCs w:val="18"/>
                <w:lang w:eastAsia="ar-SA"/>
              </w:rPr>
              <w:t>dded texts are moved to definition parts. Slight change also added.</w:t>
            </w:r>
          </w:p>
        </w:tc>
      </w:tr>
      <w:tr w:rsidR="0010420C" w:rsidRPr="00A75C05" w14:paraId="6B0DAA78" w14:textId="77777777" w:rsidTr="00F059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A1591" w14:textId="77777777" w:rsidR="0010420C" w:rsidRPr="00F0599B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0599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A22B6" w14:textId="31584A05" w:rsidR="0010420C" w:rsidRPr="00F0599B" w:rsidRDefault="00047337" w:rsidP="00DA6559">
            <w:pPr>
              <w:snapToGrid w:val="0"/>
              <w:spacing w:after="0" w:line="240" w:lineRule="auto"/>
            </w:pPr>
            <w:hyperlink r:id="rId16" w:history="1">
              <w:r w:rsidR="0010420C" w:rsidRPr="00F0599B">
                <w:rPr>
                  <w:rStyle w:val="a5"/>
                  <w:rFonts w:cs="Arial"/>
                  <w:color w:val="auto"/>
                </w:rPr>
                <w:t>S1-232151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25B15" w14:textId="77777777" w:rsidR="0010420C" w:rsidRPr="00F0599B" w:rsidRDefault="0010420C" w:rsidP="00DA6559">
            <w:pPr>
              <w:snapToGrid w:val="0"/>
              <w:spacing w:after="0" w:line="240" w:lineRule="auto"/>
            </w:pPr>
            <w:r w:rsidRPr="00F0599B">
              <w:t>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D32F6" w14:textId="77777777" w:rsidR="0010420C" w:rsidRPr="00F0599B" w:rsidRDefault="0010420C" w:rsidP="00DA6559">
            <w:pPr>
              <w:snapToGrid w:val="0"/>
              <w:spacing w:after="0" w:line="240" w:lineRule="auto"/>
            </w:pPr>
            <w:r w:rsidRPr="00F0599B">
              <w:t>Discussion on missed detection and false alarm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8C46F" w14:textId="59620E84" w:rsidR="0010420C" w:rsidRPr="00F0599B" w:rsidRDefault="00F0599B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599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B4B196" w14:textId="77777777" w:rsidR="0010420C" w:rsidRPr="00F0599B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420C" w:rsidRPr="00A75C05" w14:paraId="274B100F" w14:textId="77777777" w:rsidTr="00F041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1BBDA" w14:textId="77777777" w:rsidR="0010420C" w:rsidRPr="00F0599B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599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05039" w14:textId="5DE8208E" w:rsidR="0010420C" w:rsidRPr="00F0599B" w:rsidRDefault="00047337" w:rsidP="00DA6559">
            <w:pPr>
              <w:snapToGrid w:val="0"/>
              <w:spacing w:after="0" w:line="240" w:lineRule="auto"/>
            </w:pPr>
            <w:hyperlink r:id="rId17" w:history="1">
              <w:r w:rsidR="0010420C" w:rsidRPr="00F0599B">
                <w:rPr>
                  <w:rStyle w:val="a5"/>
                  <w:rFonts w:cs="Arial"/>
                  <w:color w:val="auto"/>
                </w:rPr>
                <w:t>S1-232156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324CC3" w14:textId="77777777" w:rsidR="0010420C" w:rsidRPr="00F0599B" w:rsidRDefault="0010420C" w:rsidP="00DA6559">
            <w:pPr>
              <w:snapToGrid w:val="0"/>
              <w:spacing w:after="0" w:line="240" w:lineRule="auto"/>
            </w:pPr>
            <w:r w:rsidRPr="00F0599B">
              <w:t>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B79533" w14:textId="77777777" w:rsidR="0010420C" w:rsidRPr="00F0599B" w:rsidRDefault="0010420C" w:rsidP="00DA6559">
            <w:pPr>
              <w:snapToGrid w:val="0"/>
              <w:spacing w:after="0" w:line="240" w:lineRule="auto"/>
            </w:pPr>
            <w:r w:rsidRPr="00F0599B">
              <w:t>22.837v19.0.0 Update of definitions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3C6DB" w14:textId="1F308ED8" w:rsidR="0010420C" w:rsidRPr="00F0599B" w:rsidRDefault="00F0599B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599B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F0599B">
              <w:rPr>
                <w:rFonts w:eastAsia="Times New Roman" w:cs="Arial"/>
                <w:szCs w:val="18"/>
                <w:lang w:eastAsia="ar-SA"/>
              </w:rPr>
              <w:t>2431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086AB" w14:textId="77777777" w:rsidR="0010420C" w:rsidRPr="00F0599B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599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F0599B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F0599B">
              <w:rPr>
                <w:noProof/>
              </w:rPr>
              <w:t xml:space="preserve"> </w:t>
            </w:r>
            <w:r w:rsidRPr="00F0599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F0599B">
              <w:t>0010</w:t>
            </w:r>
            <w:r w:rsidRPr="00F0599B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F0599B" w:rsidRPr="00A75C05" w14:paraId="263E6BE6" w14:textId="77777777" w:rsidTr="00F041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C4B2FB" w14:textId="42EB3A9F" w:rsidR="00F0599B" w:rsidRPr="00F04108" w:rsidRDefault="00F0599B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10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133660" w14:textId="3451AED7" w:rsidR="00F0599B" w:rsidRPr="00F04108" w:rsidRDefault="00047337" w:rsidP="00DA6559">
            <w:pPr>
              <w:snapToGrid w:val="0"/>
              <w:spacing w:after="0" w:line="240" w:lineRule="auto"/>
            </w:pPr>
            <w:hyperlink r:id="rId18" w:anchor="103_GoteborgdocsS1-232431.zip" w:history="1">
              <w:r w:rsidR="00F0599B" w:rsidRPr="00F04108">
                <w:rPr>
                  <w:rStyle w:val="a5"/>
                  <w:rFonts w:cs="Arial"/>
                  <w:color w:val="auto"/>
                </w:rPr>
                <w:t>S1-232431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19EFFE" w14:textId="6D263FFB" w:rsidR="00F0599B" w:rsidRPr="00F04108" w:rsidRDefault="00F0599B" w:rsidP="00DA6559">
            <w:pPr>
              <w:snapToGrid w:val="0"/>
              <w:spacing w:after="0" w:line="240" w:lineRule="auto"/>
            </w:pPr>
            <w:r w:rsidRPr="00F04108">
              <w:t>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18CB6D" w14:textId="6F716D94" w:rsidR="00F0599B" w:rsidRPr="00F04108" w:rsidRDefault="00F0599B" w:rsidP="00DA6559">
            <w:pPr>
              <w:snapToGrid w:val="0"/>
              <w:spacing w:after="0" w:line="240" w:lineRule="auto"/>
            </w:pPr>
            <w:r w:rsidRPr="00F04108">
              <w:t>22.837v19.0.0 Update of definitions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40DA81" w14:textId="6CD2E8C0" w:rsidR="00F0599B" w:rsidRPr="00F04108" w:rsidRDefault="00F04108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10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0EC3F6" w14:textId="508E90E8" w:rsidR="00F0599B" w:rsidRPr="00F04108" w:rsidRDefault="00F0599B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4108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F04108">
              <w:rPr>
                <w:rFonts w:eastAsia="Arial Unicode MS" w:cs="Arial"/>
                <w:i/>
                <w:iCs/>
                <w:szCs w:val="18"/>
                <w:lang w:eastAsia="ar-SA"/>
              </w:rPr>
              <w:t>FS_Sensing</w:t>
            </w:r>
            <w:proofErr w:type="spellEnd"/>
            <w:r w:rsidRPr="00F04108">
              <w:rPr>
                <w:i/>
                <w:noProof/>
              </w:rPr>
              <w:t xml:space="preserve"> </w:t>
            </w:r>
            <w:r w:rsidRPr="00F04108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F04108">
              <w:rPr>
                <w:i/>
              </w:rPr>
              <w:t>0010</w:t>
            </w:r>
            <w:r w:rsidRPr="00F04108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640B72C2" w14:textId="5534C24C" w:rsidR="00F0599B" w:rsidRPr="00F04108" w:rsidRDefault="00F0599B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4108">
              <w:rPr>
                <w:rFonts w:eastAsia="Arial Unicode MS" w:cs="Arial"/>
                <w:szCs w:val="18"/>
                <w:lang w:eastAsia="ar-SA"/>
              </w:rPr>
              <w:t>Revision of S1-232156.</w:t>
            </w:r>
          </w:p>
        </w:tc>
      </w:tr>
      <w:tr w:rsidR="003411A9" w:rsidRPr="00B04844" w14:paraId="0B466035" w14:textId="77777777" w:rsidTr="00F0599B">
        <w:trPr>
          <w:trHeight w:val="250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7A4384B0" w14:textId="5F43B788" w:rsidR="003411A9" w:rsidRPr="006E6FF4" w:rsidRDefault="003411A9" w:rsidP="00C67933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Update Use cases</w:t>
            </w:r>
          </w:p>
        </w:tc>
      </w:tr>
      <w:tr w:rsidR="0010420C" w:rsidRPr="00A75C05" w14:paraId="20D1E7B2" w14:textId="77777777" w:rsidTr="00F059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55E037" w14:textId="77777777" w:rsidR="0010420C" w:rsidRPr="00F0599B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599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874B9D" w14:textId="32CF4301" w:rsidR="0010420C" w:rsidRPr="00F0599B" w:rsidRDefault="00047337" w:rsidP="00DA6559">
            <w:pPr>
              <w:snapToGrid w:val="0"/>
              <w:spacing w:after="0" w:line="240" w:lineRule="auto"/>
            </w:pPr>
            <w:hyperlink r:id="rId19" w:history="1">
              <w:r w:rsidR="0010420C" w:rsidRPr="00F0599B">
                <w:rPr>
                  <w:rStyle w:val="a5"/>
                  <w:rFonts w:cs="Arial"/>
                  <w:color w:val="auto"/>
                </w:rPr>
                <w:t>S1-232246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6C9143" w14:textId="77777777" w:rsidR="0010420C" w:rsidRPr="00F0599B" w:rsidRDefault="0010420C" w:rsidP="00DA6559">
            <w:pPr>
              <w:snapToGrid w:val="0"/>
              <w:spacing w:after="0" w:line="240" w:lineRule="auto"/>
            </w:pPr>
            <w:r w:rsidRPr="00F0599B">
              <w:t>Deutsche Telekom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0D9F43" w14:textId="77777777" w:rsidR="0010420C" w:rsidRPr="00F0599B" w:rsidRDefault="0010420C" w:rsidP="00DA6559">
            <w:pPr>
              <w:snapToGrid w:val="0"/>
              <w:spacing w:after="0" w:line="240" w:lineRule="auto"/>
            </w:pPr>
            <w:r w:rsidRPr="00F0599B">
              <w:t>22.837v19.0.0 Removing editor’s notes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A3CB11" w14:textId="2877EB7B" w:rsidR="0010420C" w:rsidRPr="00F0599B" w:rsidRDefault="00F0599B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599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B24370" w14:textId="77777777" w:rsidR="0010420C" w:rsidRPr="00F0599B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599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F0599B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F0599B">
              <w:rPr>
                <w:noProof/>
              </w:rPr>
              <w:t xml:space="preserve"> </w:t>
            </w:r>
            <w:r w:rsidRPr="00F0599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F0599B">
              <w:t>0014</w:t>
            </w:r>
            <w:r w:rsidRPr="00F0599B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10420C" w:rsidRPr="00A75C05" w14:paraId="417A961E" w14:textId="77777777" w:rsidTr="00200E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FD52FE" w14:textId="77777777" w:rsidR="0010420C" w:rsidRPr="00261A10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A1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5DDC6" w14:textId="6E2BBE14" w:rsidR="0010420C" w:rsidRPr="00261A10" w:rsidRDefault="00047337" w:rsidP="00DA6559">
            <w:pPr>
              <w:snapToGrid w:val="0"/>
              <w:spacing w:after="0" w:line="240" w:lineRule="auto"/>
            </w:pPr>
            <w:hyperlink r:id="rId20" w:history="1">
              <w:r w:rsidR="0010420C" w:rsidRPr="00261A10">
                <w:rPr>
                  <w:rStyle w:val="a5"/>
                  <w:rFonts w:cs="Arial"/>
                  <w:color w:val="auto"/>
                </w:rPr>
                <w:t>S1-232093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9DD4D" w14:textId="77777777" w:rsidR="0010420C" w:rsidRPr="00261A10" w:rsidRDefault="0010420C" w:rsidP="00DA6559">
            <w:pPr>
              <w:snapToGrid w:val="0"/>
              <w:spacing w:after="0" w:line="240" w:lineRule="auto"/>
            </w:pPr>
            <w:r w:rsidRPr="00261A10">
              <w:t>Qualcomm, CATT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ABD426" w14:textId="77777777" w:rsidR="0010420C" w:rsidRPr="00261A10" w:rsidRDefault="0010420C" w:rsidP="00DA6559">
            <w:pPr>
              <w:snapToGrid w:val="0"/>
              <w:spacing w:after="0" w:line="240" w:lineRule="auto"/>
            </w:pPr>
            <w:r w:rsidRPr="00261A10">
              <w:t>22.837v19.0.0 CR on Use Case on Gesture Recognition for Application Navigation and Immersive Interaction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69558" w14:textId="02092723" w:rsidR="0010420C" w:rsidRPr="00261A10" w:rsidRDefault="00261A10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A10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261A10">
              <w:rPr>
                <w:rFonts w:eastAsia="Times New Roman" w:cs="Arial"/>
                <w:szCs w:val="18"/>
                <w:lang w:eastAsia="ar-SA"/>
              </w:rPr>
              <w:t>2426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CBF4CA" w14:textId="272163F3" w:rsidR="0010420C" w:rsidRPr="00261A10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1A10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261A10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261A10">
              <w:rPr>
                <w:noProof/>
              </w:rPr>
              <w:t xml:space="preserve"> </w:t>
            </w:r>
            <w:r w:rsidRPr="00261A10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261A10">
              <w:t>0003</w:t>
            </w:r>
            <w:r w:rsidRPr="00261A10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</w:tc>
      </w:tr>
      <w:tr w:rsidR="00261A10" w:rsidRPr="00A75C05" w14:paraId="4E9542AC" w14:textId="77777777" w:rsidTr="00C060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E908B5" w14:textId="3C7066C4" w:rsidR="00261A10" w:rsidRPr="00200E87" w:rsidRDefault="00261A10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E8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FFE86A" w14:textId="4208C7AA" w:rsidR="00261A10" w:rsidRPr="00200E87" w:rsidRDefault="00047337" w:rsidP="00DA6559">
            <w:pPr>
              <w:snapToGrid w:val="0"/>
              <w:spacing w:after="0" w:line="240" w:lineRule="auto"/>
            </w:pPr>
            <w:hyperlink r:id="rId21" w:history="1">
              <w:r w:rsidR="00261A10" w:rsidRPr="00200E87">
                <w:rPr>
                  <w:rStyle w:val="a5"/>
                  <w:rFonts w:cs="Arial"/>
                  <w:color w:val="auto"/>
                </w:rPr>
                <w:t>S1-232426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83EA20" w14:textId="59335826" w:rsidR="00261A10" w:rsidRPr="00200E87" w:rsidRDefault="00261A10" w:rsidP="00DA6559">
            <w:pPr>
              <w:snapToGrid w:val="0"/>
              <w:spacing w:after="0" w:line="240" w:lineRule="auto"/>
            </w:pPr>
            <w:r w:rsidRPr="00200E87">
              <w:t>Qualcomm, CATT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B98946" w14:textId="21C983A5" w:rsidR="00261A10" w:rsidRPr="00200E87" w:rsidRDefault="00261A10" w:rsidP="00DA6559">
            <w:pPr>
              <w:snapToGrid w:val="0"/>
              <w:spacing w:after="0" w:line="240" w:lineRule="auto"/>
            </w:pPr>
            <w:r w:rsidRPr="00200E87">
              <w:t>22.837v19.0.0 CR on Use Case on Gesture Recognition for Application Navigation and Immersive Interaction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D3E605" w14:textId="3A691AC6" w:rsidR="00261A10" w:rsidRPr="00200E87" w:rsidRDefault="00200E87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E87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200E87">
              <w:rPr>
                <w:rFonts w:eastAsia="Times New Roman" w:cs="Arial"/>
                <w:szCs w:val="18"/>
                <w:lang w:eastAsia="ar-SA"/>
              </w:rPr>
              <w:t>2432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CDB2A2" w14:textId="4C660FF5" w:rsidR="00261A10" w:rsidRPr="00200E87" w:rsidRDefault="00261A10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0E87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200E87">
              <w:rPr>
                <w:rFonts w:eastAsia="Arial Unicode MS" w:cs="Arial"/>
                <w:i/>
                <w:iCs/>
                <w:szCs w:val="18"/>
                <w:lang w:eastAsia="ar-SA"/>
              </w:rPr>
              <w:t>FS_Sensing</w:t>
            </w:r>
            <w:proofErr w:type="spellEnd"/>
            <w:r w:rsidRPr="00200E87">
              <w:rPr>
                <w:i/>
                <w:noProof/>
              </w:rPr>
              <w:t xml:space="preserve"> </w:t>
            </w:r>
            <w:r w:rsidRPr="00200E87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200E87">
              <w:rPr>
                <w:i/>
              </w:rPr>
              <w:t>0003</w:t>
            </w:r>
            <w:r w:rsidRPr="00200E87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242C3260" w14:textId="3F235055" w:rsidR="00261A10" w:rsidRPr="00200E87" w:rsidRDefault="00261A10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0E87">
              <w:rPr>
                <w:rFonts w:eastAsia="Arial Unicode MS" w:cs="Arial"/>
                <w:szCs w:val="18"/>
                <w:lang w:eastAsia="ar-SA"/>
              </w:rPr>
              <w:t>Revision of S1-232093.</w:t>
            </w:r>
          </w:p>
        </w:tc>
      </w:tr>
      <w:tr w:rsidR="00200E87" w:rsidRPr="00A75C05" w14:paraId="1883212F" w14:textId="77777777" w:rsidTr="00C060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9052F8" w14:textId="41828ACE" w:rsidR="00200E87" w:rsidRPr="00C06013" w:rsidRDefault="00200E87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601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CBEA08" w14:textId="6B82414D" w:rsidR="00200E87" w:rsidRPr="00C06013" w:rsidRDefault="00047337" w:rsidP="00DA6559">
            <w:pPr>
              <w:snapToGrid w:val="0"/>
              <w:spacing w:after="0" w:line="240" w:lineRule="auto"/>
              <w:rPr>
                <w:rFonts w:cs="Arial"/>
              </w:rPr>
            </w:pPr>
            <w:hyperlink r:id="rId22" w:anchor="103_GoteborgdocsS1-232432.zip" w:history="1">
              <w:r w:rsidR="00200E87" w:rsidRPr="00C06013">
                <w:rPr>
                  <w:rStyle w:val="a5"/>
                  <w:rFonts w:cs="Arial"/>
                  <w:color w:val="auto"/>
                </w:rPr>
                <w:t>S1-232432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DE0AFF" w14:textId="0FAB212E" w:rsidR="00200E87" w:rsidRPr="00C06013" w:rsidRDefault="00200E87" w:rsidP="00DA6559">
            <w:pPr>
              <w:snapToGrid w:val="0"/>
              <w:spacing w:after="0" w:line="240" w:lineRule="auto"/>
            </w:pPr>
            <w:r w:rsidRPr="00C06013">
              <w:t>Qualcomm, CATT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8CD86" w14:textId="33248DFF" w:rsidR="00200E87" w:rsidRPr="00C06013" w:rsidRDefault="00200E87" w:rsidP="00DA6559">
            <w:pPr>
              <w:snapToGrid w:val="0"/>
              <w:spacing w:after="0" w:line="240" w:lineRule="auto"/>
            </w:pPr>
            <w:r w:rsidRPr="00C06013">
              <w:t>22.837v19.0.0 CR on Use Case on Gesture Recognition for Application Navigation and Immersive Interaction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1754F" w14:textId="4465FD0E" w:rsidR="00200E87" w:rsidRPr="00C06013" w:rsidRDefault="00C06013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6013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C06013">
              <w:rPr>
                <w:rFonts w:eastAsia="Times New Roman" w:cs="Arial"/>
                <w:szCs w:val="18"/>
                <w:lang w:eastAsia="ar-SA"/>
              </w:rPr>
              <w:t>2439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39652" w14:textId="77777777" w:rsidR="00200E87" w:rsidRPr="00C06013" w:rsidRDefault="00200E87" w:rsidP="00200E87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06013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C06013">
              <w:rPr>
                <w:rFonts w:eastAsia="Arial Unicode MS" w:cs="Arial"/>
                <w:i/>
                <w:iCs/>
                <w:szCs w:val="18"/>
                <w:lang w:eastAsia="ar-SA"/>
              </w:rPr>
              <w:t>FS_Sensing</w:t>
            </w:r>
            <w:proofErr w:type="spellEnd"/>
            <w:r w:rsidRPr="00C06013">
              <w:rPr>
                <w:i/>
                <w:noProof/>
              </w:rPr>
              <w:t xml:space="preserve"> </w:t>
            </w:r>
            <w:r w:rsidRPr="00C06013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C06013">
              <w:rPr>
                <w:i/>
              </w:rPr>
              <w:t>0003</w:t>
            </w:r>
            <w:r w:rsidRPr="00C06013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3F0BF5C0" w14:textId="459A8CCC" w:rsidR="00200E87" w:rsidRPr="00C06013" w:rsidRDefault="00200E87" w:rsidP="00200E8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6013">
              <w:rPr>
                <w:rFonts w:eastAsia="Arial Unicode MS" w:cs="Arial"/>
                <w:i/>
                <w:szCs w:val="18"/>
                <w:lang w:eastAsia="ar-SA"/>
              </w:rPr>
              <w:t>Revision of S1-232093.</w:t>
            </w:r>
          </w:p>
          <w:p w14:paraId="4F8E1331" w14:textId="4813EA2F" w:rsidR="00200E87" w:rsidRPr="00C06013" w:rsidRDefault="00200E87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6013">
              <w:rPr>
                <w:rFonts w:eastAsia="Arial Unicode MS" w:cs="Arial"/>
                <w:szCs w:val="18"/>
                <w:lang w:eastAsia="ar-SA"/>
              </w:rPr>
              <w:t>Revision of S1-232426.</w:t>
            </w:r>
          </w:p>
        </w:tc>
      </w:tr>
      <w:tr w:rsidR="00C06013" w:rsidRPr="00A75C05" w14:paraId="3569D8DC" w14:textId="77777777" w:rsidTr="00C060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721E" w14:textId="644B1CE4" w:rsidR="00C06013" w:rsidRPr="00C06013" w:rsidRDefault="00C06013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601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B939" w14:textId="2B7F3AC5" w:rsidR="00C06013" w:rsidRPr="00C06013" w:rsidRDefault="00C06013" w:rsidP="00DA6559">
            <w:pPr>
              <w:snapToGrid w:val="0"/>
              <w:spacing w:after="0" w:line="240" w:lineRule="auto"/>
            </w:pPr>
            <w:hyperlink r:id="rId23" w:anchor="103_GoteborgdocsS1-232439.zip" w:history="1">
              <w:r w:rsidRPr="00C06013">
                <w:rPr>
                  <w:rStyle w:val="a5"/>
                  <w:rFonts w:cs="Arial"/>
                  <w:color w:val="auto"/>
                </w:rPr>
                <w:t>S1-232439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A8EC2" w14:textId="044DC7AF" w:rsidR="00C06013" w:rsidRPr="00C06013" w:rsidRDefault="00C06013" w:rsidP="00DA6559">
            <w:pPr>
              <w:snapToGrid w:val="0"/>
              <w:spacing w:after="0" w:line="240" w:lineRule="auto"/>
            </w:pPr>
            <w:r w:rsidRPr="00C06013">
              <w:t>Qualcomm, CATT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37427" w14:textId="36F22D43" w:rsidR="00C06013" w:rsidRPr="00C06013" w:rsidRDefault="00C06013" w:rsidP="00DA6559">
            <w:pPr>
              <w:snapToGrid w:val="0"/>
              <w:spacing w:after="0" w:line="240" w:lineRule="auto"/>
            </w:pPr>
            <w:r w:rsidRPr="00C06013">
              <w:t>22.837v19.0.0 CR on Use Case on Gesture Recognition for Application Navigation and Immersive Interaction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BE78A" w14:textId="77777777" w:rsidR="00C06013" w:rsidRPr="00C06013" w:rsidRDefault="00C06013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DC5D" w14:textId="77777777" w:rsidR="00C06013" w:rsidRPr="00C06013" w:rsidRDefault="00C06013" w:rsidP="00C0601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06013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C06013">
              <w:rPr>
                <w:rFonts w:eastAsia="Arial Unicode MS" w:cs="Arial"/>
                <w:i/>
                <w:iCs/>
                <w:szCs w:val="18"/>
                <w:lang w:eastAsia="ar-SA"/>
              </w:rPr>
              <w:t>FS_Sensing</w:t>
            </w:r>
            <w:proofErr w:type="spellEnd"/>
            <w:r w:rsidRPr="00C06013">
              <w:rPr>
                <w:i/>
                <w:noProof/>
              </w:rPr>
              <w:t xml:space="preserve"> </w:t>
            </w:r>
            <w:r w:rsidRPr="00C06013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C06013">
              <w:rPr>
                <w:i/>
              </w:rPr>
              <w:t>0003</w:t>
            </w:r>
            <w:r w:rsidRPr="00C06013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1731E56E" w14:textId="77777777" w:rsidR="00C06013" w:rsidRPr="00C06013" w:rsidRDefault="00C06013" w:rsidP="00C0601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06013">
              <w:rPr>
                <w:rFonts w:eastAsia="Arial Unicode MS" w:cs="Arial"/>
                <w:i/>
                <w:szCs w:val="18"/>
                <w:lang w:eastAsia="ar-SA"/>
              </w:rPr>
              <w:t>Revision of S1-232093.</w:t>
            </w:r>
          </w:p>
          <w:p w14:paraId="0FB3BC8D" w14:textId="703B7A5C" w:rsidR="00C06013" w:rsidRPr="00C06013" w:rsidRDefault="00C06013" w:rsidP="00C0601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6013">
              <w:rPr>
                <w:rFonts w:eastAsia="Arial Unicode MS" w:cs="Arial"/>
                <w:i/>
                <w:szCs w:val="18"/>
                <w:lang w:eastAsia="ar-SA"/>
              </w:rPr>
              <w:t>Revision of S1-232426.</w:t>
            </w:r>
          </w:p>
          <w:p w14:paraId="01EE7E24" w14:textId="30A0463F" w:rsidR="00C06013" w:rsidRPr="00C06013" w:rsidRDefault="00C06013" w:rsidP="00200E8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6013">
              <w:rPr>
                <w:rFonts w:eastAsia="Arial Unicode MS" w:cs="Arial"/>
                <w:szCs w:val="18"/>
                <w:lang w:eastAsia="ar-SA"/>
              </w:rPr>
              <w:t>Revision of S1-232432.</w:t>
            </w:r>
          </w:p>
        </w:tc>
      </w:tr>
      <w:tr w:rsidR="0010420C" w:rsidRPr="00B04844" w14:paraId="46B1817D" w14:textId="77777777" w:rsidTr="001F025B">
        <w:trPr>
          <w:trHeight w:val="250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6C9C63E7" w14:textId="4FF85419" w:rsidR="0010420C" w:rsidRPr="006E6FF4" w:rsidRDefault="0010420C" w:rsidP="00DA6559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New Use cases</w:t>
            </w:r>
          </w:p>
        </w:tc>
      </w:tr>
      <w:tr w:rsidR="0010420C" w:rsidRPr="00A75C05" w14:paraId="445E44E4" w14:textId="77777777" w:rsidTr="001F025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A80CE7A" w14:textId="77777777" w:rsidR="0010420C" w:rsidRPr="001F025B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025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A7DFAC7" w14:textId="16E682C6" w:rsidR="0010420C" w:rsidRPr="001F025B" w:rsidRDefault="00047337" w:rsidP="00DA6559">
            <w:pPr>
              <w:snapToGrid w:val="0"/>
              <w:spacing w:after="0" w:line="240" w:lineRule="auto"/>
            </w:pPr>
            <w:hyperlink r:id="rId24" w:history="1">
              <w:r w:rsidR="0010420C" w:rsidRPr="001F025B">
                <w:rPr>
                  <w:rStyle w:val="a5"/>
                  <w:rFonts w:cs="Arial"/>
                  <w:color w:val="auto"/>
                </w:rPr>
                <w:t>S1-232126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E0AAA0A" w14:textId="77777777" w:rsidR="0010420C" w:rsidRPr="001F025B" w:rsidRDefault="0010420C" w:rsidP="00DA6559">
            <w:pPr>
              <w:snapToGrid w:val="0"/>
              <w:spacing w:after="0" w:line="240" w:lineRule="auto"/>
            </w:pPr>
            <w:r w:rsidRPr="001F025B">
              <w:t>IPLOOK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A2A2451" w14:textId="77777777" w:rsidR="0010420C" w:rsidRPr="001F025B" w:rsidRDefault="0010420C" w:rsidP="00DA6559">
            <w:pPr>
              <w:snapToGrid w:val="0"/>
              <w:spacing w:after="0" w:line="240" w:lineRule="auto"/>
            </w:pPr>
            <w:r w:rsidRPr="001F025B">
              <w:t>22.837v19.0.0 Use Case on Stop Sensing in Privacy Area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DBFF35F" w14:textId="4D24496D" w:rsidR="0010420C" w:rsidRPr="001F025B" w:rsidRDefault="001F025B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025B">
              <w:rPr>
                <w:rFonts w:eastAsia="Times New Roman" w:cs="Arial"/>
                <w:szCs w:val="18"/>
                <w:highlight w:val="yellow"/>
                <w:lang w:eastAsia="ar-SA"/>
              </w:rPr>
              <w:t>Withdrawn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7E842FB" w14:textId="77777777" w:rsidR="0010420C" w:rsidRPr="001F025B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F025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1F025B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1F025B">
              <w:rPr>
                <w:noProof/>
              </w:rPr>
              <w:t xml:space="preserve"> </w:t>
            </w:r>
            <w:r w:rsidRPr="001F025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1F025B">
              <w:t>0007</w:t>
            </w:r>
            <w:r w:rsidRPr="001F025B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3411A9" w:rsidRPr="00B04844" w14:paraId="71B6888F" w14:textId="77777777" w:rsidTr="0094110F">
        <w:trPr>
          <w:trHeight w:val="250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0E6C744E" w14:textId="77777777" w:rsidR="003411A9" w:rsidRPr="006E6FF4" w:rsidRDefault="003411A9" w:rsidP="00C67933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Conclusions</w:t>
            </w:r>
          </w:p>
        </w:tc>
      </w:tr>
      <w:tr w:rsidR="0010420C" w:rsidRPr="00A75C05" w14:paraId="546A85B3" w14:textId="77777777" w:rsidTr="002D30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6D23FE" w14:textId="77777777" w:rsidR="0010420C" w:rsidRPr="0094110F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11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0AA456" w14:textId="46897FE7" w:rsidR="0010420C" w:rsidRPr="0094110F" w:rsidRDefault="00047337" w:rsidP="00DA6559">
            <w:pPr>
              <w:snapToGrid w:val="0"/>
              <w:spacing w:after="0" w:line="240" w:lineRule="auto"/>
            </w:pPr>
            <w:hyperlink r:id="rId25" w:history="1">
              <w:r w:rsidR="0010420C" w:rsidRPr="0094110F">
                <w:rPr>
                  <w:rStyle w:val="a5"/>
                  <w:rFonts w:cs="Arial"/>
                  <w:color w:val="auto"/>
                </w:rPr>
                <w:t>S1-232245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F41A6" w14:textId="77777777" w:rsidR="0010420C" w:rsidRPr="0094110F" w:rsidRDefault="0010420C" w:rsidP="00DA6559">
            <w:pPr>
              <w:snapToGrid w:val="0"/>
              <w:spacing w:after="0" w:line="240" w:lineRule="auto"/>
            </w:pPr>
            <w:r w:rsidRPr="0094110F">
              <w:t>Deutsche Telekom, ZTE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963EF0" w14:textId="77777777" w:rsidR="0010420C" w:rsidRPr="0094110F" w:rsidRDefault="0010420C" w:rsidP="00DA6559">
            <w:pPr>
              <w:snapToGrid w:val="0"/>
              <w:spacing w:after="0" w:line="240" w:lineRule="auto"/>
            </w:pPr>
            <w:r w:rsidRPr="0094110F">
              <w:t xml:space="preserve">Discussion on consolidated requirements of </w:t>
            </w:r>
            <w:proofErr w:type="spellStart"/>
            <w:r w:rsidRPr="0094110F">
              <w:t>FS_Sensing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F981E3" w14:textId="71691257" w:rsidR="0010420C" w:rsidRPr="0094110F" w:rsidRDefault="0094110F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110F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94110F">
              <w:rPr>
                <w:rFonts w:eastAsia="Times New Roman" w:cs="Arial"/>
                <w:szCs w:val="18"/>
                <w:lang w:eastAsia="ar-SA"/>
              </w:rPr>
              <w:t>2433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F8AF50" w14:textId="77777777" w:rsidR="0010420C" w:rsidRPr="0094110F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4110F" w:rsidRPr="00A75C05" w14:paraId="7A93E951" w14:textId="77777777" w:rsidTr="002D30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DAE6" w14:textId="4D6A1215" w:rsidR="0094110F" w:rsidRPr="002D308C" w:rsidRDefault="0094110F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30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69EC" w14:textId="118FAC33" w:rsidR="0094110F" w:rsidRPr="002D308C" w:rsidRDefault="00047337" w:rsidP="00DA6559">
            <w:pPr>
              <w:snapToGrid w:val="0"/>
              <w:spacing w:after="0" w:line="240" w:lineRule="auto"/>
            </w:pPr>
            <w:hyperlink r:id="rId26" w:anchor="103_GoteborgdocsS1-232433.zip" w:history="1">
              <w:r w:rsidR="0094110F" w:rsidRPr="002D308C">
                <w:rPr>
                  <w:rStyle w:val="a5"/>
                  <w:rFonts w:cs="Arial"/>
                  <w:color w:val="auto"/>
                </w:rPr>
                <w:t>S1-232433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73756" w14:textId="743875E8" w:rsidR="0094110F" w:rsidRPr="002D308C" w:rsidRDefault="0094110F" w:rsidP="00DA6559">
            <w:pPr>
              <w:snapToGrid w:val="0"/>
              <w:spacing w:after="0" w:line="240" w:lineRule="auto"/>
            </w:pPr>
            <w:r w:rsidRPr="002D308C">
              <w:t>Deutsche Telekom, ZTE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2A55A" w14:textId="35104B8E" w:rsidR="0094110F" w:rsidRPr="002D308C" w:rsidRDefault="0094110F" w:rsidP="00DA6559">
            <w:pPr>
              <w:snapToGrid w:val="0"/>
              <w:spacing w:after="0" w:line="240" w:lineRule="auto"/>
            </w:pPr>
            <w:r w:rsidRPr="002D308C">
              <w:t xml:space="preserve">Discussion on consolidated requirements of </w:t>
            </w:r>
            <w:proofErr w:type="spellStart"/>
            <w:r w:rsidRPr="002D308C">
              <w:t>FS_Sensing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2FA2" w14:textId="77777777" w:rsidR="0094110F" w:rsidRPr="002D308C" w:rsidRDefault="0094110F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62DB3" w14:textId="176AB899" w:rsidR="0094110F" w:rsidRPr="002D308C" w:rsidRDefault="0094110F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D308C">
              <w:rPr>
                <w:rFonts w:eastAsia="Arial Unicode MS" w:cs="Arial"/>
                <w:szCs w:val="18"/>
                <w:lang w:eastAsia="ar-SA"/>
              </w:rPr>
              <w:t>Revision of S1-232245.</w:t>
            </w:r>
          </w:p>
        </w:tc>
      </w:tr>
      <w:tr w:rsidR="001027CE" w:rsidRPr="00A75C05" w14:paraId="24F4C7ED" w14:textId="77777777" w:rsidTr="006C4C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B8EFB3" w14:textId="77777777" w:rsidR="001027CE" w:rsidRPr="006C4C6F" w:rsidRDefault="001027CE" w:rsidP="00AE10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4C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D04CFE" w14:textId="556D1758" w:rsidR="001027CE" w:rsidRPr="006C4C6F" w:rsidRDefault="00047337" w:rsidP="00AE1055">
            <w:pPr>
              <w:snapToGrid w:val="0"/>
              <w:spacing w:after="0" w:line="240" w:lineRule="auto"/>
            </w:pPr>
            <w:hyperlink r:id="rId27" w:history="1">
              <w:r w:rsidR="001027CE" w:rsidRPr="006C4C6F">
                <w:rPr>
                  <w:rStyle w:val="a5"/>
                  <w:rFonts w:cs="Arial"/>
                  <w:color w:val="auto"/>
                </w:rPr>
                <w:t>S1-232219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67122" w14:textId="77777777" w:rsidR="001027CE" w:rsidRPr="006C4C6F" w:rsidRDefault="001027CE" w:rsidP="00AE1055">
            <w:pPr>
              <w:snapToGrid w:val="0"/>
              <w:spacing w:after="0" w:line="240" w:lineRule="auto"/>
            </w:pPr>
            <w:r w:rsidRPr="006C4C6F">
              <w:t>Ericsson.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CEFC6A" w14:textId="77777777" w:rsidR="001027CE" w:rsidRPr="006C4C6F" w:rsidRDefault="001027CE" w:rsidP="00AE1055">
            <w:pPr>
              <w:snapToGrid w:val="0"/>
              <w:spacing w:after="0" w:line="240" w:lineRule="auto"/>
            </w:pPr>
            <w:r w:rsidRPr="006C4C6F">
              <w:t>22.837v19.0.0 discussion on System vs Network Control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B67142" w14:textId="5BF5C24F" w:rsidR="001027CE" w:rsidRPr="006C4C6F" w:rsidRDefault="006C4C6F" w:rsidP="00AE10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4C6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3C978" w14:textId="77777777" w:rsidR="001027CE" w:rsidRPr="006C4C6F" w:rsidRDefault="001027CE" w:rsidP="00AE10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420C" w:rsidRPr="00A75C05" w14:paraId="12572FF5" w14:textId="77777777" w:rsidTr="009F5E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48738" w14:textId="04123690" w:rsidR="0010420C" w:rsidRPr="0001015E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15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A464FC" w14:textId="4F91F23F" w:rsidR="0010420C" w:rsidRPr="0001015E" w:rsidRDefault="00047337" w:rsidP="00DA6559">
            <w:pPr>
              <w:snapToGrid w:val="0"/>
              <w:spacing w:after="0" w:line="240" w:lineRule="auto"/>
            </w:pPr>
            <w:hyperlink r:id="rId28" w:history="1">
              <w:r w:rsidR="0010420C" w:rsidRPr="0001015E">
                <w:rPr>
                  <w:rStyle w:val="a5"/>
                  <w:rFonts w:cs="Arial"/>
                  <w:color w:val="auto"/>
                </w:rPr>
                <w:t>S1-232067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C2D1C4" w14:textId="77777777" w:rsidR="0010420C" w:rsidRPr="0001015E" w:rsidRDefault="0010420C" w:rsidP="00DA6559">
            <w:pPr>
              <w:snapToGrid w:val="0"/>
              <w:spacing w:after="0" w:line="240" w:lineRule="auto"/>
            </w:pPr>
            <w:r w:rsidRPr="0001015E">
              <w:t>Deutsche Telekom,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F62B36" w14:textId="77777777" w:rsidR="0010420C" w:rsidRPr="0001015E" w:rsidRDefault="0010420C" w:rsidP="00DA6559">
            <w:pPr>
              <w:snapToGrid w:val="0"/>
              <w:spacing w:after="0" w:line="240" w:lineRule="auto"/>
            </w:pPr>
            <w:r w:rsidRPr="0001015E">
              <w:t>22.837v19.0.0 Modification of the consolidated functional requirements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E49CBE" w14:textId="5764E6D8" w:rsidR="0010420C" w:rsidRPr="0001015E" w:rsidRDefault="0001015E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15E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01015E">
              <w:rPr>
                <w:rFonts w:eastAsia="Times New Roman" w:cs="Arial"/>
                <w:szCs w:val="18"/>
                <w:lang w:eastAsia="ar-SA"/>
              </w:rPr>
              <w:t>2285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5E14F7" w14:textId="77777777" w:rsidR="0010420C" w:rsidRPr="0001015E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1015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01015E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01015E">
              <w:rPr>
                <w:noProof/>
              </w:rPr>
              <w:t xml:space="preserve"> </w:t>
            </w:r>
            <w:r w:rsidRPr="0001015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1015E">
              <w:t>0002</w:t>
            </w:r>
            <w:r w:rsidRPr="0001015E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01015E" w:rsidRPr="00A75C05" w14:paraId="3200D7C1" w14:textId="77777777" w:rsidTr="000473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76FD81" w14:textId="0FAF2D79" w:rsidR="0001015E" w:rsidRPr="009F5E2E" w:rsidRDefault="0001015E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F5E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E7F861" w14:textId="6FADCFD5" w:rsidR="0001015E" w:rsidRPr="009F5E2E" w:rsidRDefault="00047337" w:rsidP="00DA6559">
            <w:pPr>
              <w:snapToGrid w:val="0"/>
              <w:spacing w:after="0" w:line="240" w:lineRule="auto"/>
            </w:pPr>
            <w:hyperlink r:id="rId29" w:history="1">
              <w:r w:rsidR="0001015E" w:rsidRPr="009F5E2E">
                <w:rPr>
                  <w:rStyle w:val="a5"/>
                  <w:rFonts w:cs="Arial"/>
                  <w:color w:val="auto"/>
                </w:rPr>
                <w:t>S1-232285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309C1E" w14:textId="75B25150" w:rsidR="0001015E" w:rsidRPr="009F5E2E" w:rsidRDefault="0001015E" w:rsidP="00DA6559">
            <w:pPr>
              <w:snapToGrid w:val="0"/>
              <w:spacing w:after="0" w:line="240" w:lineRule="auto"/>
            </w:pPr>
            <w:r w:rsidRPr="009F5E2E">
              <w:t>Deutsche Telekom,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226E8" w14:textId="54E65522" w:rsidR="0001015E" w:rsidRPr="009F5E2E" w:rsidRDefault="0001015E" w:rsidP="00DA6559">
            <w:pPr>
              <w:snapToGrid w:val="0"/>
              <w:spacing w:after="0" w:line="240" w:lineRule="auto"/>
            </w:pPr>
            <w:r w:rsidRPr="009F5E2E">
              <w:t>22.837v19.0.0 Modification of the consolidated functional requirements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B5D5D" w14:textId="20C77A7E" w:rsidR="0001015E" w:rsidRPr="009F5E2E" w:rsidRDefault="009F5E2E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F5E2E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9F5E2E">
              <w:rPr>
                <w:rFonts w:eastAsia="Times New Roman" w:cs="Arial"/>
                <w:szCs w:val="18"/>
                <w:lang w:eastAsia="ar-SA"/>
              </w:rPr>
              <w:t>2434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F8A71" w14:textId="1D3A3AF1" w:rsidR="0001015E" w:rsidRPr="009F5E2E" w:rsidRDefault="0001015E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F5E2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9F5E2E">
              <w:rPr>
                <w:rFonts w:eastAsia="Arial Unicode MS" w:cs="Arial"/>
                <w:i/>
                <w:iCs/>
                <w:szCs w:val="18"/>
                <w:lang w:eastAsia="ar-SA"/>
              </w:rPr>
              <w:t>FS_Sensing</w:t>
            </w:r>
            <w:proofErr w:type="spellEnd"/>
            <w:r w:rsidRPr="009F5E2E">
              <w:rPr>
                <w:i/>
                <w:noProof/>
              </w:rPr>
              <w:t xml:space="preserve"> </w:t>
            </w:r>
            <w:r w:rsidRPr="009F5E2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9F5E2E">
              <w:rPr>
                <w:i/>
              </w:rPr>
              <w:t>0002</w:t>
            </w:r>
            <w:r w:rsidRPr="009F5E2E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2C396C6A" w14:textId="4E7040B7" w:rsidR="0001015E" w:rsidRPr="009F5E2E" w:rsidRDefault="0001015E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F5E2E">
              <w:rPr>
                <w:rFonts w:eastAsia="Arial Unicode MS" w:cs="Arial"/>
                <w:szCs w:val="18"/>
                <w:lang w:eastAsia="ar-SA"/>
              </w:rPr>
              <w:t>Revision of S1-232067.</w:t>
            </w:r>
          </w:p>
        </w:tc>
      </w:tr>
      <w:tr w:rsidR="009F5E2E" w:rsidRPr="00A75C05" w14:paraId="7EDB35CA" w14:textId="77777777" w:rsidTr="000473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66D37F" w14:textId="17DDD942" w:rsidR="009F5E2E" w:rsidRPr="00047337" w:rsidRDefault="009F5E2E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733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CA0BB" w14:textId="28D27E4E" w:rsidR="009F5E2E" w:rsidRPr="00047337" w:rsidRDefault="00047337" w:rsidP="00DA6559">
            <w:pPr>
              <w:snapToGrid w:val="0"/>
              <w:spacing w:after="0" w:line="240" w:lineRule="auto"/>
            </w:pPr>
            <w:hyperlink r:id="rId30" w:anchor="103_GoteborgdocsS1-232434.zip" w:history="1">
              <w:r w:rsidR="009F5E2E" w:rsidRPr="00047337">
                <w:rPr>
                  <w:rStyle w:val="a5"/>
                  <w:rFonts w:cs="Arial"/>
                  <w:color w:val="auto"/>
                </w:rPr>
                <w:t>S1-232434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EE77F" w14:textId="5F65B0B0" w:rsidR="009F5E2E" w:rsidRPr="00047337" w:rsidRDefault="009F5E2E" w:rsidP="00DA6559">
            <w:pPr>
              <w:snapToGrid w:val="0"/>
              <w:spacing w:after="0" w:line="240" w:lineRule="auto"/>
            </w:pPr>
            <w:r w:rsidRPr="00047337">
              <w:t>Deutsche Telekom,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43CA81" w14:textId="5B38274D" w:rsidR="009F5E2E" w:rsidRPr="00047337" w:rsidRDefault="009F5E2E" w:rsidP="00DA6559">
            <w:pPr>
              <w:snapToGrid w:val="0"/>
              <w:spacing w:after="0" w:line="240" w:lineRule="auto"/>
            </w:pPr>
            <w:r w:rsidRPr="00047337">
              <w:t>22.837v19.0.0 Modification of the consolidated functional requirements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C88C3" w14:textId="117340F9" w:rsidR="009F5E2E" w:rsidRPr="00047337" w:rsidRDefault="00047337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7337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047337">
              <w:rPr>
                <w:rFonts w:eastAsia="Times New Roman" w:cs="Arial"/>
                <w:szCs w:val="18"/>
                <w:lang w:eastAsia="ar-SA"/>
              </w:rPr>
              <w:t>2436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65EF95" w14:textId="77777777" w:rsidR="009F5E2E" w:rsidRPr="00047337" w:rsidRDefault="009F5E2E" w:rsidP="009F5E2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47337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047337">
              <w:rPr>
                <w:rFonts w:eastAsia="Arial Unicode MS" w:cs="Arial"/>
                <w:i/>
                <w:iCs/>
                <w:szCs w:val="18"/>
                <w:lang w:eastAsia="ar-SA"/>
              </w:rPr>
              <w:t>FS_Sensing</w:t>
            </w:r>
            <w:proofErr w:type="spellEnd"/>
            <w:r w:rsidRPr="00047337">
              <w:rPr>
                <w:i/>
                <w:noProof/>
              </w:rPr>
              <w:t xml:space="preserve"> </w:t>
            </w:r>
            <w:r w:rsidRPr="00047337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47337">
              <w:rPr>
                <w:i/>
              </w:rPr>
              <w:t>0002</w:t>
            </w:r>
            <w:r w:rsidRPr="00047337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3BA85E3A" w14:textId="35A517AC" w:rsidR="009F5E2E" w:rsidRPr="00047337" w:rsidRDefault="009F5E2E" w:rsidP="009F5E2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7337">
              <w:rPr>
                <w:rFonts w:eastAsia="Arial Unicode MS" w:cs="Arial"/>
                <w:i/>
                <w:szCs w:val="18"/>
                <w:lang w:eastAsia="ar-SA"/>
              </w:rPr>
              <w:t>Revision of S1-232067.</w:t>
            </w:r>
          </w:p>
          <w:p w14:paraId="4CD768C5" w14:textId="34E476A5" w:rsidR="009F5E2E" w:rsidRPr="00047337" w:rsidRDefault="009F5E2E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7337">
              <w:rPr>
                <w:rFonts w:eastAsia="Arial Unicode MS" w:cs="Arial"/>
                <w:szCs w:val="18"/>
                <w:lang w:eastAsia="ar-SA"/>
              </w:rPr>
              <w:t>Revision of S1-232285.</w:t>
            </w:r>
          </w:p>
        </w:tc>
      </w:tr>
      <w:tr w:rsidR="00047337" w:rsidRPr="00A75C05" w14:paraId="3FDB09E8" w14:textId="77777777" w:rsidTr="000473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586C45" w14:textId="211806CA" w:rsidR="00047337" w:rsidRPr="00047337" w:rsidRDefault="00047337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733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3E833D" w14:textId="5D34C9BA" w:rsidR="00047337" w:rsidRPr="00047337" w:rsidRDefault="00047337" w:rsidP="00DA6559">
            <w:pPr>
              <w:snapToGrid w:val="0"/>
              <w:spacing w:after="0" w:line="240" w:lineRule="auto"/>
            </w:pPr>
            <w:hyperlink r:id="rId31" w:anchor="103_GoteborgdocsS1-232436.zip" w:history="1">
              <w:r w:rsidRPr="00047337">
                <w:rPr>
                  <w:rStyle w:val="a5"/>
                  <w:rFonts w:cs="Arial"/>
                  <w:color w:val="auto"/>
                </w:rPr>
                <w:t>S1-232436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3D6B6A" w14:textId="1AE9FF86" w:rsidR="00047337" w:rsidRPr="00047337" w:rsidRDefault="00047337" w:rsidP="00DA6559">
            <w:pPr>
              <w:snapToGrid w:val="0"/>
              <w:spacing w:after="0" w:line="240" w:lineRule="auto"/>
            </w:pPr>
            <w:r w:rsidRPr="00047337">
              <w:t>Deutsche Telekom,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4E9A73" w14:textId="1DFC8216" w:rsidR="00047337" w:rsidRPr="00047337" w:rsidRDefault="00047337" w:rsidP="00DA6559">
            <w:pPr>
              <w:snapToGrid w:val="0"/>
              <w:spacing w:after="0" w:line="240" w:lineRule="auto"/>
            </w:pPr>
            <w:r w:rsidRPr="00047337">
              <w:t>22.837v19.0.0 Modification of the consolidated functional requirements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87F88E" w14:textId="795BD3C7" w:rsidR="00047337" w:rsidRPr="00047337" w:rsidRDefault="00047337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733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F31B47" w14:textId="77777777" w:rsidR="00047337" w:rsidRPr="00047337" w:rsidRDefault="00047337" w:rsidP="00047337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47337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047337">
              <w:rPr>
                <w:rFonts w:eastAsia="Arial Unicode MS" w:cs="Arial"/>
                <w:i/>
                <w:iCs/>
                <w:szCs w:val="18"/>
                <w:lang w:eastAsia="ar-SA"/>
              </w:rPr>
              <w:t>FS_Sensing</w:t>
            </w:r>
            <w:proofErr w:type="spellEnd"/>
            <w:r w:rsidRPr="00047337">
              <w:rPr>
                <w:i/>
                <w:noProof/>
              </w:rPr>
              <w:t xml:space="preserve"> </w:t>
            </w:r>
            <w:r w:rsidRPr="00047337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47337">
              <w:rPr>
                <w:i/>
              </w:rPr>
              <w:t>0002</w:t>
            </w:r>
            <w:r w:rsidRPr="00047337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656A3075" w14:textId="77777777" w:rsidR="00047337" w:rsidRPr="00047337" w:rsidRDefault="00047337" w:rsidP="00047337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47337">
              <w:rPr>
                <w:rFonts w:eastAsia="Arial Unicode MS" w:cs="Arial"/>
                <w:i/>
                <w:szCs w:val="18"/>
                <w:lang w:eastAsia="ar-SA"/>
              </w:rPr>
              <w:t>Revision of S1-232067.</w:t>
            </w:r>
          </w:p>
          <w:p w14:paraId="0EFB3F8B" w14:textId="35D1E527" w:rsidR="00047337" w:rsidRPr="00047337" w:rsidRDefault="00047337" w:rsidP="00047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7337">
              <w:rPr>
                <w:rFonts w:eastAsia="Arial Unicode MS" w:cs="Arial"/>
                <w:i/>
                <w:szCs w:val="18"/>
                <w:lang w:eastAsia="ar-SA"/>
              </w:rPr>
              <w:t>Revision of S1-232285.</w:t>
            </w:r>
          </w:p>
          <w:p w14:paraId="2C63593A" w14:textId="77777777" w:rsidR="00047337" w:rsidRPr="00047337" w:rsidRDefault="00047337" w:rsidP="009F5E2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7337">
              <w:rPr>
                <w:rFonts w:eastAsia="Arial Unicode MS" w:cs="Arial"/>
                <w:szCs w:val="18"/>
                <w:lang w:eastAsia="ar-SA"/>
              </w:rPr>
              <w:t>Revision of S1-232434.</w:t>
            </w:r>
          </w:p>
          <w:p w14:paraId="45574411" w14:textId="3B02E6C4" w:rsidR="00047337" w:rsidRPr="00047337" w:rsidRDefault="00047337" w:rsidP="009F5E2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7337">
              <w:rPr>
                <w:rFonts w:eastAsia="Arial Unicode MS" w:cs="Arial" w:hint="cs"/>
                <w:szCs w:val="18"/>
                <w:lang w:eastAsia="ar-SA"/>
              </w:rPr>
              <w:t>N</w:t>
            </w:r>
            <w:r w:rsidRPr="00047337">
              <w:rPr>
                <w:rFonts w:eastAsia="Arial Unicode MS" w:cs="Arial"/>
                <w:szCs w:val="18"/>
                <w:lang w:eastAsia="ar-SA"/>
              </w:rPr>
              <w:t>OTE is added, regulation is added.</w:t>
            </w:r>
          </w:p>
        </w:tc>
      </w:tr>
      <w:tr w:rsidR="0010420C" w:rsidRPr="00A75C05" w14:paraId="140CD584" w14:textId="77777777" w:rsidTr="009F5E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3B8B9C" w14:textId="77777777" w:rsidR="0010420C" w:rsidRPr="009F5E2E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F5E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67C439" w14:textId="580F76E3" w:rsidR="0010420C" w:rsidRPr="009F5E2E" w:rsidRDefault="00047337" w:rsidP="00DA6559">
            <w:pPr>
              <w:snapToGrid w:val="0"/>
              <w:spacing w:after="0" w:line="240" w:lineRule="auto"/>
            </w:pPr>
            <w:hyperlink r:id="rId32" w:history="1">
              <w:r w:rsidR="0010420C" w:rsidRPr="009F5E2E">
                <w:rPr>
                  <w:rStyle w:val="a5"/>
                  <w:rFonts w:cs="Arial"/>
                  <w:color w:val="auto"/>
                </w:rPr>
                <w:t>S1-232217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DFB5EB" w14:textId="77777777" w:rsidR="0010420C" w:rsidRPr="009F5E2E" w:rsidRDefault="0010420C" w:rsidP="00DA6559">
            <w:pPr>
              <w:snapToGrid w:val="0"/>
              <w:spacing w:after="0" w:line="240" w:lineRule="auto"/>
            </w:pPr>
            <w:r w:rsidRPr="009F5E2E">
              <w:t xml:space="preserve">Xiaomi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52D1D5" w14:textId="77777777" w:rsidR="0010420C" w:rsidRPr="009F5E2E" w:rsidRDefault="0010420C" w:rsidP="00DA6559">
            <w:pPr>
              <w:snapToGrid w:val="0"/>
              <w:spacing w:after="0" w:line="240" w:lineRule="auto"/>
            </w:pPr>
            <w:r w:rsidRPr="009F5E2E">
              <w:t>22.837v19.0.0 Modification of the Security Consolidated Requirements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48D3EF" w14:textId="7AA09BF8" w:rsidR="0010420C" w:rsidRPr="009F5E2E" w:rsidRDefault="009F5E2E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F5E2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765E5" w14:textId="77777777" w:rsidR="0010420C" w:rsidRPr="009F5E2E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F5E2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9F5E2E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9F5E2E">
              <w:rPr>
                <w:noProof/>
              </w:rPr>
              <w:t xml:space="preserve"> </w:t>
            </w:r>
            <w:r w:rsidRPr="009F5E2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9F5E2E">
              <w:t>0001</w:t>
            </w:r>
            <w:r w:rsidRPr="009F5E2E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10420C" w:rsidRPr="00A75C05" w14:paraId="23204B52" w14:textId="77777777" w:rsidTr="002D30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8A6DC" w14:textId="77777777" w:rsidR="0010420C" w:rsidRPr="002D308C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308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610C6" w14:textId="068E5EAA" w:rsidR="0010420C" w:rsidRPr="002D308C" w:rsidRDefault="00047337" w:rsidP="00DA6559">
            <w:pPr>
              <w:snapToGrid w:val="0"/>
              <w:spacing w:after="0" w:line="240" w:lineRule="auto"/>
            </w:pPr>
            <w:hyperlink r:id="rId33" w:history="1">
              <w:r w:rsidR="0010420C" w:rsidRPr="002D308C">
                <w:rPr>
                  <w:rStyle w:val="a5"/>
                  <w:rFonts w:cs="Arial"/>
                  <w:color w:val="auto"/>
                </w:rPr>
                <w:t>S1-232094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DE6761" w14:textId="2B71070A" w:rsidR="0010420C" w:rsidRPr="002D308C" w:rsidRDefault="0010420C" w:rsidP="00DA6559">
            <w:pPr>
              <w:snapToGrid w:val="0"/>
              <w:spacing w:after="0" w:line="240" w:lineRule="auto"/>
            </w:pPr>
            <w:r w:rsidRPr="002D308C">
              <w:t>Qualcomm, Hu</w:t>
            </w:r>
            <w:r w:rsidR="00AA1601" w:rsidRPr="002D308C">
              <w:t>a</w:t>
            </w:r>
            <w:r w:rsidRPr="002D308C">
              <w:t>wei, 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30B9D8" w14:textId="77777777" w:rsidR="0010420C" w:rsidRPr="002D308C" w:rsidRDefault="0010420C" w:rsidP="00DA6559">
            <w:pPr>
              <w:snapToGrid w:val="0"/>
              <w:spacing w:after="0" w:line="240" w:lineRule="auto"/>
            </w:pPr>
            <w:r w:rsidRPr="002D308C">
              <w:t>22.837v19.0.0 CR on proposed CPR for UE processing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689DA" w14:textId="4538F34A" w:rsidR="0010420C" w:rsidRPr="002D308C" w:rsidRDefault="002D308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 w:hint="cs"/>
                <w:szCs w:val="18"/>
                <w:lang w:eastAsia="ar-SA"/>
              </w:rPr>
              <w:t>M</w:t>
            </w:r>
            <w:r>
              <w:rPr>
                <w:rFonts w:eastAsia="Times New Roman" w:cs="Arial"/>
                <w:szCs w:val="18"/>
                <w:lang w:eastAsia="ar-SA"/>
              </w:rPr>
              <w:t>erge</w:t>
            </w:r>
            <w:r w:rsidRPr="0094110F">
              <w:rPr>
                <w:rFonts w:eastAsia="Times New Roman" w:cs="Arial"/>
                <w:szCs w:val="18"/>
                <w:lang w:eastAsia="ar-SA"/>
              </w:rPr>
              <w:t xml:space="preserve">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="009F5E2E" w:rsidRPr="009F5E2E">
              <w:rPr>
                <w:rFonts w:eastAsia="Times New Roman" w:cs="Arial"/>
                <w:szCs w:val="18"/>
                <w:lang w:eastAsia="ar-SA"/>
              </w:rPr>
              <w:t>2434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F37018" w14:textId="77777777" w:rsidR="0010420C" w:rsidRPr="002D308C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D308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2D308C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2D308C">
              <w:rPr>
                <w:noProof/>
              </w:rPr>
              <w:t xml:space="preserve"> </w:t>
            </w:r>
            <w:r w:rsidRPr="002D308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2D308C">
              <w:t>0004</w:t>
            </w:r>
            <w:r w:rsidRPr="002D308C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</w:tc>
      </w:tr>
      <w:tr w:rsidR="0010420C" w:rsidRPr="00A75C05" w14:paraId="3B7F5B8E" w14:textId="77777777" w:rsidTr="002D30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9AB1A" w14:textId="77777777" w:rsidR="0010420C" w:rsidRPr="00FE3CE9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3CE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5BBAB" w14:textId="33D93E3A" w:rsidR="0010420C" w:rsidRPr="00FE3CE9" w:rsidRDefault="00047337" w:rsidP="00DA6559">
            <w:pPr>
              <w:snapToGrid w:val="0"/>
              <w:spacing w:after="0" w:line="240" w:lineRule="auto"/>
            </w:pPr>
            <w:hyperlink r:id="rId34" w:history="1">
              <w:r w:rsidR="0010420C" w:rsidRPr="00FE3CE9">
                <w:rPr>
                  <w:rStyle w:val="a5"/>
                  <w:rFonts w:cs="Arial"/>
                  <w:color w:val="auto"/>
                </w:rPr>
                <w:t>S1-232131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5D63F2" w14:textId="77777777" w:rsidR="0010420C" w:rsidRPr="00FE3CE9" w:rsidRDefault="0010420C" w:rsidP="00DA6559">
            <w:pPr>
              <w:snapToGrid w:val="0"/>
              <w:spacing w:after="0" w:line="240" w:lineRule="auto"/>
            </w:pPr>
            <w:r w:rsidRPr="00FE3CE9">
              <w:t>ZTE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FDFB3" w14:textId="77777777" w:rsidR="0010420C" w:rsidRPr="00FE3CE9" w:rsidRDefault="0010420C" w:rsidP="00DA6559">
            <w:pPr>
              <w:snapToGrid w:val="0"/>
              <w:spacing w:after="0" w:line="240" w:lineRule="auto"/>
            </w:pPr>
            <w:r w:rsidRPr="00FE3CE9">
              <w:t>22.837v19.0.0 Revise the CPR of non-3GPP sensing data collection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5DD59" w14:textId="5B95ECE8" w:rsidR="0010420C" w:rsidRPr="00FE3CE9" w:rsidRDefault="00FE3CE9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 w:hint="cs"/>
                <w:szCs w:val="18"/>
                <w:lang w:eastAsia="ar-SA"/>
              </w:rPr>
              <w:t>M</w:t>
            </w:r>
            <w:r>
              <w:rPr>
                <w:rFonts w:eastAsia="Times New Roman" w:cs="Arial"/>
                <w:szCs w:val="18"/>
                <w:lang w:eastAsia="ar-SA"/>
              </w:rPr>
              <w:t>erge to S1-232285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C97AF8" w14:textId="77777777" w:rsidR="0010420C" w:rsidRPr="00FE3CE9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E3CE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FE3CE9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FE3CE9">
              <w:rPr>
                <w:noProof/>
              </w:rPr>
              <w:t xml:space="preserve"> </w:t>
            </w:r>
            <w:r w:rsidRPr="00FE3CE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FE3CE9">
              <w:t>0009</w:t>
            </w:r>
            <w:r w:rsidRPr="00FE3CE9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10420C" w:rsidRPr="00A75C05" w14:paraId="5BC0A188" w14:textId="77777777" w:rsidTr="002D30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F9A36" w14:textId="77777777" w:rsidR="0010420C" w:rsidRPr="002D308C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308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3C03FA" w14:textId="3D98FD04" w:rsidR="0010420C" w:rsidRPr="002D308C" w:rsidRDefault="00047337" w:rsidP="00DA6559">
            <w:pPr>
              <w:snapToGrid w:val="0"/>
              <w:spacing w:after="0" w:line="240" w:lineRule="auto"/>
            </w:pPr>
            <w:hyperlink r:id="rId35" w:history="1">
              <w:r w:rsidR="0010420C" w:rsidRPr="002D308C">
                <w:rPr>
                  <w:rStyle w:val="a5"/>
                  <w:rFonts w:cs="Arial"/>
                  <w:color w:val="auto"/>
                </w:rPr>
                <w:t>S1-232179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71590C" w14:textId="77777777" w:rsidR="0010420C" w:rsidRPr="002D308C" w:rsidRDefault="0010420C" w:rsidP="00DA6559">
            <w:pPr>
              <w:snapToGrid w:val="0"/>
              <w:spacing w:after="0" w:line="240" w:lineRule="auto"/>
            </w:pPr>
            <w:r w:rsidRPr="002D308C">
              <w:t>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720948" w14:textId="77777777" w:rsidR="0010420C" w:rsidRPr="002D308C" w:rsidRDefault="0010420C" w:rsidP="00DA6559">
            <w:pPr>
              <w:snapToGrid w:val="0"/>
              <w:spacing w:after="0" w:line="240" w:lineRule="auto"/>
            </w:pPr>
            <w:r w:rsidRPr="002D308C">
              <w:t>22.837v19.0.0 Consolidated functional requirements on network exposure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B0CE2" w14:textId="3136F5CA" w:rsidR="0010420C" w:rsidRPr="002D308C" w:rsidRDefault="002D308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 w:hint="cs"/>
                <w:szCs w:val="18"/>
                <w:lang w:eastAsia="ar-SA"/>
              </w:rPr>
              <w:t>M</w:t>
            </w:r>
            <w:r>
              <w:rPr>
                <w:rFonts w:eastAsia="Times New Roman" w:cs="Arial"/>
                <w:szCs w:val="18"/>
                <w:lang w:eastAsia="ar-SA"/>
              </w:rPr>
              <w:t>erge</w:t>
            </w:r>
            <w:r w:rsidRPr="0094110F">
              <w:rPr>
                <w:rFonts w:eastAsia="Times New Roman" w:cs="Arial"/>
                <w:szCs w:val="18"/>
                <w:lang w:eastAsia="ar-SA"/>
              </w:rPr>
              <w:t xml:space="preserve">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="009F5E2E" w:rsidRPr="009F5E2E">
              <w:rPr>
                <w:rFonts w:eastAsia="Times New Roman" w:cs="Arial"/>
                <w:szCs w:val="18"/>
                <w:lang w:eastAsia="ar-SA"/>
              </w:rPr>
              <w:t>2434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8A3284" w14:textId="77777777" w:rsidR="0010420C" w:rsidRPr="002D308C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D308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2D308C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2D308C">
              <w:rPr>
                <w:noProof/>
              </w:rPr>
              <w:t xml:space="preserve"> </w:t>
            </w:r>
            <w:r w:rsidRPr="002D308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2D308C">
              <w:t>0011</w:t>
            </w:r>
            <w:r w:rsidRPr="002D308C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10420C" w:rsidRPr="00A75C05" w14:paraId="454477B8" w14:textId="77777777" w:rsidTr="00780B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DA7331" w14:textId="77777777" w:rsidR="0010420C" w:rsidRPr="002D308C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308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1DD98" w14:textId="78423697" w:rsidR="0010420C" w:rsidRPr="002D308C" w:rsidRDefault="00047337" w:rsidP="00DA6559">
            <w:pPr>
              <w:snapToGrid w:val="0"/>
              <w:spacing w:after="0" w:line="240" w:lineRule="auto"/>
            </w:pPr>
            <w:hyperlink r:id="rId36" w:history="1">
              <w:r w:rsidR="0010420C" w:rsidRPr="002D308C">
                <w:rPr>
                  <w:rStyle w:val="a5"/>
                  <w:rFonts w:cs="Arial"/>
                  <w:color w:val="auto"/>
                </w:rPr>
                <w:t>S1-232220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1ECBF1" w14:textId="77777777" w:rsidR="0010420C" w:rsidRPr="002D308C" w:rsidRDefault="0010420C" w:rsidP="00DA6559">
            <w:pPr>
              <w:snapToGrid w:val="0"/>
              <w:spacing w:after="0" w:line="240" w:lineRule="auto"/>
            </w:pPr>
            <w:r w:rsidRPr="002D308C">
              <w:t>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82871D" w14:textId="77777777" w:rsidR="0010420C" w:rsidRPr="002D308C" w:rsidRDefault="0010420C" w:rsidP="00DA6559">
            <w:pPr>
              <w:snapToGrid w:val="0"/>
              <w:spacing w:after="0" w:line="240" w:lineRule="auto"/>
            </w:pPr>
            <w:r w:rsidRPr="002D308C">
              <w:t>22.837v19.0.0 Updates on consolidated functional requirements on configuration and authorization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861D9B" w14:textId="7400C109" w:rsidR="0010420C" w:rsidRPr="002D308C" w:rsidRDefault="002D308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 w:hint="cs"/>
                <w:szCs w:val="18"/>
                <w:lang w:eastAsia="ar-SA"/>
              </w:rPr>
              <w:t>M</w:t>
            </w:r>
            <w:r>
              <w:rPr>
                <w:rFonts w:eastAsia="Times New Roman" w:cs="Arial"/>
                <w:szCs w:val="18"/>
                <w:lang w:eastAsia="ar-SA"/>
              </w:rPr>
              <w:t>erge</w:t>
            </w:r>
            <w:r w:rsidRPr="0094110F">
              <w:rPr>
                <w:rFonts w:eastAsia="Times New Roman" w:cs="Arial"/>
                <w:szCs w:val="18"/>
                <w:lang w:eastAsia="ar-SA"/>
              </w:rPr>
              <w:t xml:space="preserve">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="009F5E2E" w:rsidRPr="009F5E2E">
              <w:rPr>
                <w:rFonts w:eastAsia="Times New Roman" w:cs="Arial"/>
                <w:szCs w:val="18"/>
                <w:lang w:eastAsia="ar-SA"/>
              </w:rPr>
              <w:t>2434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2A9FE1" w14:textId="77777777" w:rsidR="0010420C" w:rsidRPr="002D308C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D308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2D308C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2D308C">
              <w:rPr>
                <w:noProof/>
              </w:rPr>
              <w:t xml:space="preserve"> </w:t>
            </w:r>
            <w:r w:rsidRPr="002D308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2D308C">
              <w:t>0012</w:t>
            </w:r>
            <w:r w:rsidRPr="002D308C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10420C" w:rsidRPr="00A75C05" w14:paraId="0F5B4437" w14:textId="77777777" w:rsidTr="00780B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DCA841" w14:textId="77777777" w:rsidR="0010420C" w:rsidRPr="00780B99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0B9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2F8860" w14:textId="42331D7D" w:rsidR="0010420C" w:rsidRPr="00780B99" w:rsidRDefault="00047337" w:rsidP="00DA6559">
            <w:pPr>
              <w:snapToGrid w:val="0"/>
              <w:spacing w:after="0" w:line="240" w:lineRule="auto"/>
            </w:pPr>
            <w:hyperlink r:id="rId37" w:history="1">
              <w:r w:rsidR="0010420C" w:rsidRPr="00780B99">
                <w:rPr>
                  <w:rStyle w:val="a5"/>
                  <w:rFonts w:cs="Arial"/>
                  <w:color w:val="auto"/>
                </w:rPr>
                <w:t>S1-232130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F9EA6" w14:textId="77777777" w:rsidR="0010420C" w:rsidRPr="00780B99" w:rsidRDefault="0010420C" w:rsidP="00DA6559">
            <w:pPr>
              <w:snapToGrid w:val="0"/>
              <w:spacing w:after="0" w:line="240" w:lineRule="auto"/>
            </w:pPr>
            <w:r w:rsidRPr="00780B99">
              <w:t>ZTE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5FCA1" w14:textId="77777777" w:rsidR="0010420C" w:rsidRPr="00780B99" w:rsidRDefault="0010420C" w:rsidP="00DA6559">
            <w:pPr>
              <w:snapToGrid w:val="0"/>
              <w:spacing w:after="0" w:line="240" w:lineRule="auto"/>
            </w:pPr>
            <w:r w:rsidRPr="00780B99">
              <w:t>22.837v19.0.0 Update sensing consolidated KPI table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797A6A" w14:textId="659AA400" w:rsidR="0010420C" w:rsidRPr="00780B99" w:rsidRDefault="00780B99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 w:hint="cs"/>
                <w:szCs w:val="18"/>
                <w:lang w:eastAsia="ar-SA"/>
              </w:rPr>
              <w:t>M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erge to </w:t>
            </w:r>
            <w:r w:rsidRPr="00A65BFA">
              <w:rPr>
                <w:rFonts w:eastAsia="Times New Roman" w:cs="Arial"/>
                <w:szCs w:val="18"/>
                <w:lang w:eastAsia="ar-SA"/>
              </w:rPr>
              <w:t>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65BFA">
              <w:rPr>
                <w:rFonts w:eastAsia="Times New Roman" w:cs="Arial"/>
                <w:szCs w:val="18"/>
                <w:lang w:eastAsia="ar-SA"/>
              </w:rPr>
              <w:t>2435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A0ABF" w14:textId="77777777" w:rsidR="0010420C" w:rsidRPr="00780B99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80B9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780B99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780B99">
              <w:rPr>
                <w:noProof/>
              </w:rPr>
              <w:t xml:space="preserve"> </w:t>
            </w:r>
            <w:r w:rsidRPr="00780B9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780B99">
              <w:t>0008</w:t>
            </w:r>
            <w:r w:rsidRPr="00780B99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10420C" w:rsidRPr="00A75C05" w14:paraId="1015BFC1" w14:textId="77777777" w:rsidTr="00B257D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4767AE" w14:textId="77777777" w:rsidR="0010420C" w:rsidRPr="00A65BFA" w:rsidRDefault="0010420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5B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614911" w14:textId="48604645" w:rsidR="0010420C" w:rsidRPr="00A65BFA" w:rsidRDefault="00047337" w:rsidP="00DA6559">
            <w:pPr>
              <w:snapToGrid w:val="0"/>
              <w:spacing w:after="0" w:line="240" w:lineRule="auto"/>
            </w:pPr>
            <w:hyperlink r:id="rId38" w:history="1">
              <w:r w:rsidR="0010420C" w:rsidRPr="00A65BFA">
                <w:rPr>
                  <w:rStyle w:val="a5"/>
                  <w:rFonts w:cs="Arial"/>
                  <w:color w:val="auto"/>
                </w:rPr>
                <w:t>S1-232221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CD643" w14:textId="77777777" w:rsidR="0010420C" w:rsidRPr="00A65BFA" w:rsidRDefault="0010420C" w:rsidP="00DA6559">
            <w:pPr>
              <w:snapToGrid w:val="0"/>
              <w:spacing w:after="0" w:line="240" w:lineRule="auto"/>
            </w:pPr>
            <w:r w:rsidRPr="00A65BFA">
              <w:t>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48DF2" w14:textId="77777777" w:rsidR="0010420C" w:rsidRPr="00A65BFA" w:rsidRDefault="0010420C" w:rsidP="00DA6559">
            <w:pPr>
              <w:snapToGrid w:val="0"/>
              <w:spacing w:after="0" w:line="240" w:lineRule="auto"/>
            </w:pPr>
            <w:r w:rsidRPr="00A65BFA">
              <w:t>22.837v19.0.0 Updates on consolidated KPI table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F6734E" w14:textId="30AA45B7" w:rsidR="0010420C" w:rsidRPr="00A65BFA" w:rsidRDefault="00A65BFA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5BFA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65BFA">
              <w:rPr>
                <w:rFonts w:eastAsia="Times New Roman" w:cs="Arial"/>
                <w:szCs w:val="18"/>
                <w:lang w:eastAsia="ar-SA"/>
              </w:rPr>
              <w:t>2435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B22A83" w14:textId="77777777" w:rsidR="0010420C" w:rsidRPr="00A65BFA" w:rsidRDefault="0010420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65BF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A65BFA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A65BFA">
              <w:rPr>
                <w:noProof/>
              </w:rPr>
              <w:t xml:space="preserve"> </w:t>
            </w:r>
            <w:r w:rsidRPr="00A65BF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A65BFA">
              <w:t>0013</w:t>
            </w:r>
            <w:r w:rsidRPr="00A65BFA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A65BFA" w:rsidRPr="00A75C05" w14:paraId="077B0E7E" w14:textId="77777777" w:rsidTr="00B257D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E70A2" w14:textId="69861E4F" w:rsidR="00A65BFA" w:rsidRPr="00B257DB" w:rsidRDefault="00A65BFA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57D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B3AC48" w14:textId="41D216E4" w:rsidR="00A65BFA" w:rsidRPr="00B257DB" w:rsidRDefault="00047337" w:rsidP="00DA6559">
            <w:pPr>
              <w:snapToGrid w:val="0"/>
              <w:spacing w:after="0" w:line="240" w:lineRule="auto"/>
            </w:pPr>
            <w:hyperlink r:id="rId39" w:anchor="103_GoteborgdocsS1-232435.zip" w:history="1">
              <w:r w:rsidR="00A65BFA" w:rsidRPr="00B257DB">
                <w:rPr>
                  <w:rStyle w:val="a5"/>
                  <w:rFonts w:cs="Arial"/>
                  <w:color w:val="auto"/>
                </w:rPr>
                <w:t>S1-232435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E4E6D4" w14:textId="52EBED8A" w:rsidR="00A65BFA" w:rsidRPr="00B257DB" w:rsidRDefault="00A65BFA" w:rsidP="00DA6559">
            <w:pPr>
              <w:snapToGrid w:val="0"/>
              <w:spacing w:after="0" w:line="240" w:lineRule="auto"/>
            </w:pPr>
            <w:r w:rsidRPr="00B257DB">
              <w:t>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80DFC" w14:textId="4004A3D2" w:rsidR="00A65BFA" w:rsidRPr="00B257DB" w:rsidRDefault="00A65BFA" w:rsidP="00DA6559">
            <w:pPr>
              <w:snapToGrid w:val="0"/>
              <w:spacing w:after="0" w:line="240" w:lineRule="auto"/>
            </w:pPr>
            <w:r w:rsidRPr="00B257DB">
              <w:t>22.837v19.0.0 Updates on consolidated KPI table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BD6003" w14:textId="3215DC39" w:rsidR="00A65BFA" w:rsidRPr="00B257DB" w:rsidRDefault="00B257DB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57DB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B257DB">
              <w:rPr>
                <w:rFonts w:eastAsia="Times New Roman" w:cs="Arial"/>
                <w:szCs w:val="18"/>
                <w:lang w:eastAsia="ar-SA"/>
              </w:rPr>
              <w:t>2606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7EA8DA" w14:textId="142DBD26" w:rsidR="00A65BFA" w:rsidRPr="00B257DB" w:rsidRDefault="00A65BFA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257D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B257DB">
              <w:rPr>
                <w:rFonts w:eastAsia="Arial Unicode MS" w:cs="Arial"/>
                <w:i/>
                <w:iCs/>
                <w:szCs w:val="18"/>
                <w:lang w:eastAsia="ar-SA"/>
              </w:rPr>
              <w:t>FS_Sensing</w:t>
            </w:r>
            <w:proofErr w:type="spellEnd"/>
            <w:r w:rsidRPr="00B257DB">
              <w:rPr>
                <w:i/>
                <w:noProof/>
              </w:rPr>
              <w:t xml:space="preserve"> </w:t>
            </w:r>
            <w:r w:rsidRPr="00B257D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B257DB">
              <w:rPr>
                <w:i/>
              </w:rPr>
              <w:t>0013</w:t>
            </w:r>
            <w:r w:rsidRPr="00B257DB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7F19450D" w14:textId="5945A2AD" w:rsidR="00A65BFA" w:rsidRPr="00B257DB" w:rsidRDefault="00A65BFA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257DB">
              <w:rPr>
                <w:rFonts w:eastAsia="Arial Unicode MS" w:cs="Arial"/>
                <w:szCs w:val="18"/>
                <w:lang w:eastAsia="ar-SA"/>
              </w:rPr>
              <w:t>Revision of S1-232221.</w:t>
            </w:r>
          </w:p>
        </w:tc>
      </w:tr>
      <w:tr w:rsidR="00B257DB" w:rsidRPr="00A75C05" w14:paraId="20630405" w14:textId="77777777" w:rsidTr="00B257D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444C" w14:textId="7DADEBD9" w:rsidR="00B257DB" w:rsidRPr="00B257DB" w:rsidRDefault="00B257DB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57D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07A0" w14:textId="32B28B59" w:rsidR="00B257DB" w:rsidRPr="00B257DB" w:rsidRDefault="00B257DB" w:rsidP="00DA6559">
            <w:pPr>
              <w:snapToGrid w:val="0"/>
              <w:spacing w:after="0" w:line="240" w:lineRule="auto"/>
            </w:pPr>
            <w:hyperlink r:id="rId40" w:history="1">
              <w:r w:rsidRPr="00B257DB">
                <w:rPr>
                  <w:rStyle w:val="a5"/>
                  <w:rFonts w:cs="Arial"/>
                  <w:color w:val="auto"/>
                </w:rPr>
                <w:t>S1-232606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743F" w14:textId="71B37A6F" w:rsidR="00B257DB" w:rsidRPr="00B257DB" w:rsidRDefault="00B257DB" w:rsidP="00DA6559">
            <w:pPr>
              <w:snapToGrid w:val="0"/>
              <w:spacing w:after="0" w:line="240" w:lineRule="auto"/>
            </w:pPr>
            <w:r w:rsidRPr="00B257DB">
              <w:t>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A56AC" w14:textId="0D6CDE34" w:rsidR="00B257DB" w:rsidRPr="00B257DB" w:rsidRDefault="00B257DB" w:rsidP="00DA6559">
            <w:pPr>
              <w:snapToGrid w:val="0"/>
              <w:spacing w:after="0" w:line="240" w:lineRule="auto"/>
            </w:pPr>
            <w:r w:rsidRPr="00B257DB">
              <w:t>22.837v19.0.0 Updates on consolidated KPI table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F0C2" w14:textId="77777777" w:rsidR="00B257DB" w:rsidRPr="00B257DB" w:rsidRDefault="00B257DB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61C4" w14:textId="77777777" w:rsidR="00B257DB" w:rsidRPr="00B257DB" w:rsidRDefault="00B257DB" w:rsidP="00B257D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257D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B257DB">
              <w:rPr>
                <w:rFonts w:eastAsia="Arial Unicode MS" w:cs="Arial"/>
                <w:i/>
                <w:iCs/>
                <w:szCs w:val="18"/>
                <w:lang w:eastAsia="ar-SA"/>
              </w:rPr>
              <w:t>FS_Sensing</w:t>
            </w:r>
            <w:proofErr w:type="spellEnd"/>
            <w:r w:rsidRPr="00B257DB">
              <w:rPr>
                <w:i/>
                <w:noProof/>
              </w:rPr>
              <w:t xml:space="preserve"> </w:t>
            </w:r>
            <w:r w:rsidRPr="00B257D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B257DB">
              <w:rPr>
                <w:i/>
              </w:rPr>
              <w:t>0013</w:t>
            </w:r>
            <w:r w:rsidRPr="00B257DB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273969CF" w14:textId="3D60615D" w:rsidR="00B257DB" w:rsidRPr="00B257DB" w:rsidRDefault="00B257DB" w:rsidP="00B257D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257DB">
              <w:rPr>
                <w:rFonts w:eastAsia="Arial Unicode MS" w:cs="Arial"/>
                <w:i/>
                <w:szCs w:val="18"/>
                <w:lang w:eastAsia="ar-SA"/>
              </w:rPr>
              <w:t>Revision of S1-232221.</w:t>
            </w:r>
          </w:p>
          <w:p w14:paraId="12A00817" w14:textId="143DF053" w:rsidR="00B257DB" w:rsidRPr="00B257DB" w:rsidRDefault="00B257DB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257DB">
              <w:rPr>
                <w:rFonts w:eastAsia="Arial Unicode MS" w:cs="Arial"/>
                <w:szCs w:val="18"/>
                <w:lang w:eastAsia="ar-SA"/>
              </w:rPr>
              <w:t>Revision of S1-232435.</w:t>
            </w:r>
          </w:p>
        </w:tc>
      </w:tr>
      <w:tr w:rsidR="001B1FF2" w:rsidRPr="00A75C05" w14:paraId="23BCFA34" w14:textId="77777777" w:rsidTr="005817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69F8C8" w14:textId="77777777" w:rsidR="001B1FF2" w:rsidRPr="005817E7" w:rsidRDefault="001B1FF2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17E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79D12B" w14:textId="0C4F6BB1" w:rsidR="001B1FF2" w:rsidRPr="005817E7" w:rsidRDefault="00047337" w:rsidP="00DA6559">
            <w:pPr>
              <w:snapToGrid w:val="0"/>
              <w:spacing w:after="0" w:line="240" w:lineRule="auto"/>
            </w:pPr>
            <w:hyperlink r:id="rId41" w:history="1">
              <w:r w:rsidR="001B1FF2" w:rsidRPr="005817E7">
                <w:rPr>
                  <w:rStyle w:val="a5"/>
                  <w:rFonts w:cs="Arial"/>
                  <w:color w:val="auto"/>
                </w:rPr>
                <w:t>S1-232250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5A4786" w14:textId="77777777" w:rsidR="001B1FF2" w:rsidRPr="005817E7" w:rsidRDefault="001B1FF2" w:rsidP="00DA6559">
            <w:pPr>
              <w:snapToGrid w:val="0"/>
              <w:spacing w:after="0" w:line="240" w:lineRule="auto"/>
            </w:pPr>
            <w:r w:rsidRPr="005817E7">
              <w:t>Deutsche Telekom AG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769E8C" w14:textId="77777777" w:rsidR="001B1FF2" w:rsidRPr="005817E7" w:rsidRDefault="001B1FF2" w:rsidP="00DA6559">
            <w:pPr>
              <w:snapToGrid w:val="0"/>
              <w:spacing w:after="0" w:line="240" w:lineRule="auto"/>
            </w:pPr>
            <w:r w:rsidRPr="005817E7">
              <w:t>22.837v19.0.0 Conclusion and recommendations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D238C" w14:textId="7EBBAFAF" w:rsidR="001B1FF2" w:rsidRPr="005817E7" w:rsidRDefault="005817E7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 </w:t>
            </w:r>
            <w:r w:rsidRPr="005817E7">
              <w:rPr>
                <w:rFonts w:eastAsia="Times New Roman" w:cs="Arial"/>
                <w:szCs w:val="18"/>
                <w:lang w:eastAsia="ar-SA"/>
              </w:rPr>
              <w:t>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5817E7">
              <w:rPr>
                <w:rFonts w:eastAsia="Times New Roman" w:cs="Arial"/>
                <w:szCs w:val="18"/>
                <w:lang w:eastAsia="ar-SA"/>
              </w:rPr>
              <w:t>2269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97EA9" w14:textId="77777777" w:rsidR="001B1FF2" w:rsidRPr="005817E7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817E7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5817E7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5817E7">
              <w:rPr>
                <w:noProof/>
              </w:rPr>
              <w:t xml:space="preserve"> </w:t>
            </w:r>
            <w:r w:rsidRPr="005817E7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5817E7">
              <w:t>0016</w:t>
            </w:r>
            <w:r w:rsidRPr="005817E7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10420C" w:rsidRPr="00A75C05" w14:paraId="71ED7566" w14:textId="77777777" w:rsidTr="000473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8A3AA8" w14:textId="34B3BF57" w:rsidR="0010420C" w:rsidRPr="005817E7" w:rsidRDefault="0010420C" w:rsidP="001042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17E7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F8EC10" w14:textId="4A81E7C8" w:rsidR="0010420C" w:rsidRPr="005817E7" w:rsidRDefault="00047337" w:rsidP="0010420C">
            <w:pPr>
              <w:snapToGrid w:val="0"/>
              <w:spacing w:after="0" w:line="240" w:lineRule="auto"/>
            </w:pPr>
            <w:hyperlink r:id="rId42" w:history="1">
              <w:r w:rsidR="0010420C" w:rsidRPr="005817E7">
                <w:rPr>
                  <w:rStyle w:val="a5"/>
                  <w:rFonts w:cs="Arial"/>
                  <w:color w:val="auto"/>
                </w:rPr>
                <w:t>S1-232056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850205" w14:textId="3AA485B4" w:rsidR="0010420C" w:rsidRPr="005817E7" w:rsidRDefault="0010420C" w:rsidP="0010420C">
            <w:pPr>
              <w:snapToGrid w:val="0"/>
              <w:spacing w:after="0" w:line="240" w:lineRule="auto"/>
            </w:pPr>
            <w:r w:rsidRPr="005817E7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B5C59" w14:textId="5BE56605" w:rsidR="0010420C" w:rsidRPr="005817E7" w:rsidRDefault="0010420C" w:rsidP="0010420C">
            <w:pPr>
              <w:snapToGrid w:val="0"/>
              <w:spacing w:after="0" w:line="240" w:lineRule="auto"/>
            </w:pPr>
            <w:r w:rsidRPr="005817E7">
              <w:t>22.837v19.0.0 Adding new contents for clause 8 Conclusions and recommendations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0296B3" w14:textId="0060BCDA" w:rsidR="0010420C" w:rsidRPr="005817E7" w:rsidRDefault="005817E7" w:rsidP="001042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17E7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5817E7">
              <w:rPr>
                <w:rFonts w:eastAsia="Times New Roman" w:cs="Arial"/>
                <w:szCs w:val="18"/>
                <w:lang w:eastAsia="ar-SA"/>
              </w:rPr>
              <w:t>2269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C3F19" w14:textId="7AE24427" w:rsidR="0010420C" w:rsidRPr="005817E7" w:rsidRDefault="0010420C" w:rsidP="0010420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817E7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5817E7">
              <w:rPr>
                <w:rFonts w:eastAsia="Arial Unicode MS" w:cs="Arial"/>
                <w:iCs/>
                <w:szCs w:val="18"/>
                <w:lang w:eastAsia="ar-SA"/>
              </w:rPr>
              <w:t>FS_Sensing</w:t>
            </w:r>
            <w:proofErr w:type="spellEnd"/>
            <w:r w:rsidRPr="005817E7">
              <w:rPr>
                <w:noProof/>
              </w:rPr>
              <w:t xml:space="preserve"> </w:t>
            </w:r>
            <w:r w:rsidRPr="005817E7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5817E7">
              <w:t>0005</w:t>
            </w:r>
            <w:r w:rsidRPr="005817E7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5817E7" w:rsidRPr="00A75C05" w14:paraId="59AB2F6A" w14:textId="77777777" w:rsidTr="00346D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C3A5D" w14:textId="0053AA38" w:rsidR="005817E7" w:rsidRPr="00047337" w:rsidRDefault="005817E7" w:rsidP="001042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733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07BFC0" w14:textId="3498FBFA" w:rsidR="005817E7" w:rsidRPr="00047337" w:rsidRDefault="00047337" w:rsidP="0010420C">
            <w:pPr>
              <w:snapToGrid w:val="0"/>
              <w:spacing w:after="0" w:line="240" w:lineRule="auto"/>
            </w:pPr>
            <w:hyperlink r:id="rId43" w:history="1">
              <w:r w:rsidR="005817E7" w:rsidRPr="00047337">
                <w:rPr>
                  <w:rStyle w:val="a5"/>
                  <w:rFonts w:cs="Arial"/>
                  <w:color w:val="auto"/>
                </w:rPr>
                <w:t>S1-232269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540AE9" w14:textId="12A739D8" w:rsidR="005817E7" w:rsidRPr="00047337" w:rsidRDefault="005817E7" w:rsidP="0010420C">
            <w:pPr>
              <w:snapToGrid w:val="0"/>
              <w:spacing w:after="0" w:line="240" w:lineRule="auto"/>
            </w:pPr>
            <w:r w:rsidRPr="00047337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333E53" w14:textId="3462C7C5" w:rsidR="005817E7" w:rsidRPr="00047337" w:rsidRDefault="005817E7" w:rsidP="0010420C">
            <w:pPr>
              <w:snapToGrid w:val="0"/>
              <w:spacing w:after="0" w:line="240" w:lineRule="auto"/>
            </w:pPr>
            <w:r w:rsidRPr="00047337">
              <w:t>22.837v19.0.0 Adding new contents for clause 8 Conclusions and recommendations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ABA09" w14:textId="4922BF1A" w:rsidR="005817E7" w:rsidRPr="00047337" w:rsidRDefault="00047337" w:rsidP="001042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7337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047337">
              <w:rPr>
                <w:rFonts w:eastAsia="Times New Roman" w:cs="Arial"/>
                <w:szCs w:val="18"/>
                <w:lang w:eastAsia="ar-SA"/>
              </w:rPr>
              <w:t>2437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DCA5AF" w14:textId="56A42967" w:rsidR="005817E7" w:rsidRPr="00047337" w:rsidRDefault="005817E7" w:rsidP="0010420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7337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047337">
              <w:rPr>
                <w:rFonts w:eastAsia="Arial Unicode MS" w:cs="Arial"/>
                <w:i/>
                <w:iCs/>
                <w:szCs w:val="18"/>
                <w:lang w:eastAsia="ar-SA"/>
              </w:rPr>
              <w:t>FS_Sensing</w:t>
            </w:r>
            <w:proofErr w:type="spellEnd"/>
            <w:r w:rsidRPr="00047337">
              <w:rPr>
                <w:i/>
                <w:noProof/>
              </w:rPr>
              <w:t xml:space="preserve"> </w:t>
            </w:r>
            <w:r w:rsidRPr="00047337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47337">
              <w:rPr>
                <w:i/>
              </w:rPr>
              <w:t>0005</w:t>
            </w:r>
            <w:r w:rsidRPr="00047337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31EFDAD7" w14:textId="24B5D5ED" w:rsidR="005817E7" w:rsidRPr="00047337" w:rsidRDefault="005817E7" w:rsidP="0010420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7337">
              <w:rPr>
                <w:rFonts w:eastAsia="Arial Unicode MS" w:cs="Arial"/>
                <w:szCs w:val="18"/>
                <w:lang w:eastAsia="ar-SA"/>
              </w:rPr>
              <w:t>Revision of S1-232056.</w:t>
            </w:r>
          </w:p>
        </w:tc>
      </w:tr>
      <w:tr w:rsidR="00047337" w:rsidRPr="00A75C05" w14:paraId="1F628D01" w14:textId="77777777" w:rsidTr="00346D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37BE9D" w14:textId="18FBBD8A" w:rsidR="00047337" w:rsidRPr="00346DB5" w:rsidRDefault="00047337" w:rsidP="001042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6DB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984190" w14:textId="2861EC5A" w:rsidR="00047337" w:rsidRPr="00346DB5" w:rsidRDefault="00047337" w:rsidP="0010420C">
            <w:pPr>
              <w:snapToGrid w:val="0"/>
              <w:spacing w:after="0" w:line="240" w:lineRule="auto"/>
            </w:pPr>
            <w:hyperlink r:id="rId44" w:anchor="103_GoteborgdocsS1-232437.zip" w:history="1">
              <w:r w:rsidRPr="00346DB5">
                <w:rPr>
                  <w:rStyle w:val="a5"/>
                  <w:rFonts w:cs="Arial"/>
                  <w:color w:val="auto"/>
                </w:rPr>
                <w:t>S1-232437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17F173" w14:textId="749824F5" w:rsidR="00047337" w:rsidRPr="00346DB5" w:rsidRDefault="00047337" w:rsidP="0010420C">
            <w:pPr>
              <w:snapToGrid w:val="0"/>
              <w:spacing w:after="0" w:line="240" w:lineRule="auto"/>
            </w:pPr>
            <w:r w:rsidRPr="00346DB5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6CC33" w14:textId="0BCECF1B" w:rsidR="00047337" w:rsidRPr="00346DB5" w:rsidRDefault="00047337" w:rsidP="0010420C">
            <w:pPr>
              <w:snapToGrid w:val="0"/>
              <w:spacing w:after="0" w:line="240" w:lineRule="auto"/>
            </w:pPr>
            <w:r w:rsidRPr="00346DB5">
              <w:t>22.837v19.0.0 Adding new contents for clause 8 Conclusions and recommendations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24B172" w14:textId="0F3CEB48" w:rsidR="00047337" w:rsidRPr="00346DB5" w:rsidRDefault="00346DB5" w:rsidP="001042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6DB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03C0CA" w14:textId="77777777" w:rsidR="00047337" w:rsidRPr="00346DB5" w:rsidRDefault="00047337" w:rsidP="00047337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46DB5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346DB5">
              <w:rPr>
                <w:rFonts w:eastAsia="Arial Unicode MS" w:cs="Arial"/>
                <w:i/>
                <w:iCs/>
                <w:szCs w:val="18"/>
                <w:lang w:eastAsia="ar-SA"/>
              </w:rPr>
              <w:t>FS_Sensing</w:t>
            </w:r>
            <w:proofErr w:type="spellEnd"/>
            <w:r w:rsidRPr="00346DB5">
              <w:rPr>
                <w:i/>
                <w:noProof/>
              </w:rPr>
              <w:t xml:space="preserve"> </w:t>
            </w:r>
            <w:r w:rsidRPr="00346DB5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346DB5">
              <w:rPr>
                <w:i/>
              </w:rPr>
              <w:t>0005</w:t>
            </w:r>
            <w:r w:rsidRPr="00346DB5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67C37E5B" w14:textId="3207C586" w:rsidR="00047337" w:rsidRPr="00346DB5" w:rsidRDefault="00047337" w:rsidP="00047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46DB5">
              <w:rPr>
                <w:rFonts w:eastAsia="Arial Unicode MS" w:cs="Arial"/>
                <w:i/>
                <w:szCs w:val="18"/>
                <w:lang w:eastAsia="ar-SA"/>
              </w:rPr>
              <w:t>Revision of S1-232056.</w:t>
            </w:r>
          </w:p>
          <w:p w14:paraId="4D6000D5" w14:textId="77777777" w:rsidR="00047337" w:rsidRPr="00346DB5" w:rsidRDefault="00047337" w:rsidP="0010420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46DB5">
              <w:rPr>
                <w:rFonts w:eastAsia="Arial Unicode MS" w:cs="Arial"/>
                <w:szCs w:val="18"/>
                <w:lang w:eastAsia="ar-SA"/>
              </w:rPr>
              <w:t>Revision of S1-232269.</w:t>
            </w:r>
          </w:p>
          <w:p w14:paraId="415B36FB" w14:textId="77777777" w:rsidR="00047337" w:rsidRPr="00346DB5" w:rsidRDefault="00047337" w:rsidP="0010420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359086F" w14:textId="77777777" w:rsidR="00047337" w:rsidRPr="00346DB5" w:rsidRDefault="00047337" w:rsidP="00047337">
            <w:r w:rsidRPr="00346DB5">
              <w:t>Clause 7 contains consolidated potential requirements and KPIs for 5G wireless sensing service. It is recommended that these be considered for normative phase.</w:t>
            </w:r>
          </w:p>
          <w:p w14:paraId="72B831FC" w14:textId="770CCE82" w:rsidR="00047337" w:rsidRPr="00346DB5" w:rsidRDefault="00047337" w:rsidP="0010420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420C" w:rsidRPr="00A75C05" w14:paraId="66076849" w14:textId="77777777" w:rsidTr="005063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E0F15" w14:textId="3035F9B3" w:rsidR="0010420C" w:rsidRPr="0010420C" w:rsidRDefault="0010420C" w:rsidP="001042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420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757DDA" w14:textId="64DB3F8D" w:rsidR="0010420C" w:rsidRPr="0010420C" w:rsidRDefault="00047337" w:rsidP="0010420C">
            <w:pPr>
              <w:snapToGrid w:val="0"/>
              <w:spacing w:after="0" w:line="240" w:lineRule="auto"/>
            </w:pPr>
            <w:hyperlink r:id="rId45" w:history="1">
              <w:r w:rsidR="0010420C" w:rsidRPr="00A42D5F">
                <w:rPr>
                  <w:rStyle w:val="a5"/>
                  <w:rFonts w:cs="Arial"/>
                </w:rPr>
                <w:t>S1-232247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A239B" w14:textId="55E7BE43" w:rsidR="0010420C" w:rsidRPr="0010420C" w:rsidRDefault="0010420C" w:rsidP="0010420C">
            <w:pPr>
              <w:snapToGrid w:val="0"/>
              <w:spacing w:after="0" w:line="240" w:lineRule="auto"/>
            </w:pPr>
            <w:r w:rsidRPr="0010420C">
              <w:t>Deutsche Telekom, Nokia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4E49F" w14:textId="4AE22F85" w:rsidR="0010420C" w:rsidRPr="0010420C" w:rsidRDefault="0010420C" w:rsidP="0010420C">
            <w:pPr>
              <w:snapToGrid w:val="0"/>
              <w:spacing w:after="0" w:line="240" w:lineRule="auto"/>
            </w:pPr>
            <w:r w:rsidRPr="0010420C">
              <w:t>22.837v19.0.0 Pseudo-CR on Scope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39683" w14:textId="3D56E895" w:rsidR="0010420C" w:rsidRPr="0010420C" w:rsidRDefault="0010420C" w:rsidP="001042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420C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7.12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1BE8A" w14:textId="10C7ACC5" w:rsidR="0010420C" w:rsidRPr="0010420C" w:rsidRDefault="0010420C" w:rsidP="0010420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C2E0E" w:rsidRPr="00745D37" w14:paraId="625E9646" w14:textId="77777777" w:rsidTr="00E61342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4094310" w14:textId="12DC7462" w:rsidR="00CC2E0E" w:rsidRPr="00745D37" w:rsidRDefault="00CC2E0E" w:rsidP="00E63276">
            <w:pPr>
              <w:pStyle w:val="20"/>
              <w:rPr>
                <w:lang w:val="en-US"/>
              </w:rPr>
            </w:pPr>
            <w:r>
              <w:t>Sensing</w:t>
            </w:r>
            <w:r w:rsidRPr="00745D37">
              <w:rPr>
                <w:lang w:val="en-US"/>
              </w:rPr>
              <w:t xml:space="preserve">: </w:t>
            </w:r>
            <w:r>
              <w:t>Integrated Sensing and Communication</w:t>
            </w:r>
            <w:r w:rsidRPr="00745D37">
              <w:rPr>
                <w:lang w:val="en-US"/>
              </w:rPr>
              <w:t xml:space="preserve"> </w:t>
            </w:r>
            <w:r>
              <w:rPr>
                <w:lang w:val="en-US"/>
              </w:rPr>
              <w:t>[</w:t>
            </w:r>
            <w:hyperlink r:id="rId46" w:history="1">
              <w:r w:rsidRPr="008A1A79">
                <w:rPr>
                  <w:rStyle w:val="a5"/>
                  <w:lang w:val="en-US"/>
                </w:rPr>
                <w:t>SP-230507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CC2E0E" w:rsidRPr="00AA7BD2" w14:paraId="12D2ADC9" w14:textId="77777777" w:rsidTr="0010420C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1B7F6FC" w14:textId="77777777" w:rsidR="00CC2E0E" w:rsidRPr="004067FF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98B0F8A" w14:textId="77777777" w:rsidR="00CC2E0E" w:rsidRPr="00250CDE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250CDE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250CDE">
              <w:rPr>
                <w:lang w:val="nl-NL"/>
              </w:rPr>
              <w:t xml:space="preserve">Vasil </w:t>
            </w:r>
            <w:r w:rsidRPr="00BC213E">
              <w:rPr>
                <w:iCs/>
                <w:lang w:val="de-AT"/>
              </w:rPr>
              <w:t>Aleksiev</w:t>
            </w:r>
            <w:r w:rsidRPr="00250CDE">
              <w:rPr>
                <w:lang w:val="nl-NL"/>
              </w:rPr>
              <w:t xml:space="preserve"> (</w:t>
            </w:r>
            <w:r w:rsidRPr="00BC213E">
              <w:rPr>
                <w:iCs/>
                <w:lang w:val="de-AT"/>
              </w:rPr>
              <w:t>Deutsche Telekom</w:t>
            </w:r>
            <w:r w:rsidRPr="00250CDE">
              <w:rPr>
                <w:lang w:val="nl-NL"/>
              </w:rPr>
              <w:t>)</w:t>
            </w:r>
          </w:p>
          <w:p w14:paraId="16E013DA" w14:textId="28AE2AF6" w:rsidR="00CC2E0E" w:rsidRDefault="00CC2E0E" w:rsidP="00CC2E0E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>Latest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n: </w:t>
            </w:r>
            <w:r>
              <w:rPr>
                <w:rFonts w:eastAsia="Arial Unicode MS" w:cs="Arial"/>
                <w:szCs w:val="18"/>
                <w:lang w:val="fr-FR" w:eastAsia="ar-SA"/>
              </w:rPr>
              <w:t>TS 22.137v.0.0.0</w:t>
            </w:r>
          </w:p>
          <w:p w14:paraId="2D664932" w14:textId="32830D66" w:rsidR="00CC2E0E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>Target completion date: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4812C314" w14:textId="55F2D7BA" w:rsidR="00CC2E0E" w:rsidRPr="00AA7BD2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>Percentage completion: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1B1FF2" w:rsidRPr="00B04844" w14:paraId="3184051A" w14:textId="77777777" w:rsidTr="00A04C00">
        <w:trPr>
          <w:trHeight w:val="250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332BC727" w14:textId="77777777" w:rsidR="001B1FF2" w:rsidRPr="006E6FF4" w:rsidRDefault="001B1FF2" w:rsidP="00DA6559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1B1FF2" w:rsidRPr="00A75C05" w14:paraId="78221329" w14:textId="77777777" w:rsidTr="00A04C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C6AB2" w14:textId="77777777" w:rsidR="001B1FF2" w:rsidRPr="00A04C00" w:rsidRDefault="001B1FF2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C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60D85" w14:textId="1FBFBC09" w:rsidR="001B1FF2" w:rsidRPr="00A04C00" w:rsidRDefault="00047337" w:rsidP="00DA6559">
            <w:pPr>
              <w:snapToGrid w:val="0"/>
              <w:spacing w:after="0" w:line="240" w:lineRule="auto"/>
            </w:pPr>
            <w:hyperlink r:id="rId47" w:history="1">
              <w:r w:rsidR="001B1FF2" w:rsidRPr="00A04C00">
                <w:rPr>
                  <w:rStyle w:val="a5"/>
                  <w:rFonts w:cs="Arial"/>
                  <w:color w:val="auto"/>
                </w:rPr>
                <w:t>S1-232247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C1A5DF" w14:textId="77777777" w:rsidR="001B1FF2" w:rsidRPr="00A04C00" w:rsidRDefault="001B1FF2" w:rsidP="00DA6559">
            <w:pPr>
              <w:snapToGrid w:val="0"/>
              <w:spacing w:after="0" w:line="240" w:lineRule="auto"/>
            </w:pPr>
            <w:r w:rsidRPr="00A04C00">
              <w:t>Deutsche Telekom, Nokia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052DD5" w14:textId="77777777" w:rsidR="001B1FF2" w:rsidRPr="00A04C00" w:rsidRDefault="001B1FF2" w:rsidP="00DA6559">
            <w:pPr>
              <w:snapToGrid w:val="0"/>
              <w:spacing w:after="0" w:line="240" w:lineRule="auto"/>
            </w:pPr>
            <w:r w:rsidRPr="00A04C00">
              <w:t>Pseudo-CR on Scope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BC2BB5" w14:textId="3FAE50E2" w:rsidR="001B1FF2" w:rsidRPr="00A04C00" w:rsidRDefault="00A04C00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C00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04C00">
              <w:rPr>
                <w:rFonts w:eastAsia="Times New Roman" w:cs="Arial"/>
                <w:szCs w:val="18"/>
                <w:lang w:eastAsia="ar-SA"/>
              </w:rPr>
              <w:t>2441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E584BC" w14:textId="77777777" w:rsidR="001B1FF2" w:rsidRPr="00A04C00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4C00">
              <w:rPr>
                <w:rFonts w:eastAsia="Arial Unicode MS" w:cs="Arial"/>
                <w:szCs w:val="18"/>
                <w:lang w:eastAsia="ar-SA"/>
              </w:rPr>
              <w:t>Moved from 7.1.1</w:t>
            </w:r>
          </w:p>
        </w:tc>
      </w:tr>
      <w:tr w:rsidR="00A04C00" w:rsidRPr="00A75C05" w14:paraId="59111F4D" w14:textId="77777777" w:rsidTr="007E60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624FFB" w14:textId="291DCBD6" w:rsidR="00A04C00" w:rsidRPr="00A04C00" w:rsidRDefault="00A04C00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C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A31A36" w14:textId="11F9C6A1" w:rsidR="00A04C00" w:rsidRPr="00A04C00" w:rsidRDefault="00A04C00" w:rsidP="00DA6559">
            <w:pPr>
              <w:snapToGrid w:val="0"/>
              <w:spacing w:after="0" w:line="240" w:lineRule="auto"/>
            </w:pPr>
            <w:hyperlink r:id="rId48" w:anchor="103_GoteborgdocsS1-232441.zip" w:history="1">
              <w:r w:rsidRPr="00A04C00">
                <w:rPr>
                  <w:rStyle w:val="a5"/>
                  <w:rFonts w:cs="Arial"/>
                  <w:color w:val="auto"/>
                </w:rPr>
                <w:t>S1-232441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317524" w14:textId="4461D2FE" w:rsidR="00A04C00" w:rsidRPr="00A04C00" w:rsidRDefault="00A04C00" w:rsidP="00DA6559">
            <w:pPr>
              <w:snapToGrid w:val="0"/>
              <w:spacing w:after="0" w:line="240" w:lineRule="auto"/>
            </w:pPr>
            <w:r w:rsidRPr="00A04C00">
              <w:t>Deutsche Telekom, Nokia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67B2A7" w14:textId="77E844BF" w:rsidR="00A04C00" w:rsidRPr="00A04C00" w:rsidRDefault="00A04C00" w:rsidP="00DA6559">
            <w:pPr>
              <w:snapToGrid w:val="0"/>
              <w:spacing w:after="0" w:line="240" w:lineRule="auto"/>
            </w:pPr>
            <w:r w:rsidRPr="00A04C00">
              <w:t>Pseudo-CR on Scope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3DA2EE" w14:textId="196D9FFA" w:rsidR="00A04C00" w:rsidRPr="00A04C00" w:rsidRDefault="00A04C00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C0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21DB45" w14:textId="6B4447CF" w:rsidR="00A04C00" w:rsidRPr="00A04C00" w:rsidRDefault="00A04C00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4C00">
              <w:rPr>
                <w:rFonts w:eastAsia="Arial Unicode MS" w:cs="Arial"/>
                <w:i/>
                <w:szCs w:val="18"/>
                <w:lang w:eastAsia="ar-SA"/>
              </w:rPr>
              <w:t>Moved from 7.1.1</w:t>
            </w:r>
          </w:p>
          <w:p w14:paraId="70A084BC" w14:textId="77218CC2" w:rsidR="00A04C00" w:rsidRPr="00A04C00" w:rsidRDefault="00A04C00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4C00">
              <w:rPr>
                <w:rFonts w:eastAsia="Arial Unicode MS" w:cs="Arial"/>
                <w:szCs w:val="18"/>
                <w:lang w:eastAsia="ar-SA"/>
              </w:rPr>
              <w:t>Revision of S1-232247.</w:t>
            </w:r>
          </w:p>
        </w:tc>
      </w:tr>
      <w:tr w:rsidR="001B1FF2" w:rsidRPr="00A75C05" w14:paraId="5276BC00" w14:textId="77777777" w:rsidTr="007E60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45F731" w14:textId="77777777" w:rsidR="001B1FF2" w:rsidRPr="007E60BA" w:rsidRDefault="001B1FF2" w:rsidP="00DA6559">
            <w:pPr>
              <w:snapToGrid w:val="0"/>
              <w:spacing w:after="0" w:line="240" w:lineRule="auto"/>
            </w:pPr>
            <w:proofErr w:type="spellStart"/>
            <w:r w:rsidRPr="007E60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28F0D5" w14:textId="5F73E432" w:rsidR="001B1FF2" w:rsidRPr="007E60BA" w:rsidRDefault="00047337" w:rsidP="00DA6559">
            <w:pPr>
              <w:snapToGrid w:val="0"/>
              <w:spacing w:after="0" w:line="240" w:lineRule="auto"/>
            </w:pPr>
            <w:hyperlink r:id="rId49" w:history="1">
              <w:r w:rsidR="001B1FF2" w:rsidRPr="007E60BA">
                <w:rPr>
                  <w:rStyle w:val="a5"/>
                  <w:rFonts w:cs="Arial"/>
                  <w:color w:val="auto"/>
                </w:rPr>
                <w:t>S1-232052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AC1A02" w14:textId="77777777" w:rsidR="001B1FF2" w:rsidRPr="007E60BA" w:rsidRDefault="001B1FF2" w:rsidP="00DA6559">
            <w:pPr>
              <w:snapToGrid w:val="0"/>
              <w:spacing w:after="0" w:line="240" w:lineRule="auto"/>
            </w:pPr>
            <w:r w:rsidRPr="007E60BA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6E97AB" w14:textId="77777777" w:rsidR="001B1FF2" w:rsidRPr="007E60BA" w:rsidRDefault="001B1FF2" w:rsidP="00DA6559">
            <w:pPr>
              <w:snapToGrid w:val="0"/>
              <w:spacing w:after="0" w:line="240" w:lineRule="auto"/>
            </w:pPr>
            <w:r w:rsidRPr="007E60BA">
              <w:t>Pseudo-CR on References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BD45E6" w14:textId="7DF452C3" w:rsidR="001B1FF2" w:rsidRPr="007E60BA" w:rsidRDefault="007E60BA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0B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2F6D08" w14:textId="77777777" w:rsidR="001B1FF2" w:rsidRPr="007E60BA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1FF2" w:rsidRPr="00A75C05" w14:paraId="52F607D1" w14:textId="77777777" w:rsidTr="007E60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29102A" w14:textId="77777777" w:rsidR="001B1FF2" w:rsidRPr="007E60BA" w:rsidRDefault="001B1FF2" w:rsidP="00DA6559">
            <w:pPr>
              <w:snapToGrid w:val="0"/>
              <w:spacing w:after="0" w:line="240" w:lineRule="auto"/>
            </w:pPr>
            <w:proofErr w:type="spellStart"/>
            <w:r w:rsidRPr="007E60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E1C51" w14:textId="63F45DA4" w:rsidR="001B1FF2" w:rsidRPr="007E60BA" w:rsidRDefault="00047337" w:rsidP="00DA6559">
            <w:pPr>
              <w:snapToGrid w:val="0"/>
              <w:spacing w:after="0" w:line="240" w:lineRule="auto"/>
            </w:pPr>
            <w:hyperlink r:id="rId50" w:history="1">
              <w:r w:rsidR="001B1FF2" w:rsidRPr="007E60BA">
                <w:rPr>
                  <w:rStyle w:val="a5"/>
                  <w:rFonts w:cs="Arial"/>
                  <w:color w:val="auto"/>
                </w:rPr>
                <w:t>S1-232243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715E29" w14:textId="77777777" w:rsidR="001B1FF2" w:rsidRPr="007E60BA" w:rsidRDefault="001B1FF2" w:rsidP="00DA6559">
            <w:pPr>
              <w:snapToGrid w:val="0"/>
              <w:spacing w:after="0" w:line="240" w:lineRule="auto"/>
            </w:pPr>
            <w:r w:rsidRPr="007E60BA">
              <w:t>Deutsche Telekom, Nokia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364C25" w14:textId="77777777" w:rsidR="001B1FF2" w:rsidRPr="007E60BA" w:rsidRDefault="001B1FF2" w:rsidP="00DA6559">
            <w:pPr>
              <w:snapToGrid w:val="0"/>
              <w:spacing w:after="0" w:line="240" w:lineRule="auto"/>
            </w:pPr>
            <w:r w:rsidRPr="007E60BA">
              <w:t>Pseudo-CR on Terms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40E06" w14:textId="056C6A25" w:rsidR="001B1FF2" w:rsidRPr="007E60BA" w:rsidRDefault="007E60BA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0BA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7E60BA">
              <w:rPr>
                <w:rFonts w:eastAsia="Times New Roman" w:cs="Arial"/>
                <w:szCs w:val="18"/>
                <w:lang w:eastAsia="ar-SA"/>
              </w:rPr>
              <w:t>2443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6AA2D7" w14:textId="77777777" w:rsidR="001B1FF2" w:rsidRPr="007E60BA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60BA" w:rsidRPr="00A75C05" w14:paraId="7CB103D9" w14:textId="77777777" w:rsidTr="007E60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4DFA" w14:textId="2DFFC666" w:rsidR="007E60BA" w:rsidRPr="007E60BA" w:rsidRDefault="007E60BA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60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7498" w14:textId="07506843" w:rsidR="007E60BA" w:rsidRPr="007E60BA" w:rsidRDefault="007E60BA" w:rsidP="00DA6559">
            <w:pPr>
              <w:snapToGrid w:val="0"/>
              <w:spacing w:after="0" w:line="240" w:lineRule="auto"/>
            </w:pPr>
            <w:hyperlink r:id="rId51" w:anchor="103_GoteborgdocsS1-232443.zip" w:history="1">
              <w:r w:rsidRPr="007E60BA">
                <w:rPr>
                  <w:rStyle w:val="a5"/>
                  <w:rFonts w:cs="Arial"/>
                  <w:color w:val="auto"/>
                </w:rPr>
                <w:t>S1-232443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BFF6" w14:textId="10794C28" w:rsidR="007E60BA" w:rsidRPr="007E60BA" w:rsidRDefault="007E60BA" w:rsidP="00DA6559">
            <w:pPr>
              <w:snapToGrid w:val="0"/>
              <w:spacing w:after="0" w:line="240" w:lineRule="auto"/>
            </w:pPr>
            <w:r w:rsidRPr="007E60BA">
              <w:t>Deutsche Telekom, Nokia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2AEA" w14:textId="186B53A1" w:rsidR="007E60BA" w:rsidRPr="007E60BA" w:rsidRDefault="007E60BA" w:rsidP="00DA6559">
            <w:pPr>
              <w:snapToGrid w:val="0"/>
              <w:spacing w:after="0" w:line="240" w:lineRule="auto"/>
            </w:pPr>
            <w:r w:rsidRPr="007E60BA">
              <w:t>Pseudo-CR on Terms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3816" w14:textId="77777777" w:rsidR="007E60BA" w:rsidRPr="007E60BA" w:rsidRDefault="007E60BA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7F1A" w14:textId="2DEDA254" w:rsidR="007E60BA" w:rsidRPr="007E60BA" w:rsidRDefault="007E60BA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60BA">
              <w:rPr>
                <w:rFonts w:eastAsia="Arial Unicode MS" w:cs="Arial"/>
                <w:szCs w:val="18"/>
                <w:lang w:eastAsia="ar-SA"/>
              </w:rPr>
              <w:t>Revision of S1-232243.</w:t>
            </w:r>
          </w:p>
        </w:tc>
      </w:tr>
      <w:tr w:rsidR="001B1FF2" w:rsidRPr="00B04844" w14:paraId="7C7359A2" w14:textId="77777777" w:rsidTr="007E60BA">
        <w:trPr>
          <w:trHeight w:val="250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30C4796F" w14:textId="20CFD205" w:rsidR="001B1FF2" w:rsidRPr="006E6FF4" w:rsidRDefault="001B1FF2" w:rsidP="00DA6559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Section 4</w:t>
            </w:r>
          </w:p>
        </w:tc>
      </w:tr>
      <w:tr w:rsidR="001B1FF2" w:rsidRPr="00A75C05" w14:paraId="15A19B1C" w14:textId="77777777" w:rsidTr="007E60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DED989" w14:textId="77777777" w:rsidR="001B1FF2" w:rsidRPr="007E60BA" w:rsidRDefault="001B1FF2" w:rsidP="00DA6559">
            <w:pPr>
              <w:snapToGrid w:val="0"/>
              <w:spacing w:after="0" w:line="240" w:lineRule="auto"/>
            </w:pPr>
            <w:proofErr w:type="spellStart"/>
            <w:r w:rsidRPr="007E60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4C0202" w14:textId="12BFF42B" w:rsidR="001B1FF2" w:rsidRPr="007E60BA" w:rsidRDefault="00047337" w:rsidP="00DA6559">
            <w:pPr>
              <w:snapToGrid w:val="0"/>
              <w:spacing w:after="0" w:line="240" w:lineRule="auto"/>
            </w:pPr>
            <w:hyperlink r:id="rId52" w:history="1">
              <w:r w:rsidR="001B1FF2" w:rsidRPr="007E60BA">
                <w:rPr>
                  <w:rStyle w:val="a5"/>
                  <w:rFonts w:cs="Arial"/>
                  <w:color w:val="auto"/>
                </w:rPr>
                <w:t>S1-232240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F5EB21" w14:textId="77777777" w:rsidR="001B1FF2" w:rsidRPr="007E60BA" w:rsidRDefault="001B1FF2" w:rsidP="00DA6559">
            <w:pPr>
              <w:snapToGrid w:val="0"/>
              <w:spacing w:after="0" w:line="240" w:lineRule="auto"/>
            </w:pPr>
            <w:r w:rsidRPr="007E60BA">
              <w:t>Deutsche Telekom, Nokia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4A3A1C" w14:textId="77777777" w:rsidR="001B1FF2" w:rsidRPr="007E60BA" w:rsidRDefault="001B1FF2" w:rsidP="00DA6559">
            <w:pPr>
              <w:snapToGrid w:val="0"/>
              <w:spacing w:after="0" w:line="240" w:lineRule="auto"/>
            </w:pPr>
            <w:r w:rsidRPr="007E60BA">
              <w:t>Pseudo-CR on Overview – 4.1 General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A43E4E" w14:textId="7590FC83" w:rsidR="001B1FF2" w:rsidRPr="007E60BA" w:rsidRDefault="007E60BA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0B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F71307" w14:textId="77777777" w:rsidR="001B1FF2" w:rsidRPr="007E60BA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1FF2" w:rsidRPr="00A75C05" w14:paraId="613CA8D4" w14:textId="77777777" w:rsidTr="00436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CEB61" w14:textId="77777777" w:rsidR="001B1FF2" w:rsidRPr="00ED52E8" w:rsidRDefault="001B1FF2" w:rsidP="00DA6559">
            <w:pPr>
              <w:snapToGrid w:val="0"/>
              <w:spacing w:after="0" w:line="240" w:lineRule="auto"/>
            </w:pPr>
            <w:proofErr w:type="spellStart"/>
            <w:r w:rsidRPr="00ED52E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7EC108" w14:textId="11AF696C" w:rsidR="001B1FF2" w:rsidRPr="00ED52E8" w:rsidRDefault="00047337" w:rsidP="00DA6559">
            <w:pPr>
              <w:snapToGrid w:val="0"/>
              <w:spacing w:after="0" w:line="240" w:lineRule="auto"/>
            </w:pPr>
            <w:hyperlink r:id="rId53" w:history="1">
              <w:r w:rsidR="001B1FF2" w:rsidRPr="00ED52E8">
                <w:rPr>
                  <w:rStyle w:val="a5"/>
                  <w:rFonts w:cs="Arial"/>
                  <w:color w:val="auto"/>
                </w:rPr>
                <w:t>S1-232216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C00CC0" w14:textId="77777777" w:rsidR="001B1FF2" w:rsidRPr="00ED52E8" w:rsidRDefault="001B1FF2" w:rsidP="00DA6559">
            <w:pPr>
              <w:snapToGrid w:val="0"/>
              <w:spacing w:after="0" w:line="240" w:lineRule="auto"/>
            </w:pPr>
            <w:r w:rsidRPr="00ED52E8">
              <w:t xml:space="preserve">Ericsson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B5E81C" w14:textId="77777777" w:rsidR="001B1FF2" w:rsidRPr="00ED52E8" w:rsidRDefault="001B1FF2" w:rsidP="00DA6559">
            <w:pPr>
              <w:snapToGrid w:val="0"/>
              <w:spacing w:after="0" w:line="240" w:lineRule="auto"/>
            </w:pPr>
            <w:r w:rsidRPr="00ED52E8">
              <w:t>sensing operation in overview chapter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64328" w14:textId="3B5161BF" w:rsidR="001B1FF2" w:rsidRPr="00ED52E8" w:rsidRDefault="00ED52E8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2E8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D6538E">
              <w:rPr>
                <w:rFonts w:eastAsia="Times New Roman" w:cs="Arial"/>
                <w:szCs w:val="18"/>
                <w:lang w:eastAsia="ar-SA"/>
              </w:rPr>
              <w:t>3</w:t>
            </w:r>
            <w:r w:rsidRPr="00ED52E8">
              <w:rPr>
                <w:rFonts w:eastAsia="Times New Roman" w:cs="Arial"/>
                <w:szCs w:val="18"/>
                <w:lang w:eastAsia="ar-SA"/>
              </w:rPr>
              <w:t>2280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B05DD" w14:textId="77777777" w:rsidR="001B1FF2" w:rsidRPr="00ED52E8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52E8" w:rsidRPr="00A75C05" w14:paraId="3CC3EB95" w14:textId="77777777" w:rsidTr="00436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5CC6D" w14:textId="540C3801" w:rsidR="00ED52E8" w:rsidRPr="00436141" w:rsidRDefault="00ED52E8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61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5052DC" w14:textId="5F6928F0" w:rsidR="00ED52E8" w:rsidRPr="00436141" w:rsidRDefault="00047337" w:rsidP="00DA6559">
            <w:pPr>
              <w:snapToGrid w:val="0"/>
              <w:spacing w:after="0" w:line="240" w:lineRule="auto"/>
            </w:pPr>
            <w:hyperlink r:id="rId54" w:history="1">
              <w:r w:rsidR="00ED52E8" w:rsidRPr="00436141">
                <w:rPr>
                  <w:rStyle w:val="a5"/>
                  <w:rFonts w:cs="Arial"/>
                  <w:color w:val="auto"/>
                </w:rPr>
                <w:t>S1-2</w:t>
              </w:r>
              <w:r w:rsidR="00D6538E" w:rsidRPr="00436141">
                <w:rPr>
                  <w:rStyle w:val="a5"/>
                  <w:rFonts w:cs="Arial"/>
                  <w:color w:val="auto"/>
                </w:rPr>
                <w:t>3</w:t>
              </w:r>
              <w:r w:rsidR="00ED52E8" w:rsidRPr="00436141">
                <w:rPr>
                  <w:rStyle w:val="a5"/>
                  <w:rFonts w:cs="Arial"/>
                  <w:color w:val="auto"/>
                </w:rPr>
                <w:t>2280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76C8F" w14:textId="5B6D80A2" w:rsidR="00ED52E8" w:rsidRPr="00436141" w:rsidRDefault="00ED52E8" w:rsidP="00DA6559">
            <w:pPr>
              <w:snapToGrid w:val="0"/>
              <w:spacing w:after="0" w:line="240" w:lineRule="auto"/>
            </w:pPr>
            <w:r w:rsidRPr="00436141">
              <w:t xml:space="preserve">Ericsson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5C6AFD" w14:textId="12EC9E25" w:rsidR="00ED52E8" w:rsidRPr="00436141" w:rsidRDefault="00ED52E8" w:rsidP="00DA6559">
            <w:pPr>
              <w:snapToGrid w:val="0"/>
              <w:spacing w:after="0" w:line="240" w:lineRule="auto"/>
            </w:pPr>
            <w:r w:rsidRPr="00436141">
              <w:t>sensing operation in overview chapter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8138DC" w14:textId="208DC91F" w:rsidR="00ED52E8" w:rsidRPr="00436141" w:rsidRDefault="00436141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6141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436141">
              <w:rPr>
                <w:rFonts w:eastAsia="Times New Roman" w:cs="Arial"/>
                <w:szCs w:val="18"/>
                <w:lang w:eastAsia="ar-SA"/>
              </w:rPr>
              <w:t>2442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F3EAA" w14:textId="4331754A" w:rsidR="00ED52E8" w:rsidRPr="00436141" w:rsidRDefault="00ED52E8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6141">
              <w:rPr>
                <w:rFonts w:eastAsia="Arial Unicode MS" w:cs="Arial"/>
                <w:szCs w:val="18"/>
                <w:lang w:eastAsia="ar-SA"/>
              </w:rPr>
              <w:t>Revision of S1-232216.</w:t>
            </w:r>
          </w:p>
        </w:tc>
      </w:tr>
      <w:tr w:rsidR="00436141" w:rsidRPr="00A75C05" w14:paraId="67576169" w14:textId="77777777" w:rsidTr="00436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C82A3" w14:textId="7853C501" w:rsidR="00436141" w:rsidRPr="00436141" w:rsidRDefault="00436141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61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CA1B9" w14:textId="19D54A83" w:rsidR="00436141" w:rsidRPr="00436141" w:rsidRDefault="00436141" w:rsidP="00DA6559">
            <w:pPr>
              <w:snapToGrid w:val="0"/>
              <w:spacing w:after="0" w:line="240" w:lineRule="auto"/>
            </w:pPr>
            <w:hyperlink r:id="rId55" w:anchor="103_GoteborgdocsS1-232442.zip" w:history="1">
              <w:r w:rsidRPr="00436141">
                <w:rPr>
                  <w:rStyle w:val="a5"/>
                  <w:rFonts w:cs="Arial"/>
                  <w:color w:val="auto"/>
                </w:rPr>
                <w:t>S1-232442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50F73" w14:textId="3CADA863" w:rsidR="00436141" w:rsidRPr="00436141" w:rsidRDefault="00436141" w:rsidP="00DA6559">
            <w:pPr>
              <w:snapToGrid w:val="0"/>
              <w:spacing w:after="0" w:line="240" w:lineRule="auto"/>
            </w:pPr>
            <w:r w:rsidRPr="00436141">
              <w:t xml:space="preserve">Ericsson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E6F10" w14:textId="6D21A25F" w:rsidR="00436141" w:rsidRPr="00436141" w:rsidRDefault="00436141" w:rsidP="00DA6559">
            <w:pPr>
              <w:snapToGrid w:val="0"/>
              <w:spacing w:after="0" w:line="240" w:lineRule="auto"/>
            </w:pPr>
            <w:r w:rsidRPr="00436141">
              <w:t>sensing operation in overview chapter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B32C" w14:textId="77777777" w:rsidR="00436141" w:rsidRPr="00436141" w:rsidRDefault="00436141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769D3" w14:textId="4AB52D63" w:rsidR="00436141" w:rsidRPr="00436141" w:rsidRDefault="00436141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6141">
              <w:rPr>
                <w:rFonts w:eastAsia="Arial Unicode MS" w:cs="Arial"/>
                <w:i/>
                <w:szCs w:val="18"/>
                <w:lang w:eastAsia="ar-SA"/>
              </w:rPr>
              <w:t>Revision of S1-232216.</w:t>
            </w:r>
          </w:p>
          <w:p w14:paraId="0E016A4A" w14:textId="40B9A3A3" w:rsidR="00436141" w:rsidRPr="00436141" w:rsidRDefault="00436141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6141">
              <w:rPr>
                <w:rFonts w:eastAsia="Arial Unicode MS" w:cs="Arial"/>
                <w:szCs w:val="18"/>
                <w:lang w:eastAsia="ar-SA"/>
              </w:rPr>
              <w:t>Revision of S1-232280.</w:t>
            </w:r>
          </w:p>
        </w:tc>
      </w:tr>
      <w:tr w:rsidR="001B1FF2" w:rsidRPr="00A75C05" w14:paraId="7A0EEE63" w14:textId="77777777" w:rsidTr="00AD6B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AA01C6" w14:textId="77777777" w:rsidR="001B1FF2" w:rsidRPr="00D6538E" w:rsidRDefault="001B1FF2" w:rsidP="00DA6559">
            <w:pPr>
              <w:snapToGrid w:val="0"/>
              <w:spacing w:after="0" w:line="240" w:lineRule="auto"/>
            </w:pPr>
            <w:proofErr w:type="spellStart"/>
            <w:r w:rsidRPr="00D653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2E52B" w14:textId="3C6AD3D8" w:rsidR="001B1FF2" w:rsidRPr="00D6538E" w:rsidRDefault="00047337" w:rsidP="00DA6559">
            <w:pPr>
              <w:snapToGrid w:val="0"/>
              <w:spacing w:after="0" w:line="240" w:lineRule="auto"/>
            </w:pPr>
            <w:hyperlink r:id="rId56" w:history="1">
              <w:r w:rsidR="001B1FF2" w:rsidRPr="00D6538E">
                <w:rPr>
                  <w:rStyle w:val="a5"/>
                  <w:rFonts w:cs="Arial"/>
                  <w:color w:val="auto"/>
                </w:rPr>
                <w:t>S1-232053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EE6D1A" w14:textId="77777777" w:rsidR="001B1FF2" w:rsidRPr="00D6538E" w:rsidRDefault="001B1FF2" w:rsidP="00DA6559">
            <w:pPr>
              <w:snapToGrid w:val="0"/>
              <w:spacing w:after="0" w:line="240" w:lineRule="auto"/>
            </w:pPr>
            <w:r w:rsidRPr="00D6538E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C470E" w14:textId="77777777" w:rsidR="001B1FF2" w:rsidRPr="00D6538E" w:rsidRDefault="001B1FF2" w:rsidP="00DA6559">
            <w:pPr>
              <w:snapToGrid w:val="0"/>
              <w:spacing w:after="0" w:line="240" w:lineRule="auto"/>
            </w:pPr>
            <w:r w:rsidRPr="00D6538E">
              <w:t>Pseudo-CR on Overview – 4.2 Sensing operation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9E97EF" w14:textId="5A1934F5" w:rsidR="001B1FF2" w:rsidRPr="00D6538E" w:rsidRDefault="00D6538E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 </w:t>
            </w:r>
            <w:r w:rsidRPr="00ED52E8">
              <w:rPr>
                <w:rFonts w:eastAsia="Times New Roman" w:cs="Arial"/>
                <w:szCs w:val="18"/>
                <w:lang w:eastAsia="ar-SA"/>
              </w:rPr>
              <w:t>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ED52E8">
              <w:rPr>
                <w:rFonts w:eastAsia="Times New Roman" w:cs="Arial"/>
                <w:szCs w:val="18"/>
                <w:lang w:eastAsia="ar-SA"/>
              </w:rPr>
              <w:t>2280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37A057" w14:textId="77777777" w:rsidR="001B1FF2" w:rsidRPr="00D6538E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1FF2" w:rsidRPr="00A75C05" w14:paraId="0F143285" w14:textId="77777777" w:rsidTr="00A823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DC426E" w14:textId="77777777" w:rsidR="001B1FF2" w:rsidRPr="00AD6B9B" w:rsidRDefault="001B1FF2" w:rsidP="00DA6559">
            <w:pPr>
              <w:snapToGrid w:val="0"/>
              <w:spacing w:after="0" w:line="240" w:lineRule="auto"/>
            </w:pPr>
            <w:proofErr w:type="spellStart"/>
            <w:r w:rsidRPr="00AD6B9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ED302F" w14:textId="3053AE8E" w:rsidR="001B1FF2" w:rsidRPr="00AD6B9B" w:rsidRDefault="00047337" w:rsidP="00DA6559">
            <w:pPr>
              <w:snapToGrid w:val="0"/>
              <w:spacing w:after="0" w:line="240" w:lineRule="auto"/>
            </w:pPr>
            <w:hyperlink r:id="rId57" w:history="1">
              <w:r w:rsidR="001B1FF2" w:rsidRPr="00AD6B9B">
                <w:rPr>
                  <w:rStyle w:val="a5"/>
                  <w:rFonts w:cs="Arial"/>
                  <w:color w:val="auto"/>
                </w:rPr>
                <w:t>S1-232054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5E33B9" w14:textId="77777777" w:rsidR="001B1FF2" w:rsidRPr="00AD6B9B" w:rsidRDefault="001B1FF2" w:rsidP="00DA6559">
            <w:pPr>
              <w:snapToGrid w:val="0"/>
              <w:spacing w:after="0" w:line="240" w:lineRule="auto"/>
            </w:pPr>
            <w:r w:rsidRPr="00AD6B9B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F2FFF9" w14:textId="77777777" w:rsidR="001B1FF2" w:rsidRPr="00AD6B9B" w:rsidRDefault="001B1FF2" w:rsidP="00DA6559">
            <w:pPr>
              <w:snapToGrid w:val="0"/>
              <w:spacing w:after="0" w:line="240" w:lineRule="auto"/>
            </w:pPr>
            <w:r w:rsidRPr="00AD6B9B">
              <w:t>Pseudo-CR on Overview – 4.3 Key parameters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2D408" w14:textId="2CB83362" w:rsidR="001B1FF2" w:rsidRPr="00AD6B9B" w:rsidRDefault="00AD6B9B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B9B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D6B9B">
              <w:rPr>
                <w:rFonts w:eastAsia="Times New Roman" w:cs="Arial"/>
                <w:szCs w:val="18"/>
                <w:lang w:eastAsia="ar-SA"/>
              </w:rPr>
              <w:t>2425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9D06A1" w14:textId="77777777" w:rsidR="001B1FF2" w:rsidRPr="00AD6B9B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D6B9B" w:rsidRPr="00A75C05" w14:paraId="6C3529B8" w14:textId="77777777" w:rsidTr="00A823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0C8D3" w14:textId="56FC5CCC" w:rsidR="00AD6B9B" w:rsidRPr="00A823C4" w:rsidRDefault="00AD6B9B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23C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50A03" w14:textId="0A2210F1" w:rsidR="00AD6B9B" w:rsidRPr="00A823C4" w:rsidRDefault="00047337" w:rsidP="00DA6559">
            <w:pPr>
              <w:snapToGrid w:val="0"/>
              <w:spacing w:after="0" w:line="240" w:lineRule="auto"/>
            </w:pPr>
            <w:hyperlink r:id="rId58" w:history="1">
              <w:r w:rsidR="00AD6B9B" w:rsidRPr="00A823C4">
                <w:rPr>
                  <w:rStyle w:val="a5"/>
                  <w:rFonts w:cs="Arial"/>
                  <w:color w:val="auto"/>
                </w:rPr>
                <w:t>S1-232425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DFA3E" w14:textId="47F414E3" w:rsidR="00AD6B9B" w:rsidRPr="00A823C4" w:rsidRDefault="00AD6B9B" w:rsidP="00DA6559">
            <w:pPr>
              <w:snapToGrid w:val="0"/>
              <w:spacing w:after="0" w:line="240" w:lineRule="auto"/>
            </w:pPr>
            <w:r w:rsidRPr="00A823C4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5FE9B" w14:textId="79D2182F" w:rsidR="00AD6B9B" w:rsidRPr="00A823C4" w:rsidRDefault="00AD6B9B" w:rsidP="00DA6559">
            <w:pPr>
              <w:snapToGrid w:val="0"/>
              <w:spacing w:after="0" w:line="240" w:lineRule="auto"/>
            </w:pPr>
            <w:r w:rsidRPr="00A823C4">
              <w:t>Pseudo-CR on Overview – 4.3 Key parameters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5513B" w14:textId="77777777" w:rsidR="00AD6B9B" w:rsidRPr="00A823C4" w:rsidRDefault="00AD6B9B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72B5D" w14:textId="77777777" w:rsidR="00AD6B9B" w:rsidRDefault="00AD6B9B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23C4">
              <w:rPr>
                <w:rFonts w:eastAsia="Arial Unicode MS" w:cs="Arial"/>
                <w:szCs w:val="18"/>
                <w:lang w:eastAsia="ar-SA"/>
              </w:rPr>
              <w:t>Revision of S1-232054.</w:t>
            </w:r>
            <w:r w:rsidR="009106F6"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  <w:p w14:paraId="21998322" w14:textId="77777777" w:rsidR="009106F6" w:rsidRDefault="009106F6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C0A24DE" w14:textId="3355876E" w:rsidR="009106F6" w:rsidRPr="00A823C4" w:rsidRDefault="009106F6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 w:hint="cs"/>
                <w:szCs w:val="18"/>
                <w:lang w:eastAsia="ar-SA"/>
              </w:rPr>
              <w:lastRenderedPageBreak/>
              <w:t>K</w:t>
            </w:r>
            <w:r>
              <w:rPr>
                <w:rFonts w:eastAsia="Arial Unicode MS" w:cs="Arial"/>
                <w:szCs w:val="18"/>
                <w:lang w:eastAsia="ar-SA"/>
              </w:rPr>
              <w:t>eep this document open. Qualcomm requests time to review.</w:t>
            </w:r>
          </w:p>
        </w:tc>
      </w:tr>
      <w:tr w:rsidR="001B1FF2" w:rsidRPr="00A75C05" w14:paraId="361EF033" w14:textId="77777777" w:rsidTr="00A823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7F5E44" w14:textId="77777777" w:rsidR="001B1FF2" w:rsidRPr="00A823C4" w:rsidRDefault="001B1FF2" w:rsidP="00DA6559">
            <w:pPr>
              <w:snapToGrid w:val="0"/>
              <w:spacing w:after="0" w:line="240" w:lineRule="auto"/>
            </w:pPr>
            <w:proofErr w:type="spellStart"/>
            <w:r w:rsidRPr="00A823C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022AE" w14:textId="75C63AFC" w:rsidR="001B1FF2" w:rsidRPr="00A823C4" w:rsidRDefault="00047337" w:rsidP="00DA6559">
            <w:pPr>
              <w:snapToGrid w:val="0"/>
              <w:spacing w:after="0" w:line="240" w:lineRule="auto"/>
            </w:pPr>
            <w:hyperlink r:id="rId59" w:history="1">
              <w:r w:rsidR="001B1FF2" w:rsidRPr="00A823C4">
                <w:rPr>
                  <w:rStyle w:val="a5"/>
                  <w:rFonts w:cs="Arial"/>
                  <w:color w:val="auto"/>
                </w:rPr>
                <w:t>S1-232111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4F4E18" w14:textId="77777777" w:rsidR="001B1FF2" w:rsidRPr="00A823C4" w:rsidRDefault="001B1FF2" w:rsidP="00DA6559">
            <w:pPr>
              <w:snapToGrid w:val="0"/>
              <w:spacing w:after="0" w:line="240" w:lineRule="auto"/>
            </w:pPr>
            <w:r w:rsidRPr="00A823C4">
              <w:t>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3C34F" w14:textId="77777777" w:rsidR="001B1FF2" w:rsidRPr="00A823C4" w:rsidRDefault="001B1FF2" w:rsidP="00DA6559">
            <w:pPr>
              <w:snapToGrid w:val="0"/>
              <w:spacing w:after="0" w:line="240" w:lineRule="auto"/>
            </w:pPr>
            <w:r w:rsidRPr="00A823C4">
              <w:t>TS22.137 Overview section key attributes during sensing operation descriptions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18B0AC" w14:textId="201E0B5B" w:rsidR="001B1FF2" w:rsidRPr="00A823C4" w:rsidRDefault="00A823C4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 w:hint="cs"/>
                <w:szCs w:val="18"/>
                <w:lang w:eastAsia="ar-SA"/>
              </w:rPr>
              <w:t>M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erge </w:t>
            </w:r>
            <w:r w:rsidRPr="00AD6B9B">
              <w:rPr>
                <w:rFonts w:eastAsia="Times New Roman" w:cs="Arial"/>
                <w:szCs w:val="18"/>
                <w:lang w:eastAsia="ar-SA"/>
              </w:rPr>
              <w:t>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D6B9B">
              <w:rPr>
                <w:rFonts w:eastAsia="Times New Roman" w:cs="Arial"/>
                <w:szCs w:val="18"/>
                <w:lang w:eastAsia="ar-SA"/>
              </w:rPr>
              <w:t>2425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EA3CF" w14:textId="77777777" w:rsidR="001B1FF2" w:rsidRPr="00A823C4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1FF2" w:rsidRPr="00B04844" w14:paraId="44FC872F" w14:textId="77777777" w:rsidTr="003A4EBC">
        <w:trPr>
          <w:trHeight w:val="250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70429289" w14:textId="44293720" w:rsidR="001B1FF2" w:rsidRPr="006E6FF4" w:rsidRDefault="001B1FF2" w:rsidP="00DA6559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Section 5</w:t>
            </w:r>
          </w:p>
        </w:tc>
      </w:tr>
      <w:tr w:rsidR="001B1FF2" w:rsidRPr="00A75C05" w14:paraId="2825F497" w14:textId="77777777" w:rsidTr="005B1F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C2598B" w14:textId="77777777" w:rsidR="001B1FF2" w:rsidRPr="003A4EBC" w:rsidRDefault="001B1FF2" w:rsidP="00DA6559">
            <w:pPr>
              <w:snapToGrid w:val="0"/>
              <w:spacing w:after="0" w:line="240" w:lineRule="auto"/>
            </w:pPr>
            <w:proofErr w:type="spellStart"/>
            <w:r w:rsidRPr="003A4EB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F208E1" w14:textId="45F43317" w:rsidR="001B1FF2" w:rsidRPr="003A4EBC" w:rsidRDefault="00047337" w:rsidP="00DA6559">
            <w:pPr>
              <w:snapToGrid w:val="0"/>
              <w:spacing w:after="0" w:line="240" w:lineRule="auto"/>
            </w:pPr>
            <w:hyperlink r:id="rId60" w:history="1">
              <w:r w:rsidR="001B1FF2" w:rsidRPr="003A4EBC">
                <w:rPr>
                  <w:rStyle w:val="a5"/>
                  <w:rFonts w:cs="Arial"/>
                  <w:color w:val="auto"/>
                </w:rPr>
                <w:t>S1-232134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4B8257" w14:textId="4FA07972" w:rsidR="001B1FF2" w:rsidRPr="003A4EBC" w:rsidRDefault="001B1FF2" w:rsidP="00DA6559">
            <w:pPr>
              <w:snapToGrid w:val="0"/>
              <w:spacing w:after="0" w:line="240" w:lineRule="auto"/>
            </w:pPr>
            <w:r w:rsidRPr="003A4EBC">
              <w:t>ZTE, Deutsche Telekom, Apple, China Telecom,</w:t>
            </w:r>
            <w:r w:rsidR="00AA1601" w:rsidRPr="003A4EBC">
              <w:t xml:space="preserve"> </w:t>
            </w:r>
            <w:r w:rsidRPr="003A4EBC">
              <w:t>Nokia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4454F" w14:textId="77777777" w:rsidR="001B1FF2" w:rsidRPr="003A4EBC" w:rsidRDefault="001B1FF2" w:rsidP="00DA6559">
            <w:pPr>
              <w:snapToGrid w:val="0"/>
              <w:spacing w:after="0" w:line="240" w:lineRule="auto"/>
            </w:pPr>
            <w:r w:rsidRPr="003A4EBC">
              <w:t>Sensing TS 5.1 Description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73AB5D" w14:textId="22F524B8" w:rsidR="001B1FF2" w:rsidRPr="003A4EBC" w:rsidRDefault="003A4EB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4EBC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3A4EBC">
              <w:rPr>
                <w:rFonts w:eastAsia="Times New Roman" w:cs="Arial"/>
                <w:szCs w:val="18"/>
                <w:lang w:eastAsia="ar-SA"/>
              </w:rPr>
              <w:t>2427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1C316" w14:textId="77777777" w:rsidR="001B1FF2" w:rsidRPr="003A4EBC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A4EBC" w:rsidRPr="00A75C05" w14:paraId="75CAA33B" w14:textId="77777777" w:rsidTr="005B1F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71CBA1" w14:textId="72957B63" w:rsidR="003A4EBC" w:rsidRPr="005B1F99" w:rsidRDefault="003A4EBC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B1F9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9DB68F" w14:textId="413BABB7" w:rsidR="003A4EBC" w:rsidRPr="005B1F99" w:rsidRDefault="00047337" w:rsidP="00DA6559">
            <w:pPr>
              <w:snapToGrid w:val="0"/>
              <w:spacing w:after="0" w:line="240" w:lineRule="auto"/>
            </w:pPr>
            <w:hyperlink r:id="rId61" w:history="1">
              <w:r w:rsidR="003A4EBC" w:rsidRPr="005B1F99">
                <w:rPr>
                  <w:rStyle w:val="a5"/>
                  <w:rFonts w:cs="Arial"/>
                  <w:color w:val="auto"/>
                </w:rPr>
                <w:t>S1-232427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7141F9" w14:textId="643E4BA6" w:rsidR="003A4EBC" w:rsidRPr="005B1F99" w:rsidRDefault="003A4EBC" w:rsidP="00DA6559">
            <w:pPr>
              <w:snapToGrid w:val="0"/>
              <w:spacing w:after="0" w:line="240" w:lineRule="auto"/>
            </w:pPr>
            <w:r w:rsidRPr="005B1F99">
              <w:t>ZTE, Deutsche Telekom, Apple, China Telecom, Nokia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FCC5E0" w14:textId="44E909ED" w:rsidR="003A4EBC" w:rsidRPr="005B1F99" w:rsidRDefault="003A4EBC" w:rsidP="00DA6559">
            <w:pPr>
              <w:snapToGrid w:val="0"/>
              <w:spacing w:after="0" w:line="240" w:lineRule="auto"/>
            </w:pPr>
            <w:r w:rsidRPr="005B1F99">
              <w:t>Sensing TS 5.1 Description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3FE2BD" w14:textId="5D8C73E8" w:rsidR="003A4EBC" w:rsidRPr="005B1F99" w:rsidRDefault="005B1F99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1F99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5B1F99">
              <w:rPr>
                <w:rFonts w:eastAsia="Times New Roman" w:cs="Arial"/>
                <w:szCs w:val="18"/>
                <w:lang w:eastAsia="ar-SA"/>
              </w:rPr>
              <w:t>2444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EA47A0" w14:textId="79E51407" w:rsidR="003A4EBC" w:rsidRPr="005B1F99" w:rsidRDefault="003A4EBC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1F99">
              <w:rPr>
                <w:rFonts w:eastAsia="Arial Unicode MS" w:cs="Arial"/>
                <w:szCs w:val="18"/>
                <w:lang w:eastAsia="ar-SA"/>
              </w:rPr>
              <w:t>Revision of S1-232134.</w:t>
            </w:r>
          </w:p>
        </w:tc>
      </w:tr>
      <w:tr w:rsidR="005B1F99" w:rsidRPr="00A75C05" w14:paraId="4E71CB1C" w14:textId="77777777" w:rsidTr="009C4B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ACC32" w14:textId="69B188C5" w:rsidR="005B1F99" w:rsidRPr="005B1F99" w:rsidRDefault="005B1F99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B1F9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78F4" w14:textId="32FBF04D" w:rsidR="005B1F99" w:rsidRPr="005B1F99" w:rsidRDefault="005B1F99" w:rsidP="00DA6559">
            <w:pPr>
              <w:snapToGrid w:val="0"/>
              <w:spacing w:after="0" w:line="240" w:lineRule="auto"/>
            </w:pPr>
            <w:hyperlink r:id="rId62" w:anchor="103_GoteborgdocsS1-232444.zip" w:history="1">
              <w:r w:rsidRPr="005B1F99">
                <w:rPr>
                  <w:rStyle w:val="a5"/>
                  <w:rFonts w:cs="Arial"/>
                  <w:color w:val="auto"/>
                </w:rPr>
                <w:t>S1-232444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4D37F" w14:textId="086EB60F" w:rsidR="005B1F99" w:rsidRPr="005B1F99" w:rsidRDefault="005B1F99" w:rsidP="00DA6559">
            <w:pPr>
              <w:snapToGrid w:val="0"/>
              <w:spacing w:after="0" w:line="240" w:lineRule="auto"/>
            </w:pPr>
            <w:r w:rsidRPr="005B1F99">
              <w:t>ZTE, Deutsche Telekom, Apple, China Telecom, Nokia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AB72" w14:textId="1A4B01A4" w:rsidR="005B1F99" w:rsidRPr="005B1F99" w:rsidRDefault="005B1F99" w:rsidP="00DA6559">
            <w:pPr>
              <w:snapToGrid w:val="0"/>
              <w:spacing w:after="0" w:line="240" w:lineRule="auto"/>
            </w:pPr>
            <w:r w:rsidRPr="005B1F99">
              <w:t>Sensing TS 5.1 Description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7F514" w14:textId="77777777" w:rsidR="005B1F99" w:rsidRPr="005B1F99" w:rsidRDefault="005B1F99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2A82A" w14:textId="6964D2EF" w:rsidR="005B1F99" w:rsidRPr="005B1F99" w:rsidRDefault="005B1F99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1F99">
              <w:rPr>
                <w:rFonts w:eastAsia="Arial Unicode MS" w:cs="Arial"/>
                <w:i/>
                <w:szCs w:val="18"/>
                <w:lang w:eastAsia="ar-SA"/>
              </w:rPr>
              <w:t>Revision of S1-232134.</w:t>
            </w:r>
          </w:p>
          <w:p w14:paraId="48C1D0BD" w14:textId="5AD8DFE8" w:rsidR="005B1F99" w:rsidRPr="005B1F99" w:rsidRDefault="005B1F99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1F99">
              <w:rPr>
                <w:rFonts w:eastAsia="Arial Unicode MS" w:cs="Arial"/>
                <w:szCs w:val="18"/>
                <w:lang w:eastAsia="ar-SA"/>
              </w:rPr>
              <w:t>Revision of S1-232427.</w:t>
            </w:r>
          </w:p>
        </w:tc>
      </w:tr>
      <w:tr w:rsidR="001B1FF2" w:rsidRPr="00A75C05" w14:paraId="4DEDED7A" w14:textId="77777777" w:rsidTr="009C4B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961EE" w14:textId="77777777" w:rsidR="001B1FF2" w:rsidRPr="009C4B80" w:rsidRDefault="001B1FF2" w:rsidP="00DA6559">
            <w:pPr>
              <w:snapToGrid w:val="0"/>
              <w:spacing w:after="0" w:line="240" w:lineRule="auto"/>
            </w:pPr>
            <w:proofErr w:type="spellStart"/>
            <w:r w:rsidRPr="009C4B8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5EABA6" w14:textId="17B23D79" w:rsidR="001B1FF2" w:rsidRPr="009C4B80" w:rsidRDefault="00047337" w:rsidP="00DA6559">
            <w:pPr>
              <w:snapToGrid w:val="0"/>
              <w:spacing w:after="0" w:line="240" w:lineRule="auto"/>
            </w:pPr>
            <w:hyperlink r:id="rId63" w:history="1">
              <w:r w:rsidR="001B1FF2" w:rsidRPr="009C4B80">
                <w:rPr>
                  <w:rStyle w:val="a5"/>
                  <w:rFonts w:cs="Arial"/>
                  <w:color w:val="auto"/>
                </w:rPr>
                <w:t>S1-232055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BBE04" w14:textId="77777777" w:rsidR="001B1FF2" w:rsidRPr="009C4B80" w:rsidRDefault="001B1FF2" w:rsidP="00DA6559">
            <w:pPr>
              <w:snapToGrid w:val="0"/>
              <w:spacing w:after="0" w:line="240" w:lineRule="auto"/>
            </w:pPr>
            <w:r w:rsidRPr="009C4B80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5A0EF" w14:textId="77777777" w:rsidR="001B1FF2" w:rsidRPr="009C4B80" w:rsidRDefault="001B1FF2" w:rsidP="00DA6559">
            <w:pPr>
              <w:snapToGrid w:val="0"/>
              <w:spacing w:after="0" w:line="240" w:lineRule="auto"/>
            </w:pPr>
            <w:r w:rsidRPr="009C4B80">
              <w:t>Pseudo-CR on 5.2 Requirements – 5.2.1 General subsection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B9F81" w14:textId="16325F3C" w:rsidR="001B1FF2" w:rsidRPr="009C4B80" w:rsidRDefault="009C4B80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4B80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9C4B80">
              <w:rPr>
                <w:rFonts w:eastAsia="Times New Roman" w:cs="Arial"/>
                <w:szCs w:val="18"/>
                <w:lang w:eastAsia="ar-SA"/>
              </w:rPr>
              <w:t>2446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02F7EC" w14:textId="77777777" w:rsidR="001B1FF2" w:rsidRPr="009C4B80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C4B80" w:rsidRPr="00A75C05" w14:paraId="21BA1894" w14:textId="77777777" w:rsidTr="009C4B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9911" w14:textId="19017CDF" w:rsidR="009C4B80" w:rsidRPr="009C4B80" w:rsidRDefault="009C4B80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4B8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E5BB" w14:textId="74519B49" w:rsidR="009C4B80" w:rsidRPr="009C4B80" w:rsidRDefault="009C4B80" w:rsidP="00DA6559">
            <w:pPr>
              <w:snapToGrid w:val="0"/>
              <w:spacing w:after="0" w:line="240" w:lineRule="auto"/>
            </w:pPr>
            <w:hyperlink r:id="rId64" w:anchor="103_GoteborgdocsS1-232446.zip" w:history="1">
              <w:r w:rsidRPr="009C4B80">
                <w:rPr>
                  <w:rStyle w:val="a5"/>
                  <w:rFonts w:cs="Arial"/>
                  <w:color w:val="auto"/>
                </w:rPr>
                <w:t>S1-232446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3EDA" w14:textId="6BCE87C1" w:rsidR="009C4B80" w:rsidRPr="009C4B80" w:rsidRDefault="009C4B80" w:rsidP="00DA6559">
            <w:pPr>
              <w:snapToGrid w:val="0"/>
              <w:spacing w:after="0" w:line="240" w:lineRule="auto"/>
            </w:pPr>
            <w:r w:rsidRPr="009C4B80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C1E37" w14:textId="6D3AD6A5" w:rsidR="009C4B80" w:rsidRPr="009C4B80" w:rsidRDefault="009C4B80" w:rsidP="00DA6559">
            <w:pPr>
              <w:snapToGrid w:val="0"/>
              <w:spacing w:after="0" w:line="240" w:lineRule="auto"/>
            </w:pPr>
            <w:r w:rsidRPr="009C4B80">
              <w:t>Pseudo-CR on 5.2 Requirements – 5.2.1 General subsection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08EA" w14:textId="77777777" w:rsidR="009C4B80" w:rsidRPr="009C4B80" w:rsidRDefault="009C4B80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9FD3" w14:textId="7B4D9EB5" w:rsidR="009C4B80" w:rsidRPr="009C4B80" w:rsidRDefault="009C4B80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4B80">
              <w:rPr>
                <w:rFonts w:eastAsia="Arial Unicode MS" w:cs="Arial"/>
                <w:szCs w:val="18"/>
                <w:lang w:eastAsia="ar-SA"/>
              </w:rPr>
              <w:t>Revision of S1-232055.</w:t>
            </w:r>
          </w:p>
        </w:tc>
      </w:tr>
      <w:tr w:rsidR="001B1FF2" w:rsidRPr="00A75C05" w14:paraId="67ED4445" w14:textId="77777777" w:rsidTr="00C242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5C6E2B" w14:textId="77777777" w:rsidR="001B1FF2" w:rsidRPr="00C242FD" w:rsidRDefault="001B1FF2" w:rsidP="00DA6559">
            <w:pPr>
              <w:snapToGrid w:val="0"/>
              <w:spacing w:after="0" w:line="240" w:lineRule="auto"/>
            </w:pPr>
            <w:proofErr w:type="spellStart"/>
            <w:r w:rsidRPr="00C242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FB1A32" w14:textId="2104A14C" w:rsidR="001B1FF2" w:rsidRPr="00C242FD" w:rsidRDefault="00047337" w:rsidP="00DA6559">
            <w:pPr>
              <w:snapToGrid w:val="0"/>
              <w:spacing w:after="0" w:line="240" w:lineRule="auto"/>
            </w:pPr>
            <w:hyperlink r:id="rId65" w:history="1">
              <w:r w:rsidR="001B1FF2" w:rsidRPr="00C242FD">
                <w:rPr>
                  <w:rStyle w:val="a5"/>
                  <w:rFonts w:cs="Arial"/>
                  <w:color w:val="auto"/>
                </w:rPr>
                <w:t>S1-232084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28E14F" w14:textId="77777777" w:rsidR="001B1FF2" w:rsidRPr="00C242FD" w:rsidRDefault="001B1FF2" w:rsidP="00DA6559">
            <w:pPr>
              <w:snapToGrid w:val="0"/>
              <w:spacing w:after="0" w:line="240" w:lineRule="auto"/>
            </w:pPr>
            <w:r w:rsidRPr="00C242FD">
              <w:t xml:space="preserve">China Mobile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851D0" w14:textId="77777777" w:rsidR="001B1FF2" w:rsidRPr="00C242FD" w:rsidRDefault="001B1FF2" w:rsidP="00DA6559">
            <w:pPr>
              <w:snapToGrid w:val="0"/>
              <w:spacing w:after="0" w:line="240" w:lineRule="auto"/>
            </w:pPr>
            <w:proofErr w:type="spellStart"/>
            <w:r w:rsidRPr="00C242FD">
              <w:t>pCR</w:t>
            </w:r>
            <w:proofErr w:type="spellEnd"/>
            <w:r w:rsidRPr="00C242FD">
              <w:t xml:space="preserve"> on 5G Wireless sensing configuration and authorization requirements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4788A7" w14:textId="2B7EF720" w:rsidR="001B1FF2" w:rsidRPr="00C242FD" w:rsidRDefault="00C242FD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 to </w:t>
            </w:r>
            <w:r w:rsidRPr="00C242FD">
              <w:rPr>
                <w:rFonts w:eastAsia="Times New Roman" w:cs="Arial"/>
                <w:szCs w:val="18"/>
                <w:lang w:eastAsia="ar-SA"/>
              </w:rPr>
              <w:t>S1-232268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264AF" w14:textId="77777777" w:rsidR="001B1FF2" w:rsidRPr="00C242FD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1FF2" w:rsidRPr="00A75C05" w14:paraId="4BC70B53" w14:textId="77777777" w:rsidTr="00A04C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50D169" w14:textId="77777777" w:rsidR="001B1FF2" w:rsidRPr="00C242FD" w:rsidRDefault="001B1FF2" w:rsidP="00DA6559">
            <w:pPr>
              <w:snapToGrid w:val="0"/>
              <w:spacing w:after="0" w:line="240" w:lineRule="auto"/>
            </w:pPr>
            <w:proofErr w:type="spellStart"/>
            <w:r w:rsidRPr="00C242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7E7FC3" w14:textId="50A1107A" w:rsidR="001B1FF2" w:rsidRPr="00C242FD" w:rsidRDefault="00047337" w:rsidP="00DA6559">
            <w:pPr>
              <w:snapToGrid w:val="0"/>
              <w:spacing w:after="0" w:line="240" w:lineRule="auto"/>
            </w:pPr>
            <w:hyperlink r:id="rId66" w:history="1">
              <w:r w:rsidR="001B1FF2" w:rsidRPr="00C242FD">
                <w:rPr>
                  <w:rStyle w:val="a5"/>
                  <w:rFonts w:cs="Arial"/>
                  <w:color w:val="auto"/>
                </w:rPr>
                <w:t>S1-232112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834C8" w14:textId="77777777" w:rsidR="001B1FF2" w:rsidRPr="00C242FD" w:rsidRDefault="001B1FF2" w:rsidP="00DA6559">
            <w:pPr>
              <w:snapToGrid w:val="0"/>
              <w:spacing w:after="0" w:line="240" w:lineRule="auto"/>
            </w:pPr>
            <w:r w:rsidRPr="00C242FD">
              <w:t>vivo,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DA76F" w14:textId="77777777" w:rsidR="001B1FF2" w:rsidRPr="00C242FD" w:rsidRDefault="001B1FF2" w:rsidP="00DA6559">
            <w:pPr>
              <w:snapToGrid w:val="0"/>
              <w:spacing w:after="0" w:line="240" w:lineRule="auto"/>
            </w:pPr>
            <w:r w:rsidRPr="00C242FD">
              <w:t>TS22.137 Configuration and Authorization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D31CD" w14:textId="482959C2" w:rsidR="001B1FF2" w:rsidRPr="00C242FD" w:rsidRDefault="00C242FD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42FD">
              <w:rPr>
                <w:rFonts w:eastAsia="Times New Roman" w:cs="Arial"/>
                <w:szCs w:val="18"/>
                <w:lang w:eastAsia="ar-SA"/>
              </w:rPr>
              <w:t>Revised to S1-232268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C7590" w14:textId="77777777" w:rsidR="001B1FF2" w:rsidRPr="00C242FD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42FD" w:rsidRPr="00A75C05" w14:paraId="49872632" w14:textId="77777777" w:rsidTr="00A04C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60FA4B" w14:textId="58D1D9DE" w:rsidR="00C242FD" w:rsidRPr="00A04C00" w:rsidRDefault="00C242FD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C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EEE07" w14:textId="6775A32B" w:rsidR="00C242FD" w:rsidRPr="00A04C00" w:rsidRDefault="00047337" w:rsidP="00DA6559">
            <w:pPr>
              <w:snapToGrid w:val="0"/>
              <w:spacing w:after="0" w:line="240" w:lineRule="auto"/>
            </w:pPr>
            <w:hyperlink r:id="rId67" w:history="1">
              <w:r w:rsidR="00C242FD" w:rsidRPr="00A04C00">
                <w:rPr>
                  <w:rStyle w:val="a5"/>
                  <w:rFonts w:cs="Arial"/>
                  <w:color w:val="auto"/>
                </w:rPr>
                <w:t>S1-232268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E7A22" w14:textId="5501AB22" w:rsidR="00C242FD" w:rsidRPr="00A04C00" w:rsidRDefault="00C242FD" w:rsidP="00DA6559">
            <w:pPr>
              <w:snapToGrid w:val="0"/>
              <w:spacing w:after="0" w:line="240" w:lineRule="auto"/>
            </w:pPr>
            <w:r w:rsidRPr="00A04C00">
              <w:t>vivo,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019EF" w14:textId="3C0F29EB" w:rsidR="00C242FD" w:rsidRPr="00A04C00" w:rsidRDefault="00C242FD" w:rsidP="00DA6559">
            <w:pPr>
              <w:snapToGrid w:val="0"/>
              <w:spacing w:after="0" w:line="240" w:lineRule="auto"/>
            </w:pPr>
            <w:r w:rsidRPr="00A04C00">
              <w:t>TS22.137 Configuration and Authorization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3FA66A" w14:textId="21B84C6D" w:rsidR="00C242FD" w:rsidRPr="00A04C00" w:rsidRDefault="00A04C00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C00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04C00">
              <w:rPr>
                <w:rFonts w:eastAsia="Times New Roman" w:cs="Arial"/>
                <w:szCs w:val="18"/>
                <w:lang w:eastAsia="ar-SA"/>
              </w:rPr>
              <w:t>2440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DFFA03" w14:textId="60D13596" w:rsidR="00C242FD" w:rsidRPr="00A04C00" w:rsidRDefault="00C242FD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4C00">
              <w:rPr>
                <w:rFonts w:eastAsia="Arial Unicode MS" w:cs="Arial"/>
                <w:szCs w:val="18"/>
                <w:lang w:eastAsia="ar-SA"/>
              </w:rPr>
              <w:t>Revision of S1-232112.</w:t>
            </w:r>
          </w:p>
        </w:tc>
      </w:tr>
      <w:tr w:rsidR="00A04C00" w:rsidRPr="00A75C05" w14:paraId="3C48950C" w14:textId="77777777" w:rsidTr="00A04C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FEBAE" w14:textId="6FC38538" w:rsidR="00A04C00" w:rsidRPr="00A04C00" w:rsidRDefault="00A04C00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C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141A3" w14:textId="48B0B5A7" w:rsidR="00A04C00" w:rsidRPr="00A04C00" w:rsidRDefault="00A04C00" w:rsidP="00DA6559">
            <w:pPr>
              <w:snapToGrid w:val="0"/>
              <w:spacing w:after="0" w:line="240" w:lineRule="auto"/>
            </w:pPr>
            <w:hyperlink r:id="rId68" w:anchor="103_GoteborgdocsS1-232440.zip" w:history="1">
              <w:r w:rsidRPr="00A04C00">
                <w:rPr>
                  <w:rStyle w:val="a5"/>
                  <w:rFonts w:cs="Arial"/>
                  <w:color w:val="auto"/>
                </w:rPr>
                <w:t>S1-232440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D25F" w14:textId="2E90892A" w:rsidR="00A04C00" w:rsidRPr="00A04C00" w:rsidRDefault="00A04C00" w:rsidP="00DA6559">
            <w:pPr>
              <w:snapToGrid w:val="0"/>
              <w:spacing w:after="0" w:line="240" w:lineRule="auto"/>
            </w:pPr>
            <w:r w:rsidRPr="00A04C00">
              <w:t>vivo,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5D47" w14:textId="79EACAB3" w:rsidR="00A04C00" w:rsidRPr="00A04C00" w:rsidRDefault="00A04C00" w:rsidP="00DA6559">
            <w:pPr>
              <w:snapToGrid w:val="0"/>
              <w:spacing w:after="0" w:line="240" w:lineRule="auto"/>
            </w:pPr>
            <w:r w:rsidRPr="00A04C00">
              <w:t>TS22.137 Configuration and Authorization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53AB" w14:textId="77777777" w:rsidR="00A04C00" w:rsidRPr="00A04C00" w:rsidRDefault="00A04C00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523D9" w14:textId="43ACAE80" w:rsidR="00A04C00" w:rsidRPr="00A04C00" w:rsidRDefault="00A04C00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4C00">
              <w:rPr>
                <w:rFonts w:eastAsia="Arial Unicode MS" w:cs="Arial"/>
                <w:i/>
                <w:szCs w:val="18"/>
                <w:lang w:eastAsia="ar-SA"/>
              </w:rPr>
              <w:t>Revision of S1-232112.</w:t>
            </w:r>
          </w:p>
          <w:p w14:paraId="1E97B006" w14:textId="3ADAA8A9" w:rsidR="00A04C00" w:rsidRPr="00A04C00" w:rsidRDefault="00A04C00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4C00">
              <w:rPr>
                <w:rFonts w:eastAsia="Arial Unicode MS" w:cs="Arial"/>
                <w:szCs w:val="18"/>
                <w:lang w:eastAsia="ar-SA"/>
              </w:rPr>
              <w:t>Revision of S1-232268.</w:t>
            </w:r>
          </w:p>
        </w:tc>
      </w:tr>
      <w:tr w:rsidR="001B1FF2" w:rsidRPr="00A75C05" w14:paraId="7DD8B78D" w14:textId="77777777" w:rsidTr="00EA70C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AD6E3" w14:textId="77777777" w:rsidR="001B1FF2" w:rsidRPr="00EA70C1" w:rsidRDefault="001B1FF2" w:rsidP="00DA6559">
            <w:pPr>
              <w:snapToGrid w:val="0"/>
              <w:spacing w:after="0" w:line="240" w:lineRule="auto"/>
            </w:pPr>
            <w:proofErr w:type="spellStart"/>
            <w:r w:rsidRPr="00EA7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D28D9F" w14:textId="5F32E13A" w:rsidR="001B1FF2" w:rsidRPr="00EA70C1" w:rsidRDefault="00047337" w:rsidP="00DA6559">
            <w:pPr>
              <w:snapToGrid w:val="0"/>
              <w:spacing w:after="0" w:line="240" w:lineRule="auto"/>
            </w:pPr>
            <w:hyperlink r:id="rId69" w:history="1">
              <w:r w:rsidR="001B1FF2" w:rsidRPr="00EA70C1">
                <w:rPr>
                  <w:rStyle w:val="a5"/>
                  <w:rFonts w:cs="Arial"/>
                  <w:color w:val="auto"/>
                </w:rPr>
                <w:t>S1-232114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8FC75B" w14:textId="77777777" w:rsidR="001B1FF2" w:rsidRPr="00EA70C1" w:rsidRDefault="001B1FF2" w:rsidP="00DA6559">
            <w:pPr>
              <w:snapToGrid w:val="0"/>
              <w:spacing w:after="0" w:line="240" w:lineRule="auto"/>
            </w:pPr>
            <w:r w:rsidRPr="00EA70C1">
              <w:t xml:space="preserve">China Mobile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DFC98C" w14:textId="77777777" w:rsidR="001B1FF2" w:rsidRPr="00EA70C1" w:rsidRDefault="001B1FF2" w:rsidP="00DA6559">
            <w:pPr>
              <w:snapToGrid w:val="0"/>
              <w:spacing w:after="0" w:line="240" w:lineRule="auto"/>
            </w:pPr>
            <w:proofErr w:type="spellStart"/>
            <w:r w:rsidRPr="00EA70C1">
              <w:t>pCR</w:t>
            </w:r>
            <w:proofErr w:type="spellEnd"/>
            <w:r w:rsidRPr="00EA70C1">
              <w:t xml:space="preserve"> on 5G Wireless sensing security requirement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43D162" w14:textId="2825C986" w:rsidR="001B1FF2" w:rsidRPr="00EA70C1" w:rsidRDefault="00EA70C1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 w:hint="cs"/>
                <w:szCs w:val="18"/>
                <w:lang w:eastAsia="ar-SA"/>
              </w:rPr>
              <w:t>M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erge </w:t>
            </w:r>
            <w:r w:rsidRPr="00EA70C1">
              <w:rPr>
                <w:rFonts w:eastAsia="Times New Roman" w:cs="Arial"/>
                <w:szCs w:val="18"/>
                <w:lang w:eastAsia="ar-SA"/>
              </w:rPr>
              <w:t>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EA70C1">
              <w:rPr>
                <w:rFonts w:eastAsia="Times New Roman" w:cs="Arial"/>
                <w:szCs w:val="18"/>
                <w:lang w:eastAsia="ar-SA"/>
              </w:rPr>
              <w:t>2429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C4680F" w14:textId="77777777" w:rsidR="001B1FF2" w:rsidRPr="00EA70C1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1FF2" w:rsidRPr="00A75C05" w14:paraId="172C5ABC" w14:textId="77777777" w:rsidTr="00EA70C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068D96" w14:textId="77777777" w:rsidR="001B1FF2" w:rsidRPr="00EA70C1" w:rsidRDefault="001B1FF2" w:rsidP="00DA6559">
            <w:pPr>
              <w:snapToGrid w:val="0"/>
              <w:spacing w:after="0" w:line="240" w:lineRule="auto"/>
            </w:pPr>
            <w:proofErr w:type="spellStart"/>
            <w:r w:rsidRPr="00EA7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72ACF3" w14:textId="1892681E" w:rsidR="001B1FF2" w:rsidRPr="00EA70C1" w:rsidRDefault="00047337" w:rsidP="00DA6559">
            <w:pPr>
              <w:snapToGrid w:val="0"/>
              <w:spacing w:after="0" w:line="240" w:lineRule="auto"/>
            </w:pPr>
            <w:hyperlink r:id="rId70" w:history="1">
              <w:r w:rsidR="001B1FF2" w:rsidRPr="00EA70C1">
                <w:rPr>
                  <w:rStyle w:val="a5"/>
                  <w:rFonts w:cs="Arial"/>
                  <w:color w:val="auto"/>
                </w:rPr>
                <w:t>S1-232115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1D10D" w14:textId="77777777" w:rsidR="001B1FF2" w:rsidRPr="00EA70C1" w:rsidRDefault="001B1FF2" w:rsidP="00DA6559">
            <w:pPr>
              <w:snapToGrid w:val="0"/>
              <w:spacing w:after="0" w:line="240" w:lineRule="auto"/>
            </w:pPr>
            <w:r w:rsidRPr="00EA70C1">
              <w:t xml:space="preserve">China Mobile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9DB357" w14:textId="77777777" w:rsidR="001B1FF2" w:rsidRPr="00EA70C1" w:rsidRDefault="001B1FF2" w:rsidP="00DA6559">
            <w:pPr>
              <w:snapToGrid w:val="0"/>
              <w:spacing w:after="0" w:line="240" w:lineRule="auto"/>
            </w:pPr>
            <w:proofErr w:type="spellStart"/>
            <w:r w:rsidRPr="00EA70C1">
              <w:t>pCR</w:t>
            </w:r>
            <w:proofErr w:type="spellEnd"/>
            <w:r w:rsidRPr="00EA70C1">
              <w:t xml:space="preserve"> on 5G Wireless sensing charging requirement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F605B7" w14:textId="43CB53DA" w:rsidR="001B1FF2" w:rsidRPr="00EA70C1" w:rsidRDefault="00EA70C1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 w:hint="cs"/>
                <w:szCs w:val="18"/>
                <w:lang w:eastAsia="ar-SA"/>
              </w:rPr>
              <w:t>M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erge </w:t>
            </w:r>
            <w:r w:rsidRPr="00EA70C1">
              <w:rPr>
                <w:rFonts w:eastAsia="Times New Roman" w:cs="Arial"/>
                <w:szCs w:val="18"/>
                <w:lang w:eastAsia="ar-SA"/>
              </w:rPr>
              <w:t>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EA70C1">
              <w:rPr>
                <w:rFonts w:eastAsia="Times New Roman" w:cs="Arial"/>
                <w:szCs w:val="18"/>
                <w:lang w:eastAsia="ar-SA"/>
              </w:rPr>
              <w:t>2428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63A02" w14:textId="77777777" w:rsidR="001B1FF2" w:rsidRPr="00EA70C1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1FF2" w:rsidRPr="00A75C05" w14:paraId="5AE71E52" w14:textId="77777777" w:rsidTr="009C4B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B20A92" w14:textId="77777777" w:rsidR="001B1FF2" w:rsidRPr="00EA70C1" w:rsidRDefault="001B1FF2" w:rsidP="00DA6559">
            <w:pPr>
              <w:snapToGrid w:val="0"/>
              <w:spacing w:after="0" w:line="240" w:lineRule="auto"/>
            </w:pPr>
            <w:proofErr w:type="spellStart"/>
            <w:r w:rsidRPr="00EA7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4C6591" w14:textId="1349A730" w:rsidR="001B1FF2" w:rsidRPr="00EA70C1" w:rsidRDefault="00047337" w:rsidP="00DA6559">
            <w:pPr>
              <w:snapToGrid w:val="0"/>
              <w:spacing w:after="0" w:line="240" w:lineRule="auto"/>
            </w:pPr>
            <w:hyperlink r:id="rId71" w:history="1">
              <w:r w:rsidR="001B1FF2" w:rsidRPr="00EA70C1">
                <w:rPr>
                  <w:rStyle w:val="a5"/>
                  <w:rFonts w:cs="Arial"/>
                  <w:color w:val="auto"/>
                </w:rPr>
                <w:t>S1-232165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E1667D" w14:textId="77777777" w:rsidR="001B1FF2" w:rsidRPr="00EA70C1" w:rsidRDefault="001B1FF2" w:rsidP="00DA6559">
            <w:pPr>
              <w:snapToGrid w:val="0"/>
              <w:spacing w:after="0" w:line="240" w:lineRule="auto"/>
            </w:pPr>
            <w:r w:rsidRPr="00EA70C1">
              <w:t>China Telecom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571CD" w14:textId="77777777" w:rsidR="001B1FF2" w:rsidRPr="00EA70C1" w:rsidRDefault="001B1FF2" w:rsidP="00DA6559">
            <w:pPr>
              <w:snapToGrid w:val="0"/>
              <w:spacing w:after="0" w:line="240" w:lineRule="auto"/>
            </w:pPr>
            <w:r w:rsidRPr="00EA70C1">
              <w:t>Pseudo-CR on adding charging requirement for sensing service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B7547" w14:textId="7CC8050D" w:rsidR="001B1FF2" w:rsidRPr="00EA70C1" w:rsidRDefault="00EA70C1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70C1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EA70C1">
              <w:rPr>
                <w:rFonts w:eastAsia="Times New Roman" w:cs="Arial"/>
                <w:szCs w:val="18"/>
                <w:lang w:eastAsia="ar-SA"/>
              </w:rPr>
              <w:t>2428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F1149" w14:textId="77777777" w:rsidR="001B1FF2" w:rsidRPr="00EA70C1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70C1" w:rsidRPr="00A75C05" w14:paraId="659CDB60" w14:textId="77777777" w:rsidTr="009C4B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500ABD" w14:textId="0A9E7399" w:rsidR="00EA70C1" w:rsidRPr="009C4B80" w:rsidRDefault="00EA70C1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4B8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B8DE3C" w14:textId="5BA4E10D" w:rsidR="00EA70C1" w:rsidRPr="009C4B80" w:rsidRDefault="00047337" w:rsidP="00DA6559">
            <w:pPr>
              <w:snapToGrid w:val="0"/>
              <w:spacing w:after="0" w:line="240" w:lineRule="auto"/>
            </w:pPr>
            <w:hyperlink r:id="rId72" w:history="1">
              <w:r w:rsidR="00EA70C1" w:rsidRPr="009C4B80">
                <w:rPr>
                  <w:rStyle w:val="a5"/>
                  <w:rFonts w:cs="Arial"/>
                  <w:color w:val="auto"/>
                </w:rPr>
                <w:t>S1-232428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327B17" w14:textId="7B52EB90" w:rsidR="00EA70C1" w:rsidRPr="009C4B80" w:rsidRDefault="00EA70C1" w:rsidP="00DA6559">
            <w:pPr>
              <w:snapToGrid w:val="0"/>
              <w:spacing w:after="0" w:line="240" w:lineRule="auto"/>
            </w:pPr>
            <w:r w:rsidRPr="009C4B80">
              <w:t>China Telecom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A8EC49" w14:textId="3723DBB0" w:rsidR="00EA70C1" w:rsidRPr="009C4B80" w:rsidRDefault="00EA70C1" w:rsidP="00DA6559">
            <w:pPr>
              <w:snapToGrid w:val="0"/>
              <w:spacing w:after="0" w:line="240" w:lineRule="auto"/>
            </w:pPr>
            <w:r w:rsidRPr="009C4B80">
              <w:t>Pseudo-CR on adding charging requirement for sensing service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7D7892" w14:textId="1EED9D4C" w:rsidR="00EA70C1" w:rsidRPr="009C4B80" w:rsidRDefault="009C4B80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4B8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8760E3" w14:textId="4D98D5E7" w:rsidR="00EA70C1" w:rsidRPr="009C4B80" w:rsidRDefault="00EA70C1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4B80">
              <w:rPr>
                <w:rFonts w:eastAsia="Arial Unicode MS" w:cs="Arial"/>
                <w:szCs w:val="18"/>
                <w:lang w:eastAsia="ar-SA"/>
              </w:rPr>
              <w:t>Revision of S1-232165.</w:t>
            </w:r>
          </w:p>
        </w:tc>
      </w:tr>
      <w:tr w:rsidR="001B1FF2" w:rsidRPr="00A75C05" w14:paraId="04C48D65" w14:textId="77777777" w:rsidTr="005B1F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86B059" w14:textId="77777777" w:rsidR="001B1FF2" w:rsidRPr="005B1F99" w:rsidRDefault="001B1FF2" w:rsidP="00DA6559">
            <w:pPr>
              <w:snapToGrid w:val="0"/>
              <w:spacing w:after="0" w:line="240" w:lineRule="auto"/>
            </w:pPr>
            <w:proofErr w:type="spellStart"/>
            <w:r w:rsidRPr="005B1F9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82A0F" w14:textId="4C96C101" w:rsidR="001B1FF2" w:rsidRPr="005B1F99" w:rsidRDefault="00047337" w:rsidP="00DA6559">
            <w:pPr>
              <w:snapToGrid w:val="0"/>
              <w:spacing w:after="0" w:line="240" w:lineRule="auto"/>
            </w:pPr>
            <w:hyperlink r:id="rId73" w:history="1">
              <w:r w:rsidR="001B1FF2" w:rsidRPr="005B1F99">
                <w:rPr>
                  <w:rStyle w:val="a5"/>
                  <w:rFonts w:cs="Arial"/>
                  <w:color w:val="auto"/>
                </w:rPr>
                <w:t>S1-232137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E27897" w14:textId="4766D905" w:rsidR="001B1FF2" w:rsidRPr="005B1F99" w:rsidRDefault="001B1FF2" w:rsidP="00DA6559">
            <w:pPr>
              <w:snapToGrid w:val="0"/>
              <w:spacing w:after="0" w:line="240" w:lineRule="auto"/>
            </w:pPr>
            <w:r w:rsidRPr="005B1F99">
              <w:t>ZTE,</w:t>
            </w:r>
            <w:r w:rsidR="00AA1601" w:rsidRPr="005B1F99">
              <w:t xml:space="preserve"> </w:t>
            </w:r>
            <w:r w:rsidRPr="005B1F99">
              <w:t>Deutsche Telekom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38E4FE" w14:textId="77777777" w:rsidR="001B1FF2" w:rsidRPr="005B1F99" w:rsidRDefault="001B1FF2" w:rsidP="00DA6559">
            <w:pPr>
              <w:snapToGrid w:val="0"/>
              <w:spacing w:after="0" w:line="240" w:lineRule="auto"/>
            </w:pPr>
            <w:r w:rsidRPr="005B1F99">
              <w:t>5.2 5G Wireless sensing service Requirements - General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B5973A" w14:textId="5D583956" w:rsidR="001B1FF2" w:rsidRPr="005B1F99" w:rsidRDefault="005B1F99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1F99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5B1F99">
              <w:rPr>
                <w:rFonts w:eastAsia="Times New Roman" w:cs="Arial"/>
                <w:szCs w:val="18"/>
                <w:lang w:eastAsia="ar-SA"/>
              </w:rPr>
              <w:t>2445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775354" w14:textId="77777777" w:rsidR="001B1FF2" w:rsidRPr="005B1F99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B1F99" w:rsidRPr="00A75C05" w14:paraId="0F50C14A" w14:textId="77777777" w:rsidTr="00C87BD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C291B" w14:textId="7402DF3A" w:rsidR="005B1F99" w:rsidRPr="005B1F99" w:rsidRDefault="005B1F99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B1F9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CE2C" w14:textId="6B4D84DB" w:rsidR="005B1F99" w:rsidRPr="005B1F99" w:rsidRDefault="005B1F99" w:rsidP="00DA6559">
            <w:pPr>
              <w:snapToGrid w:val="0"/>
              <w:spacing w:after="0" w:line="240" w:lineRule="auto"/>
            </w:pPr>
            <w:hyperlink r:id="rId74" w:anchor="103_GoteborgdocsS1-232445.zip" w:history="1">
              <w:r w:rsidRPr="005B1F99">
                <w:rPr>
                  <w:rStyle w:val="a5"/>
                  <w:rFonts w:cs="Arial"/>
                  <w:color w:val="auto"/>
                </w:rPr>
                <w:t>S1-232445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F2DE6" w14:textId="215FC669" w:rsidR="005B1F99" w:rsidRPr="005B1F99" w:rsidRDefault="005B1F99" w:rsidP="00DA6559">
            <w:pPr>
              <w:snapToGrid w:val="0"/>
              <w:spacing w:after="0" w:line="240" w:lineRule="auto"/>
            </w:pPr>
            <w:r w:rsidRPr="005B1F99">
              <w:t>ZTE, Deutsche Telekom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A812" w14:textId="724B7751" w:rsidR="005B1F99" w:rsidRPr="005B1F99" w:rsidRDefault="005B1F99" w:rsidP="00DA6559">
            <w:pPr>
              <w:snapToGrid w:val="0"/>
              <w:spacing w:after="0" w:line="240" w:lineRule="auto"/>
            </w:pPr>
            <w:r w:rsidRPr="005B1F99">
              <w:t>5.2 5G Wireless sensing service Requirements - General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C9A60" w14:textId="77777777" w:rsidR="005B1F99" w:rsidRPr="005B1F99" w:rsidRDefault="005B1F99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1490" w14:textId="2813F9B8" w:rsidR="005B1F99" w:rsidRPr="005B1F99" w:rsidRDefault="005B1F99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1F99">
              <w:rPr>
                <w:rFonts w:eastAsia="Arial Unicode MS" w:cs="Arial"/>
                <w:szCs w:val="18"/>
                <w:lang w:eastAsia="ar-SA"/>
              </w:rPr>
              <w:t>Revision of S1-232137.</w:t>
            </w:r>
          </w:p>
        </w:tc>
      </w:tr>
      <w:tr w:rsidR="001B1FF2" w:rsidRPr="00A75C05" w14:paraId="3913B8E5" w14:textId="77777777" w:rsidTr="00C87BD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35A02" w14:textId="77777777" w:rsidR="001B1FF2" w:rsidRPr="00C87BDF" w:rsidRDefault="001B1FF2" w:rsidP="00DA6559">
            <w:pPr>
              <w:snapToGrid w:val="0"/>
              <w:spacing w:after="0" w:line="240" w:lineRule="auto"/>
            </w:pPr>
            <w:proofErr w:type="spellStart"/>
            <w:r w:rsidRPr="00C87BD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C0BE6A" w14:textId="0DBA57C1" w:rsidR="001B1FF2" w:rsidRPr="00C87BDF" w:rsidRDefault="00047337" w:rsidP="00DA6559">
            <w:pPr>
              <w:snapToGrid w:val="0"/>
              <w:spacing w:after="0" w:line="240" w:lineRule="auto"/>
            </w:pPr>
            <w:hyperlink r:id="rId75" w:history="1">
              <w:r w:rsidR="001B1FF2" w:rsidRPr="00C87BDF">
                <w:rPr>
                  <w:rStyle w:val="a5"/>
                  <w:rFonts w:cs="Arial"/>
                  <w:color w:val="auto"/>
                </w:rPr>
                <w:t>S1-232174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55D17C" w14:textId="77777777" w:rsidR="001B1FF2" w:rsidRPr="00C87BDF" w:rsidRDefault="001B1FF2" w:rsidP="00DA6559">
            <w:pPr>
              <w:snapToGrid w:val="0"/>
              <w:spacing w:after="0" w:line="240" w:lineRule="auto"/>
            </w:pPr>
            <w:r w:rsidRPr="00C87BDF">
              <w:t>Apple, BMWK, 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5247E1" w14:textId="77777777" w:rsidR="001B1FF2" w:rsidRPr="00C87BDF" w:rsidRDefault="001B1FF2" w:rsidP="00DA6559">
            <w:pPr>
              <w:snapToGrid w:val="0"/>
              <w:spacing w:after="0" w:line="240" w:lineRule="auto"/>
            </w:pPr>
            <w:r w:rsidRPr="00C87BDF">
              <w:t>Proposal for Sensing Notifications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9C67AB" w14:textId="007D2F6A" w:rsidR="001B1FF2" w:rsidRPr="00C87BDF" w:rsidRDefault="00C87BDF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7BD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41D84C" w14:textId="77777777" w:rsidR="001B1FF2" w:rsidRPr="00C87BDF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1FF2" w:rsidRPr="00A75C05" w14:paraId="3EDD9F4D" w14:textId="77777777" w:rsidTr="00440F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A90880" w14:textId="77777777" w:rsidR="001B1FF2" w:rsidRPr="00C87BDF" w:rsidRDefault="001B1FF2" w:rsidP="00DA6559">
            <w:pPr>
              <w:snapToGrid w:val="0"/>
              <w:spacing w:after="0" w:line="240" w:lineRule="auto"/>
            </w:pPr>
            <w:proofErr w:type="spellStart"/>
            <w:r w:rsidRPr="00C87BD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B7F224" w14:textId="7AECF846" w:rsidR="001B1FF2" w:rsidRPr="00C87BDF" w:rsidRDefault="00047337" w:rsidP="00DA6559">
            <w:pPr>
              <w:snapToGrid w:val="0"/>
              <w:spacing w:after="0" w:line="240" w:lineRule="auto"/>
            </w:pPr>
            <w:hyperlink r:id="rId76" w:history="1">
              <w:r w:rsidR="001B1FF2" w:rsidRPr="00C87BDF">
                <w:rPr>
                  <w:rStyle w:val="a5"/>
                  <w:rFonts w:cs="Arial"/>
                  <w:color w:val="auto"/>
                </w:rPr>
                <w:t>S1-232175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D1082C" w14:textId="77777777" w:rsidR="001B1FF2" w:rsidRPr="00C87BDF" w:rsidRDefault="001B1FF2" w:rsidP="00DA6559">
            <w:pPr>
              <w:snapToGrid w:val="0"/>
              <w:spacing w:after="0" w:line="240" w:lineRule="auto"/>
            </w:pPr>
            <w:r w:rsidRPr="00C87BDF">
              <w:t>Apple, BMWK, 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36990" w14:textId="77777777" w:rsidR="001B1FF2" w:rsidRPr="00C87BDF" w:rsidRDefault="001B1FF2" w:rsidP="00DA6559">
            <w:pPr>
              <w:snapToGrid w:val="0"/>
              <w:spacing w:after="0" w:line="240" w:lineRule="auto"/>
            </w:pPr>
            <w:r w:rsidRPr="00C87BDF">
              <w:t>Pseudo-CR on Sensing Notifications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656A2B" w14:textId="5F599CC2" w:rsidR="001B1FF2" w:rsidRPr="00C87BDF" w:rsidRDefault="00C87BDF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7BDF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C87BDF">
              <w:rPr>
                <w:rFonts w:eastAsia="Times New Roman" w:cs="Arial"/>
                <w:szCs w:val="18"/>
                <w:lang w:eastAsia="ar-SA"/>
              </w:rPr>
              <w:t>2447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A6B795" w14:textId="77777777" w:rsidR="001B1FF2" w:rsidRPr="00C87BDF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7BDF" w:rsidRPr="00A75C05" w14:paraId="50B9995C" w14:textId="77777777" w:rsidTr="00440F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2BD75" w14:textId="0C7F25B4" w:rsidR="00C87BDF" w:rsidRPr="00440FE0" w:rsidRDefault="00C87BDF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40FE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B3B39" w14:textId="2A55B4EC" w:rsidR="00C87BDF" w:rsidRPr="00440FE0" w:rsidRDefault="00C87BDF" w:rsidP="00DA6559">
            <w:pPr>
              <w:snapToGrid w:val="0"/>
              <w:spacing w:after="0" w:line="240" w:lineRule="auto"/>
            </w:pPr>
            <w:hyperlink r:id="rId77" w:anchor="103_GoteborgdocsS1-232447.zip" w:history="1">
              <w:r w:rsidRPr="00440FE0">
                <w:rPr>
                  <w:rStyle w:val="a5"/>
                  <w:rFonts w:cs="Arial"/>
                  <w:color w:val="auto"/>
                </w:rPr>
                <w:t>S1-232447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CE26" w14:textId="74E0E850" w:rsidR="00C87BDF" w:rsidRPr="00440FE0" w:rsidRDefault="00C87BDF" w:rsidP="00DA6559">
            <w:pPr>
              <w:snapToGrid w:val="0"/>
              <w:spacing w:after="0" w:line="240" w:lineRule="auto"/>
            </w:pPr>
            <w:r w:rsidRPr="00440FE0">
              <w:t>Apple, BMWK, 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07CD8" w14:textId="733D3FB8" w:rsidR="00C87BDF" w:rsidRPr="00440FE0" w:rsidRDefault="00C87BDF" w:rsidP="00DA6559">
            <w:pPr>
              <w:snapToGrid w:val="0"/>
              <w:spacing w:after="0" w:line="240" w:lineRule="auto"/>
            </w:pPr>
            <w:r w:rsidRPr="00440FE0">
              <w:t>Pseudo-CR on Sensing Notifications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39D1" w14:textId="77777777" w:rsidR="00C87BDF" w:rsidRPr="00440FE0" w:rsidRDefault="00C87BDF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0EE7A" w14:textId="7B3D2C7E" w:rsidR="00C87BDF" w:rsidRPr="00440FE0" w:rsidRDefault="00C87BDF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0FE0">
              <w:rPr>
                <w:rFonts w:eastAsia="Arial Unicode MS" w:cs="Arial"/>
                <w:szCs w:val="18"/>
                <w:lang w:eastAsia="ar-SA"/>
              </w:rPr>
              <w:t>Revision of S1-232175.</w:t>
            </w:r>
          </w:p>
        </w:tc>
      </w:tr>
      <w:tr w:rsidR="001B1FF2" w:rsidRPr="00A75C05" w14:paraId="26EA4274" w14:textId="77777777" w:rsidTr="00440F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353473" w14:textId="77777777" w:rsidR="001B1FF2" w:rsidRPr="00872AA5" w:rsidRDefault="001B1FF2" w:rsidP="00DA6559">
            <w:pPr>
              <w:snapToGrid w:val="0"/>
              <w:spacing w:after="0" w:line="240" w:lineRule="auto"/>
            </w:pPr>
            <w:proofErr w:type="spellStart"/>
            <w:r w:rsidRPr="00872A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29F3B3" w14:textId="3FB69F93" w:rsidR="001B1FF2" w:rsidRPr="00872AA5" w:rsidRDefault="00047337" w:rsidP="00DA6559">
            <w:pPr>
              <w:snapToGrid w:val="0"/>
              <w:spacing w:after="0" w:line="240" w:lineRule="auto"/>
            </w:pPr>
            <w:hyperlink r:id="rId78" w:history="1">
              <w:r w:rsidR="001B1FF2" w:rsidRPr="00872AA5">
                <w:rPr>
                  <w:rStyle w:val="a5"/>
                  <w:rFonts w:cs="Arial"/>
                  <w:color w:val="auto"/>
                </w:rPr>
                <w:t>S1-232176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76DE49" w14:textId="77777777" w:rsidR="001B1FF2" w:rsidRPr="00872AA5" w:rsidRDefault="001B1FF2" w:rsidP="00DA6559">
            <w:pPr>
              <w:snapToGrid w:val="0"/>
              <w:spacing w:after="0" w:line="240" w:lineRule="auto"/>
            </w:pPr>
            <w:r w:rsidRPr="00872AA5">
              <w:t>Apple, 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3A8291" w14:textId="77777777" w:rsidR="001B1FF2" w:rsidRPr="00872AA5" w:rsidRDefault="001B1FF2" w:rsidP="00DA6559">
            <w:pPr>
              <w:snapToGrid w:val="0"/>
              <w:spacing w:after="0" w:line="240" w:lineRule="auto"/>
            </w:pPr>
            <w:r w:rsidRPr="00872AA5">
              <w:t>Pseudo-CR on Sensing Security description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AFCBD2" w14:textId="17C6161E" w:rsidR="001B1FF2" w:rsidRPr="00872AA5" w:rsidRDefault="00872AA5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2AA5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872AA5">
              <w:rPr>
                <w:rFonts w:eastAsia="Times New Roman" w:cs="Arial"/>
                <w:szCs w:val="18"/>
                <w:lang w:eastAsia="ar-SA"/>
              </w:rPr>
              <w:t>2448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2AF448" w14:textId="77777777" w:rsidR="001B1FF2" w:rsidRPr="00872AA5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72AA5" w:rsidRPr="00A75C05" w14:paraId="48A0A2FB" w14:textId="77777777" w:rsidTr="00440F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86FDC" w14:textId="08D0E6C9" w:rsidR="00872AA5" w:rsidRPr="00440FE0" w:rsidRDefault="00872AA5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40FE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81D6C" w14:textId="0F7F2D00" w:rsidR="00872AA5" w:rsidRPr="00440FE0" w:rsidRDefault="00872AA5" w:rsidP="00DA6559">
            <w:pPr>
              <w:snapToGrid w:val="0"/>
              <w:spacing w:after="0" w:line="240" w:lineRule="auto"/>
            </w:pPr>
            <w:hyperlink r:id="rId79" w:anchor="103_GoteborgdocsS1-232448.zip" w:history="1">
              <w:r w:rsidRPr="00440FE0">
                <w:rPr>
                  <w:rStyle w:val="a5"/>
                  <w:rFonts w:cs="Arial"/>
                  <w:color w:val="auto"/>
                </w:rPr>
                <w:t>S1-232448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D6B30" w14:textId="785E26F9" w:rsidR="00872AA5" w:rsidRPr="00440FE0" w:rsidRDefault="00872AA5" w:rsidP="00DA6559">
            <w:pPr>
              <w:snapToGrid w:val="0"/>
              <w:spacing w:after="0" w:line="240" w:lineRule="auto"/>
            </w:pPr>
            <w:r w:rsidRPr="00440FE0">
              <w:t>Apple, 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D7B2" w14:textId="4F0A2554" w:rsidR="00872AA5" w:rsidRPr="00440FE0" w:rsidRDefault="00872AA5" w:rsidP="00DA6559">
            <w:pPr>
              <w:snapToGrid w:val="0"/>
              <w:spacing w:after="0" w:line="240" w:lineRule="auto"/>
            </w:pPr>
            <w:r w:rsidRPr="00440FE0">
              <w:t>Pseudo-CR on Sensing Security description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A309" w14:textId="77777777" w:rsidR="00872AA5" w:rsidRPr="00440FE0" w:rsidRDefault="00872AA5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B90D8" w14:textId="55996254" w:rsidR="00872AA5" w:rsidRPr="00440FE0" w:rsidRDefault="00872AA5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0FE0">
              <w:rPr>
                <w:rFonts w:eastAsia="Arial Unicode MS" w:cs="Arial"/>
                <w:szCs w:val="18"/>
                <w:lang w:eastAsia="ar-SA"/>
              </w:rPr>
              <w:t>Revision of S1-232176.</w:t>
            </w:r>
          </w:p>
        </w:tc>
      </w:tr>
      <w:tr w:rsidR="001B1FF2" w:rsidRPr="00A75C05" w14:paraId="28F5F851" w14:textId="77777777" w:rsidTr="000132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78AD21" w14:textId="77777777" w:rsidR="001B1FF2" w:rsidRPr="00872AA5" w:rsidRDefault="001B1FF2" w:rsidP="00DA6559">
            <w:pPr>
              <w:snapToGrid w:val="0"/>
              <w:spacing w:after="0" w:line="240" w:lineRule="auto"/>
            </w:pPr>
            <w:proofErr w:type="spellStart"/>
            <w:r w:rsidRPr="00872A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96AB7E" w14:textId="71229251" w:rsidR="001B1FF2" w:rsidRPr="00872AA5" w:rsidRDefault="00047337" w:rsidP="00DA6559">
            <w:pPr>
              <w:snapToGrid w:val="0"/>
              <w:spacing w:after="0" w:line="240" w:lineRule="auto"/>
            </w:pPr>
            <w:hyperlink r:id="rId80" w:history="1">
              <w:r w:rsidR="001B1FF2" w:rsidRPr="00872AA5">
                <w:rPr>
                  <w:rStyle w:val="a5"/>
                  <w:rFonts w:cs="Arial"/>
                  <w:color w:val="auto"/>
                </w:rPr>
                <w:t>S1-232188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DFF2E" w14:textId="77777777" w:rsidR="001B1FF2" w:rsidRPr="00872AA5" w:rsidRDefault="001B1FF2" w:rsidP="00DA6559">
            <w:pPr>
              <w:snapToGrid w:val="0"/>
              <w:spacing w:after="0" w:line="240" w:lineRule="auto"/>
            </w:pPr>
            <w:r w:rsidRPr="00872AA5">
              <w:t>Huawei, 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734B98" w14:textId="77777777" w:rsidR="001B1FF2" w:rsidRPr="00872AA5" w:rsidRDefault="001B1FF2" w:rsidP="00DA6559">
            <w:pPr>
              <w:snapToGrid w:val="0"/>
              <w:spacing w:after="0" w:line="240" w:lineRule="auto"/>
            </w:pPr>
            <w:r w:rsidRPr="00872AA5">
              <w:t xml:space="preserve">22.137 </w:t>
            </w:r>
            <w:proofErr w:type="spellStart"/>
            <w:r w:rsidRPr="00872AA5">
              <w:t>pCR</w:t>
            </w:r>
            <w:proofErr w:type="spellEnd"/>
            <w:r w:rsidRPr="00872AA5">
              <w:t xml:space="preserve"> on network exposure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27F5C9" w14:textId="005C0FBB" w:rsidR="001B1FF2" w:rsidRPr="00872AA5" w:rsidRDefault="00872AA5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2AA5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872AA5">
              <w:rPr>
                <w:rFonts w:eastAsia="Times New Roman" w:cs="Arial"/>
                <w:szCs w:val="18"/>
                <w:lang w:eastAsia="ar-SA"/>
              </w:rPr>
              <w:t>2449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D229F" w14:textId="77777777" w:rsidR="001B1FF2" w:rsidRPr="00872AA5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72AA5" w:rsidRPr="00A75C05" w14:paraId="32596479" w14:textId="77777777" w:rsidTr="000132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C1812" w14:textId="7027DEC9" w:rsidR="00872AA5" w:rsidRPr="0001320C" w:rsidRDefault="00872AA5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320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48A6" w14:textId="1F341C53" w:rsidR="00872AA5" w:rsidRPr="0001320C" w:rsidRDefault="00872AA5" w:rsidP="00DA6559">
            <w:pPr>
              <w:snapToGrid w:val="0"/>
              <w:spacing w:after="0" w:line="240" w:lineRule="auto"/>
            </w:pPr>
            <w:hyperlink r:id="rId81" w:anchor="103_GoteborgdocsS1-232449.zip" w:history="1">
              <w:r w:rsidRPr="0001320C">
                <w:rPr>
                  <w:rStyle w:val="a5"/>
                  <w:rFonts w:cs="Arial"/>
                  <w:color w:val="auto"/>
                </w:rPr>
                <w:t>S1-232449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E78A" w14:textId="318138FB" w:rsidR="00872AA5" w:rsidRPr="0001320C" w:rsidRDefault="00872AA5" w:rsidP="00DA6559">
            <w:pPr>
              <w:snapToGrid w:val="0"/>
              <w:spacing w:after="0" w:line="240" w:lineRule="auto"/>
            </w:pPr>
            <w:r w:rsidRPr="0001320C">
              <w:t>Huawei, 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66DCD" w14:textId="4573C7E8" w:rsidR="00872AA5" w:rsidRPr="0001320C" w:rsidRDefault="00872AA5" w:rsidP="00DA6559">
            <w:pPr>
              <w:snapToGrid w:val="0"/>
              <w:spacing w:after="0" w:line="240" w:lineRule="auto"/>
            </w:pPr>
            <w:r w:rsidRPr="0001320C">
              <w:t xml:space="preserve">22.137 </w:t>
            </w:r>
            <w:proofErr w:type="spellStart"/>
            <w:r w:rsidRPr="0001320C">
              <w:t>pCR</w:t>
            </w:r>
            <w:proofErr w:type="spellEnd"/>
            <w:r w:rsidRPr="0001320C">
              <w:t xml:space="preserve"> on network exposure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350E" w14:textId="77777777" w:rsidR="00872AA5" w:rsidRPr="0001320C" w:rsidRDefault="00872AA5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1CEC" w14:textId="2A704E86" w:rsidR="00872AA5" w:rsidRPr="0001320C" w:rsidRDefault="00872AA5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1320C">
              <w:rPr>
                <w:rFonts w:eastAsia="Arial Unicode MS" w:cs="Arial"/>
                <w:szCs w:val="18"/>
                <w:lang w:eastAsia="ar-SA"/>
              </w:rPr>
              <w:t>Revision of S1-232188.</w:t>
            </w:r>
          </w:p>
        </w:tc>
      </w:tr>
      <w:tr w:rsidR="001B1FF2" w:rsidRPr="00A75C05" w14:paraId="44DFCBBA" w14:textId="77777777" w:rsidTr="00872A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C57A9" w14:textId="77777777" w:rsidR="001B1FF2" w:rsidRPr="00EA70C1" w:rsidRDefault="001B1FF2" w:rsidP="00DA6559">
            <w:pPr>
              <w:snapToGrid w:val="0"/>
              <w:spacing w:after="0" w:line="240" w:lineRule="auto"/>
            </w:pPr>
            <w:proofErr w:type="spellStart"/>
            <w:r w:rsidRPr="00EA70C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7BF6D7" w14:textId="0771E1A2" w:rsidR="001B1FF2" w:rsidRPr="00EA70C1" w:rsidRDefault="00047337" w:rsidP="00DA6559">
            <w:pPr>
              <w:snapToGrid w:val="0"/>
              <w:spacing w:after="0" w:line="240" w:lineRule="auto"/>
            </w:pPr>
            <w:hyperlink r:id="rId82" w:history="1">
              <w:r w:rsidR="001B1FF2" w:rsidRPr="00EA70C1">
                <w:rPr>
                  <w:rStyle w:val="a5"/>
                  <w:rFonts w:cs="Arial"/>
                  <w:color w:val="auto"/>
                </w:rPr>
                <w:t>S1-232215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B9671A" w14:textId="77777777" w:rsidR="001B1FF2" w:rsidRPr="00EA70C1" w:rsidRDefault="001B1FF2" w:rsidP="00DA6559">
            <w:pPr>
              <w:snapToGrid w:val="0"/>
              <w:spacing w:after="0" w:line="240" w:lineRule="auto"/>
            </w:pPr>
            <w:r w:rsidRPr="00EA70C1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B537D8" w14:textId="77777777" w:rsidR="001B1FF2" w:rsidRPr="00EA70C1" w:rsidRDefault="001B1FF2" w:rsidP="00DA6559">
            <w:pPr>
              <w:snapToGrid w:val="0"/>
              <w:spacing w:after="0" w:line="240" w:lineRule="auto"/>
            </w:pPr>
            <w:r w:rsidRPr="00EA70C1">
              <w:t>Adding Security requirements to 22.137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C4CC8" w14:textId="0E85DF33" w:rsidR="001B1FF2" w:rsidRPr="00EA70C1" w:rsidRDefault="00EA70C1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70C1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EA70C1">
              <w:rPr>
                <w:rFonts w:eastAsia="Times New Roman" w:cs="Arial"/>
                <w:szCs w:val="18"/>
                <w:lang w:eastAsia="ar-SA"/>
              </w:rPr>
              <w:t>2429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8A8367" w14:textId="77777777" w:rsidR="001B1FF2" w:rsidRPr="00EA70C1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70C1" w:rsidRPr="00A75C05" w14:paraId="558ADBB9" w14:textId="77777777" w:rsidTr="00872A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CE241" w14:textId="6A8AE9D6" w:rsidR="00EA70C1" w:rsidRPr="00872AA5" w:rsidRDefault="00EA70C1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2A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20B799" w14:textId="032C169C" w:rsidR="00EA70C1" w:rsidRPr="00872AA5" w:rsidRDefault="00047337" w:rsidP="00DA6559">
            <w:pPr>
              <w:snapToGrid w:val="0"/>
              <w:spacing w:after="0" w:line="240" w:lineRule="auto"/>
            </w:pPr>
            <w:hyperlink r:id="rId83" w:history="1">
              <w:r w:rsidR="00EA70C1" w:rsidRPr="00872AA5">
                <w:rPr>
                  <w:rStyle w:val="a5"/>
                  <w:rFonts w:cs="Arial"/>
                  <w:color w:val="auto"/>
                </w:rPr>
                <w:t>S1-232429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303635" w14:textId="1266EB9E" w:rsidR="00EA70C1" w:rsidRPr="00872AA5" w:rsidRDefault="00EA70C1" w:rsidP="00DA6559">
            <w:pPr>
              <w:snapToGrid w:val="0"/>
              <w:spacing w:after="0" w:line="240" w:lineRule="auto"/>
            </w:pPr>
            <w:r w:rsidRPr="00872AA5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9C6FFD" w14:textId="1169D9CD" w:rsidR="00EA70C1" w:rsidRPr="00872AA5" w:rsidRDefault="00EA70C1" w:rsidP="00DA6559">
            <w:pPr>
              <w:snapToGrid w:val="0"/>
              <w:spacing w:after="0" w:line="240" w:lineRule="auto"/>
            </w:pPr>
            <w:r w:rsidRPr="00872AA5">
              <w:t>Adding Security requirements to 22.137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81037F" w14:textId="62E1A615" w:rsidR="00EA70C1" w:rsidRPr="00872AA5" w:rsidRDefault="00872AA5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2AA5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872AA5">
              <w:rPr>
                <w:rFonts w:eastAsia="Times New Roman" w:cs="Arial"/>
                <w:szCs w:val="18"/>
                <w:lang w:eastAsia="ar-SA"/>
              </w:rPr>
              <w:t>2424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FD6A8" w14:textId="4B1C293D" w:rsidR="00EA70C1" w:rsidRPr="00872AA5" w:rsidRDefault="00EA70C1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72AA5">
              <w:rPr>
                <w:rFonts w:eastAsia="Arial Unicode MS" w:cs="Arial"/>
                <w:szCs w:val="18"/>
                <w:lang w:eastAsia="ar-SA"/>
              </w:rPr>
              <w:t>Revision of S1-232215.</w:t>
            </w:r>
          </w:p>
        </w:tc>
      </w:tr>
      <w:tr w:rsidR="00872AA5" w:rsidRPr="00A75C05" w14:paraId="610F7E53" w14:textId="77777777" w:rsidTr="00872A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6EA0" w14:textId="4385CE80" w:rsidR="00872AA5" w:rsidRPr="00872AA5" w:rsidRDefault="00872AA5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2A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5C971" w14:textId="3EE86430" w:rsidR="00872AA5" w:rsidRPr="00872AA5" w:rsidRDefault="00872AA5" w:rsidP="00DA6559">
            <w:pPr>
              <w:snapToGrid w:val="0"/>
              <w:spacing w:after="0" w:line="240" w:lineRule="auto"/>
            </w:pPr>
            <w:hyperlink r:id="rId84" w:anchor="103_GoteborgdocsS1-232424.zip" w:history="1">
              <w:r w:rsidRPr="00872AA5">
                <w:rPr>
                  <w:rStyle w:val="a5"/>
                  <w:rFonts w:cs="Arial"/>
                  <w:color w:val="auto"/>
                </w:rPr>
                <w:t>S1-232424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BB4E" w14:textId="603F3D34" w:rsidR="00872AA5" w:rsidRPr="00872AA5" w:rsidRDefault="00872AA5" w:rsidP="00DA6559">
            <w:pPr>
              <w:snapToGrid w:val="0"/>
              <w:spacing w:after="0" w:line="240" w:lineRule="auto"/>
            </w:pPr>
            <w:r w:rsidRPr="00872AA5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9592" w14:textId="751BE82D" w:rsidR="00872AA5" w:rsidRPr="00872AA5" w:rsidRDefault="00872AA5" w:rsidP="00DA6559">
            <w:pPr>
              <w:snapToGrid w:val="0"/>
              <w:spacing w:after="0" w:line="240" w:lineRule="auto"/>
            </w:pPr>
            <w:r w:rsidRPr="00872AA5">
              <w:t>Adding Security requirements to 22.137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1F401" w14:textId="77777777" w:rsidR="00872AA5" w:rsidRPr="00872AA5" w:rsidRDefault="00872AA5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48682" w14:textId="38DD4525" w:rsidR="00872AA5" w:rsidRPr="00872AA5" w:rsidRDefault="00872AA5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72AA5">
              <w:rPr>
                <w:rFonts w:eastAsia="Arial Unicode MS" w:cs="Arial"/>
                <w:i/>
                <w:szCs w:val="18"/>
                <w:lang w:eastAsia="ar-SA"/>
              </w:rPr>
              <w:t>Revision of S1-232215.</w:t>
            </w:r>
          </w:p>
          <w:p w14:paraId="39FAAEC5" w14:textId="7F4FEDD8" w:rsidR="00872AA5" w:rsidRPr="00872AA5" w:rsidRDefault="00872AA5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72AA5">
              <w:rPr>
                <w:rFonts w:eastAsia="Arial Unicode MS" w:cs="Arial"/>
                <w:szCs w:val="18"/>
                <w:lang w:eastAsia="ar-SA"/>
              </w:rPr>
              <w:t>Revision of S1-232429.</w:t>
            </w:r>
          </w:p>
        </w:tc>
      </w:tr>
      <w:tr w:rsidR="001B1FF2" w:rsidRPr="00B04844" w14:paraId="12E298CE" w14:textId="77777777" w:rsidTr="00872AA5">
        <w:trPr>
          <w:trHeight w:val="250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684AA681" w14:textId="252BA04E" w:rsidR="001B1FF2" w:rsidRPr="006E6FF4" w:rsidRDefault="001B1FF2" w:rsidP="00DA6559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Section 6</w:t>
            </w:r>
          </w:p>
        </w:tc>
      </w:tr>
      <w:tr w:rsidR="001B1FF2" w:rsidRPr="00A75C05" w14:paraId="62D71BED" w14:textId="77777777" w:rsidTr="00872A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A15B32" w14:textId="4A3A6F6A" w:rsidR="001B1FF2" w:rsidRPr="00872AA5" w:rsidRDefault="001B1FF2" w:rsidP="001B1FF2">
            <w:pPr>
              <w:snapToGrid w:val="0"/>
              <w:spacing w:after="0" w:line="240" w:lineRule="auto"/>
            </w:pPr>
            <w:proofErr w:type="spellStart"/>
            <w:r w:rsidRPr="00872A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348DF7" w14:textId="2801A5F3" w:rsidR="001B1FF2" w:rsidRPr="00872AA5" w:rsidRDefault="00047337" w:rsidP="001B1FF2">
            <w:pPr>
              <w:snapToGrid w:val="0"/>
              <w:spacing w:after="0" w:line="240" w:lineRule="auto"/>
            </w:pPr>
            <w:hyperlink r:id="rId85" w:history="1">
              <w:r w:rsidR="001B1FF2" w:rsidRPr="00872AA5">
                <w:rPr>
                  <w:rStyle w:val="a5"/>
                  <w:rFonts w:cs="Arial"/>
                  <w:color w:val="auto"/>
                </w:rPr>
                <w:t>S1-232064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71FDD" w14:textId="221565B2" w:rsidR="001B1FF2" w:rsidRPr="00872AA5" w:rsidRDefault="001B1FF2" w:rsidP="001B1FF2">
            <w:pPr>
              <w:snapToGrid w:val="0"/>
              <w:spacing w:after="0" w:line="240" w:lineRule="auto"/>
            </w:pPr>
            <w:r w:rsidRPr="00872AA5">
              <w:t>Nokia, Nokia Shanghai Bell, Deutsche Telekom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CE20C0" w14:textId="18FFAC30" w:rsidR="001B1FF2" w:rsidRPr="00872AA5" w:rsidRDefault="001B1FF2" w:rsidP="001B1FF2">
            <w:pPr>
              <w:snapToGrid w:val="0"/>
              <w:spacing w:after="0" w:line="240" w:lineRule="auto"/>
            </w:pPr>
            <w:r w:rsidRPr="00872AA5">
              <w:t>Pseudo-CR on 5G Wireless sensing performance requirements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CB39D1" w14:textId="3667593E" w:rsidR="001B1FF2" w:rsidRPr="00872AA5" w:rsidRDefault="00872AA5" w:rsidP="001B1F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2AA5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872AA5">
              <w:rPr>
                <w:rFonts w:eastAsia="Times New Roman" w:cs="Arial"/>
                <w:szCs w:val="18"/>
                <w:lang w:eastAsia="ar-SA"/>
              </w:rPr>
              <w:t>2599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5FF7C" w14:textId="77777777" w:rsidR="001B1FF2" w:rsidRPr="00872AA5" w:rsidRDefault="001B1FF2" w:rsidP="001B1FF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72AA5" w:rsidRPr="00A75C05" w14:paraId="2C8B67E5" w14:textId="77777777" w:rsidTr="00872A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9C9A" w14:textId="1B0EB537" w:rsidR="00872AA5" w:rsidRPr="00872AA5" w:rsidRDefault="00872AA5" w:rsidP="001B1F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2A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8AB9" w14:textId="55B369CE" w:rsidR="00872AA5" w:rsidRPr="00872AA5" w:rsidRDefault="00872AA5" w:rsidP="001B1FF2">
            <w:pPr>
              <w:snapToGrid w:val="0"/>
              <w:spacing w:after="0" w:line="240" w:lineRule="auto"/>
            </w:pPr>
            <w:hyperlink r:id="rId86" w:anchor="103_GoteborgdocsS1-232599.zip" w:history="1">
              <w:r w:rsidRPr="00872AA5">
                <w:rPr>
                  <w:rStyle w:val="a5"/>
                  <w:rFonts w:cs="Arial"/>
                  <w:color w:val="auto"/>
                </w:rPr>
                <w:t>S1-232599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BFB0" w14:textId="3573EC39" w:rsidR="00872AA5" w:rsidRPr="00872AA5" w:rsidRDefault="00872AA5" w:rsidP="001B1FF2">
            <w:pPr>
              <w:snapToGrid w:val="0"/>
              <w:spacing w:after="0" w:line="240" w:lineRule="auto"/>
            </w:pPr>
            <w:r w:rsidRPr="00872AA5">
              <w:t>Nokia, Nokia Shanghai Bell, Deutsche Telekom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8CAC" w14:textId="3B3A105D" w:rsidR="00872AA5" w:rsidRPr="00872AA5" w:rsidRDefault="00872AA5" w:rsidP="001B1FF2">
            <w:pPr>
              <w:snapToGrid w:val="0"/>
              <w:spacing w:after="0" w:line="240" w:lineRule="auto"/>
            </w:pPr>
            <w:r w:rsidRPr="00872AA5">
              <w:t>Pseudo-CR on 5G Wireless sensing performance requirements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34BC5" w14:textId="77777777" w:rsidR="00872AA5" w:rsidRPr="00872AA5" w:rsidRDefault="00872AA5" w:rsidP="001B1F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EA1A0" w14:textId="7B1D7DE6" w:rsidR="00872AA5" w:rsidRPr="00872AA5" w:rsidRDefault="00872AA5" w:rsidP="001B1FF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72AA5">
              <w:rPr>
                <w:rFonts w:eastAsia="Arial Unicode MS" w:cs="Arial"/>
                <w:szCs w:val="18"/>
                <w:lang w:eastAsia="ar-SA"/>
              </w:rPr>
              <w:t>Revision of S1-232064.</w:t>
            </w:r>
          </w:p>
        </w:tc>
      </w:tr>
      <w:tr w:rsidR="001B1FF2" w:rsidRPr="00A75C05" w14:paraId="3D0CA4A4" w14:textId="77777777" w:rsidTr="005063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DB559" w14:textId="77777777" w:rsidR="001B1FF2" w:rsidRPr="001B1FF2" w:rsidRDefault="001B1FF2" w:rsidP="00DA6559">
            <w:pPr>
              <w:snapToGrid w:val="0"/>
              <w:spacing w:after="0" w:line="240" w:lineRule="auto"/>
            </w:pPr>
            <w:proofErr w:type="spellStart"/>
            <w:r w:rsidRPr="001B1FF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2E4F6" w14:textId="64EDF7B9" w:rsidR="001B1FF2" w:rsidRPr="001B1FF2" w:rsidRDefault="00047337" w:rsidP="00DA6559">
            <w:pPr>
              <w:snapToGrid w:val="0"/>
              <w:spacing w:after="0" w:line="240" w:lineRule="auto"/>
            </w:pPr>
            <w:hyperlink r:id="rId87" w:history="1">
              <w:r w:rsidR="001B1FF2" w:rsidRPr="001B1FF2">
                <w:rPr>
                  <w:rStyle w:val="a5"/>
                  <w:rFonts w:cs="Arial"/>
                  <w:color w:val="auto"/>
                </w:rPr>
                <w:t>S1-232057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66BBC" w14:textId="77777777" w:rsidR="001B1FF2" w:rsidRPr="001B1FF2" w:rsidRDefault="001B1FF2" w:rsidP="00DA6559">
            <w:pPr>
              <w:snapToGrid w:val="0"/>
              <w:spacing w:after="0" w:line="240" w:lineRule="auto"/>
            </w:pPr>
            <w:r w:rsidRPr="001B1FF2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FF83D" w14:textId="77777777" w:rsidR="001B1FF2" w:rsidRPr="001B1FF2" w:rsidRDefault="001B1FF2" w:rsidP="00DA6559">
            <w:pPr>
              <w:snapToGrid w:val="0"/>
              <w:spacing w:after="0" w:line="240" w:lineRule="auto"/>
            </w:pPr>
            <w:r w:rsidRPr="001B1FF2">
              <w:t>General description for sensing services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D3408F" w14:textId="77777777" w:rsidR="001B1FF2" w:rsidRPr="001B1FF2" w:rsidRDefault="001B1FF2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1FF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0864B" w14:textId="77777777" w:rsidR="001B1FF2" w:rsidRPr="001B1FF2" w:rsidRDefault="001B1FF2" w:rsidP="00DA65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C2E0E" w:rsidRPr="00A75C05" w14:paraId="07A3DB7B" w14:textId="77777777" w:rsidTr="005063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B03D351" w14:textId="22C0C8E3" w:rsidR="00CC2E0E" w:rsidRPr="00CB5904" w:rsidRDefault="001B1FF2" w:rsidP="00CC2E0E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CCE9307" w14:textId="77777777" w:rsidR="00CC2E0E" w:rsidRPr="00CB5904" w:rsidRDefault="00047337" w:rsidP="00CC2E0E">
            <w:pPr>
              <w:snapToGrid w:val="0"/>
              <w:spacing w:after="0" w:line="240" w:lineRule="auto"/>
            </w:pPr>
            <w:hyperlink r:id="rId88" w:history="1">
              <w:r w:rsidR="00CC2E0E" w:rsidRPr="00CB5904">
                <w:t>S1-232171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BEB741F" w14:textId="77777777" w:rsidR="00CC2E0E" w:rsidRPr="00CB5904" w:rsidRDefault="00CC2E0E" w:rsidP="00CC2E0E">
            <w:pPr>
              <w:snapToGrid w:val="0"/>
              <w:spacing w:after="0" w:line="240" w:lineRule="auto"/>
            </w:pPr>
            <w:r w:rsidRPr="00CB5904">
              <w:t>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2D2976A" w14:textId="77777777" w:rsidR="00CC2E0E" w:rsidRPr="00CB5904" w:rsidRDefault="00CC2E0E" w:rsidP="00CC2E0E">
            <w:pPr>
              <w:snapToGrid w:val="0"/>
              <w:spacing w:after="0" w:line="240" w:lineRule="auto"/>
            </w:pPr>
            <w:r w:rsidRPr="00CB5904">
              <w:t xml:space="preserve">22.137 </w:t>
            </w:r>
            <w:proofErr w:type="spellStart"/>
            <w:r w:rsidRPr="00CB5904">
              <w:t>pCR</w:t>
            </w:r>
            <w:proofErr w:type="spellEnd"/>
            <w:r w:rsidRPr="00CB5904">
              <w:t xml:space="preserve"> on network exposure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407824B" w14:textId="77777777" w:rsidR="00CC2E0E" w:rsidRPr="00CB5904" w:rsidRDefault="00CC2E0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5904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1E4758" w14:textId="77777777" w:rsidR="00CC2E0E" w:rsidRPr="00CB5904" w:rsidRDefault="00CC2E0E" w:rsidP="00CC2E0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63276" w:rsidRPr="00745D37" w14:paraId="327655DF" w14:textId="77777777" w:rsidTr="00F0599B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D175074" w14:textId="77777777" w:rsidR="00E63276" w:rsidRPr="00E93093" w:rsidRDefault="00E63276" w:rsidP="00F0599B">
            <w:pPr>
              <w:pStyle w:val="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E63276" w:rsidRPr="00B209E2" w14:paraId="575CB706" w14:textId="77777777" w:rsidTr="00F059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91CDD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4FD63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99429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BBFD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9C39C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0452" w14:textId="77777777" w:rsidR="00E63276" w:rsidRPr="00B209E2" w:rsidRDefault="00E63276" w:rsidP="00F0599B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63276" w:rsidRPr="00B209E2" w14:paraId="0B7B5366" w14:textId="77777777" w:rsidTr="00F059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636FA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7C77A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3EB4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E5FBF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12DB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C27AF" w14:textId="77777777" w:rsidR="00E63276" w:rsidRPr="00B209E2" w:rsidRDefault="00E63276" w:rsidP="00F0599B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63276" w:rsidRPr="00B209E2" w14:paraId="1688E4BA" w14:textId="77777777" w:rsidTr="00F059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B160C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815C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46656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6C8C2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09A50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AEC1" w14:textId="77777777" w:rsidR="00E63276" w:rsidRPr="00B209E2" w:rsidRDefault="00E63276" w:rsidP="00F0599B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63276" w:rsidRPr="00B209E2" w14:paraId="21F1BE43" w14:textId="77777777" w:rsidTr="00F059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7968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D4958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3A882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6082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760E6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3330" w14:textId="77777777" w:rsidR="00E63276" w:rsidRPr="00B209E2" w:rsidRDefault="00E63276" w:rsidP="00F0599B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63276" w:rsidRPr="00B209E2" w14:paraId="44801867" w14:textId="77777777" w:rsidTr="00F059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CD3B3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25F2E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A49CC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C1AB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9D8E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821A9" w14:textId="77777777" w:rsidR="00E63276" w:rsidRPr="00B209E2" w:rsidRDefault="00E63276" w:rsidP="00F0599B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63276" w:rsidRPr="00B209E2" w14:paraId="6F883385" w14:textId="77777777" w:rsidTr="00F059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4F041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19001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5E83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BF52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4B709" w14:textId="77777777" w:rsidR="00E63276" w:rsidRPr="00B209E2" w:rsidRDefault="00E63276" w:rsidP="00F059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E8CB1" w14:textId="77777777" w:rsidR="00E63276" w:rsidRPr="00B209E2" w:rsidRDefault="00E63276" w:rsidP="00F0599B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63276" w:rsidRPr="00745D37" w14:paraId="056CC7CB" w14:textId="77777777" w:rsidTr="00F0599B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2D719F" w14:textId="77777777" w:rsidR="00E63276" w:rsidRPr="00745D37" w:rsidRDefault="00E63276" w:rsidP="00F0599B">
            <w:pPr>
              <w:pStyle w:val="1"/>
              <w:rPr>
                <w:lang w:val="en-US"/>
              </w:rPr>
            </w:pPr>
            <w:r>
              <w:t>Summary of drafting session</w:t>
            </w:r>
          </w:p>
        </w:tc>
      </w:tr>
      <w:tr w:rsidR="00E63276" w:rsidRPr="00AA7BD2" w14:paraId="53547C9E" w14:textId="77777777" w:rsidTr="00F0599B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93960DB" w14:textId="77777777" w:rsidR="00E63276" w:rsidRDefault="00E63276" w:rsidP="00F0599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69458E8B" w14:textId="77777777" w:rsidR="00E63276" w:rsidRPr="00894FB0" w:rsidRDefault="00E63276" w:rsidP="00F0599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11DE4CA3" w14:textId="757F7BEE" w:rsidR="00E71FAC" w:rsidRDefault="00E63276" w:rsidP="00E71FAC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E71FAC">
              <w:rPr>
                <w:rFonts w:eastAsia="Arial Unicode MS" w:cs="Arial"/>
                <w:i/>
                <w:szCs w:val="18"/>
                <w:lang w:eastAsia="ko-KR"/>
              </w:rPr>
              <w:t>8</w:t>
            </w:r>
            <w:r w:rsidR="00E71FAC">
              <w:rPr>
                <w:rFonts w:eastAsia="Arial Unicode MS" w:cs="Arial"/>
                <w:i/>
                <w:szCs w:val="18"/>
                <w:lang w:eastAsia="ko-KR"/>
              </w:rPr>
              <w:t xml:space="preserve"> documents agreed</w:t>
            </w:r>
          </w:p>
          <w:p w14:paraId="182EC2C3" w14:textId="73E36FDD" w:rsidR="00E71FAC" w:rsidRDefault="00E71FAC" w:rsidP="00E71FAC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1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1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s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merged</w:t>
            </w:r>
          </w:p>
          <w:p w14:paraId="54F2797F" w14:textId="674C4441" w:rsidR="00E71FAC" w:rsidRDefault="00E71FAC" w:rsidP="00E71FAC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6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documents noted</w:t>
            </w:r>
          </w:p>
          <w:p w14:paraId="2C7A544C" w14:textId="68830633" w:rsidR="00E63276" w:rsidRDefault="00E71FAC" w:rsidP="00E71FAC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15</w:t>
            </w:r>
            <w:r>
              <w:rPr>
                <w:rFonts w:eastAsia="Arial Unicode MS" w:cs="Arial"/>
                <w:i/>
                <w:szCs w:val="18"/>
              </w:rPr>
              <w:t xml:space="preserve"> documents still open</w:t>
            </w:r>
          </w:p>
          <w:p w14:paraId="6C00AD5E" w14:textId="4F57460E" w:rsidR="00E63276" w:rsidRPr="00894FB0" w:rsidRDefault="005D2CA6" w:rsidP="00F0599B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A new document is requested by the rapporteur for 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>C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PRs </w:t>
            </w:r>
            <w:r w:rsidR="0068678A">
              <w:rPr>
                <w:rFonts w:eastAsia="Arial Unicode MS" w:cs="Arial"/>
                <w:i/>
                <w:szCs w:val="18"/>
                <w:lang w:eastAsia="ja-JP"/>
              </w:rPr>
              <w:t xml:space="preserve">potentially agreed as outcome of </w:t>
            </w:r>
            <w:r w:rsidRPr="005D2CA6">
              <w:rPr>
                <w:rFonts w:eastAsia="Arial Unicode MS" w:cs="Arial"/>
                <w:i/>
                <w:szCs w:val="18"/>
                <w:lang w:eastAsia="ja-JP"/>
              </w:rPr>
              <w:t>S1-23243</w:t>
            </w:r>
            <w:r w:rsidR="0068678A">
              <w:rPr>
                <w:rFonts w:eastAsia="Arial Unicode MS" w:cs="Arial"/>
                <w:i/>
                <w:szCs w:val="18"/>
                <w:lang w:eastAsia="ja-JP"/>
              </w:rPr>
              <w:t>3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.</w:t>
            </w:r>
            <w:bookmarkStart w:id="7" w:name="_GoBack"/>
            <w:bookmarkEnd w:id="7"/>
          </w:p>
          <w:p w14:paraId="7107CD1B" w14:textId="77777777" w:rsidR="00E63276" w:rsidRPr="00AA7BD2" w:rsidRDefault="00E63276" w:rsidP="00F0599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63276" w:rsidRPr="00B04844" w14:paraId="36D5BF59" w14:textId="77777777" w:rsidTr="00F0599B">
        <w:trPr>
          <w:trHeight w:val="141"/>
        </w:trPr>
        <w:tc>
          <w:tcPr>
            <w:tcW w:w="14426" w:type="dxa"/>
            <w:gridSpan w:val="9"/>
            <w:shd w:val="clear" w:color="auto" w:fill="F2F2F2"/>
          </w:tcPr>
          <w:p w14:paraId="6B3DA452" w14:textId="77777777" w:rsidR="00E63276" w:rsidRPr="00F45489" w:rsidRDefault="00E63276" w:rsidP="00F0599B">
            <w:pPr>
              <w:pStyle w:val="1"/>
            </w:pPr>
            <w:r w:rsidRPr="00F45489">
              <w:t>Close</w:t>
            </w:r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9A04F" w14:textId="77777777" w:rsidR="00F65D85" w:rsidRDefault="00F65D85" w:rsidP="002E015E">
      <w:pPr>
        <w:spacing w:after="0" w:line="240" w:lineRule="auto"/>
      </w:pPr>
      <w:r>
        <w:separator/>
      </w:r>
    </w:p>
  </w:endnote>
  <w:endnote w:type="continuationSeparator" w:id="0">
    <w:p w14:paraId="28B8479E" w14:textId="77777777" w:rsidR="00F65D85" w:rsidRDefault="00F65D85" w:rsidP="002E015E">
      <w:pPr>
        <w:spacing w:after="0" w:line="240" w:lineRule="auto"/>
      </w:pPr>
      <w:r>
        <w:continuationSeparator/>
      </w:r>
    </w:p>
  </w:endnote>
  <w:endnote w:type="continuationNotice" w:id="1">
    <w:p w14:paraId="6118447C" w14:textId="77777777" w:rsidR="00F65D85" w:rsidRDefault="00F65D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5C32F" w14:textId="77777777" w:rsidR="00F65D85" w:rsidRDefault="00F65D85" w:rsidP="002E015E">
      <w:pPr>
        <w:spacing w:after="0" w:line="240" w:lineRule="auto"/>
      </w:pPr>
      <w:r>
        <w:separator/>
      </w:r>
    </w:p>
  </w:footnote>
  <w:footnote w:type="continuationSeparator" w:id="0">
    <w:p w14:paraId="4350C786" w14:textId="77777777" w:rsidR="00F65D85" w:rsidRDefault="00F65D85" w:rsidP="002E015E">
      <w:pPr>
        <w:spacing w:after="0" w:line="240" w:lineRule="auto"/>
      </w:pPr>
      <w:r>
        <w:continuationSeparator/>
      </w:r>
    </w:p>
  </w:footnote>
  <w:footnote w:type="continuationNotice" w:id="1">
    <w:p w14:paraId="4CF0F573" w14:textId="77777777" w:rsidR="00F65D85" w:rsidRDefault="00F65D8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20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15E"/>
    <w:rsid w:val="00010483"/>
    <w:rsid w:val="000109E4"/>
    <w:rsid w:val="00011475"/>
    <w:rsid w:val="00011E38"/>
    <w:rsid w:val="00012163"/>
    <w:rsid w:val="0001245A"/>
    <w:rsid w:val="000129D6"/>
    <w:rsid w:val="00012C8A"/>
    <w:rsid w:val="0001320C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D1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A42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B9A"/>
    <w:rsid w:val="00046F1E"/>
    <w:rsid w:val="00046FC0"/>
    <w:rsid w:val="00047337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1C5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602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4C13"/>
    <w:rsid w:val="00085435"/>
    <w:rsid w:val="00085677"/>
    <w:rsid w:val="00085D73"/>
    <w:rsid w:val="000861C7"/>
    <w:rsid w:val="00086D44"/>
    <w:rsid w:val="00087897"/>
    <w:rsid w:val="000902D3"/>
    <w:rsid w:val="00090AFD"/>
    <w:rsid w:val="00090BFA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3F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18B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4E8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BAF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7CE"/>
    <w:rsid w:val="001029DE"/>
    <w:rsid w:val="001033D8"/>
    <w:rsid w:val="001036A4"/>
    <w:rsid w:val="00103D7B"/>
    <w:rsid w:val="00104068"/>
    <w:rsid w:val="0010420C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1BDC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55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129"/>
    <w:rsid w:val="001458C4"/>
    <w:rsid w:val="00145C29"/>
    <w:rsid w:val="00146367"/>
    <w:rsid w:val="00146BF2"/>
    <w:rsid w:val="0014708C"/>
    <w:rsid w:val="00147B2D"/>
    <w:rsid w:val="001505E8"/>
    <w:rsid w:val="001507DF"/>
    <w:rsid w:val="00150EF9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7CC"/>
    <w:rsid w:val="00167812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1FF2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1A3F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25B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E87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0F1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345"/>
    <w:rsid w:val="00257667"/>
    <w:rsid w:val="0026037A"/>
    <w:rsid w:val="002610F3"/>
    <w:rsid w:val="00261A10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50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8C4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2AC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08C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17F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569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3A63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1A9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6DB5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4EBC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DD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27FC8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141"/>
    <w:rsid w:val="0043679C"/>
    <w:rsid w:val="0043687E"/>
    <w:rsid w:val="00436C6C"/>
    <w:rsid w:val="0043706B"/>
    <w:rsid w:val="00437768"/>
    <w:rsid w:val="00437BE9"/>
    <w:rsid w:val="00437D0F"/>
    <w:rsid w:val="00440C18"/>
    <w:rsid w:val="00440FE0"/>
    <w:rsid w:val="0044133E"/>
    <w:rsid w:val="00441941"/>
    <w:rsid w:val="00441A0B"/>
    <w:rsid w:val="00441F87"/>
    <w:rsid w:val="00442253"/>
    <w:rsid w:val="004423D4"/>
    <w:rsid w:val="004424A8"/>
    <w:rsid w:val="00442FD0"/>
    <w:rsid w:val="0044424A"/>
    <w:rsid w:val="00444322"/>
    <w:rsid w:val="00444BF8"/>
    <w:rsid w:val="00444DCD"/>
    <w:rsid w:val="00444F13"/>
    <w:rsid w:val="0044534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0FA4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2A44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BB5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0A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3EB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2D7A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17E7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2D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1F99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CA6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4A9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49A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06D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78A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7B7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86C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4C6F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1DBE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2A7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9A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32"/>
    <w:rsid w:val="007638DF"/>
    <w:rsid w:val="00763CF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AE7"/>
    <w:rsid w:val="00780B99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4FBD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0C4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48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0BA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604"/>
    <w:rsid w:val="007F675D"/>
    <w:rsid w:val="007F68C2"/>
    <w:rsid w:val="007F6935"/>
    <w:rsid w:val="007F7068"/>
    <w:rsid w:val="007F7534"/>
    <w:rsid w:val="007F7715"/>
    <w:rsid w:val="007F7FE8"/>
    <w:rsid w:val="00800A0D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22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9F"/>
    <w:rsid w:val="00871C3A"/>
    <w:rsid w:val="00872597"/>
    <w:rsid w:val="00872AA5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681"/>
    <w:rsid w:val="008A5A68"/>
    <w:rsid w:val="008A5FCA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0367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31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6F6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10F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421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9E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38AC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628"/>
    <w:rsid w:val="009B4A39"/>
    <w:rsid w:val="009B4A60"/>
    <w:rsid w:val="009B4D25"/>
    <w:rsid w:val="009B51A7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076"/>
    <w:rsid w:val="009C32FE"/>
    <w:rsid w:val="009C3923"/>
    <w:rsid w:val="009C39A8"/>
    <w:rsid w:val="009C3E79"/>
    <w:rsid w:val="009C43D7"/>
    <w:rsid w:val="009C494C"/>
    <w:rsid w:val="009C4AA7"/>
    <w:rsid w:val="009C4B79"/>
    <w:rsid w:val="009C4B80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02"/>
    <w:rsid w:val="009D0FEC"/>
    <w:rsid w:val="009D1700"/>
    <w:rsid w:val="009D2164"/>
    <w:rsid w:val="009D291A"/>
    <w:rsid w:val="009D3F23"/>
    <w:rsid w:val="009D4B72"/>
    <w:rsid w:val="009D4C69"/>
    <w:rsid w:val="009D4FD2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0D3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5E2E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4C00"/>
    <w:rsid w:val="00A0500A"/>
    <w:rsid w:val="00A0515B"/>
    <w:rsid w:val="00A0561D"/>
    <w:rsid w:val="00A05FE2"/>
    <w:rsid w:val="00A0654E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ABA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2D5F"/>
    <w:rsid w:val="00A43611"/>
    <w:rsid w:val="00A43A77"/>
    <w:rsid w:val="00A43FC5"/>
    <w:rsid w:val="00A44038"/>
    <w:rsid w:val="00A441B3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5BFA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3C4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601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5D63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B9B"/>
    <w:rsid w:val="00AD6E75"/>
    <w:rsid w:val="00AD7036"/>
    <w:rsid w:val="00AD722B"/>
    <w:rsid w:val="00AD73AE"/>
    <w:rsid w:val="00AD7563"/>
    <w:rsid w:val="00AD7BF1"/>
    <w:rsid w:val="00AE006B"/>
    <w:rsid w:val="00AE0E6C"/>
    <w:rsid w:val="00AE1055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5B26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AF7326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31B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7DB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58F4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6D1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1E1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9B9"/>
    <w:rsid w:val="00BB0ECB"/>
    <w:rsid w:val="00BB0FB8"/>
    <w:rsid w:val="00BB153B"/>
    <w:rsid w:val="00BB19C5"/>
    <w:rsid w:val="00BB29E2"/>
    <w:rsid w:val="00BB4735"/>
    <w:rsid w:val="00BB4802"/>
    <w:rsid w:val="00BB5D6E"/>
    <w:rsid w:val="00BB611A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499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AF2"/>
    <w:rsid w:val="00BD7ECF"/>
    <w:rsid w:val="00BE0178"/>
    <w:rsid w:val="00BE01A6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013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2FD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B17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030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C84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933"/>
    <w:rsid w:val="00C67D94"/>
    <w:rsid w:val="00C67E2B"/>
    <w:rsid w:val="00C67EFE"/>
    <w:rsid w:val="00C70128"/>
    <w:rsid w:val="00C70397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2F85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87BDF"/>
    <w:rsid w:val="00C9083B"/>
    <w:rsid w:val="00C908F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397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904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2E0E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F87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110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14DD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37B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38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8BF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559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58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61"/>
    <w:rsid w:val="00E2079B"/>
    <w:rsid w:val="00E20A73"/>
    <w:rsid w:val="00E21394"/>
    <w:rsid w:val="00E218BF"/>
    <w:rsid w:val="00E21C77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52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276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1FAC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E75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0C1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468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39EC"/>
    <w:rsid w:val="00ED404D"/>
    <w:rsid w:val="00ED41F1"/>
    <w:rsid w:val="00ED4A0C"/>
    <w:rsid w:val="00ED50B7"/>
    <w:rsid w:val="00ED52E8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157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108"/>
    <w:rsid w:val="00F0427F"/>
    <w:rsid w:val="00F0599B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1BA"/>
    <w:rsid w:val="00F14387"/>
    <w:rsid w:val="00F14539"/>
    <w:rsid w:val="00F1463F"/>
    <w:rsid w:val="00F14E61"/>
    <w:rsid w:val="00F15825"/>
    <w:rsid w:val="00F15FEB"/>
    <w:rsid w:val="00F1640A"/>
    <w:rsid w:val="00F168BA"/>
    <w:rsid w:val="00F16960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38B"/>
    <w:rsid w:val="00F565B8"/>
    <w:rsid w:val="00F56ADA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D85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7C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395F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3FDC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3CE9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F131BA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1">
    <w:name w:val="heading 1"/>
    <w:basedOn w:val="a0"/>
    <w:next w:val="a1"/>
    <w:link w:val="10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20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a0"/>
    <w:next w:val="a1"/>
    <w:link w:val="2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31">
    <w:name w:val="heading 3"/>
    <w:aliases w:val="H3,Underrubrik2,E3,H3-Heading 3,3,l3.3,h3,l3,list 3,list3,subhead,Heading3,1.,Heading No. L3,H31,H32,H33,H34,H35,Sub-sub section Title,Titolo Sotto/Sottosezione,L3,Head 3,1.1.1,3rd level"/>
    <w:basedOn w:val="20"/>
    <w:next w:val="a1"/>
    <w:link w:val="32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41">
    <w:name w:val="heading 4"/>
    <w:aliases w:val="h4,H4"/>
    <w:basedOn w:val="a0"/>
    <w:next w:val="a0"/>
    <w:link w:val="42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51">
    <w:name w:val="heading 5"/>
    <w:aliases w:val="H5"/>
    <w:basedOn w:val="a0"/>
    <w:next w:val="a0"/>
    <w:link w:val="52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6">
    <w:name w:val="heading 6"/>
    <w:basedOn w:val="a0"/>
    <w:next w:val="a0"/>
    <w:link w:val="60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8">
    <w:name w:val="heading 8"/>
    <w:basedOn w:val="a0"/>
    <w:next w:val="a0"/>
    <w:link w:val="80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9">
    <w:name w:val="heading 9"/>
    <w:basedOn w:val="a0"/>
    <w:next w:val="a0"/>
    <w:link w:val="90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unhideWhenUsed/>
    <w:rsid w:val="0000020D"/>
    <w:rPr>
      <w:color w:val="0000FF"/>
      <w:u w:val="single"/>
    </w:rPr>
  </w:style>
  <w:style w:type="character" w:customStyle="1" w:styleId="10">
    <w:name w:val="見出し 1 (文字)"/>
    <w:link w:val="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見出し 3 (文字)"/>
    <w:aliases w:val="H3 (文字),Underrubrik2 (文字),E3 (文字),H3-Heading 3 (文字),3 (文字),l3.3 (文字),h3 (文字),l3 (文字),list 3 (文字),list3 (文字),subhead (文字),Heading3 (文字),1. (文字),Heading No. L3 (文字),H31 (文字),H32 (文字),H33 (文字),H34 (文字),H35 (文字),Sub-sub section Title (文字),L3 (文字)"/>
    <w:link w:val="31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42">
    <w:name w:val="見出し 4 (文字)"/>
    <w:aliases w:val="h4 (文字),H4 (文字)"/>
    <w:link w:val="41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52">
    <w:name w:val="見出し 5 (文字)"/>
    <w:aliases w:val="H5 (文字)"/>
    <w:link w:val="51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60">
    <w:name w:val="見出し 6 (文字)"/>
    <w:link w:val="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70">
    <w:name w:val="見出し 7 (文字)"/>
    <w:link w:val="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80">
    <w:name w:val="見出し 8 (文字)"/>
    <w:link w:val="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90">
    <w:name w:val="見出し 9 (文字)"/>
    <w:link w:val="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a4"/>
    <w:uiPriority w:val="99"/>
    <w:semiHidden/>
    <w:unhideWhenUsed/>
    <w:rsid w:val="001033D8"/>
  </w:style>
  <w:style w:type="character" w:styleId="a6">
    <w:name w:val="FollowedHyperlink"/>
    <w:unhideWhenUsed/>
    <w:rsid w:val="001033D8"/>
    <w:rPr>
      <w:color w:val="800080"/>
      <w:u w:val="single"/>
    </w:rPr>
  </w:style>
  <w:style w:type="paragraph" w:styleId="a1">
    <w:name w:val="Body Text"/>
    <w:aliases w:val="AvtalBrödtext,Bodytext"/>
    <w:basedOn w:val="a0"/>
    <w:link w:val="a7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7">
    <w:name w:val="本文 (文字)"/>
    <w:aliases w:val="AvtalBrödtext (文字),Bodytext (文字)"/>
    <w:link w:val="a1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21">
    <w:name w:val="見出し 2 (文字)"/>
    <w:aliases w:val="H2 (文字),UNDERRUBRIK 1-2 (文字),R2 (文字),2 (文字),H21 (文字),E2 (文字),heading 2 (文字),h2 (文字),2nd level (文字),H22 (文字),H23 (文字),H24 (文字),H25 (文字),†berschrift 2 (文字),õberschrift 2 (文字),H2-Heading 2 (文字),Header 2 (文字),l2 (文字),Header2 (文字),22 (文字),A (文字)"/>
    <w:link w:val="20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Web">
    <w:name w:val="Normal (Web)"/>
    <w:basedOn w:val="a0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11">
    <w:name w:val="index 1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22">
    <w:name w:val="index 2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33">
    <w:name w:val="index 3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43">
    <w:name w:val="index 4"/>
    <w:basedOn w:val="a0"/>
    <w:next w:val="a0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3">
    <w:name w:val="index 5"/>
    <w:basedOn w:val="a0"/>
    <w:next w:val="a0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61">
    <w:name w:val="index 6"/>
    <w:basedOn w:val="a0"/>
    <w:next w:val="a0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71">
    <w:name w:val="index 7"/>
    <w:basedOn w:val="a0"/>
    <w:next w:val="a0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index 8"/>
    <w:basedOn w:val="a0"/>
    <w:next w:val="a0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91">
    <w:name w:val="index 9"/>
    <w:basedOn w:val="a0"/>
    <w:next w:val="a0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12">
    <w:name w:val="toc 1"/>
    <w:basedOn w:val="a0"/>
    <w:next w:val="a0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23">
    <w:name w:val="toc 2"/>
    <w:basedOn w:val="a0"/>
    <w:next w:val="a0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34">
    <w:name w:val="toc 3"/>
    <w:basedOn w:val="a0"/>
    <w:next w:val="a0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44">
    <w:name w:val="toc 4"/>
    <w:basedOn w:val="a0"/>
    <w:next w:val="a0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54">
    <w:name w:val="toc 5"/>
    <w:basedOn w:val="a0"/>
    <w:next w:val="a0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2">
    <w:name w:val="toc 6"/>
    <w:basedOn w:val="a0"/>
    <w:next w:val="a0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72">
    <w:name w:val="toc 7"/>
    <w:basedOn w:val="a0"/>
    <w:next w:val="a0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82">
    <w:name w:val="toc 8"/>
    <w:basedOn w:val="a0"/>
    <w:next w:val="a0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92">
    <w:name w:val="toc 9"/>
    <w:basedOn w:val="a0"/>
    <w:next w:val="a0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a8">
    <w:name w:val="footnote text"/>
    <w:basedOn w:val="a0"/>
    <w:link w:val="a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9">
    <w:name w:val="脚注文字列 (文字)"/>
    <w:link w:val="a8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a">
    <w:name w:val="annotation text"/>
    <w:basedOn w:val="a0"/>
    <w:link w:val="ab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b">
    <w:name w:val="コメント文字列 (文字)"/>
    <w:link w:val="a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d"/>
    <w:locked/>
    <w:rsid w:val="001033D8"/>
    <w:rPr>
      <w:rFonts w:ascii="Arial" w:eastAsia="Times New Roman" w:hAnsi="Arial" w:cs="Arial"/>
      <w:lang w:eastAsia="ar-SA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0"/>
    <w:link w:val="ac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semiHidden/>
    <w:rsid w:val="001033D8"/>
  </w:style>
  <w:style w:type="paragraph" w:styleId="ae">
    <w:name w:val="footer"/>
    <w:basedOn w:val="a0"/>
    <w:link w:val="af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f">
    <w:name w:val="フッター (文字)"/>
    <w:link w:val="a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f0">
    <w:name w:val="index heading"/>
    <w:basedOn w:val="a0"/>
    <w:next w:val="1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af1">
    <w:name w:val="caption"/>
    <w:basedOn w:val="a0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af2">
    <w:name w:val="envelope address"/>
    <w:basedOn w:val="a0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af3">
    <w:name w:val="List"/>
    <w:basedOn w:val="a0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f4">
    <w:name w:val="List Bullet"/>
    <w:basedOn w:val="a0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">
    <w:name w:val="List Number"/>
    <w:basedOn w:val="a0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24">
    <w:name w:val="List 2"/>
    <w:basedOn w:val="a0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25">
    <w:name w:val="List Bullet 2"/>
    <w:basedOn w:val="a0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30">
    <w:name w:val="List Bullet 3"/>
    <w:basedOn w:val="a0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0">
    <w:name w:val="List Bullet 4"/>
    <w:basedOn w:val="a0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0">
    <w:name w:val="List Bullet 5"/>
    <w:basedOn w:val="a0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2">
    <w:name w:val="List Number 2"/>
    <w:basedOn w:val="a0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3">
    <w:name w:val="List Number 3"/>
    <w:basedOn w:val="a0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">
    <w:name w:val="List Number 4"/>
    <w:basedOn w:val="a0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">
    <w:name w:val="List Number 5"/>
    <w:basedOn w:val="a0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a0"/>
    <w:next w:val="a0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af5">
    <w:name w:val="副題 (文字)"/>
    <w:link w:val="af6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af7">
    <w:name w:val="Body Text Indent"/>
    <w:basedOn w:val="a0"/>
    <w:link w:val="af8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af8">
    <w:name w:val="本文インデント (文字)"/>
    <w:link w:val="af7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26">
    <w:name w:val="Body Text 2"/>
    <w:basedOn w:val="a0"/>
    <w:link w:val="27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27">
    <w:name w:val="本文 2 (文字)"/>
    <w:link w:val="26"/>
    <w:rsid w:val="001033D8"/>
    <w:rPr>
      <w:rFonts w:ascii="Arial" w:eastAsia="Times New Roman" w:hAnsi="Arial" w:cs="Times New Roman"/>
      <w:sz w:val="20"/>
      <w:szCs w:val="24"/>
    </w:rPr>
  </w:style>
  <w:style w:type="paragraph" w:styleId="35">
    <w:name w:val="Body Text 3"/>
    <w:basedOn w:val="a0"/>
    <w:link w:val="36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28">
    <w:name w:val="Body Text Indent 2"/>
    <w:basedOn w:val="a0"/>
    <w:link w:val="29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29">
    <w:name w:val="本文インデント 2 (文字)"/>
    <w:link w:val="28"/>
    <w:rsid w:val="001033D8"/>
    <w:rPr>
      <w:rFonts w:ascii="Arial" w:eastAsia="Times New Roman" w:hAnsi="Arial" w:cs="Times New Roman"/>
      <w:sz w:val="20"/>
      <w:szCs w:val="20"/>
    </w:rPr>
  </w:style>
  <w:style w:type="paragraph" w:styleId="af9">
    <w:name w:val="Document Map"/>
    <w:basedOn w:val="a0"/>
    <w:link w:val="afa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afa">
    <w:name w:val="見出しマップ (文字)"/>
    <w:link w:val="af9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afb">
    <w:name w:val="Plain Text"/>
    <w:basedOn w:val="a0"/>
    <w:link w:val="afc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afc">
    <w:name w:val="書式なし (文字)"/>
    <w:link w:val="afb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afd">
    <w:name w:val="annotation subject"/>
    <w:basedOn w:val="aa"/>
    <w:next w:val="aa"/>
    <w:link w:val="afe"/>
    <w:semiHidden/>
    <w:unhideWhenUsed/>
    <w:rsid w:val="001033D8"/>
    <w:rPr>
      <w:b/>
      <w:bCs/>
    </w:rPr>
  </w:style>
  <w:style w:type="character" w:customStyle="1" w:styleId="afe">
    <w:name w:val="コメント内容 (文字)"/>
    <w:link w:val="afd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aff">
    <w:name w:val="Balloon Text"/>
    <w:basedOn w:val="a0"/>
    <w:link w:val="aff0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0">
    <w:name w:val="吹き出し (文字)"/>
    <w:link w:val="aff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aff1">
    <w:name w:val="List Paragraph"/>
    <w:basedOn w:val="a0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aff2">
    <w:name w:val="TOC Heading"/>
    <w:basedOn w:val="1"/>
    <w:next w:val="a0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a1"/>
    <w:rsid w:val="001033D8"/>
    <w:pPr>
      <w:ind w:left="2268"/>
    </w:pPr>
  </w:style>
  <w:style w:type="paragraph" w:customStyle="1" w:styleId="Heading">
    <w:name w:val="Heading"/>
    <w:basedOn w:val="a0"/>
    <w:next w:val="a1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a1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a0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af1"/>
    <w:rsid w:val="001033D8"/>
  </w:style>
  <w:style w:type="paragraph" w:customStyle="1" w:styleId="Text">
    <w:name w:val="Text"/>
    <w:basedOn w:val="a0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a0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a0"/>
    <w:next w:val="a1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a0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a0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a0"/>
    <w:next w:val="a0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a0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a0"/>
    <w:next w:val="a0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a0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a0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a0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a0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a0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a0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a0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a0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a0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a0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a0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a0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a0"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a0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a0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a0"/>
    <w:next w:val="a0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a0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a0"/>
    <w:next w:val="a0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aff3">
    <w:name w:val="表題 (文字)"/>
    <w:link w:val="aff4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aff4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aff4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24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aff5">
    <w:name w:val="footnote reference"/>
    <w:unhideWhenUsed/>
    <w:rsid w:val="001033D8"/>
    <w:rPr>
      <w:vertAlign w:val="superscript"/>
    </w:rPr>
  </w:style>
  <w:style w:type="character" w:styleId="aff6">
    <w:name w:val="annotation reference"/>
    <w:unhideWhenUsed/>
    <w:rsid w:val="001033D8"/>
    <w:rPr>
      <w:sz w:val="16"/>
      <w:szCs w:val="16"/>
    </w:rPr>
  </w:style>
  <w:style w:type="character" w:styleId="aff7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">
    <w:name w:val="HTML Top of Form"/>
    <w:basedOn w:val="a0"/>
    <w:next w:val="a0"/>
    <w:link w:val="z-0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0">
    <w:name w:val="z-フォームの始まり (文字)"/>
    <w:link w:val="z-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36">
    <w:name w:val="本文 3 (文字)"/>
    <w:link w:val="35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1">
    <w:name w:val="HTML Bottom of Form"/>
    <w:basedOn w:val="a0"/>
    <w:next w:val="a0"/>
    <w:link w:val="z-2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2">
    <w:name w:val="z-フォームの終わり (文字)"/>
    <w:link w:val="z-1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aff8">
    <w:name w:val="Table Grid"/>
    <w:basedOn w:val="a3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Subtitle"/>
    <w:basedOn w:val="a0"/>
    <w:next w:val="a0"/>
    <w:link w:val="af5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4">
    <w:name w:val="Title"/>
    <w:basedOn w:val="a0"/>
    <w:next w:val="a0"/>
    <w:link w:val="aff3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a4"/>
    <w:semiHidden/>
    <w:unhideWhenUsed/>
    <w:rsid w:val="00A17642"/>
  </w:style>
  <w:style w:type="character" w:styleId="aff9">
    <w:name w:val="page number"/>
    <w:rsid w:val="00A17642"/>
  </w:style>
  <w:style w:type="paragraph" w:customStyle="1" w:styleId="ZchnZchnCharCharZchnZchn2">
    <w:name w:val="Zchn Zchn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a0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affa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a4"/>
    <w:semiHidden/>
    <w:unhideWhenUsed/>
    <w:rsid w:val="009B1044"/>
  </w:style>
  <w:style w:type="paragraph" w:customStyle="1" w:styleId="ZchnZchnCharCharZchnZchn1">
    <w:name w:val="Zchn Zchn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a0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a4"/>
    <w:uiPriority w:val="99"/>
    <w:semiHidden/>
    <w:unhideWhenUsed/>
    <w:rsid w:val="003E1CF2"/>
  </w:style>
  <w:style w:type="numbering" w:customStyle="1" w:styleId="NoList11">
    <w:name w:val="No List11"/>
    <w:next w:val="a4"/>
    <w:uiPriority w:val="99"/>
    <w:semiHidden/>
    <w:unhideWhenUsed/>
    <w:rsid w:val="003E1CF2"/>
  </w:style>
  <w:style w:type="table" w:customStyle="1" w:styleId="TableGrid1">
    <w:name w:val="Table Grid1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4"/>
    <w:semiHidden/>
    <w:unhideWhenUsed/>
    <w:rsid w:val="003E1CF2"/>
  </w:style>
  <w:style w:type="numbering" w:customStyle="1" w:styleId="NoList31">
    <w:name w:val="No List31"/>
    <w:next w:val="a4"/>
    <w:semiHidden/>
    <w:unhideWhenUsed/>
    <w:rsid w:val="003E1CF2"/>
  </w:style>
  <w:style w:type="numbering" w:customStyle="1" w:styleId="NoList5">
    <w:name w:val="No List5"/>
    <w:next w:val="a4"/>
    <w:uiPriority w:val="99"/>
    <w:semiHidden/>
    <w:unhideWhenUsed/>
    <w:rsid w:val="003E1CF2"/>
  </w:style>
  <w:style w:type="numbering" w:customStyle="1" w:styleId="NoList12">
    <w:name w:val="No List12"/>
    <w:next w:val="a4"/>
    <w:uiPriority w:val="99"/>
    <w:semiHidden/>
    <w:unhideWhenUsed/>
    <w:rsid w:val="003E1CF2"/>
  </w:style>
  <w:style w:type="table" w:customStyle="1" w:styleId="TableGrid2">
    <w:name w:val="Table Grid2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a4"/>
    <w:semiHidden/>
    <w:unhideWhenUsed/>
    <w:rsid w:val="003E1CF2"/>
  </w:style>
  <w:style w:type="numbering" w:customStyle="1" w:styleId="NoList32">
    <w:name w:val="No List32"/>
    <w:next w:val="a4"/>
    <w:semiHidden/>
    <w:unhideWhenUsed/>
    <w:rsid w:val="003E1CF2"/>
  </w:style>
  <w:style w:type="numbering" w:customStyle="1" w:styleId="NoList6">
    <w:name w:val="No List6"/>
    <w:next w:val="a4"/>
    <w:uiPriority w:val="99"/>
    <w:semiHidden/>
    <w:unhideWhenUsed/>
    <w:rsid w:val="001F15DE"/>
  </w:style>
  <w:style w:type="numbering" w:customStyle="1" w:styleId="NoList13">
    <w:name w:val="No List13"/>
    <w:next w:val="a4"/>
    <w:uiPriority w:val="99"/>
    <w:semiHidden/>
    <w:unhideWhenUsed/>
    <w:rsid w:val="001F15DE"/>
  </w:style>
  <w:style w:type="table" w:customStyle="1" w:styleId="TableGrid3">
    <w:name w:val="Table Grid3"/>
    <w:basedOn w:val="a3"/>
    <w:next w:val="aff8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a4"/>
    <w:semiHidden/>
    <w:unhideWhenUsed/>
    <w:rsid w:val="001F15DE"/>
  </w:style>
  <w:style w:type="numbering" w:customStyle="1" w:styleId="NoList33">
    <w:name w:val="No List33"/>
    <w:next w:val="a4"/>
    <w:semiHidden/>
    <w:unhideWhenUsed/>
    <w:rsid w:val="001F15DE"/>
  </w:style>
  <w:style w:type="numbering" w:customStyle="1" w:styleId="NoList7">
    <w:name w:val="No List7"/>
    <w:next w:val="a4"/>
    <w:uiPriority w:val="99"/>
    <w:semiHidden/>
    <w:unhideWhenUsed/>
    <w:rsid w:val="00A92E74"/>
  </w:style>
  <w:style w:type="numbering" w:customStyle="1" w:styleId="NoList14">
    <w:name w:val="No List14"/>
    <w:next w:val="a4"/>
    <w:uiPriority w:val="99"/>
    <w:semiHidden/>
    <w:unhideWhenUsed/>
    <w:rsid w:val="00A92E74"/>
  </w:style>
  <w:style w:type="table" w:customStyle="1" w:styleId="TableGrid4">
    <w:name w:val="Table Grid4"/>
    <w:basedOn w:val="a3"/>
    <w:next w:val="aff8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a4"/>
    <w:semiHidden/>
    <w:unhideWhenUsed/>
    <w:rsid w:val="00A92E74"/>
  </w:style>
  <w:style w:type="numbering" w:customStyle="1" w:styleId="NoList34">
    <w:name w:val="No List34"/>
    <w:next w:val="a4"/>
    <w:semiHidden/>
    <w:unhideWhenUsed/>
    <w:rsid w:val="00A92E74"/>
  </w:style>
  <w:style w:type="numbering" w:customStyle="1" w:styleId="NoList8">
    <w:name w:val="No List8"/>
    <w:next w:val="a4"/>
    <w:uiPriority w:val="99"/>
    <w:semiHidden/>
    <w:unhideWhenUsed/>
    <w:rsid w:val="00F45489"/>
  </w:style>
  <w:style w:type="numbering" w:customStyle="1" w:styleId="NoList15">
    <w:name w:val="No List15"/>
    <w:next w:val="a4"/>
    <w:uiPriority w:val="99"/>
    <w:semiHidden/>
    <w:unhideWhenUsed/>
    <w:rsid w:val="00F45489"/>
  </w:style>
  <w:style w:type="table" w:customStyle="1" w:styleId="TableGrid5">
    <w:name w:val="Table Grid5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a4"/>
    <w:semiHidden/>
    <w:unhideWhenUsed/>
    <w:rsid w:val="00F45489"/>
  </w:style>
  <w:style w:type="numbering" w:customStyle="1" w:styleId="NoList35">
    <w:name w:val="No List35"/>
    <w:next w:val="a4"/>
    <w:semiHidden/>
    <w:unhideWhenUsed/>
    <w:rsid w:val="00F45489"/>
  </w:style>
  <w:style w:type="numbering" w:customStyle="1" w:styleId="NoList41">
    <w:name w:val="No List41"/>
    <w:next w:val="a4"/>
    <w:uiPriority w:val="99"/>
    <w:semiHidden/>
    <w:unhideWhenUsed/>
    <w:rsid w:val="00F45489"/>
  </w:style>
  <w:style w:type="numbering" w:customStyle="1" w:styleId="NoList111">
    <w:name w:val="No List111"/>
    <w:next w:val="a4"/>
    <w:uiPriority w:val="99"/>
    <w:semiHidden/>
    <w:unhideWhenUsed/>
    <w:rsid w:val="00F45489"/>
  </w:style>
  <w:style w:type="table" w:customStyle="1" w:styleId="TableGrid11">
    <w:name w:val="Table Grid1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a4"/>
    <w:semiHidden/>
    <w:unhideWhenUsed/>
    <w:rsid w:val="00F45489"/>
  </w:style>
  <w:style w:type="numbering" w:customStyle="1" w:styleId="NoList311">
    <w:name w:val="No List311"/>
    <w:next w:val="a4"/>
    <w:semiHidden/>
    <w:unhideWhenUsed/>
    <w:rsid w:val="00F45489"/>
  </w:style>
  <w:style w:type="numbering" w:customStyle="1" w:styleId="NoList51">
    <w:name w:val="No List51"/>
    <w:next w:val="a4"/>
    <w:uiPriority w:val="99"/>
    <w:semiHidden/>
    <w:unhideWhenUsed/>
    <w:rsid w:val="00F45489"/>
  </w:style>
  <w:style w:type="numbering" w:customStyle="1" w:styleId="NoList121">
    <w:name w:val="No List121"/>
    <w:next w:val="a4"/>
    <w:uiPriority w:val="99"/>
    <w:semiHidden/>
    <w:unhideWhenUsed/>
    <w:rsid w:val="00F45489"/>
  </w:style>
  <w:style w:type="table" w:customStyle="1" w:styleId="TableGrid21">
    <w:name w:val="Table Grid2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a4"/>
    <w:semiHidden/>
    <w:unhideWhenUsed/>
    <w:rsid w:val="00F45489"/>
  </w:style>
  <w:style w:type="numbering" w:customStyle="1" w:styleId="NoList321">
    <w:name w:val="No List321"/>
    <w:next w:val="a4"/>
    <w:semiHidden/>
    <w:unhideWhenUsed/>
    <w:rsid w:val="00F45489"/>
  </w:style>
  <w:style w:type="numbering" w:customStyle="1" w:styleId="NoList61">
    <w:name w:val="No List61"/>
    <w:next w:val="a4"/>
    <w:uiPriority w:val="99"/>
    <w:semiHidden/>
    <w:unhideWhenUsed/>
    <w:rsid w:val="00F45489"/>
  </w:style>
  <w:style w:type="numbering" w:customStyle="1" w:styleId="NoList131">
    <w:name w:val="No List131"/>
    <w:next w:val="a4"/>
    <w:uiPriority w:val="99"/>
    <w:semiHidden/>
    <w:unhideWhenUsed/>
    <w:rsid w:val="00F45489"/>
  </w:style>
  <w:style w:type="table" w:customStyle="1" w:styleId="TableGrid31">
    <w:name w:val="Table Grid3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a4"/>
    <w:semiHidden/>
    <w:unhideWhenUsed/>
    <w:rsid w:val="00F45489"/>
  </w:style>
  <w:style w:type="numbering" w:customStyle="1" w:styleId="NoList331">
    <w:name w:val="No List331"/>
    <w:next w:val="a4"/>
    <w:semiHidden/>
    <w:unhideWhenUsed/>
    <w:rsid w:val="00F45489"/>
  </w:style>
  <w:style w:type="numbering" w:customStyle="1" w:styleId="NoList71">
    <w:name w:val="No List71"/>
    <w:next w:val="a4"/>
    <w:uiPriority w:val="99"/>
    <w:semiHidden/>
    <w:unhideWhenUsed/>
    <w:rsid w:val="00F45489"/>
  </w:style>
  <w:style w:type="numbering" w:customStyle="1" w:styleId="NoList141">
    <w:name w:val="No List141"/>
    <w:next w:val="a4"/>
    <w:uiPriority w:val="99"/>
    <w:semiHidden/>
    <w:unhideWhenUsed/>
    <w:rsid w:val="00F45489"/>
  </w:style>
  <w:style w:type="table" w:customStyle="1" w:styleId="TableGrid41">
    <w:name w:val="Table Grid4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a4"/>
    <w:semiHidden/>
    <w:unhideWhenUsed/>
    <w:rsid w:val="00F45489"/>
  </w:style>
  <w:style w:type="numbering" w:customStyle="1" w:styleId="NoList341">
    <w:name w:val="No List341"/>
    <w:next w:val="a4"/>
    <w:semiHidden/>
    <w:unhideWhenUsed/>
    <w:rsid w:val="00F45489"/>
  </w:style>
  <w:style w:type="numbering" w:customStyle="1" w:styleId="NoList9">
    <w:name w:val="No List9"/>
    <w:next w:val="a4"/>
    <w:uiPriority w:val="99"/>
    <w:semiHidden/>
    <w:unhideWhenUsed/>
    <w:rsid w:val="00AE4BF2"/>
  </w:style>
  <w:style w:type="numbering" w:customStyle="1" w:styleId="NoList16">
    <w:name w:val="No List16"/>
    <w:next w:val="a4"/>
    <w:uiPriority w:val="99"/>
    <w:semiHidden/>
    <w:unhideWhenUsed/>
    <w:rsid w:val="00AE4BF2"/>
  </w:style>
  <w:style w:type="table" w:customStyle="1" w:styleId="TableGrid6">
    <w:name w:val="Table Grid6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a4"/>
    <w:semiHidden/>
    <w:unhideWhenUsed/>
    <w:rsid w:val="00AE4BF2"/>
  </w:style>
  <w:style w:type="numbering" w:customStyle="1" w:styleId="NoList36">
    <w:name w:val="No List36"/>
    <w:next w:val="a4"/>
    <w:semiHidden/>
    <w:unhideWhenUsed/>
    <w:rsid w:val="00AE4BF2"/>
  </w:style>
  <w:style w:type="numbering" w:customStyle="1" w:styleId="NoList42">
    <w:name w:val="No List42"/>
    <w:next w:val="a4"/>
    <w:uiPriority w:val="99"/>
    <w:semiHidden/>
    <w:unhideWhenUsed/>
    <w:rsid w:val="00AE4BF2"/>
  </w:style>
  <w:style w:type="numbering" w:customStyle="1" w:styleId="NoList112">
    <w:name w:val="No List112"/>
    <w:next w:val="a4"/>
    <w:uiPriority w:val="99"/>
    <w:semiHidden/>
    <w:unhideWhenUsed/>
    <w:rsid w:val="00AE4BF2"/>
  </w:style>
  <w:style w:type="table" w:customStyle="1" w:styleId="TableGrid12">
    <w:name w:val="Table Grid1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a4"/>
    <w:semiHidden/>
    <w:unhideWhenUsed/>
    <w:rsid w:val="00AE4BF2"/>
  </w:style>
  <w:style w:type="numbering" w:customStyle="1" w:styleId="NoList312">
    <w:name w:val="No List312"/>
    <w:next w:val="a4"/>
    <w:semiHidden/>
    <w:unhideWhenUsed/>
    <w:rsid w:val="00AE4BF2"/>
  </w:style>
  <w:style w:type="numbering" w:customStyle="1" w:styleId="NoList52">
    <w:name w:val="No List52"/>
    <w:next w:val="a4"/>
    <w:uiPriority w:val="99"/>
    <w:semiHidden/>
    <w:unhideWhenUsed/>
    <w:rsid w:val="00AE4BF2"/>
  </w:style>
  <w:style w:type="numbering" w:customStyle="1" w:styleId="NoList122">
    <w:name w:val="No List122"/>
    <w:next w:val="a4"/>
    <w:uiPriority w:val="99"/>
    <w:semiHidden/>
    <w:unhideWhenUsed/>
    <w:rsid w:val="00AE4BF2"/>
  </w:style>
  <w:style w:type="table" w:customStyle="1" w:styleId="TableGrid22">
    <w:name w:val="Table Grid2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a4"/>
    <w:semiHidden/>
    <w:unhideWhenUsed/>
    <w:rsid w:val="00AE4BF2"/>
  </w:style>
  <w:style w:type="numbering" w:customStyle="1" w:styleId="NoList322">
    <w:name w:val="No List322"/>
    <w:next w:val="a4"/>
    <w:semiHidden/>
    <w:unhideWhenUsed/>
    <w:rsid w:val="00AE4BF2"/>
  </w:style>
  <w:style w:type="numbering" w:customStyle="1" w:styleId="NoList62">
    <w:name w:val="No List62"/>
    <w:next w:val="a4"/>
    <w:uiPriority w:val="99"/>
    <w:semiHidden/>
    <w:unhideWhenUsed/>
    <w:rsid w:val="00AE4BF2"/>
  </w:style>
  <w:style w:type="numbering" w:customStyle="1" w:styleId="NoList132">
    <w:name w:val="No List132"/>
    <w:next w:val="a4"/>
    <w:uiPriority w:val="99"/>
    <w:semiHidden/>
    <w:unhideWhenUsed/>
    <w:rsid w:val="00AE4BF2"/>
  </w:style>
  <w:style w:type="table" w:customStyle="1" w:styleId="TableGrid32">
    <w:name w:val="Table Grid3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a4"/>
    <w:semiHidden/>
    <w:unhideWhenUsed/>
    <w:rsid w:val="00AE4BF2"/>
  </w:style>
  <w:style w:type="numbering" w:customStyle="1" w:styleId="NoList332">
    <w:name w:val="No List332"/>
    <w:next w:val="a4"/>
    <w:semiHidden/>
    <w:unhideWhenUsed/>
    <w:rsid w:val="00AE4BF2"/>
  </w:style>
  <w:style w:type="numbering" w:customStyle="1" w:styleId="NoList72">
    <w:name w:val="No List72"/>
    <w:next w:val="a4"/>
    <w:uiPriority w:val="99"/>
    <w:semiHidden/>
    <w:unhideWhenUsed/>
    <w:rsid w:val="00AE4BF2"/>
  </w:style>
  <w:style w:type="numbering" w:customStyle="1" w:styleId="NoList142">
    <w:name w:val="No List142"/>
    <w:next w:val="a4"/>
    <w:uiPriority w:val="99"/>
    <w:semiHidden/>
    <w:unhideWhenUsed/>
    <w:rsid w:val="00AE4BF2"/>
  </w:style>
  <w:style w:type="table" w:customStyle="1" w:styleId="TableGrid42">
    <w:name w:val="Table Grid4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a4"/>
    <w:semiHidden/>
    <w:unhideWhenUsed/>
    <w:rsid w:val="00AE4BF2"/>
  </w:style>
  <w:style w:type="numbering" w:customStyle="1" w:styleId="NoList342">
    <w:name w:val="No List342"/>
    <w:next w:val="a4"/>
    <w:semiHidden/>
    <w:unhideWhenUsed/>
    <w:rsid w:val="00AE4BF2"/>
  </w:style>
  <w:style w:type="numbering" w:customStyle="1" w:styleId="NoList81">
    <w:name w:val="No List81"/>
    <w:next w:val="a4"/>
    <w:uiPriority w:val="99"/>
    <w:semiHidden/>
    <w:unhideWhenUsed/>
    <w:rsid w:val="00AE4BF2"/>
  </w:style>
  <w:style w:type="numbering" w:customStyle="1" w:styleId="NoList151">
    <w:name w:val="No List151"/>
    <w:next w:val="a4"/>
    <w:uiPriority w:val="99"/>
    <w:semiHidden/>
    <w:unhideWhenUsed/>
    <w:rsid w:val="00AE4BF2"/>
  </w:style>
  <w:style w:type="table" w:customStyle="1" w:styleId="TableGrid51">
    <w:name w:val="Table Grid5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a4"/>
    <w:semiHidden/>
    <w:unhideWhenUsed/>
    <w:rsid w:val="00AE4BF2"/>
  </w:style>
  <w:style w:type="numbering" w:customStyle="1" w:styleId="NoList351">
    <w:name w:val="No List351"/>
    <w:next w:val="a4"/>
    <w:semiHidden/>
    <w:unhideWhenUsed/>
    <w:rsid w:val="00AE4BF2"/>
  </w:style>
  <w:style w:type="numbering" w:customStyle="1" w:styleId="NoList411">
    <w:name w:val="No List411"/>
    <w:next w:val="a4"/>
    <w:uiPriority w:val="99"/>
    <w:semiHidden/>
    <w:unhideWhenUsed/>
    <w:rsid w:val="00AE4BF2"/>
  </w:style>
  <w:style w:type="numbering" w:customStyle="1" w:styleId="NoList1111">
    <w:name w:val="No List1111"/>
    <w:next w:val="a4"/>
    <w:uiPriority w:val="99"/>
    <w:semiHidden/>
    <w:unhideWhenUsed/>
    <w:rsid w:val="00AE4BF2"/>
  </w:style>
  <w:style w:type="table" w:customStyle="1" w:styleId="TableGrid111">
    <w:name w:val="Table Grid1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a4"/>
    <w:semiHidden/>
    <w:unhideWhenUsed/>
    <w:rsid w:val="00AE4BF2"/>
  </w:style>
  <w:style w:type="numbering" w:customStyle="1" w:styleId="NoList3111">
    <w:name w:val="No List3111"/>
    <w:next w:val="a4"/>
    <w:semiHidden/>
    <w:unhideWhenUsed/>
    <w:rsid w:val="00AE4BF2"/>
  </w:style>
  <w:style w:type="numbering" w:customStyle="1" w:styleId="NoList511">
    <w:name w:val="No List511"/>
    <w:next w:val="a4"/>
    <w:uiPriority w:val="99"/>
    <w:semiHidden/>
    <w:unhideWhenUsed/>
    <w:rsid w:val="00AE4BF2"/>
  </w:style>
  <w:style w:type="numbering" w:customStyle="1" w:styleId="NoList1211">
    <w:name w:val="No List1211"/>
    <w:next w:val="a4"/>
    <w:uiPriority w:val="99"/>
    <w:semiHidden/>
    <w:unhideWhenUsed/>
    <w:rsid w:val="00AE4BF2"/>
  </w:style>
  <w:style w:type="table" w:customStyle="1" w:styleId="TableGrid211">
    <w:name w:val="Table Grid2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a4"/>
    <w:semiHidden/>
    <w:unhideWhenUsed/>
    <w:rsid w:val="00AE4BF2"/>
  </w:style>
  <w:style w:type="numbering" w:customStyle="1" w:styleId="NoList3211">
    <w:name w:val="No List3211"/>
    <w:next w:val="a4"/>
    <w:semiHidden/>
    <w:unhideWhenUsed/>
    <w:rsid w:val="00AE4BF2"/>
  </w:style>
  <w:style w:type="numbering" w:customStyle="1" w:styleId="NoList611">
    <w:name w:val="No List611"/>
    <w:next w:val="a4"/>
    <w:uiPriority w:val="99"/>
    <w:semiHidden/>
    <w:unhideWhenUsed/>
    <w:rsid w:val="00AE4BF2"/>
  </w:style>
  <w:style w:type="numbering" w:customStyle="1" w:styleId="NoList1311">
    <w:name w:val="No List1311"/>
    <w:next w:val="a4"/>
    <w:uiPriority w:val="99"/>
    <w:semiHidden/>
    <w:unhideWhenUsed/>
    <w:rsid w:val="00AE4BF2"/>
  </w:style>
  <w:style w:type="table" w:customStyle="1" w:styleId="TableGrid311">
    <w:name w:val="Table Grid3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a4"/>
    <w:semiHidden/>
    <w:unhideWhenUsed/>
    <w:rsid w:val="00AE4BF2"/>
  </w:style>
  <w:style w:type="numbering" w:customStyle="1" w:styleId="NoList3311">
    <w:name w:val="No List3311"/>
    <w:next w:val="a4"/>
    <w:semiHidden/>
    <w:unhideWhenUsed/>
    <w:rsid w:val="00AE4BF2"/>
  </w:style>
  <w:style w:type="numbering" w:customStyle="1" w:styleId="NoList711">
    <w:name w:val="No List711"/>
    <w:next w:val="a4"/>
    <w:uiPriority w:val="99"/>
    <w:semiHidden/>
    <w:unhideWhenUsed/>
    <w:rsid w:val="00AE4BF2"/>
  </w:style>
  <w:style w:type="numbering" w:customStyle="1" w:styleId="NoList1411">
    <w:name w:val="No List1411"/>
    <w:next w:val="a4"/>
    <w:uiPriority w:val="99"/>
    <w:semiHidden/>
    <w:unhideWhenUsed/>
    <w:rsid w:val="00AE4BF2"/>
  </w:style>
  <w:style w:type="table" w:customStyle="1" w:styleId="TableGrid411">
    <w:name w:val="Table Grid4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a4"/>
    <w:semiHidden/>
    <w:unhideWhenUsed/>
    <w:rsid w:val="00AE4BF2"/>
  </w:style>
  <w:style w:type="numbering" w:customStyle="1" w:styleId="NoList3411">
    <w:name w:val="No List3411"/>
    <w:next w:val="a4"/>
    <w:semiHidden/>
    <w:unhideWhenUsed/>
    <w:rsid w:val="00AE4BF2"/>
  </w:style>
  <w:style w:type="paragraph" w:styleId="affb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affc">
    <w:name w:val="Placeholder Text"/>
    <w:basedOn w:val="a2"/>
    <w:uiPriority w:val="99"/>
    <w:semiHidden/>
    <w:rsid w:val="003A1CC1"/>
    <w:rPr>
      <w:color w:val="808080"/>
    </w:rPr>
  </w:style>
  <w:style w:type="paragraph" w:styleId="affd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affe">
    <w:name w:val="Mention"/>
    <w:basedOn w:val="a2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2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2"/>
    <w:uiPriority w:val="99"/>
    <w:rsid w:val="0051022C"/>
    <w:rPr>
      <w:color w:val="808080"/>
      <w:shd w:val="clear" w:color="auto" w:fill="E6E6E6"/>
    </w:rPr>
  </w:style>
  <w:style w:type="character" w:styleId="afff">
    <w:name w:val="Unresolved Mention"/>
    <w:basedOn w:val="a2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2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S029244\Documents\3GPP\SA1" TargetMode="External"/><Relationship Id="rId21" Type="http://schemas.openxmlformats.org/officeDocument/2006/relationships/hyperlink" Target="file:///C:\Users\S029244\Documents\3GPP\SA1%23103_Goteborg\docs\S1-232426.zip" TargetMode="External"/><Relationship Id="rId42" Type="http://schemas.openxmlformats.org/officeDocument/2006/relationships/hyperlink" Target="file:///E:\TSGS1_103_Gothenburg\docs\S1-232056.zip" TargetMode="External"/><Relationship Id="rId47" Type="http://schemas.openxmlformats.org/officeDocument/2006/relationships/hyperlink" Target="file:///E:\TSGS1_103_Gothenburg\docs\S1-232247.zip" TargetMode="External"/><Relationship Id="rId63" Type="http://schemas.openxmlformats.org/officeDocument/2006/relationships/hyperlink" Target="file:///E:\TSGS1_103_Gothenburg\docs\S1-232055.zip" TargetMode="External"/><Relationship Id="rId68" Type="http://schemas.openxmlformats.org/officeDocument/2006/relationships/hyperlink" Target="file:///C:\Users\S029244\Documents\3GPP\SA1" TargetMode="External"/><Relationship Id="rId84" Type="http://schemas.openxmlformats.org/officeDocument/2006/relationships/hyperlink" Target="file:///C:\Users\S029244\Documents\3GPP\SA1" TargetMode="External"/><Relationship Id="rId89" Type="http://schemas.openxmlformats.org/officeDocument/2006/relationships/fontTable" Target="fontTable.xml"/><Relationship Id="rId16" Type="http://schemas.openxmlformats.org/officeDocument/2006/relationships/hyperlink" Target="file:///E:\TSGS1_103_Gothenburg\docs\S1-232151.zip" TargetMode="External"/><Relationship Id="rId11" Type="http://schemas.openxmlformats.org/officeDocument/2006/relationships/hyperlink" Target="https://www.3gpp.org/ftp/tsg_sa/TSG_SA/TSGS_96_Budapest_2022_06/Docs/SP-220717.zip" TargetMode="External"/><Relationship Id="rId32" Type="http://schemas.openxmlformats.org/officeDocument/2006/relationships/hyperlink" Target="file:///E:\TSGS1_103_Gothenburg\docs\S1-232217.zip" TargetMode="External"/><Relationship Id="rId37" Type="http://schemas.openxmlformats.org/officeDocument/2006/relationships/hyperlink" Target="file:///E:\TSGS1_103_Gothenburg\docs\S1-232130.zip" TargetMode="External"/><Relationship Id="rId53" Type="http://schemas.openxmlformats.org/officeDocument/2006/relationships/hyperlink" Target="file:///E:\TSGS1_103_Gothenburg\docs\S1-232216.zip" TargetMode="External"/><Relationship Id="rId58" Type="http://schemas.openxmlformats.org/officeDocument/2006/relationships/hyperlink" Target="file:///C:\Users\S029244\Documents\3GPP\SA1%23103_Goteborg\docs\S1-232425.zip" TargetMode="External"/><Relationship Id="rId74" Type="http://schemas.openxmlformats.org/officeDocument/2006/relationships/hyperlink" Target="file:///C:\Users\S029244\Documents\3GPP\SA1" TargetMode="External"/><Relationship Id="rId79" Type="http://schemas.openxmlformats.org/officeDocument/2006/relationships/hyperlink" Target="file:///C:\Users\S029244\Documents\3GPP\SA1" TargetMode="External"/><Relationship Id="rId5" Type="http://schemas.openxmlformats.org/officeDocument/2006/relationships/numbering" Target="numbering.xml"/><Relationship Id="rId90" Type="http://schemas.openxmlformats.org/officeDocument/2006/relationships/theme" Target="theme/theme1.xml"/><Relationship Id="rId14" Type="http://schemas.openxmlformats.org/officeDocument/2006/relationships/hyperlink" Target="file:///C:\Users\S029244\Documents\3GPP\SA1" TargetMode="External"/><Relationship Id="rId22" Type="http://schemas.openxmlformats.org/officeDocument/2006/relationships/hyperlink" Target="file:///C:\Users\S029244\Documents\3GPP\SA1" TargetMode="External"/><Relationship Id="rId27" Type="http://schemas.openxmlformats.org/officeDocument/2006/relationships/hyperlink" Target="file:///E:\TSGS1_103_Gothenburg\docs\S1-232219.zip" TargetMode="External"/><Relationship Id="rId30" Type="http://schemas.openxmlformats.org/officeDocument/2006/relationships/hyperlink" Target="file:///C:\Users\S029244\Documents\3GPP\SA1" TargetMode="External"/><Relationship Id="rId35" Type="http://schemas.openxmlformats.org/officeDocument/2006/relationships/hyperlink" Target="file:///E:\TSGS1_103_Gothenburg\docs\S1-232179.zip" TargetMode="External"/><Relationship Id="rId43" Type="http://schemas.openxmlformats.org/officeDocument/2006/relationships/hyperlink" Target="file:///C:\Users\S029244\Documents\3GPP\SA1%23103_Goteborg\docs\S1-232269.zip" TargetMode="External"/><Relationship Id="rId48" Type="http://schemas.openxmlformats.org/officeDocument/2006/relationships/hyperlink" Target="file:///C:\Users\S029244\Documents\3GPP\SA1" TargetMode="External"/><Relationship Id="rId56" Type="http://schemas.openxmlformats.org/officeDocument/2006/relationships/hyperlink" Target="file:///E:\TSGS1_103_Gothenburg\docs\S1-232053.zip" TargetMode="External"/><Relationship Id="rId64" Type="http://schemas.openxmlformats.org/officeDocument/2006/relationships/hyperlink" Target="file:///C:\Users\S029244\Documents\3GPP\SA1" TargetMode="External"/><Relationship Id="rId69" Type="http://schemas.openxmlformats.org/officeDocument/2006/relationships/hyperlink" Target="file:///E:\TSGS1_103_Gothenburg\docs\S1-232114.zip" TargetMode="External"/><Relationship Id="rId77" Type="http://schemas.openxmlformats.org/officeDocument/2006/relationships/hyperlink" Target="file:///C:\Users\S029244\Documents\3GPP\SA1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S029244\Documents\3GPP\SA1" TargetMode="External"/><Relationship Id="rId72" Type="http://schemas.openxmlformats.org/officeDocument/2006/relationships/hyperlink" Target="file:///C:\Users\S029244\Documents\3GPP\SA1%23103_Goteborg\docs\S1-232428.zip" TargetMode="External"/><Relationship Id="rId80" Type="http://schemas.openxmlformats.org/officeDocument/2006/relationships/hyperlink" Target="file:///E:\TSGS1_103_Gothenburg\docs\S1-232188.zip" TargetMode="External"/><Relationship Id="rId85" Type="http://schemas.openxmlformats.org/officeDocument/2006/relationships/hyperlink" Target="file:///E:\TSGS1_103_Gothenburg\docs\S1-232064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Specs/archive/22_series/22.837/22837-j00.zip" TargetMode="External"/><Relationship Id="rId17" Type="http://schemas.openxmlformats.org/officeDocument/2006/relationships/hyperlink" Target="file:///E:\TSGS1_103_Gothenburg\docs\S1-232156.zip" TargetMode="External"/><Relationship Id="rId25" Type="http://schemas.openxmlformats.org/officeDocument/2006/relationships/hyperlink" Target="file:///E:\TSGS1_103_Gothenburg\docs\S1-232245.zip" TargetMode="External"/><Relationship Id="rId33" Type="http://schemas.openxmlformats.org/officeDocument/2006/relationships/hyperlink" Target="file:///E:\TSGS1_103_Gothenburg\docs\S1-232094.zip" TargetMode="External"/><Relationship Id="rId38" Type="http://schemas.openxmlformats.org/officeDocument/2006/relationships/hyperlink" Target="file:///E:\TSGS1_103_Gothenburg\docs\S1-232221.zip" TargetMode="External"/><Relationship Id="rId46" Type="http://schemas.openxmlformats.org/officeDocument/2006/relationships/hyperlink" Target="https://www.3gpp.org/ftp/TSG_SA/TSG_SA/TSGS_100_Taipei_2023-06/Docs/SP-230507.zip" TargetMode="External"/><Relationship Id="rId59" Type="http://schemas.openxmlformats.org/officeDocument/2006/relationships/hyperlink" Target="file:///E:\TSGS1_103_Gothenburg\docs\S1-232111.zip" TargetMode="External"/><Relationship Id="rId67" Type="http://schemas.openxmlformats.org/officeDocument/2006/relationships/hyperlink" Target="file:///E:\TSGS1_103_Gothenburg\docs\S1-232268.zip" TargetMode="External"/><Relationship Id="rId20" Type="http://schemas.openxmlformats.org/officeDocument/2006/relationships/hyperlink" Target="file:///E:\TSGS1_103_Gothenburg\docs\S1-232093.zip" TargetMode="External"/><Relationship Id="rId41" Type="http://schemas.openxmlformats.org/officeDocument/2006/relationships/hyperlink" Target="file:///E:\TSGS1_103_Gothenburg\docs\S1-232250.zip" TargetMode="External"/><Relationship Id="rId54" Type="http://schemas.openxmlformats.org/officeDocument/2006/relationships/hyperlink" Target="file:///C:\Users\S029244\Documents\3GPP\SA1%23103_Goteborg\docs\S1-232280.zip" TargetMode="External"/><Relationship Id="rId62" Type="http://schemas.openxmlformats.org/officeDocument/2006/relationships/hyperlink" Target="file:///C:\Users\S029244\Documents\3GPP\SA1" TargetMode="External"/><Relationship Id="rId70" Type="http://schemas.openxmlformats.org/officeDocument/2006/relationships/hyperlink" Target="file:///E:\TSGS1_103_Gothenburg\docs\S1-232115.zip" TargetMode="External"/><Relationship Id="rId75" Type="http://schemas.openxmlformats.org/officeDocument/2006/relationships/hyperlink" Target="file:///E:\TSGS1_103_Gothenburg\docs\S1-232174.zip" TargetMode="External"/><Relationship Id="rId83" Type="http://schemas.openxmlformats.org/officeDocument/2006/relationships/hyperlink" Target="file:///C:\Users\S029244\Documents\3GPP\SA1%23103_Goteborg\docs\S1-232429.zip" TargetMode="External"/><Relationship Id="rId88" Type="http://schemas.openxmlformats.org/officeDocument/2006/relationships/hyperlink" Target="https://www.3gpp.org/ftp/tsg_sa/WG1_Serv/TSGS1_103_Gothenburg/Docs/S1-23217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S029244\Documents\3GPP\SA1" TargetMode="External"/><Relationship Id="rId23" Type="http://schemas.openxmlformats.org/officeDocument/2006/relationships/hyperlink" Target="file:///C:\Users\S029244\Documents\3GPP\SA1" TargetMode="External"/><Relationship Id="rId28" Type="http://schemas.openxmlformats.org/officeDocument/2006/relationships/hyperlink" Target="file:///E:\TSGS1_103_Gothenburg\docs\S1-232067.zip" TargetMode="External"/><Relationship Id="rId36" Type="http://schemas.openxmlformats.org/officeDocument/2006/relationships/hyperlink" Target="file:///E:\TSGS1_103_Gothenburg\docs\S1-232220.zip" TargetMode="External"/><Relationship Id="rId49" Type="http://schemas.openxmlformats.org/officeDocument/2006/relationships/hyperlink" Target="file:///E:\TSGS1_103_Gothenburg\docs\S1-232052.zip" TargetMode="External"/><Relationship Id="rId57" Type="http://schemas.openxmlformats.org/officeDocument/2006/relationships/hyperlink" Target="file:///E:\TSGS1_103_Gothenburg\docs\S1-232054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S029244\Documents\3GPP\SA1" TargetMode="External"/><Relationship Id="rId44" Type="http://schemas.openxmlformats.org/officeDocument/2006/relationships/hyperlink" Target="file:///C:\Users\S029244\Documents\3GPP\SA1" TargetMode="External"/><Relationship Id="rId52" Type="http://schemas.openxmlformats.org/officeDocument/2006/relationships/hyperlink" Target="file:///E:\TSGS1_103_Gothenburg\docs\S1-232240.zip" TargetMode="External"/><Relationship Id="rId60" Type="http://schemas.openxmlformats.org/officeDocument/2006/relationships/hyperlink" Target="file:///E:\TSGS1_103_Gothenburg\docs\S1-232134.zip" TargetMode="External"/><Relationship Id="rId65" Type="http://schemas.openxmlformats.org/officeDocument/2006/relationships/hyperlink" Target="file:///E:\TSGS1_103_Gothenburg\docs\S1-232084.zip" TargetMode="External"/><Relationship Id="rId73" Type="http://schemas.openxmlformats.org/officeDocument/2006/relationships/hyperlink" Target="file:///E:\TSGS1_103_Gothenburg\docs\S1-232137.zip" TargetMode="External"/><Relationship Id="rId78" Type="http://schemas.openxmlformats.org/officeDocument/2006/relationships/hyperlink" Target="file:///E:\TSGS1_103_Gothenburg\docs\S1-232176.zip" TargetMode="External"/><Relationship Id="rId81" Type="http://schemas.openxmlformats.org/officeDocument/2006/relationships/hyperlink" Target="file:///C:\Users\S029244\Documents\3GPP\SA1" TargetMode="External"/><Relationship Id="rId86" Type="http://schemas.openxmlformats.org/officeDocument/2006/relationships/hyperlink" Target="file:///C:\Users\S029244\Documents\3GPP\SA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E:\TSGS1_103_Gothenburg\docs\S1-232113.zip" TargetMode="External"/><Relationship Id="rId18" Type="http://schemas.openxmlformats.org/officeDocument/2006/relationships/hyperlink" Target="file:///C:\Users\S029244\Documents\3GPP\SA1" TargetMode="External"/><Relationship Id="rId39" Type="http://schemas.openxmlformats.org/officeDocument/2006/relationships/hyperlink" Target="file:///C:\Users\S029244\Documents\3GPP\SA1" TargetMode="External"/><Relationship Id="rId34" Type="http://schemas.openxmlformats.org/officeDocument/2006/relationships/hyperlink" Target="file:///E:\TSGS1_103_Gothenburg\docs\S1-232131.zip" TargetMode="External"/><Relationship Id="rId50" Type="http://schemas.openxmlformats.org/officeDocument/2006/relationships/hyperlink" Target="file:///E:\TSGS1_103_Gothenburg\docs\S1-232243.zip" TargetMode="External"/><Relationship Id="rId55" Type="http://schemas.openxmlformats.org/officeDocument/2006/relationships/hyperlink" Target="file:///C:\Users\S029244\Documents\3GPP\SA1" TargetMode="External"/><Relationship Id="rId76" Type="http://schemas.openxmlformats.org/officeDocument/2006/relationships/hyperlink" Target="file:///E:\TSGS1_103_Gothenburg\docs\S1-232175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E:\TSGS1_103_Gothenburg\docs\S1-232165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S029244\Documents\3GPP\SA1%23103_Goteborg\docs\S1-232285.zip" TargetMode="External"/><Relationship Id="rId24" Type="http://schemas.openxmlformats.org/officeDocument/2006/relationships/hyperlink" Target="file:///E:\TSGS1_103_Gothenburg\docs\S1-232126.zip" TargetMode="External"/><Relationship Id="rId40" Type="http://schemas.openxmlformats.org/officeDocument/2006/relationships/hyperlink" Target="file:///C:\Users\S029244\Documents\3GPP\SA1%23103_Goteborg\docs\S1-232606.zip" TargetMode="External"/><Relationship Id="rId45" Type="http://schemas.openxmlformats.org/officeDocument/2006/relationships/hyperlink" Target="file:///E:\TSGS1_103_Gothenburg\docs\S1-232247.zip" TargetMode="External"/><Relationship Id="rId66" Type="http://schemas.openxmlformats.org/officeDocument/2006/relationships/hyperlink" Target="file:///E:\TSGS1_103_Gothenburg\docs\S1-232112.zip" TargetMode="External"/><Relationship Id="rId87" Type="http://schemas.openxmlformats.org/officeDocument/2006/relationships/hyperlink" Target="file:///E:\TSGS1_103_Gothenburg\docs\S1-232057.zip" TargetMode="External"/><Relationship Id="rId61" Type="http://schemas.openxmlformats.org/officeDocument/2006/relationships/hyperlink" Target="file:///C:\Users\S029244\Documents\3GPP\SA1%23103_Goteborg\docs\S1-232427.zip" TargetMode="External"/><Relationship Id="rId82" Type="http://schemas.openxmlformats.org/officeDocument/2006/relationships/hyperlink" Target="file:///E:\TSGS1_103_Gothenburg\docs\S1-232215.zip" TargetMode="External"/><Relationship Id="rId19" Type="http://schemas.openxmlformats.org/officeDocument/2006/relationships/hyperlink" Target="file:///E:\TSGS1_103_Gothenburg\docs\S1-23224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65621A-6771-458D-B12C-ED3111829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9</TotalTime>
  <Pages>6</Pages>
  <Words>2674</Words>
  <Characters>15245</Characters>
  <Application>Microsoft Office Word</Application>
  <DocSecurity>0</DocSecurity>
  <Lines>127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17884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Yusuke Nakano</cp:lastModifiedBy>
  <cp:revision>4</cp:revision>
  <dcterms:created xsi:type="dcterms:W3CDTF">2023-08-23T15:20:00Z</dcterms:created>
  <dcterms:modified xsi:type="dcterms:W3CDTF">2023-08-23T15:48:00Z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