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25E423" w14:textId="2D373A09" w:rsidR="00976CE4" w:rsidRDefault="00976CE4" w:rsidP="00976C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WG1 Meeting #103</w:t>
      </w:r>
      <w:bookmarkStart w:id="0" w:name="_GoBack"/>
      <w:bookmarkEnd w:id="0"/>
      <w:r>
        <w:rPr>
          <w:b/>
          <w:i/>
          <w:noProof/>
          <w:sz w:val="28"/>
        </w:rPr>
        <w:tab/>
        <w:t>S1-232</w:t>
      </w:r>
      <w:r w:rsidR="007029B6">
        <w:rPr>
          <w:b/>
          <w:i/>
          <w:noProof/>
          <w:sz w:val="28"/>
        </w:rPr>
        <w:t>251</w:t>
      </w:r>
    </w:p>
    <w:p w14:paraId="0D6166A4" w14:textId="055018A8" w:rsidR="00976CE4" w:rsidRPr="00976CE4" w:rsidRDefault="00976CE4" w:rsidP="00976CE4">
      <w:pPr>
        <w:pStyle w:val="CRCoverPage"/>
        <w:rPr>
          <w:b/>
          <w:sz w:val="24"/>
        </w:rPr>
      </w:pPr>
      <w:r w:rsidRPr="00976CE4">
        <w:rPr>
          <w:b/>
          <w:sz w:val="24"/>
        </w:rPr>
        <w:t>Gothenburg, Sweden, 21 – 25 August 2023</w:t>
      </w:r>
      <w:r w:rsidRPr="00976CE4">
        <w:rPr>
          <w:b/>
          <w:sz w:val="24"/>
        </w:rPr>
        <w:tab/>
      </w:r>
      <w:r w:rsidRPr="00976CE4">
        <w:rPr>
          <w:b/>
          <w:sz w:val="24"/>
        </w:rPr>
        <w:tab/>
      </w:r>
      <w:r w:rsidRPr="00976CE4">
        <w:rPr>
          <w:b/>
          <w:sz w:val="24"/>
        </w:rPr>
        <w:tab/>
      </w:r>
      <w:r w:rsidRPr="00976CE4">
        <w:rPr>
          <w:b/>
          <w:sz w:val="24"/>
        </w:rPr>
        <w:tab/>
      </w:r>
      <w:r w:rsidRPr="00976CE4">
        <w:rPr>
          <w:b/>
          <w:sz w:val="24"/>
        </w:rPr>
        <w:tab/>
        <w:t xml:space="preserve">       </w:t>
      </w:r>
      <w:r w:rsidRPr="00976CE4">
        <w:rPr>
          <w:b/>
          <w:sz w:val="24"/>
        </w:rPr>
        <w:tab/>
      </w:r>
      <w:r w:rsidRPr="00976CE4">
        <w:rPr>
          <w:i/>
        </w:rPr>
        <w:t>(revision of S1-23xxxx)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74B2B055" w:rsidR="001C1613" w:rsidRPr="00410371" w:rsidRDefault="00D21F89" w:rsidP="00EA473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A473F">
                <w:rPr>
                  <w:b/>
                  <w:noProof/>
                  <w:sz w:val="28"/>
                </w:rPr>
                <w:t>22.289</w:t>
              </w:r>
            </w:fldSimple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080AE8A6" w:rsidR="001C1613" w:rsidRPr="00410371" w:rsidRDefault="00D21F89" w:rsidP="002C471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C4714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21C7EF8C" w:rsidR="001C1613" w:rsidRPr="00EA473F" w:rsidRDefault="00EA473F" w:rsidP="00FC5DEC">
            <w:pPr>
              <w:pStyle w:val="CRCoverPage"/>
              <w:spacing w:after="0"/>
              <w:jc w:val="center"/>
              <w:rPr>
                <w:rFonts w:eastAsia="맑은 고딕" w:hint="eastAsia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2334140A" w:rsidR="001C1613" w:rsidRPr="00410371" w:rsidRDefault="00D21F89" w:rsidP="00EA4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473F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D09CA92" w:rsidR="001C1613" w:rsidRDefault="00EA473F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BAD4449" w:rsidR="001C1613" w:rsidRDefault="00EA473F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2682421D" w:rsidR="001C1613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on railway communication functionality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4247F44B" w:rsidR="001C1613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Kyonggi</w:t>
            </w:r>
            <w:proofErr w:type="spellEnd"/>
            <w:r>
              <w:t xml:space="preserve"> University, KT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5B78CD66" w:rsidR="001C1613" w:rsidRPr="00EA473F" w:rsidRDefault="00EA473F" w:rsidP="00FC5DEC">
            <w:pPr>
              <w:pStyle w:val="CRCoverPage"/>
              <w:spacing w:after="0"/>
              <w:ind w:left="100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13523656" w:rsidR="001C1613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2360AA2E" w:rsidR="001C1613" w:rsidRDefault="00D21F89" w:rsidP="00EA47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A473F">
                <w:rPr>
                  <w:noProof/>
                </w:rPr>
                <w:t>2023-08-12</w:t>
              </w:r>
            </w:fldSimple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62C27A73" w:rsidR="001C1613" w:rsidRDefault="00D21F89" w:rsidP="00EA47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473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19814952" w:rsidR="001C1613" w:rsidRDefault="00D21F89" w:rsidP="00EA47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A473F">
                <w:rPr>
                  <w:noProof/>
                </w:rPr>
                <w:t>Rel-19</w:t>
              </w:r>
            </w:fldSimple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22FD30E5" w:rsidR="001C1613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intend to introduce and </w:t>
            </w:r>
            <w:r w:rsidRPr="00215EB5">
              <w:rPr>
                <w:noProof/>
              </w:rPr>
              <w:t xml:space="preserve">provide a use case for </w:t>
            </w:r>
            <w:r>
              <w:rPr>
                <w:noProof/>
              </w:rPr>
              <w:t>m</w:t>
            </w:r>
            <w:r w:rsidRPr="00313858">
              <w:rPr>
                <w:noProof/>
              </w:rPr>
              <w:t xml:space="preserve">ultiple concurrent mobility services </w:t>
            </w:r>
            <w:r w:rsidRPr="00215EB5">
              <w:rPr>
                <w:noProof/>
              </w:rPr>
              <w:t xml:space="preserve">in Section </w:t>
            </w:r>
            <w:r>
              <w:rPr>
                <w:noProof/>
              </w:rPr>
              <w:t>4</w:t>
            </w:r>
            <w:r w:rsidRPr="00215EB5">
              <w:rPr>
                <w:noProof/>
              </w:rPr>
              <w:t>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73F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EA473F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24F80C21" w:rsidR="00EA473F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Addition</w:t>
            </w:r>
            <w:r>
              <w:rPr>
                <w:rFonts w:eastAsia="맑은 고딕"/>
                <w:noProof/>
                <w:lang w:eastAsia="ko-KR"/>
              </w:rPr>
              <w:t xml:space="preserve"> of </w:t>
            </w:r>
            <w:r w:rsidR="00D5787E">
              <w:rPr>
                <w:rFonts w:eastAsia="맑은 고딕"/>
                <w:noProof/>
                <w:lang w:eastAsia="ko-KR"/>
              </w:rPr>
              <w:t xml:space="preserve">a </w:t>
            </w:r>
            <w:r>
              <w:rPr>
                <w:rFonts w:eastAsia="맑은 고딕"/>
                <w:noProof/>
                <w:lang w:eastAsia="ko-KR"/>
              </w:rPr>
              <w:t>new use case with non-trivial functional requirement</w:t>
            </w:r>
          </w:p>
        </w:tc>
      </w:tr>
      <w:tr w:rsidR="00EA473F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EA473F" w:rsidRDefault="00EA473F" w:rsidP="00EA47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EA473F" w:rsidRDefault="00EA473F" w:rsidP="00EA47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73F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EA473F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38A4BC2A" w:rsidR="00EA473F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sophisticated location related functional requirement will not be feasible for smart mobility service</w:t>
            </w:r>
            <w:r>
              <w:rPr>
                <w:noProof/>
              </w:rPr>
              <w:t xml:space="preserve"> in FRMCS</w:t>
            </w:r>
            <w:r>
              <w:rPr>
                <w:noProof/>
              </w:rPr>
              <w:t>.</w:t>
            </w:r>
          </w:p>
        </w:tc>
      </w:tr>
      <w:tr w:rsidR="00EA473F" w14:paraId="372CBBAF" w14:textId="77777777" w:rsidTr="00FC5DEC">
        <w:tc>
          <w:tcPr>
            <w:tcW w:w="2694" w:type="dxa"/>
            <w:gridSpan w:val="2"/>
          </w:tcPr>
          <w:p w14:paraId="4BF7DAB6" w14:textId="77777777" w:rsidR="00EA473F" w:rsidRDefault="00EA473F" w:rsidP="00EA47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EA473F" w:rsidRDefault="00EA473F" w:rsidP="00EA47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73F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EA473F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2E94426E" w:rsidR="00EA473F" w:rsidRPr="00EA473F" w:rsidRDefault="00EA473F" w:rsidP="00EA473F">
            <w:pPr>
              <w:pStyle w:val="CRCoverPage"/>
              <w:spacing w:after="0"/>
              <w:ind w:left="100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N</w:t>
            </w:r>
            <w:r>
              <w:rPr>
                <w:rFonts w:eastAsia="맑은 고딕"/>
                <w:noProof/>
                <w:lang w:eastAsia="ko-KR"/>
              </w:rPr>
              <w:t xml:space="preserve">ew clauses: </w:t>
            </w:r>
            <w:r>
              <w:rPr>
                <w:rFonts w:eastAsia="맑은 고딕" w:hint="eastAsia"/>
                <w:noProof/>
                <w:lang w:eastAsia="ko-KR"/>
              </w:rPr>
              <w:t>4.5, 4.5.1, 4.5.2</w:t>
            </w:r>
          </w:p>
        </w:tc>
      </w:tr>
      <w:tr w:rsidR="00EA473F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EA473F" w:rsidRDefault="00EA473F" w:rsidP="00EA47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EA473F" w:rsidRDefault="00EA473F" w:rsidP="00EA47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73F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EA473F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EA473F" w:rsidRDefault="00EA473F" w:rsidP="00EA47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EA473F" w:rsidRDefault="00EA473F" w:rsidP="00EA47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73F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EA473F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16396694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EA473F" w:rsidRDefault="00EA473F" w:rsidP="00EA47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EA473F" w:rsidRDefault="00EA473F" w:rsidP="00EA47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73F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EA473F" w:rsidRDefault="00EA473F" w:rsidP="00EA47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3320FADB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EA473F" w:rsidRDefault="00EA473F" w:rsidP="00EA47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EA473F" w:rsidRDefault="00EA473F" w:rsidP="00EA47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73F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EA473F" w:rsidRDefault="00EA473F" w:rsidP="00EA47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13447B27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EA473F" w:rsidRDefault="00EA473F" w:rsidP="00EA47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EA473F" w:rsidRDefault="00EA473F" w:rsidP="00EA47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73F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EA473F" w:rsidRDefault="00EA473F" w:rsidP="00EA47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EA473F" w:rsidRDefault="00EA473F" w:rsidP="00EA473F">
            <w:pPr>
              <w:pStyle w:val="CRCoverPage"/>
              <w:spacing w:after="0"/>
              <w:rPr>
                <w:noProof/>
              </w:rPr>
            </w:pPr>
          </w:p>
        </w:tc>
      </w:tr>
      <w:tr w:rsidR="00EA473F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EA473F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EA473F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73F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EA473F" w:rsidRPr="008863B9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EA473F" w:rsidRPr="008863B9" w:rsidRDefault="00EA473F" w:rsidP="00EA47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73F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EA473F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EA473F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6BE56" w14:textId="5A17AE10" w:rsidR="00324A30" w:rsidRDefault="00324A30" w:rsidP="00324A30">
      <w:pPr>
        <w:jc w:val="center"/>
        <w:rPr>
          <w:b/>
          <w:bCs/>
          <w:sz w:val="24"/>
          <w:szCs w:val="24"/>
        </w:rPr>
      </w:pPr>
      <w:bookmarkStart w:id="2" w:name="_Hlk94803711"/>
      <w:r>
        <w:rPr>
          <w:b/>
          <w:bCs/>
          <w:sz w:val="24"/>
          <w:szCs w:val="24"/>
        </w:rPr>
        <w:lastRenderedPageBreak/>
        <w:t>============================ First Change ==============================</w:t>
      </w:r>
    </w:p>
    <w:p w14:paraId="3A866CE5" w14:textId="57B48BDD" w:rsidR="00EA473F" w:rsidRPr="000D6532" w:rsidRDefault="00EA473F" w:rsidP="00EA473F">
      <w:pPr>
        <w:pStyle w:val="2"/>
      </w:pPr>
      <w:r>
        <w:t>4</w:t>
      </w:r>
      <w:r w:rsidRPr="000D6532">
        <w:t>.</w:t>
      </w:r>
      <w:r>
        <w:t>5</w:t>
      </w:r>
      <w:r w:rsidRPr="000D6532">
        <w:tab/>
        <w:t>Use case</w:t>
      </w:r>
      <w:r>
        <w:t xml:space="preserve">: </w:t>
      </w:r>
      <w:r w:rsidRPr="007E0579">
        <w:t>Multiple concurrent mobility services</w:t>
      </w:r>
    </w:p>
    <w:p w14:paraId="520C4F81" w14:textId="07518847" w:rsidR="00EA473F" w:rsidRPr="000D6532" w:rsidRDefault="00EA473F" w:rsidP="00EA473F">
      <w:pPr>
        <w:pStyle w:val="3"/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r>
        <w:t>4</w:t>
      </w:r>
      <w:r w:rsidRPr="000D6532">
        <w:t>.</w:t>
      </w:r>
      <w:r>
        <w:t>5</w:t>
      </w:r>
      <w:r w:rsidRPr="000D6532">
        <w:t>.1</w:t>
      </w:r>
      <w:r w:rsidRPr="000D6532">
        <w:tab/>
        <w:t>Description</w:t>
      </w:r>
    </w:p>
    <w:p w14:paraId="3D52D830" w14:textId="77777777" w:rsidR="00EA473F" w:rsidRDefault="00EA473F" w:rsidP="00EA473F">
      <w:r w:rsidRPr="007E0579">
        <w:t>In the Railway Smart Station, a transportation convenience service for the passengers with the reduced mobility can be feasible, such as a mobility service for the passengers to arrive at the desired destination.</w:t>
      </w:r>
    </w:p>
    <w:p w14:paraId="2E3C787D" w14:textId="77777777" w:rsidR="00EA473F" w:rsidRDefault="00EA473F" w:rsidP="00EA473F"/>
    <w:p w14:paraId="60E71F16" w14:textId="77777777" w:rsidR="00EA473F" w:rsidRDefault="00EA473F" w:rsidP="00EA473F">
      <w:pPr>
        <w:pStyle w:val="TH"/>
      </w:pPr>
      <w:r w:rsidRPr="00780977">
        <w:rPr>
          <w:noProof/>
          <w:lang w:val="en-US" w:eastAsia="ko-KR"/>
        </w:rPr>
        <w:drawing>
          <wp:inline distT="0" distB="0" distL="0" distR="0" wp14:anchorId="30F8E733" wp14:editId="57CA64A5">
            <wp:extent cx="6118225" cy="2743200"/>
            <wp:effectExtent l="0" t="0" r="0" b="0"/>
            <wp:docPr id="2" name="그림 2" descr="A screen shot of a video gam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그림 2" descr="A screen shot of a video gam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A07A5E" w14:textId="2D89CC6D" w:rsidR="00EA473F" w:rsidRPr="003C699D" w:rsidRDefault="00EA473F" w:rsidP="00EA473F">
      <w:pPr>
        <w:pStyle w:val="TF"/>
      </w:pPr>
      <w:r>
        <w:t xml:space="preserve">Figure </w:t>
      </w:r>
      <w:r>
        <w:t>4</w:t>
      </w:r>
      <w:r>
        <w:rPr>
          <w:rFonts w:hint="eastAsia"/>
          <w:lang w:eastAsia="ko-KR"/>
        </w:rPr>
        <w:t>.</w:t>
      </w:r>
      <w:r>
        <w:rPr>
          <w:lang w:eastAsia="ko-KR"/>
        </w:rPr>
        <w:t>5.1</w:t>
      </w:r>
      <w:r>
        <w:rPr>
          <w:rFonts w:hint="eastAsia"/>
          <w:lang w:eastAsia="ko-KR"/>
        </w:rPr>
        <w:t>-1</w:t>
      </w:r>
      <w:r>
        <w:t xml:space="preserve">. </w:t>
      </w:r>
      <w:r w:rsidRPr="007E0579">
        <w:t>Example of multiple concurrent mobility services</w:t>
      </w:r>
    </w:p>
    <w:p w14:paraId="12D9DA66" w14:textId="7A460E46" w:rsidR="00EA473F" w:rsidRDefault="00EA473F" w:rsidP="00EA473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Specifically, we assume the following pre-conditions.</w:t>
      </w:r>
      <w:r w:rsidRPr="00EA473F">
        <w:rPr>
          <w:rFonts w:eastAsia="맑은 고딕"/>
          <w:lang w:eastAsia="ko-KR"/>
        </w:rPr>
        <w:t xml:space="preserve"> </w:t>
      </w:r>
    </w:p>
    <w:p w14:paraId="0608024A" w14:textId="0E431426" w:rsidR="00EA473F" w:rsidRDefault="00EA473F" w:rsidP="00EA473F">
      <w:pPr>
        <w:pStyle w:val="B1"/>
      </w:pPr>
      <w:r>
        <w:t>-</w:t>
      </w:r>
      <w:r>
        <w:tab/>
        <w:t>There exist feasible Mobile Intelligent Assistants in the smart station, where the Mobile Intelligent Assistants support 3GPP system.</w:t>
      </w:r>
    </w:p>
    <w:p w14:paraId="3B6A285A" w14:textId="6B537CDE" w:rsidR="00EA473F" w:rsidRDefault="00EA473F" w:rsidP="00EA473F">
      <w:pPr>
        <w:pStyle w:val="B1"/>
      </w:pPr>
      <w:r>
        <w:t>-</w:t>
      </w:r>
      <w:r>
        <w:tab/>
        <w:t>The Mobile Intelligent Assistants are operated under the central control system via 3GPP access.</w:t>
      </w:r>
    </w:p>
    <w:p w14:paraId="3CDCAF2C" w14:textId="78948A2A" w:rsidR="00EA473F" w:rsidRDefault="00EA473F" w:rsidP="00EA473F">
      <w:pPr>
        <w:pStyle w:val="B1"/>
      </w:pPr>
      <w:r>
        <w:t>-</w:t>
      </w:r>
      <w:r>
        <w:tab/>
        <w:t>Each Mobile Intelligent Assistant supports corresponding mobility service.</w:t>
      </w:r>
    </w:p>
    <w:p w14:paraId="194AF931" w14:textId="27613B4E" w:rsidR="00EA473F" w:rsidRPr="000D6532" w:rsidRDefault="00EA473F" w:rsidP="00EA473F">
      <w:pPr>
        <w:pStyle w:val="B1"/>
        <w:rPr>
          <w:rFonts w:eastAsia="Calibri"/>
        </w:rPr>
      </w:pPr>
      <w:r>
        <w:t>-</w:t>
      </w:r>
      <w:r>
        <w:tab/>
        <w:t>There exist more than or equal to two mobility services, where each mobility service requires different location accuracy, and is supported by different Mobile Intelligent Assistant.</w:t>
      </w:r>
      <w:r>
        <w:t xml:space="preserve"> </w:t>
      </w:r>
    </w:p>
    <w:p w14:paraId="6C4691E2" w14:textId="61F583FE" w:rsidR="00EA473F" w:rsidRDefault="00EA473F" w:rsidP="00EA473F">
      <w:pPr>
        <w:rPr>
          <w:rFonts w:eastAsia="Calibri"/>
        </w:rPr>
      </w:pPr>
      <w:r>
        <w:rPr>
          <w:rFonts w:eastAsia="Calibri"/>
        </w:rPr>
        <w:t>Based on the pre-conditions, the following consecutive service flows can be feasible.</w:t>
      </w:r>
    </w:p>
    <w:p w14:paraId="387FE400" w14:textId="32F394AA" w:rsidR="00EA473F" w:rsidRDefault="00EA473F" w:rsidP="00EA473F">
      <w:pPr>
        <w:pStyle w:val="B1"/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  <w:r>
        <w:t>-</w:t>
      </w:r>
      <w:r>
        <w:tab/>
      </w:r>
      <w:r w:rsidRPr="00EA473F">
        <w:t>Two different mobility services are initiated by the central control system.</w:t>
      </w:r>
    </w:p>
    <w:p w14:paraId="1D5AB483" w14:textId="02B5DF85" w:rsidR="00EA473F" w:rsidRDefault="00EA473F" w:rsidP="00EA473F">
      <w:pPr>
        <w:pStyle w:val="B1"/>
        <w:rPr>
          <w:rFonts w:eastAsia="Calibri"/>
        </w:rPr>
      </w:pPr>
      <w:r>
        <w:t>-</w:t>
      </w:r>
      <w:r>
        <w:tab/>
      </w:r>
      <w:r w:rsidRPr="007E0579">
        <w:rPr>
          <w:rFonts w:eastAsia="Calibri"/>
        </w:rPr>
        <w:t>A Mobile Intelligent Assistant#1 and a Mobile Intelligent Assistant#2 move along the predetermined path. Here, each path is characterized by the representative location of corresponding zone.</w:t>
      </w:r>
    </w:p>
    <w:p w14:paraId="164C90A4" w14:textId="206F6EF7" w:rsidR="00EA473F" w:rsidRDefault="00EA473F" w:rsidP="00EA473F">
      <w:pPr>
        <w:pStyle w:val="B1"/>
        <w:rPr>
          <w:rFonts w:eastAsia="Calibri"/>
        </w:rPr>
      </w:pPr>
      <w:r>
        <w:t>-</w:t>
      </w:r>
      <w:r>
        <w:tab/>
      </w:r>
      <w:r w:rsidRPr="007E0579">
        <w:rPr>
          <w:rFonts w:eastAsia="Calibri"/>
        </w:rPr>
        <w:t>The Mobile Intelligent Assistant#1 and the Mobile Intelligent Assistant#2 moves along the representative location of blue and red zone.</w:t>
      </w:r>
    </w:p>
    <w:p w14:paraId="114295F4" w14:textId="09D9D2CE" w:rsidR="00EA473F" w:rsidRDefault="00EA473F" w:rsidP="00EA473F">
      <w:pPr>
        <w:pStyle w:val="B1"/>
        <w:rPr>
          <w:rFonts w:eastAsia="Calibri"/>
        </w:rPr>
      </w:pPr>
      <w:r>
        <w:t>-</w:t>
      </w:r>
      <w:r>
        <w:tab/>
      </w:r>
      <w:r w:rsidRPr="007E0579">
        <w:rPr>
          <w:rFonts w:eastAsia="Calibri"/>
        </w:rPr>
        <w:t>Two different mobility services are completed by the Mobile Intelligent Assistant #1 and the Mobile Intelligent Assistant #2, where the completion time can be different.</w:t>
      </w:r>
    </w:p>
    <w:p w14:paraId="2F989C11" w14:textId="0C6F73C4" w:rsidR="00EA473F" w:rsidRDefault="00EA473F" w:rsidP="00EA473F">
      <w:pPr>
        <w:pStyle w:val="B1"/>
        <w:ind w:left="0" w:firstLine="0"/>
        <w:rPr>
          <w:rFonts w:eastAsia="Calibri"/>
        </w:rPr>
      </w:pPr>
      <w:r>
        <w:rPr>
          <w:rFonts w:eastAsia="Calibri"/>
        </w:rPr>
        <w:t>Consequently, t</w:t>
      </w:r>
      <w:r w:rsidRPr="007E0579">
        <w:rPr>
          <w:rFonts w:eastAsia="Calibri"/>
        </w:rPr>
        <w:t>wo different mobility services are supported in the Railway Smart Station.</w:t>
      </w:r>
    </w:p>
    <w:p w14:paraId="647871AD" w14:textId="77777777" w:rsidR="00EA473F" w:rsidRDefault="00EA473F" w:rsidP="00EA473F">
      <w:pPr>
        <w:pStyle w:val="3"/>
      </w:pPr>
      <w:r>
        <w:t>4</w:t>
      </w:r>
      <w:r w:rsidRPr="000D6532">
        <w:t>.</w:t>
      </w:r>
      <w:r>
        <w:t>5</w:t>
      </w:r>
      <w:r w:rsidRPr="000D6532">
        <w:t>.</w:t>
      </w:r>
      <w:r>
        <w:t>2</w:t>
      </w:r>
      <w:r w:rsidRPr="000D6532">
        <w:tab/>
      </w:r>
      <w:r>
        <w:t>Requirements</w:t>
      </w:r>
    </w:p>
    <w:p w14:paraId="597D823D" w14:textId="1F85F20A" w:rsidR="00EA473F" w:rsidRDefault="00EA473F" w:rsidP="001007D3">
      <w:pPr>
        <w:rPr>
          <w:b/>
          <w:bCs/>
          <w:sz w:val="24"/>
          <w:szCs w:val="24"/>
        </w:rPr>
      </w:pPr>
      <w:r>
        <w:t>[R4.</w:t>
      </w:r>
      <w:r>
        <w:t>5</w:t>
      </w:r>
      <w:r>
        <w:t xml:space="preserve">.2-1] </w:t>
      </w:r>
      <w:r w:rsidR="001007D3" w:rsidRPr="001007D3">
        <w:t>The FRMCS system shall support obtaining and conveying location information describing the positions of each UE supporting a Mobile Intelligent Assistant application with different location accuracy simultaneously.</w:t>
      </w:r>
    </w:p>
    <w:p w14:paraId="4EB0AC87" w14:textId="3B6C6322" w:rsidR="00324A30" w:rsidRPr="003C3C3A" w:rsidRDefault="00324A30" w:rsidP="00324A30">
      <w:pPr>
        <w:jc w:val="center"/>
        <w:rPr>
          <w:noProof/>
        </w:rPr>
      </w:pPr>
      <w:r>
        <w:rPr>
          <w:b/>
          <w:bCs/>
          <w:sz w:val="24"/>
          <w:szCs w:val="24"/>
        </w:rPr>
        <w:lastRenderedPageBreak/>
        <w:t>============================ End of Changes ============================</w:t>
      </w:r>
      <w:bookmarkEnd w:id="2"/>
    </w:p>
    <w:p w14:paraId="6C4B5393" w14:textId="77777777" w:rsidR="001C1613" w:rsidRPr="00324A30" w:rsidRDefault="001C1613" w:rsidP="001C1613">
      <w:pPr>
        <w:rPr>
          <w:noProof/>
        </w:rPr>
      </w:pPr>
    </w:p>
    <w:p w14:paraId="20D2186E" w14:textId="77777777" w:rsidR="001C1613" w:rsidRDefault="001C1613" w:rsidP="001C1613"/>
    <w:p w14:paraId="522CA34C" w14:textId="77777777" w:rsidR="001C1613" w:rsidRPr="0093004C" w:rsidRDefault="001C1613" w:rsidP="008C47BE"/>
    <w:sectPr w:rsidR="001C1613" w:rsidRPr="0093004C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0EF87" w14:textId="77777777" w:rsidR="00DE07BD" w:rsidRDefault="00DE07BD">
      <w:r>
        <w:separator/>
      </w:r>
    </w:p>
  </w:endnote>
  <w:endnote w:type="continuationSeparator" w:id="0">
    <w:p w14:paraId="74611C44" w14:textId="77777777" w:rsidR="00DE07BD" w:rsidRDefault="00DE0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461D9" w14:textId="77777777" w:rsidR="00DE07BD" w:rsidRDefault="00DE07BD">
      <w:r>
        <w:separator/>
      </w:r>
    </w:p>
  </w:footnote>
  <w:footnote w:type="continuationSeparator" w:id="0">
    <w:p w14:paraId="6A611CE6" w14:textId="77777777" w:rsidR="00DE07BD" w:rsidRDefault="00DE0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4F87C" w14:textId="13692669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C4714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C7CB7"/>
    <w:multiLevelType w:val="hybridMultilevel"/>
    <w:tmpl w:val="7D7A0D92"/>
    <w:lvl w:ilvl="0" w:tplc="E5E05FA4">
      <w:start w:val="4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14"/>
  </w:num>
  <w:num w:numId="6">
    <w:abstractNumId w:val="10"/>
  </w:num>
  <w:num w:numId="7">
    <w:abstractNumId w:val="11"/>
  </w:num>
  <w:num w:numId="8">
    <w:abstractNumId w:val="31"/>
  </w:num>
  <w:num w:numId="9">
    <w:abstractNumId w:val="30"/>
  </w:num>
  <w:num w:numId="10">
    <w:abstractNumId w:val="15"/>
  </w:num>
  <w:num w:numId="11">
    <w:abstractNumId w:val="3"/>
  </w:num>
  <w:num w:numId="12">
    <w:abstractNumId w:val="9"/>
  </w:num>
  <w:num w:numId="13">
    <w:abstractNumId w:val="24"/>
  </w:num>
  <w:num w:numId="14">
    <w:abstractNumId w:val="41"/>
  </w:num>
  <w:num w:numId="15">
    <w:abstractNumId w:val="17"/>
  </w:num>
  <w:num w:numId="16">
    <w:abstractNumId w:val="23"/>
  </w:num>
  <w:num w:numId="17">
    <w:abstractNumId w:val="32"/>
  </w:num>
  <w:num w:numId="18">
    <w:abstractNumId w:val="42"/>
  </w:num>
  <w:num w:numId="19">
    <w:abstractNumId w:val="18"/>
  </w:num>
  <w:num w:numId="20">
    <w:abstractNumId w:val="1"/>
  </w:num>
  <w:num w:numId="21">
    <w:abstractNumId w:val="8"/>
  </w:num>
  <w:num w:numId="22">
    <w:abstractNumId w:val="20"/>
  </w:num>
  <w:num w:numId="23">
    <w:abstractNumId w:val="40"/>
  </w:num>
  <w:num w:numId="24">
    <w:abstractNumId w:val="12"/>
  </w:num>
  <w:num w:numId="25">
    <w:abstractNumId w:val="6"/>
  </w:num>
  <w:num w:numId="26">
    <w:abstractNumId w:val="29"/>
  </w:num>
  <w:num w:numId="27">
    <w:abstractNumId w:val="39"/>
  </w:num>
  <w:num w:numId="28">
    <w:abstractNumId w:val="33"/>
  </w:num>
  <w:num w:numId="29">
    <w:abstractNumId w:val="19"/>
  </w:num>
  <w:num w:numId="30">
    <w:abstractNumId w:val="13"/>
  </w:num>
  <w:num w:numId="31">
    <w:abstractNumId w:val="38"/>
  </w:num>
  <w:num w:numId="32">
    <w:abstractNumId w:val="28"/>
  </w:num>
  <w:num w:numId="33">
    <w:abstractNumId w:val="16"/>
  </w:num>
  <w:num w:numId="34">
    <w:abstractNumId w:val="4"/>
  </w:num>
  <w:num w:numId="35">
    <w:abstractNumId w:val="37"/>
  </w:num>
  <w:num w:numId="36">
    <w:abstractNumId w:val="5"/>
  </w:num>
  <w:num w:numId="37">
    <w:abstractNumId w:val="34"/>
  </w:num>
  <w:num w:numId="38">
    <w:abstractNumId w:val="21"/>
  </w:num>
  <w:num w:numId="39">
    <w:abstractNumId w:val="22"/>
  </w:num>
  <w:num w:numId="40">
    <w:abstractNumId w:val="35"/>
  </w:num>
  <w:num w:numId="41">
    <w:abstractNumId w:val="26"/>
  </w:num>
  <w:num w:numId="42">
    <w:abstractNumId w:val="43"/>
  </w:num>
  <w:num w:numId="43">
    <w:abstractNumId w:val="27"/>
  </w:num>
  <w:num w:numId="44">
    <w:abstractNumId w:val="25"/>
  </w:num>
  <w:num w:numId="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07D3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471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4A30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29B6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524F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76CE4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1F89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1A1F"/>
    <w:rsid w:val="00D564F3"/>
    <w:rsid w:val="00D56F6C"/>
    <w:rsid w:val="00D571FE"/>
    <w:rsid w:val="00D5787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07B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3F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5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제목 1 Char"/>
    <w:link w:val="1"/>
    <w:rsid w:val="008C47BE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8C47BE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C47BE"/>
    <w:rPr>
      <w:rFonts w:ascii="Arial" w:hAnsi="Arial"/>
      <w:sz w:val="28"/>
      <w:lang w:eastAsia="en-US"/>
    </w:rPr>
  </w:style>
  <w:style w:type="character" w:customStyle="1" w:styleId="9Char">
    <w:name w:val="제목 9 Char"/>
    <w:link w:val="9"/>
    <w:rsid w:val="008C47BE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6">
    <w:name w:val="List"/>
    <w:basedOn w:val="a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7">
    <w:name w:val="Revision"/>
    <w:hidden/>
    <w:uiPriority w:val="99"/>
    <w:semiHidden/>
    <w:rsid w:val="008C47BE"/>
    <w:rPr>
      <w:rFonts w:eastAsia="맑은 고딕"/>
      <w:color w:val="000000"/>
      <w:lang w:eastAsia="ja-JP"/>
    </w:rPr>
  </w:style>
  <w:style w:type="character" w:customStyle="1" w:styleId="5Char">
    <w:name w:val="제목 5 Char"/>
    <w:basedOn w:val="a0"/>
    <w:link w:val="5"/>
    <w:rsid w:val="007313FF"/>
    <w:rPr>
      <w:rFonts w:ascii="Arial" w:hAnsi="Arial"/>
      <w:sz w:val="22"/>
      <w:lang w:eastAsia="en-US"/>
    </w:rPr>
  </w:style>
  <w:style w:type="character" w:styleId="a8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link w:val="CRCoverPageZchn"/>
    <w:qFormat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rsid w:val="00976CE4"/>
    <w:rPr>
      <w:rFonts w:ascii="Arial" w:eastAsia="Times New Roman" w:hAnsi="Arial"/>
      <w:lang w:eastAsia="en-US"/>
    </w:rPr>
  </w:style>
  <w:style w:type="paragraph" w:styleId="a9">
    <w:name w:val="List Paragraph"/>
    <w:basedOn w:val="a"/>
    <w:uiPriority w:val="34"/>
    <w:qFormat/>
    <w:rsid w:val="00EA473F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341B8-1BDC-4917-8AB3-A20E41CD7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4219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KGU</cp:lastModifiedBy>
  <cp:revision>3</cp:revision>
  <cp:lastPrinted>2019-02-25T14:05:00Z</cp:lastPrinted>
  <dcterms:created xsi:type="dcterms:W3CDTF">2023-08-11T19:36:00Z</dcterms:created>
  <dcterms:modified xsi:type="dcterms:W3CDTF">2023-08-11T19:39:00Z</dcterms:modified>
</cp:coreProperties>
</file>