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4B8A9445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  <w:t>S1-23</w:t>
      </w:r>
      <w:r w:rsidR="00F66EA5">
        <w:rPr>
          <w:rFonts w:eastAsia="ＭＳ 明朝" w:cs="Arial"/>
          <w:b/>
          <w:sz w:val="24"/>
          <w:szCs w:val="24"/>
          <w:lang w:eastAsia="ja-JP"/>
        </w:rPr>
        <w:t>1643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ＭＳ 明朝" w:cs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eastAsia="ＭＳ 明朝" w:cs="Arial"/>
          <w:b/>
          <w:sz w:val="24"/>
          <w:szCs w:val="24"/>
          <w:lang w:eastAsia="ja-JP"/>
        </w:rPr>
        <w:t>Germany,  22</w:t>
      </w:r>
      <w:proofErr w:type="gramEnd"/>
      <w:r>
        <w:rPr>
          <w:rFonts w:eastAsia="ＭＳ 明朝" w:cs="Arial"/>
          <w:b/>
          <w:sz w:val="24"/>
          <w:szCs w:val="24"/>
          <w:lang w:eastAsia="ja-JP"/>
        </w:rPr>
        <w:t xml:space="preserve"> - 26 May 2023</w:t>
      </w:r>
      <w:r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A014A56" w14:textId="69FA051C" w:rsidR="001C011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583220">
        <w:rPr>
          <w:rFonts w:eastAsia="Times New Roman" w:cs="Arial"/>
          <w:sz w:val="22"/>
          <w:szCs w:val="20"/>
          <w:lang w:eastAsia="ar-SA"/>
        </w:rPr>
        <w:t xml:space="preserve">Report - </w:t>
      </w:r>
      <w:r w:rsidR="001C0119"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040D10">
        <w:rPr>
          <w:rFonts w:eastAsia="Times New Roman" w:cs="Arial"/>
          <w:sz w:val="22"/>
          <w:szCs w:val="20"/>
          <w:lang w:eastAsia="ar-SA"/>
        </w:rPr>
        <w:t>Metaverse</w:t>
      </w:r>
    </w:p>
    <w:p w14:paraId="09D907A5" w14:textId="37A2F417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583220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0A056ABB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40D10">
        <w:rPr>
          <w:rFonts w:eastAsia="Times New Roman" w:cs="Arial"/>
          <w:sz w:val="22"/>
          <w:szCs w:val="20"/>
          <w:lang w:eastAsia="ar-SA"/>
        </w:rPr>
        <w:t>Drafting Session Chairperson</w:t>
      </w:r>
    </w:p>
    <w:p w14:paraId="3577A6E8" w14:textId="2CA76B7A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40D10">
        <w:rPr>
          <w:rFonts w:eastAsia="Times New Roman" w:cs="Arial"/>
          <w:sz w:val="22"/>
          <w:szCs w:val="20"/>
          <w:lang w:eastAsia="ar-SA"/>
        </w:rPr>
        <w:t>Yusuke Nakano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6B9BCE0F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r w:rsidR="00040D10">
        <w:rPr>
          <w:rFonts w:eastAsia="ＭＳ 明朝" w:cs="Arial"/>
          <w:bCs/>
          <w:sz w:val="36"/>
          <w:szCs w:val="36"/>
          <w:lang w:eastAsia="ar-SA"/>
        </w:rPr>
        <w:t>Metaverse</w:t>
      </w:r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 </w:t>
      </w:r>
      <w:bookmarkEnd w:id="5"/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61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93"/>
        <w:gridCol w:w="2835"/>
      </w:tblGrid>
      <w:tr w:rsidR="00040D10" w:rsidRPr="00015298" w14:paraId="3545386A" w14:textId="77777777" w:rsidTr="00040D10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040D10" w:rsidRPr="00015298" w:rsidRDefault="00040D10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040D10" w:rsidRPr="00015298" w:rsidRDefault="00040D10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DA68A2" w14:textId="77777777" w:rsidR="00040D10" w:rsidRPr="00015298" w:rsidRDefault="00040D10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ECDB21" w14:textId="77777777" w:rsidR="00040D10" w:rsidRPr="00015298" w:rsidRDefault="00040D10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40D10" w:rsidRPr="00AB0F3E" w14:paraId="5903BDF4" w14:textId="77777777" w:rsidTr="00040D10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FDF47" w14:textId="77777777" w:rsidR="00040D10" w:rsidRPr="00AB0F3E" w:rsidRDefault="00040D10" w:rsidP="0073239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9560DD" w14:textId="77777777" w:rsidR="00040D10" w:rsidRPr="00AB0F3E" w:rsidRDefault="00040D10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60094" w14:textId="77777777" w:rsidR="00040D10" w:rsidRPr="00415AA2" w:rsidRDefault="00040D10" w:rsidP="0073239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F0F702" w14:textId="77777777" w:rsidR="00040D10" w:rsidRPr="00415AA2" w:rsidRDefault="00040D10" w:rsidP="0073239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0D10" w:rsidRPr="00015298" w14:paraId="6A29E93B" w14:textId="77777777" w:rsidTr="00040D10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9B17D2" w14:textId="0B1250A8" w:rsidR="00040D10" w:rsidRPr="00AB0F3E" w:rsidRDefault="00040D10" w:rsidP="00040D1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9993A8" w14:textId="77777777" w:rsidR="00040D10" w:rsidRPr="00AB0F3E" w:rsidRDefault="00040D10" w:rsidP="00040D1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4DC29030" w14:textId="77777777" w:rsidR="00040D10" w:rsidRPr="00AB0F3E" w:rsidRDefault="00040D10" w:rsidP="00040D1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D17E0D7" w14:textId="3C225A87" w:rsidR="00040D10" w:rsidRPr="00AB0F3E" w:rsidRDefault="00040D10" w:rsidP="00040D1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6A7FB7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8B259F6" w14:textId="77777777" w:rsidR="00040D10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Metaverse</w:t>
            </w:r>
          </w:p>
          <w:p w14:paraId="7D31FAF8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CBA8AEA" w14:textId="0175FCAD" w:rsidR="00040D10" w:rsidRPr="00AB0F3E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CFD1FF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1DB8259A" w14:textId="77777777" w:rsidR="00040D10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3C874DDA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9F96770" w14:textId="2DC273EC" w:rsidR="00040D10" w:rsidRPr="004C4A40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ISN</w:t>
            </w:r>
          </w:p>
        </w:tc>
      </w:tr>
      <w:tr w:rsidR="00040D10" w:rsidRPr="00015298" w14:paraId="6C76FFB6" w14:textId="77777777" w:rsidTr="00040D10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03BBD3" w14:textId="692B4FB3" w:rsidR="00040D10" w:rsidRPr="00AB0F3E" w:rsidRDefault="00040D10" w:rsidP="00040D1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A1403B" w14:textId="77777777" w:rsidR="00040D10" w:rsidRPr="00AB0F3E" w:rsidRDefault="00040D10" w:rsidP="00040D1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429F6F7" w14:textId="77777777" w:rsidR="00040D10" w:rsidRPr="00AB0F3E" w:rsidRDefault="00040D10" w:rsidP="00040D1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517F699" w14:textId="68F45245" w:rsidR="00040D10" w:rsidRPr="00AB0F3E" w:rsidRDefault="00040D10" w:rsidP="00040D1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5D90B41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729178B4" w14:textId="77777777" w:rsidR="00040D10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51D08527" w14:textId="77777777" w:rsidR="00040D10" w:rsidRPr="00AB0F3E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47911B6F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5A6B143" w14:textId="24D64B3D" w:rsidR="00040D10" w:rsidRPr="00BD433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ＭＳ 明朝" w:cs="Arial"/>
                <w:bCs/>
                <w:color w:val="00B050"/>
              </w:rPr>
              <w:t xml:space="preserve"> </w:t>
            </w:r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C2FFCBE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7FFD39F" w14:textId="77777777" w:rsidR="00040D10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5C66695B" w14:textId="77777777" w:rsidR="00040D10" w:rsidRPr="00AB0F3E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FE4A5CB" w14:textId="77777777" w:rsidR="00040D10" w:rsidRPr="00B50B65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E7705F7" w14:textId="61B93F80" w:rsidR="00040D10" w:rsidRPr="00E421A2" w:rsidRDefault="00040D10" w:rsidP="00040D10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ＭＳ 明朝" w:cs="Arial"/>
                <w:bCs/>
                <w:color w:val="00B050"/>
              </w:rPr>
              <w:t xml:space="preserve"> </w:t>
            </w:r>
            <w:r w:rsidRPr="001574E4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AIML_Ph2</w:t>
            </w:r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7777777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0EA0C217" w:rsidR="009C07FC" w:rsidRPr="00F45489" w:rsidRDefault="00040D10" w:rsidP="003516D6">
            <w:pPr>
              <w:pStyle w:val="1"/>
            </w:pPr>
            <w:r>
              <w:t>Metaverse</w:t>
            </w:r>
          </w:p>
        </w:tc>
      </w:tr>
      <w:tr w:rsidR="007B0DAE" w:rsidRPr="00745D37" w14:paraId="245007B7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2D562E" w14:textId="3C4271E9" w:rsidR="007B0DAE" w:rsidRDefault="00040D10" w:rsidP="00401471">
            <w:pPr>
              <w:pStyle w:val="20"/>
              <w:rPr>
                <w:lang w:eastAsia="zh-CN"/>
              </w:rPr>
            </w:pPr>
            <w:proofErr w:type="spellStart"/>
            <w:r w:rsidRPr="00E93093">
              <w:rPr>
                <w:lang w:val="en-US"/>
              </w:rPr>
              <w:lastRenderedPageBreak/>
              <w:t>FS_Metaverse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E93093">
              <w:rPr>
                <w:lang w:val="en-US"/>
              </w:rPr>
              <w:t xml:space="preserve">Study on Localized Mobile Metaverse Services </w:t>
            </w:r>
            <w:r w:rsidRPr="00745D37">
              <w:rPr>
                <w:lang w:val="en-US"/>
              </w:rPr>
              <w:t>[</w:t>
            </w:r>
            <w:hyperlink r:id="rId11" w:history="1">
              <w:r w:rsidRPr="00291A88">
                <w:rPr>
                  <w:rStyle w:val="a5"/>
                  <w:lang w:val="en-US"/>
                </w:rPr>
                <w:t>SP-220353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040D10" w:rsidRPr="00C6275F" w14:paraId="77191960" w14:textId="77777777" w:rsidTr="00F0322A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636FC9D" w14:textId="77777777" w:rsidR="00040D10" w:rsidRPr="004067FF" w:rsidRDefault="00040D10" w:rsidP="00F0322A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685D33F" w14:textId="77777777" w:rsidR="00040D10" w:rsidRPr="00E93093" w:rsidRDefault="00040D10" w:rsidP="00F0322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E93093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E93093">
              <w:rPr>
                <w:lang w:val="nl-NL"/>
              </w:rPr>
              <w:t>Erik Guttman (</w:t>
            </w:r>
            <w:r>
              <w:rPr>
                <w:lang w:val="nl-NL"/>
              </w:rPr>
              <w:t>Samsung</w:t>
            </w:r>
            <w:r w:rsidRPr="00E93093">
              <w:rPr>
                <w:lang w:val="nl-NL"/>
              </w:rPr>
              <w:t>)</w:t>
            </w:r>
          </w:p>
          <w:p w14:paraId="07060B48" w14:textId="77777777" w:rsidR="00040D10" w:rsidRPr="00CB4C92" w:rsidRDefault="00040D10" w:rsidP="00F0322A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B209E2">
              <w:rPr>
                <w:rFonts w:eastAsia="Arial Unicode MS" w:cs="Arial"/>
                <w:szCs w:val="18"/>
                <w:lang w:val="de-DE" w:eastAsia="ar-SA"/>
              </w:rPr>
              <w:t xml:space="preserve">Latest version: </w:t>
            </w:r>
            <w:hyperlink r:id="rId12" w:history="1">
              <w:r w:rsidRPr="00BD2D8C">
                <w:rPr>
                  <w:rStyle w:val="a5"/>
                  <w:lang w:val="nl-NL"/>
                </w:rPr>
                <w:t>TR 22.856v1.0.0</w:t>
              </w:r>
            </w:hyperlink>
          </w:p>
          <w:p w14:paraId="0DEB7225" w14:textId="77777777" w:rsidR="00040D10" w:rsidRDefault="00040D10" w:rsidP="00F0322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(03/202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1C86B6A2" w14:textId="77777777" w:rsidR="00040D10" w:rsidRPr="00AA7BD2" w:rsidRDefault="00040D10" w:rsidP="00F0322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75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040D10" w:rsidRPr="00B04844" w14:paraId="3204754C" w14:textId="77777777" w:rsidTr="00F50438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8EF5E61" w14:textId="77777777" w:rsidR="00040D10" w:rsidRPr="006E6FF4" w:rsidRDefault="00040D10" w:rsidP="00F0322A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040D10" w:rsidRPr="00B209E2" w14:paraId="3715FB96" w14:textId="77777777" w:rsidTr="00F504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14B814" w14:textId="77777777" w:rsidR="00040D10" w:rsidRPr="00F50438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50438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E6BE71" w14:textId="77777777" w:rsidR="00040D10" w:rsidRPr="00F50438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3" w:history="1">
              <w:r w:rsidR="00040D10" w:rsidRPr="00F50438">
                <w:rPr>
                  <w:rStyle w:val="a5"/>
                  <w:rFonts w:cs="Arial"/>
                  <w:color w:val="auto"/>
                </w:rPr>
                <w:t>S1-231232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24D389" w14:textId="77777777" w:rsidR="00040D10" w:rsidRPr="00F50438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50438">
              <w:t>Samsung (Rapporteur)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D40A7A" w14:textId="77777777" w:rsidR="00040D10" w:rsidRPr="00F50438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F50438">
              <w:t xml:space="preserve">22.856 </w:t>
            </w:r>
            <w:proofErr w:type="spellStart"/>
            <w:r w:rsidRPr="00F50438">
              <w:t>pCR</w:t>
            </w:r>
            <w:proofErr w:type="spellEnd"/>
            <w:r w:rsidRPr="00F50438">
              <w:t xml:space="preserve"> Clean Up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A2F71D" w14:textId="78C57588" w:rsidR="00040D10" w:rsidRPr="00F50438" w:rsidRDefault="00F50438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50438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EED2B2" w14:textId="77777777" w:rsidR="00040D10" w:rsidRPr="00F50438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40D10" w:rsidRPr="00B04844" w14:paraId="76511607" w14:textId="77777777" w:rsidTr="00CD22BD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1618C52" w14:textId="77777777" w:rsidR="00040D10" w:rsidRPr="006E6FF4" w:rsidRDefault="00040D10" w:rsidP="00F0322A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040D10" w:rsidRPr="00B209E2" w14:paraId="1AAD0F88" w14:textId="77777777" w:rsidTr="00CD22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70E7E" w14:textId="77777777" w:rsidR="00040D10" w:rsidRPr="00CD22BD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22B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3CCAB" w14:textId="77777777" w:rsidR="00040D10" w:rsidRPr="00CD22BD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4" w:history="1">
              <w:r w:rsidR="00040D10" w:rsidRPr="00CD22BD">
                <w:rPr>
                  <w:rStyle w:val="a5"/>
                  <w:rFonts w:cs="Arial"/>
                  <w:color w:val="auto"/>
                </w:rPr>
                <w:t>S1-231094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F8E3F" w14:textId="77777777" w:rsidR="00040D10" w:rsidRPr="00CD22BD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CD22BD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0BD5C" w14:textId="77777777" w:rsidR="00040D10" w:rsidRPr="00CD22BD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D22BD">
              <w:t xml:space="preserve">22.856 </w:t>
            </w:r>
            <w:proofErr w:type="spellStart"/>
            <w:r w:rsidRPr="00CD22BD">
              <w:t>pCR</w:t>
            </w:r>
            <w:proofErr w:type="spellEnd"/>
            <w:r w:rsidRPr="00CD22BD">
              <w:t>: Removal of all Editor's Notes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D4E49" w14:textId="1BCD42D5" w:rsidR="00040D10" w:rsidRPr="00CD22BD" w:rsidRDefault="00CD22BD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22B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CD22BD">
              <w:rPr>
                <w:rFonts w:eastAsia="Times New Roman" w:cs="Arial"/>
                <w:szCs w:val="18"/>
                <w:lang w:eastAsia="ar-SA"/>
              </w:rPr>
              <w:t>1582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11484" w14:textId="77777777" w:rsidR="00040D10" w:rsidRPr="00CD22BD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22BD" w:rsidRPr="00B209E2" w14:paraId="5D4820A1" w14:textId="77777777" w:rsidTr="005657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EFF5" w14:textId="0DC80047" w:rsidR="00CD22BD" w:rsidRPr="00CD22BD" w:rsidRDefault="00CD22BD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D22B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72D5" w14:textId="442A8CA5" w:rsidR="00CD22BD" w:rsidRPr="00CD22BD" w:rsidRDefault="00F0322A" w:rsidP="00F0322A">
            <w:pPr>
              <w:snapToGrid w:val="0"/>
              <w:spacing w:after="0" w:line="240" w:lineRule="auto"/>
            </w:pPr>
            <w:hyperlink r:id="rId15" w:history="1">
              <w:r w:rsidR="00CD22BD" w:rsidRPr="00CD22BD">
                <w:rPr>
                  <w:rStyle w:val="a5"/>
                  <w:rFonts w:cs="Arial"/>
                  <w:color w:val="auto"/>
                </w:rPr>
                <w:t>S1-231582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0D5B" w14:textId="5443DEE6" w:rsidR="00CD22BD" w:rsidRPr="00CD22BD" w:rsidRDefault="00CD22BD" w:rsidP="00F0322A">
            <w:pPr>
              <w:snapToGrid w:val="0"/>
              <w:spacing w:after="0" w:line="240" w:lineRule="auto"/>
            </w:pPr>
            <w:r w:rsidRPr="00CD22BD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0379" w14:textId="4ACB03C2" w:rsidR="00CD22BD" w:rsidRPr="00CD22BD" w:rsidRDefault="00CD22BD" w:rsidP="00F0322A">
            <w:pPr>
              <w:snapToGrid w:val="0"/>
              <w:spacing w:after="0" w:line="240" w:lineRule="auto"/>
            </w:pPr>
            <w:r w:rsidRPr="00CD22BD">
              <w:t xml:space="preserve">22.856 </w:t>
            </w:r>
            <w:proofErr w:type="spellStart"/>
            <w:r w:rsidRPr="00CD22BD">
              <w:t>pCR</w:t>
            </w:r>
            <w:proofErr w:type="spellEnd"/>
            <w:r w:rsidRPr="00CD22BD">
              <w:t>: Removal of all Editor's Notes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0142" w14:textId="77777777" w:rsidR="00CD22BD" w:rsidRPr="00CD22BD" w:rsidRDefault="00CD22BD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4C0B" w14:textId="3318AA23" w:rsidR="00CD22BD" w:rsidRPr="00CD22BD" w:rsidRDefault="00CD22BD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D22BD">
              <w:rPr>
                <w:rFonts w:eastAsia="Arial Unicode MS" w:cs="Arial"/>
                <w:szCs w:val="18"/>
                <w:lang w:eastAsia="ar-SA"/>
              </w:rPr>
              <w:t>Revision of S1-231094.</w:t>
            </w:r>
          </w:p>
        </w:tc>
      </w:tr>
      <w:tr w:rsidR="00040D10" w:rsidRPr="00B209E2" w14:paraId="2BE598F7" w14:textId="77777777" w:rsidTr="00803E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398661" w14:textId="77777777" w:rsidR="00040D10" w:rsidRPr="005657BB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657B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3D5C" w14:textId="6CBE4154" w:rsidR="00040D10" w:rsidRPr="005657BB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6" w:history="1">
              <w:r w:rsidR="00040D10" w:rsidRPr="005657BB">
                <w:rPr>
                  <w:rStyle w:val="a5"/>
                  <w:rFonts w:cs="Arial"/>
                  <w:color w:val="auto"/>
                </w:rPr>
                <w:t>S1-231173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6FD1A9" w14:textId="77777777" w:rsidR="00040D10" w:rsidRPr="005657B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5657BB">
              <w:t>Huawei,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CAEEB4" w14:textId="77777777" w:rsidR="00040D10" w:rsidRPr="005657B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657BB">
              <w:t>Pseudo-CR on updates to clause 5.2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342C9C" w14:textId="62CC704B" w:rsidR="00040D10" w:rsidRPr="005657BB" w:rsidRDefault="005657BB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57B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A01F82" w14:textId="77777777" w:rsidR="00040D10" w:rsidRPr="005657BB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B209E2" w14:paraId="13EF00E1" w14:textId="77777777" w:rsidTr="00ED39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A144C" w14:textId="77777777" w:rsidR="00040D10" w:rsidRPr="00803E60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03E6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975E9" w14:textId="77777777" w:rsidR="00040D10" w:rsidRPr="00803E60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7" w:history="1">
              <w:r w:rsidR="00040D10" w:rsidRPr="00803E60">
                <w:rPr>
                  <w:rStyle w:val="a5"/>
                  <w:rFonts w:cs="Arial"/>
                  <w:color w:val="auto"/>
                </w:rPr>
                <w:t>S1-231162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D3E5D" w14:textId="77777777" w:rsidR="00040D10" w:rsidRPr="00803E6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03E60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E6401" w14:textId="77777777" w:rsidR="00040D10" w:rsidRPr="00803E6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03E60">
              <w:t>pCR</w:t>
            </w:r>
            <w:proofErr w:type="spellEnd"/>
            <w:r w:rsidRPr="00803E60">
              <w:t xml:space="preserve"> on update of 5.7 AR Enabled Immersive Experience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F5B9F" w14:textId="32956BFB" w:rsidR="00040D10" w:rsidRPr="00803E60" w:rsidRDefault="00803E6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03E60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372FE">
              <w:rPr>
                <w:rFonts w:eastAsia="Times New Roman" w:cs="Arial"/>
                <w:szCs w:val="18"/>
                <w:lang w:eastAsia="ar-SA"/>
              </w:rPr>
              <w:t>3</w:t>
            </w:r>
            <w:r w:rsidRPr="00803E60">
              <w:rPr>
                <w:rFonts w:eastAsia="Times New Roman" w:cs="Arial"/>
                <w:szCs w:val="18"/>
                <w:lang w:eastAsia="ar-SA"/>
              </w:rPr>
              <w:t>1583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AB3C2" w14:textId="77777777" w:rsidR="00040D10" w:rsidRPr="00803E60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03E60" w:rsidRPr="00B209E2" w14:paraId="6644C935" w14:textId="77777777" w:rsidTr="00ED39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2BA71" w14:textId="480C7923" w:rsidR="00803E60" w:rsidRPr="00ED39A0" w:rsidRDefault="00803E6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D39A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7739F" w14:textId="3215E0F5" w:rsidR="00803E60" w:rsidRPr="00ED39A0" w:rsidRDefault="00F0322A" w:rsidP="00F0322A">
            <w:pPr>
              <w:snapToGrid w:val="0"/>
              <w:spacing w:after="0" w:line="240" w:lineRule="auto"/>
            </w:pPr>
            <w:hyperlink r:id="rId18" w:history="1">
              <w:r w:rsidR="00C372FE" w:rsidRPr="00ED39A0">
                <w:rPr>
                  <w:rStyle w:val="a5"/>
                  <w:rFonts w:cs="Arial"/>
                  <w:color w:val="auto"/>
                </w:rPr>
                <w:t>S1-231583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B43D3" w14:textId="14DBE6BC" w:rsidR="00803E60" w:rsidRPr="00ED39A0" w:rsidRDefault="00803E60" w:rsidP="00F0322A">
            <w:pPr>
              <w:snapToGrid w:val="0"/>
              <w:spacing w:after="0" w:line="240" w:lineRule="auto"/>
            </w:pPr>
            <w:r w:rsidRPr="00ED39A0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5BDCF" w14:textId="532F873F" w:rsidR="00803E60" w:rsidRPr="00ED39A0" w:rsidRDefault="00803E60" w:rsidP="00F0322A">
            <w:pPr>
              <w:snapToGrid w:val="0"/>
              <w:spacing w:after="0" w:line="240" w:lineRule="auto"/>
            </w:pPr>
            <w:proofErr w:type="spellStart"/>
            <w:r w:rsidRPr="00ED39A0">
              <w:t>pCR</w:t>
            </w:r>
            <w:proofErr w:type="spellEnd"/>
            <w:r w:rsidRPr="00ED39A0">
              <w:t xml:space="preserve"> on update of 5.7 AR Enabled Immersive Experience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F84F8" w14:textId="6ACD5D04" w:rsidR="00803E60" w:rsidRPr="00ED39A0" w:rsidRDefault="00ED39A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39A0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BD235A">
              <w:rPr>
                <w:rFonts w:eastAsia="Times New Roman" w:cs="Arial"/>
                <w:szCs w:val="18"/>
                <w:lang w:eastAsia="ar-SA"/>
              </w:rPr>
              <w:t>3</w:t>
            </w:r>
            <w:r w:rsidRPr="00ED39A0">
              <w:rPr>
                <w:rFonts w:eastAsia="Times New Roman" w:cs="Arial"/>
                <w:szCs w:val="18"/>
                <w:lang w:eastAsia="ar-SA"/>
              </w:rPr>
              <w:t>1</w:t>
            </w:r>
            <w:r w:rsidR="0075756B">
              <w:rPr>
                <w:rFonts w:eastAsia="Times New Roman" w:cs="Arial"/>
                <w:szCs w:val="18"/>
                <w:lang w:eastAsia="ar-SA"/>
              </w:rPr>
              <w:t>690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CDE9B" w14:textId="77E7DB7B" w:rsidR="00803E60" w:rsidRPr="00ED39A0" w:rsidRDefault="00803E6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9A0">
              <w:rPr>
                <w:rFonts w:eastAsia="Arial Unicode MS" w:cs="Arial"/>
                <w:szCs w:val="18"/>
                <w:lang w:eastAsia="ar-SA"/>
              </w:rPr>
              <w:t>Revision of S1-231162.</w:t>
            </w:r>
          </w:p>
        </w:tc>
      </w:tr>
      <w:tr w:rsidR="00ED39A0" w:rsidRPr="00B209E2" w14:paraId="5EEE372C" w14:textId="77777777" w:rsidTr="00ED39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8D19" w14:textId="4798E057" w:rsidR="00ED39A0" w:rsidRPr="00ED39A0" w:rsidRDefault="00ED39A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D39A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C3C3" w14:textId="6EAD95A4" w:rsidR="00ED39A0" w:rsidRPr="00ED39A0" w:rsidRDefault="00ED39A0" w:rsidP="00F0322A">
            <w:pPr>
              <w:snapToGrid w:val="0"/>
              <w:spacing w:after="0" w:line="240" w:lineRule="auto"/>
            </w:pPr>
            <w:hyperlink r:id="rId19" w:history="1">
              <w:r w:rsidR="00BD235A">
                <w:rPr>
                  <w:rStyle w:val="a5"/>
                  <w:rFonts w:cs="Arial"/>
                  <w:color w:val="auto"/>
                </w:rPr>
                <w:t>S1-231690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D4DA" w14:textId="44676F2B" w:rsidR="00ED39A0" w:rsidRPr="00ED39A0" w:rsidRDefault="00ED39A0" w:rsidP="00F0322A">
            <w:pPr>
              <w:snapToGrid w:val="0"/>
              <w:spacing w:after="0" w:line="240" w:lineRule="auto"/>
            </w:pPr>
            <w:r w:rsidRPr="00ED39A0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26DD6" w14:textId="4F20ABF2" w:rsidR="00ED39A0" w:rsidRPr="00ED39A0" w:rsidRDefault="00ED39A0" w:rsidP="00F0322A">
            <w:pPr>
              <w:snapToGrid w:val="0"/>
              <w:spacing w:after="0" w:line="240" w:lineRule="auto"/>
            </w:pPr>
            <w:proofErr w:type="spellStart"/>
            <w:r w:rsidRPr="00ED39A0">
              <w:t>pCR</w:t>
            </w:r>
            <w:proofErr w:type="spellEnd"/>
            <w:r w:rsidRPr="00ED39A0">
              <w:t xml:space="preserve"> on update of 5.7 AR Enabled Immersive Experience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7EE2" w14:textId="77777777" w:rsidR="00ED39A0" w:rsidRPr="00ED39A0" w:rsidRDefault="00ED39A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139D" w14:textId="6769FD40" w:rsidR="00ED39A0" w:rsidRPr="00ED39A0" w:rsidRDefault="00ED39A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9A0">
              <w:rPr>
                <w:rFonts w:eastAsia="Arial Unicode MS" w:cs="Arial"/>
                <w:i/>
                <w:szCs w:val="18"/>
                <w:lang w:eastAsia="ar-SA"/>
              </w:rPr>
              <w:t>Revision of S1-231162.</w:t>
            </w:r>
          </w:p>
          <w:p w14:paraId="6B0CA3A1" w14:textId="4EE34983" w:rsidR="00ED39A0" w:rsidRPr="00ED39A0" w:rsidRDefault="00ED39A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D39A0">
              <w:rPr>
                <w:rFonts w:eastAsia="Arial Unicode MS" w:cs="Arial"/>
                <w:szCs w:val="18"/>
                <w:lang w:eastAsia="ar-SA"/>
              </w:rPr>
              <w:t>Revision of S1-231583.</w:t>
            </w:r>
          </w:p>
        </w:tc>
      </w:tr>
      <w:tr w:rsidR="00040D10" w:rsidRPr="00B209E2" w14:paraId="7081B568" w14:textId="77777777" w:rsidTr="00865FE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184B0" w14:textId="77777777" w:rsidR="00040D10" w:rsidRPr="00865FEA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65FE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C42AE" w14:textId="77777777" w:rsidR="00040D10" w:rsidRPr="00865FEA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0" w:history="1">
              <w:r w:rsidR="00040D10" w:rsidRPr="00865FEA">
                <w:rPr>
                  <w:rStyle w:val="a5"/>
                  <w:rFonts w:cs="Arial"/>
                  <w:color w:val="auto"/>
                </w:rPr>
                <w:t>S1-231247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A6F8E3" w14:textId="77777777" w:rsidR="00040D10" w:rsidRPr="00865FEA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865FEA">
              <w:t>InterDigital</w:t>
            </w:r>
            <w:proofErr w:type="spellEnd"/>
            <w:r w:rsidRPr="00865FEA"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A6D0B0" w14:textId="77777777" w:rsidR="00040D10" w:rsidRPr="00865FEA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FEA">
              <w:t>Resolving Editor’s Notes in the Supporting multi-service coordination in one mobile metaverse service Use Case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0E0ED" w14:textId="68C316FC" w:rsidR="00040D10" w:rsidRPr="00865FEA" w:rsidRDefault="00865FE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 w:hint="cs"/>
                <w:szCs w:val="18"/>
                <w:lang w:eastAsia="ar-SA"/>
              </w:rPr>
              <w:t>M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erged to </w:t>
            </w:r>
            <w:r w:rsidR="00C372FE" w:rsidRPr="00865FEA">
              <w:rPr>
                <w:rFonts w:eastAsia="Times New Roman" w:cs="Arial"/>
                <w:szCs w:val="18"/>
                <w:lang w:eastAsia="ar-SA"/>
              </w:rPr>
              <w:t>S1-2</w:t>
            </w:r>
            <w:r w:rsidR="00C372FE">
              <w:rPr>
                <w:rFonts w:eastAsia="Times New Roman" w:cs="Arial"/>
                <w:szCs w:val="18"/>
                <w:lang w:eastAsia="ar-SA"/>
              </w:rPr>
              <w:t>3</w:t>
            </w:r>
            <w:r w:rsidR="00C372FE" w:rsidRPr="00865FEA">
              <w:rPr>
                <w:rFonts w:eastAsia="Times New Roman" w:cs="Arial"/>
                <w:szCs w:val="18"/>
                <w:lang w:eastAsia="ar-SA"/>
              </w:rPr>
              <w:t>1584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1E101" w14:textId="77777777" w:rsidR="00040D10" w:rsidRPr="00865FEA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B209E2" w14:paraId="0CAF4E3F" w14:textId="77777777" w:rsidTr="00C075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95303" w14:textId="77777777" w:rsidR="00040D10" w:rsidRPr="00865FEA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65FE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27A39" w14:textId="77777777" w:rsidR="00040D10" w:rsidRPr="00865FEA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1" w:history="1">
              <w:r w:rsidR="00040D10" w:rsidRPr="00865FEA">
                <w:rPr>
                  <w:rStyle w:val="a5"/>
                  <w:rFonts w:cs="Arial"/>
                  <w:color w:val="auto"/>
                </w:rPr>
                <w:t>S1-231092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7B844" w14:textId="77777777" w:rsidR="00040D10" w:rsidRPr="00865FEA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865FEA">
              <w:t>Samsung,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5078E" w14:textId="77777777" w:rsidR="00040D10" w:rsidRPr="00865FEA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FEA">
              <w:t xml:space="preserve">22.856 </w:t>
            </w:r>
            <w:proofErr w:type="spellStart"/>
            <w:r w:rsidRPr="00865FEA">
              <w:t>pCR</w:t>
            </w:r>
            <w:proofErr w:type="spellEnd"/>
            <w:r w:rsidRPr="00865FEA">
              <w:t xml:space="preserve"> </w:t>
            </w:r>
            <w:proofErr w:type="spellStart"/>
            <w:r w:rsidRPr="00865FEA">
              <w:t>UPdate</w:t>
            </w:r>
            <w:proofErr w:type="spellEnd"/>
            <w:r w:rsidRPr="00865FEA">
              <w:t xml:space="preserve"> 5.8 Use Case Supporting multi-service coordination in one mobile metaverse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FC05B" w14:textId="5357B8A4" w:rsidR="00040D10" w:rsidRPr="00865FEA" w:rsidRDefault="00865FE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EA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372FE">
              <w:rPr>
                <w:rFonts w:eastAsia="Times New Roman" w:cs="Arial"/>
                <w:szCs w:val="18"/>
                <w:lang w:eastAsia="ar-SA"/>
              </w:rPr>
              <w:t>3</w:t>
            </w:r>
            <w:r w:rsidRPr="00865FEA">
              <w:rPr>
                <w:rFonts w:eastAsia="Times New Roman" w:cs="Arial"/>
                <w:szCs w:val="18"/>
                <w:lang w:eastAsia="ar-SA"/>
              </w:rPr>
              <w:t>1584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340F1" w14:textId="77777777" w:rsidR="00040D10" w:rsidRPr="00865FEA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65FEA" w:rsidRPr="00B209E2" w14:paraId="2B3AB56B" w14:textId="77777777" w:rsidTr="00C075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C1009" w14:textId="02FBD44A" w:rsidR="00865FEA" w:rsidRPr="00C07510" w:rsidRDefault="00865FE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0751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2FF3D2" w14:textId="39587AE5" w:rsidR="00865FEA" w:rsidRPr="00C07510" w:rsidRDefault="00F0322A" w:rsidP="00F0322A">
            <w:pPr>
              <w:snapToGrid w:val="0"/>
              <w:spacing w:after="0" w:line="240" w:lineRule="auto"/>
            </w:pPr>
            <w:hyperlink r:id="rId22" w:history="1">
              <w:r w:rsidR="00C372FE" w:rsidRPr="00C07510">
                <w:rPr>
                  <w:rStyle w:val="a5"/>
                  <w:rFonts w:cs="Arial"/>
                  <w:color w:val="auto"/>
                </w:rPr>
                <w:t>S1-231584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9B53A" w14:textId="1224CC35" w:rsidR="00865FEA" w:rsidRPr="00C07510" w:rsidRDefault="00865FEA" w:rsidP="00F0322A">
            <w:pPr>
              <w:snapToGrid w:val="0"/>
              <w:spacing w:after="0" w:line="240" w:lineRule="auto"/>
            </w:pPr>
            <w:r w:rsidRPr="00C07510">
              <w:t>Samsung,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A4850" w14:textId="28BABA96" w:rsidR="00865FEA" w:rsidRPr="00C07510" w:rsidRDefault="00865FEA" w:rsidP="00F0322A">
            <w:pPr>
              <w:snapToGrid w:val="0"/>
              <w:spacing w:after="0" w:line="240" w:lineRule="auto"/>
            </w:pPr>
            <w:r w:rsidRPr="00C07510">
              <w:t xml:space="preserve">22.856 </w:t>
            </w:r>
            <w:proofErr w:type="spellStart"/>
            <w:r w:rsidRPr="00C07510">
              <w:t>pCR</w:t>
            </w:r>
            <w:proofErr w:type="spellEnd"/>
            <w:r w:rsidRPr="00C07510">
              <w:t xml:space="preserve"> </w:t>
            </w:r>
            <w:proofErr w:type="spellStart"/>
            <w:r w:rsidRPr="00C07510">
              <w:t>UPdate</w:t>
            </w:r>
            <w:proofErr w:type="spellEnd"/>
            <w:r w:rsidRPr="00C07510">
              <w:t xml:space="preserve"> 5.8 Use Case Supporting multi-service coordination in one mobile metaverse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50186" w14:textId="3FC3C8A1" w:rsidR="00865FEA" w:rsidRPr="00C07510" w:rsidRDefault="00C075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510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BD235A">
              <w:rPr>
                <w:rFonts w:eastAsia="Times New Roman" w:cs="Arial"/>
                <w:szCs w:val="18"/>
                <w:lang w:eastAsia="ar-SA"/>
              </w:rPr>
              <w:t>3</w:t>
            </w:r>
            <w:r w:rsidRPr="00C07510">
              <w:rPr>
                <w:rFonts w:eastAsia="Times New Roman" w:cs="Arial"/>
                <w:szCs w:val="18"/>
                <w:lang w:eastAsia="ar-SA"/>
              </w:rPr>
              <w:t>1691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85110" w14:textId="064EA536" w:rsidR="00865FEA" w:rsidRPr="00C07510" w:rsidRDefault="00865FEA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7510">
              <w:rPr>
                <w:rFonts w:eastAsia="Arial Unicode MS" w:cs="Arial"/>
                <w:szCs w:val="18"/>
                <w:lang w:eastAsia="ar-SA"/>
              </w:rPr>
              <w:t>Revision of S1-231092.</w:t>
            </w:r>
          </w:p>
        </w:tc>
      </w:tr>
      <w:tr w:rsidR="00C07510" w:rsidRPr="00B209E2" w14:paraId="23D43870" w14:textId="77777777" w:rsidTr="00C075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2C0F" w14:textId="0D811757" w:rsidR="00C07510" w:rsidRPr="00C07510" w:rsidRDefault="00C075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0751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0A0D" w14:textId="5A1EE611" w:rsidR="00C07510" w:rsidRPr="00C07510" w:rsidRDefault="00C07510" w:rsidP="00F0322A">
            <w:pPr>
              <w:snapToGrid w:val="0"/>
              <w:spacing w:after="0" w:line="240" w:lineRule="auto"/>
            </w:pPr>
            <w:hyperlink r:id="rId23" w:history="1">
              <w:r w:rsidR="00BD235A">
                <w:rPr>
                  <w:rStyle w:val="a5"/>
                  <w:rFonts w:cs="Arial"/>
                  <w:color w:val="auto"/>
                </w:rPr>
                <w:t>S1-231691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5CF3" w14:textId="71284761" w:rsidR="00C07510" w:rsidRPr="00C07510" w:rsidRDefault="00C07510" w:rsidP="00F0322A">
            <w:pPr>
              <w:snapToGrid w:val="0"/>
              <w:spacing w:after="0" w:line="240" w:lineRule="auto"/>
            </w:pPr>
            <w:r w:rsidRPr="00C07510">
              <w:t>Samsung,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DA61" w14:textId="31473532" w:rsidR="00C07510" w:rsidRPr="00C07510" w:rsidRDefault="00C07510" w:rsidP="00F0322A">
            <w:pPr>
              <w:snapToGrid w:val="0"/>
              <w:spacing w:after="0" w:line="240" w:lineRule="auto"/>
            </w:pPr>
            <w:r w:rsidRPr="00C07510">
              <w:t xml:space="preserve">22.856 </w:t>
            </w:r>
            <w:proofErr w:type="spellStart"/>
            <w:r w:rsidRPr="00C07510">
              <w:t>pCR</w:t>
            </w:r>
            <w:proofErr w:type="spellEnd"/>
            <w:r w:rsidRPr="00C07510">
              <w:t xml:space="preserve"> </w:t>
            </w:r>
            <w:proofErr w:type="spellStart"/>
            <w:r w:rsidRPr="00C07510">
              <w:t>UPdate</w:t>
            </w:r>
            <w:proofErr w:type="spellEnd"/>
            <w:r w:rsidRPr="00C07510">
              <w:t xml:space="preserve"> 5.8 Use Case Supporting multi-service coordination in one mobile metaverse service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77B4" w14:textId="77777777" w:rsidR="00C07510" w:rsidRPr="00C07510" w:rsidRDefault="00C075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BAAE" w14:textId="021E8A2C" w:rsidR="00C07510" w:rsidRPr="00C07510" w:rsidRDefault="00C075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7510">
              <w:rPr>
                <w:rFonts w:eastAsia="Arial Unicode MS" w:cs="Arial"/>
                <w:i/>
                <w:szCs w:val="18"/>
                <w:lang w:eastAsia="ar-SA"/>
              </w:rPr>
              <w:t>Revision of S1-231092.</w:t>
            </w:r>
          </w:p>
          <w:p w14:paraId="07D224A3" w14:textId="2C69117D" w:rsidR="00C07510" w:rsidRPr="00C07510" w:rsidRDefault="00C075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7510">
              <w:rPr>
                <w:rFonts w:eastAsia="Arial Unicode MS" w:cs="Arial"/>
                <w:szCs w:val="18"/>
                <w:lang w:eastAsia="ar-SA"/>
              </w:rPr>
              <w:t>Revision of S1-231584.</w:t>
            </w:r>
          </w:p>
        </w:tc>
      </w:tr>
      <w:tr w:rsidR="00040D10" w:rsidRPr="00B209E2" w14:paraId="1A149A28" w14:textId="77777777" w:rsidTr="007575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9818E" w14:textId="77777777" w:rsidR="00040D10" w:rsidRPr="00AD1180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D118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C070A" w14:textId="77777777" w:rsidR="00040D10" w:rsidRPr="00AD1180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4" w:history="1">
              <w:r w:rsidR="00040D10" w:rsidRPr="00AD1180">
                <w:rPr>
                  <w:rStyle w:val="a5"/>
                  <w:rFonts w:cs="Arial"/>
                  <w:color w:val="auto"/>
                </w:rPr>
                <w:t>S1-231163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6FE66" w14:textId="77777777" w:rsidR="00040D10" w:rsidRPr="00AD118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D1180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A5AE1" w14:textId="77777777" w:rsidR="00040D10" w:rsidRPr="00AD118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D1180">
              <w:t>pCR</w:t>
            </w:r>
            <w:proofErr w:type="spellEnd"/>
            <w:r w:rsidRPr="00AD1180">
              <w:t xml:space="preserve"> on update of 5.12 Virtual humans in metaverse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D630D" w14:textId="1A2510DE" w:rsidR="00040D10" w:rsidRPr="00AD1180" w:rsidRDefault="00AD118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180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372FE">
              <w:rPr>
                <w:rFonts w:eastAsia="Times New Roman" w:cs="Arial"/>
                <w:szCs w:val="18"/>
                <w:lang w:eastAsia="ar-SA"/>
              </w:rPr>
              <w:t>3</w:t>
            </w:r>
            <w:r w:rsidRPr="00AD1180">
              <w:rPr>
                <w:rFonts w:eastAsia="Times New Roman" w:cs="Arial"/>
                <w:szCs w:val="18"/>
                <w:lang w:eastAsia="ar-SA"/>
              </w:rPr>
              <w:t>1585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DA01E" w14:textId="77777777" w:rsidR="00040D10" w:rsidRPr="00AD1180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1180" w:rsidRPr="00B209E2" w14:paraId="6F1D3141" w14:textId="77777777" w:rsidTr="007575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120C52" w14:textId="6282DBF2" w:rsidR="00AD1180" w:rsidRPr="0075756B" w:rsidRDefault="00AD118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5756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6F677F" w14:textId="1E8C4679" w:rsidR="00AD1180" w:rsidRPr="0075756B" w:rsidRDefault="00F0322A" w:rsidP="00F0322A">
            <w:pPr>
              <w:snapToGrid w:val="0"/>
              <w:spacing w:after="0" w:line="240" w:lineRule="auto"/>
            </w:pPr>
            <w:hyperlink r:id="rId25" w:history="1">
              <w:r w:rsidR="00C372FE" w:rsidRPr="0075756B">
                <w:rPr>
                  <w:rStyle w:val="a5"/>
                  <w:rFonts w:cs="Arial"/>
                  <w:color w:val="auto"/>
                </w:rPr>
                <w:t>S1-231585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E27ECE" w14:textId="2A8A1D36" w:rsidR="00AD1180" w:rsidRPr="0075756B" w:rsidRDefault="00AD1180" w:rsidP="00F0322A">
            <w:pPr>
              <w:snapToGrid w:val="0"/>
              <w:spacing w:after="0" w:line="240" w:lineRule="auto"/>
            </w:pPr>
            <w:r w:rsidRPr="0075756B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276E7D" w14:textId="0F8F6FBF" w:rsidR="00AD1180" w:rsidRPr="0075756B" w:rsidRDefault="00AD1180" w:rsidP="00F0322A">
            <w:pPr>
              <w:snapToGrid w:val="0"/>
              <w:spacing w:after="0" w:line="240" w:lineRule="auto"/>
            </w:pPr>
            <w:proofErr w:type="spellStart"/>
            <w:r w:rsidRPr="0075756B">
              <w:t>pCR</w:t>
            </w:r>
            <w:proofErr w:type="spellEnd"/>
            <w:r w:rsidRPr="0075756B">
              <w:t xml:space="preserve"> on update of 5.12 Virtual humans in metaverse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C6A073" w14:textId="21744024" w:rsidR="00AD1180" w:rsidRPr="0075756B" w:rsidRDefault="0075756B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756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066352" w14:textId="4DF77D2E" w:rsidR="00AD1180" w:rsidRPr="0075756B" w:rsidRDefault="00AD118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756B">
              <w:rPr>
                <w:rFonts w:eastAsia="Arial Unicode MS" w:cs="Arial"/>
                <w:szCs w:val="18"/>
                <w:lang w:eastAsia="ar-SA"/>
              </w:rPr>
              <w:t>Revision of S1-231163.</w:t>
            </w:r>
          </w:p>
        </w:tc>
      </w:tr>
      <w:tr w:rsidR="00040D10" w:rsidRPr="00B209E2" w14:paraId="25F61582" w14:textId="77777777" w:rsidTr="00AD11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6AC2A8" w14:textId="77777777" w:rsidR="00040D10" w:rsidRPr="00AD1180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D118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BA5D81" w14:textId="77777777" w:rsidR="00040D10" w:rsidRPr="00AD1180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6" w:history="1">
              <w:r w:rsidR="00040D10" w:rsidRPr="00AD1180">
                <w:rPr>
                  <w:rStyle w:val="a5"/>
                  <w:rFonts w:cs="Arial"/>
                  <w:color w:val="auto"/>
                </w:rPr>
                <w:t>S1-231013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A1F9B9" w14:textId="77777777" w:rsidR="00040D10" w:rsidRPr="00AD118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AD1180"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F62292" w14:textId="77777777" w:rsidR="00040D10" w:rsidRPr="00AD118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D1180">
              <w:t>PCR on Update of 5.15 Access to avatars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991853" w14:textId="2D112384" w:rsidR="00040D10" w:rsidRPr="00AD1180" w:rsidRDefault="00AD118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18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470777" w14:textId="77777777" w:rsidR="00040D10" w:rsidRPr="00AD1180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B209E2" w14:paraId="4ECDB3C7" w14:textId="77777777" w:rsidTr="00C924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3D552" w14:textId="77777777" w:rsidR="00040D10" w:rsidRPr="006A20A0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A20A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3B945C" w14:textId="77777777" w:rsidR="00040D10" w:rsidRPr="006A20A0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27" w:history="1">
              <w:r w:rsidR="00040D10" w:rsidRPr="006A20A0">
                <w:rPr>
                  <w:rStyle w:val="a5"/>
                  <w:rFonts w:cs="Arial"/>
                  <w:color w:val="auto"/>
                </w:rPr>
                <w:t>S1-231213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78B13" w14:textId="77777777" w:rsidR="00040D10" w:rsidRPr="006A20A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A20A0"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5F4933" w14:textId="77777777" w:rsidR="00040D10" w:rsidRPr="006A20A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20A0">
              <w:t>Addressing ENs on use case 5.17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7CF37" w14:textId="15A361A5" w:rsidR="00040D10" w:rsidRPr="006A20A0" w:rsidRDefault="006A20A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20A0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6A20A0">
              <w:rPr>
                <w:rFonts w:eastAsia="Times New Roman" w:cs="Arial"/>
                <w:szCs w:val="18"/>
                <w:lang w:eastAsia="ar-SA"/>
              </w:rPr>
              <w:t>1580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558D4" w14:textId="77777777" w:rsidR="00040D10" w:rsidRPr="006A20A0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20A0" w:rsidRPr="00B209E2" w14:paraId="0D5377FF" w14:textId="77777777" w:rsidTr="004A36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C9479" w14:textId="5784B6E4" w:rsidR="006A20A0" w:rsidRPr="00C92485" w:rsidRDefault="006A20A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9248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8CCAF" w14:textId="1BA06CD6" w:rsidR="006A20A0" w:rsidRPr="00C92485" w:rsidRDefault="00F0322A" w:rsidP="00F0322A">
            <w:pPr>
              <w:snapToGrid w:val="0"/>
              <w:spacing w:after="0" w:line="240" w:lineRule="auto"/>
            </w:pPr>
            <w:hyperlink r:id="rId28" w:history="1">
              <w:r w:rsidR="006A20A0" w:rsidRPr="00C92485">
                <w:rPr>
                  <w:rStyle w:val="a5"/>
                  <w:rFonts w:cs="Arial"/>
                  <w:color w:val="auto"/>
                </w:rPr>
                <w:t>S1-231580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1308B" w14:textId="69DAD042" w:rsidR="006A20A0" w:rsidRPr="00C92485" w:rsidRDefault="006A20A0" w:rsidP="00F0322A">
            <w:pPr>
              <w:snapToGrid w:val="0"/>
              <w:spacing w:after="0" w:line="240" w:lineRule="auto"/>
            </w:pPr>
            <w:r w:rsidRPr="00C92485"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FE53E" w14:textId="0A746A4B" w:rsidR="006A20A0" w:rsidRPr="00C92485" w:rsidRDefault="006A20A0" w:rsidP="00F0322A">
            <w:pPr>
              <w:snapToGrid w:val="0"/>
              <w:spacing w:after="0" w:line="240" w:lineRule="auto"/>
            </w:pPr>
            <w:r w:rsidRPr="00C92485">
              <w:t>Addressing ENs on use case 5.17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A3D76" w14:textId="3EC18B81" w:rsidR="006A20A0" w:rsidRPr="00C92485" w:rsidRDefault="00C9248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2485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372FE">
              <w:rPr>
                <w:rFonts w:eastAsia="Times New Roman" w:cs="Arial"/>
                <w:szCs w:val="18"/>
                <w:lang w:eastAsia="ar-SA"/>
              </w:rPr>
              <w:t>3</w:t>
            </w:r>
            <w:r w:rsidRPr="00C92485">
              <w:rPr>
                <w:rFonts w:eastAsia="Times New Roman" w:cs="Arial"/>
                <w:szCs w:val="18"/>
                <w:lang w:eastAsia="ar-SA"/>
              </w:rPr>
              <w:t>1587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B4BA15" w14:textId="562F263D" w:rsidR="006A20A0" w:rsidRPr="00C92485" w:rsidRDefault="006A20A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2485">
              <w:rPr>
                <w:rFonts w:eastAsia="Arial Unicode MS" w:cs="Arial"/>
                <w:szCs w:val="18"/>
                <w:lang w:eastAsia="ar-SA"/>
              </w:rPr>
              <w:t>Revision of S1-231213.</w:t>
            </w:r>
          </w:p>
        </w:tc>
      </w:tr>
      <w:tr w:rsidR="00C92485" w:rsidRPr="00B209E2" w14:paraId="065052FF" w14:textId="77777777" w:rsidTr="004A36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42E95" w14:textId="0DA660EB" w:rsidR="00C92485" w:rsidRPr="004A36AA" w:rsidRDefault="00C9248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A36A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BB450" w14:textId="28FA3F6B" w:rsidR="00C92485" w:rsidRPr="004A36AA" w:rsidRDefault="00F0322A" w:rsidP="00F0322A">
            <w:pPr>
              <w:snapToGrid w:val="0"/>
              <w:spacing w:after="0" w:line="240" w:lineRule="auto"/>
              <w:rPr>
                <w:rFonts w:cs="Arial"/>
              </w:rPr>
            </w:pPr>
            <w:hyperlink r:id="rId29" w:history="1">
              <w:r w:rsidR="00C372FE" w:rsidRPr="004A36AA">
                <w:rPr>
                  <w:rStyle w:val="a5"/>
                  <w:rFonts w:cs="Arial"/>
                  <w:color w:val="auto"/>
                </w:rPr>
                <w:t>S1-231587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D14504" w14:textId="7BB2A506" w:rsidR="00C92485" w:rsidRPr="004A36AA" w:rsidRDefault="00C92485" w:rsidP="00F0322A">
            <w:pPr>
              <w:snapToGrid w:val="0"/>
              <w:spacing w:after="0" w:line="240" w:lineRule="auto"/>
            </w:pPr>
            <w:r w:rsidRPr="004A36AA"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519022" w14:textId="0F71BEE2" w:rsidR="00C92485" w:rsidRPr="004A36AA" w:rsidRDefault="00C92485" w:rsidP="00F0322A">
            <w:pPr>
              <w:snapToGrid w:val="0"/>
              <w:spacing w:after="0" w:line="240" w:lineRule="auto"/>
            </w:pPr>
            <w:r w:rsidRPr="004A36AA">
              <w:t>Addressing ENs on use case 5.17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32E8E" w14:textId="53792D68" w:rsidR="00C92485" w:rsidRPr="004A36AA" w:rsidRDefault="004A36A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36AA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BD235A">
              <w:rPr>
                <w:rFonts w:eastAsia="Times New Roman" w:cs="Arial"/>
                <w:szCs w:val="18"/>
                <w:lang w:eastAsia="ar-SA"/>
              </w:rPr>
              <w:t>3</w:t>
            </w:r>
            <w:r w:rsidRPr="004A36AA">
              <w:rPr>
                <w:rFonts w:eastAsia="Times New Roman" w:cs="Arial"/>
                <w:szCs w:val="18"/>
                <w:lang w:eastAsia="ar-SA"/>
              </w:rPr>
              <w:t>159</w:t>
            </w:r>
            <w:r w:rsidR="0075756B">
              <w:rPr>
                <w:rFonts w:eastAsia="Times New Roman" w:cs="Arial"/>
                <w:szCs w:val="18"/>
                <w:lang w:eastAsia="ar-SA"/>
              </w:rPr>
              <w:t>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DD690" w14:textId="515E6CE1" w:rsidR="00C92485" w:rsidRPr="004A36AA" w:rsidRDefault="00C92485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36AA">
              <w:rPr>
                <w:rFonts w:eastAsia="Arial Unicode MS" w:cs="Arial"/>
                <w:i/>
                <w:szCs w:val="18"/>
                <w:lang w:eastAsia="ar-SA"/>
              </w:rPr>
              <w:t>Revision of S1-231213.</w:t>
            </w:r>
          </w:p>
          <w:p w14:paraId="40EE055B" w14:textId="42E0CBF9" w:rsidR="00C92485" w:rsidRPr="004A36AA" w:rsidRDefault="00C92485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36AA">
              <w:rPr>
                <w:rFonts w:eastAsia="Arial Unicode MS" w:cs="Arial"/>
                <w:szCs w:val="18"/>
                <w:lang w:eastAsia="ar-SA"/>
              </w:rPr>
              <w:t>Revision of S1-231580.</w:t>
            </w:r>
          </w:p>
        </w:tc>
      </w:tr>
      <w:tr w:rsidR="004A36AA" w:rsidRPr="00B209E2" w14:paraId="661CCF76" w14:textId="77777777" w:rsidTr="004A36A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3118" w14:textId="086E0DC8" w:rsidR="004A36AA" w:rsidRPr="004A36AA" w:rsidRDefault="004A36A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A36A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2260" w14:textId="5995D28C" w:rsidR="004A36AA" w:rsidRPr="004A36AA" w:rsidRDefault="004A36AA" w:rsidP="00F0322A">
            <w:pPr>
              <w:snapToGrid w:val="0"/>
              <w:spacing w:after="0" w:line="240" w:lineRule="auto"/>
            </w:pPr>
            <w:hyperlink r:id="rId30" w:history="1">
              <w:r w:rsidR="00BD235A">
                <w:rPr>
                  <w:rStyle w:val="a5"/>
                  <w:rFonts w:cs="Arial"/>
                  <w:color w:val="auto"/>
                </w:rPr>
                <w:t>S1-231598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84FF" w14:textId="61D7E9CB" w:rsidR="004A36AA" w:rsidRPr="004A36AA" w:rsidRDefault="004A36AA" w:rsidP="00F0322A">
            <w:pPr>
              <w:snapToGrid w:val="0"/>
              <w:spacing w:after="0" w:line="240" w:lineRule="auto"/>
            </w:pPr>
            <w:r w:rsidRPr="004A36AA"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EABD" w14:textId="3330F1EE" w:rsidR="004A36AA" w:rsidRPr="004A36AA" w:rsidRDefault="004A36AA" w:rsidP="00F0322A">
            <w:pPr>
              <w:snapToGrid w:val="0"/>
              <w:spacing w:after="0" w:line="240" w:lineRule="auto"/>
            </w:pPr>
            <w:r w:rsidRPr="004A36AA">
              <w:t>Addressing ENs on use case 5.17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02A60" w14:textId="77777777" w:rsidR="004A36AA" w:rsidRPr="004A36AA" w:rsidRDefault="004A36A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1488" w14:textId="77777777" w:rsidR="004A36AA" w:rsidRPr="004A36AA" w:rsidRDefault="004A36AA" w:rsidP="004A36A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A36AA">
              <w:rPr>
                <w:rFonts w:eastAsia="Arial Unicode MS" w:cs="Arial"/>
                <w:i/>
                <w:szCs w:val="18"/>
                <w:lang w:eastAsia="ar-SA"/>
              </w:rPr>
              <w:t>Revision of S1-231213.</w:t>
            </w:r>
          </w:p>
          <w:p w14:paraId="5D8F1861" w14:textId="56F7591B" w:rsidR="004A36AA" w:rsidRPr="004A36AA" w:rsidRDefault="004A36AA" w:rsidP="004A36A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36AA">
              <w:rPr>
                <w:rFonts w:eastAsia="Arial Unicode MS" w:cs="Arial"/>
                <w:i/>
                <w:szCs w:val="18"/>
                <w:lang w:eastAsia="ar-SA"/>
              </w:rPr>
              <w:t>Revision of S1-231580.</w:t>
            </w:r>
          </w:p>
          <w:p w14:paraId="0D969D4A" w14:textId="01135421" w:rsidR="004A36AA" w:rsidRPr="004A36AA" w:rsidRDefault="004A36AA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A36AA">
              <w:rPr>
                <w:rFonts w:eastAsia="Arial Unicode MS" w:cs="Arial"/>
                <w:szCs w:val="18"/>
                <w:lang w:eastAsia="ar-SA"/>
              </w:rPr>
              <w:t>Revision of S1-231587.</w:t>
            </w:r>
          </w:p>
        </w:tc>
      </w:tr>
      <w:tr w:rsidR="00040D10" w:rsidRPr="00B209E2" w14:paraId="707DDEB0" w14:textId="77777777" w:rsidTr="00C924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6AF50" w14:textId="77777777" w:rsidR="00040D10" w:rsidRPr="006A20A0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A20A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0579F" w14:textId="77777777" w:rsidR="00040D10" w:rsidRPr="006A20A0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1" w:history="1">
              <w:r w:rsidR="00040D10" w:rsidRPr="006A20A0">
                <w:rPr>
                  <w:rStyle w:val="a5"/>
                  <w:rFonts w:cs="Arial"/>
                  <w:color w:val="auto"/>
                </w:rPr>
                <w:t>S1-231214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E3426" w14:textId="77777777" w:rsidR="00040D10" w:rsidRPr="006A20A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A20A0"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350EB" w14:textId="77777777" w:rsidR="00040D10" w:rsidRPr="006A20A0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A20A0">
              <w:t>Editorial update proposal on use case 5.17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453A4" w14:textId="211BD545" w:rsidR="00040D10" w:rsidRPr="006A20A0" w:rsidRDefault="006A20A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20A0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6A20A0">
              <w:rPr>
                <w:rFonts w:eastAsia="Times New Roman" w:cs="Arial"/>
                <w:szCs w:val="18"/>
                <w:lang w:eastAsia="ar-SA"/>
              </w:rPr>
              <w:t>1581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96F40" w14:textId="77777777" w:rsidR="00040D10" w:rsidRPr="006A20A0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20A0" w:rsidRPr="00B209E2" w14:paraId="7A248CFA" w14:textId="77777777" w:rsidTr="007575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387918" w14:textId="467A76DB" w:rsidR="006A20A0" w:rsidRPr="00C92485" w:rsidRDefault="006A20A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92485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8A9017" w14:textId="4B85323E" w:rsidR="006A20A0" w:rsidRPr="00C92485" w:rsidRDefault="00F0322A" w:rsidP="00F0322A">
            <w:pPr>
              <w:snapToGrid w:val="0"/>
              <w:spacing w:after="0" w:line="240" w:lineRule="auto"/>
            </w:pPr>
            <w:hyperlink r:id="rId32" w:history="1">
              <w:r w:rsidR="006A20A0" w:rsidRPr="00C92485">
                <w:rPr>
                  <w:rStyle w:val="a5"/>
                  <w:rFonts w:cs="Arial"/>
                  <w:color w:val="auto"/>
                </w:rPr>
                <w:t>S1-231581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C6C4A8" w14:textId="4D467F84" w:rsidR="006A20A0" w:rsidRPr="00C92485" w:rsidRDefault="006A20A0" w:rsidP="00F0322A">
            <w:pPr>
              <w:snapToGrid w:val="0"/>
              <w:spacing w:after="0" w:line="240" w:lineRule="auto"/>
            </w:pPr>
            <w:r w:rsidRPr="00C92485"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33613" w14:textId="2496CE03" w:rsidR="006A20A0" w:rsidRPr="00C92485" w:rsidRDefault="006A20A0" w:rsidP="00F0322A">
            <w:pPr>
              <w:snapToGrid w:val="0"/>
              <w:spacing w:after="0" w:line="240" w:lineRule="auto"/>
            </w:pPr>
            <w:r w:rsidRPr="00C92485">
              <w:t>Editorial update proposal on use case 5.17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EE56F6" w14:textId="57A8785A" w:rsidR="006A20A0" w:rsidRPr="00C92485" w:rsidRDefault="00C9248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248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8AEFF5" w14:textId="67414023" w:rsidR="006A20A0" w:rsidRPr="00C92485" w:rsidRDefault="006A20A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2485">
              <w:rPr>
                <w:rFonts w:eastAsia="Arial Unicode MS" w:cs="Arial"/>
                <w:szCs w:val="18"/>
                <w:lang w:eastAsia="ar-SA"/>
              </w:rPr>
              <w:t>Revision of S1-231214.</w:t>
            </w:r>
          </w:p>
        </w:tc>
      </w:tr>
      <w:tr w:rsidR="00040D10" w:rsidRPr="00B209E2" w14:paraId="7D676AE6" w14:textId="77777777" w:rsidTr="0075756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4EA1E" w14:textId="77777777" w:rsidR="00040D10" w:rsidRPr="0075756B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5756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65532" w14:textId="77777777" w:rsidR="00040D10" w:rsidRPr="0075756B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3" w:history="1">
              <w:r w:rsidR="00040D10" w:rsidRPr="0075756B">
                <w:rPr>
                  <w:rStyle w:val="a5"/>
                  <w:rFonts w:cs="Arial"/>
                  <w:color w:val="auto"/>
                </w:rPr>
                <w:t>S1-231125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F1FE8" w14:textId="77777777" w:rsidR="00040D10" w:rsidRPr="0075756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75756B">
              <w:t>Rakuten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7B85B" w14:textId="77777777" w:rsidR="00040D10" w:rsidRPr="0075756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5756B">
              <w:t>pCR</w:t>
            </w:r>
            <w:proofErr w:type="spellEnd"/>
            <w:r w:rsidRPr="0075756B">
              <w:t xml:space="preserve"> on the update for clause 5.21 Virtual Emergency Drill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887A49" w14:textId="0CA4200A" w:rsidR="00040D10" w:rsidRPr="0075756B" w:rsidRDefault="0075756B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756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82CB1" w14:textId="77777777" w:rsidR="00040D10" w:rsidRPr="0075756B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B209E2" w14:paraId="6A502D1D" w14:textId="77777777" w:rsidTr="001323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CE947" w14:textId="77777777" w:rsidR="00040D10" w:rsidRPr="001F0EE4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F0EE4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DF5AC" w14:textId="77777777" w:rsidR="00040D10" w:rsidRPr="001F0EE4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4" w:history="1">
              <w:r w:rsidR="00040D10" w:rsidRPr="001F0EE4">
                <w:rPr>
                  <w:rStyle w:val="a5"/>
                  <w:rFonts w:cs="Arial"/>
                  <w:color w:val="auto"/>
                </w:rPr>
                <w:t>S1-231160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6C01F" w14:textId="77777777" w:rsidR="00040D10" w:rsidRPr="001F0EE4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F0EE4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529AD" w14:textId="77777777" w:rsidR="00040D10" w:rsidRPr="001F0EE4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0EE4">
              <w:t>Update of the Use Case on Authorization of Avatar Usage Rights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C7F1A" w14:textId="77777777" w:rsidR="00040D10" w:rsidRPr="001F0EE4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0EE4">
              <w:rPr>
                <w:rFonts w:eastAsia="Times New Roman" w:cs="Arial"/>
                <w:szCs w:val="18"/>
                <w:lang w:eastAsia="ar-SA"/>
              </w:rPr>
              <w:t>Revised to S1-231353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14FD8F" w14:textId="77777777" w:rsidR="00040D10" w:rsidRPr="001F0EE4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B209E2" w14:paraId="32926ABF" w14:textId="77777777" w:rsidTr="000E3F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FAD65" w14:textId="77777777" w:rsidR="00040D10" w:rsidRPr="001323B6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323B6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BB8D5" w14:textId="79117278" w:rsidR="00040D10" w:rsidRPr="001323B6" w:rsidRDefault="00F0322A" w:rsidP="00F0322A">
            <w:pPr>
              <w:snapToGrid w:val="0"/>
              <w:spacing w:after="0" w:line="240" w:lineRule="auto"/>
            </w:pPr>
            <w:hyperlink r:id="rId35" w:history="1">
              <w:r w:rsidR="00040D10" w:rsidRPr="001323B6">
                <w:rPr>
                  <w:rStyle w:val="a5"/>
                  <w:rFonts w:cs="Arial"/>
                  <w:color w:val="auto"/>
                </w:rPr>
                <w:t>S1-231353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EA59D" w14:textId="77777777" w:rsidR="00040D10" w:rsidRPr="001323B6" w:rsidRDefault="00040D10" w:rsidP="00F0322A">
            <w:pPr>
              <w:snapToGrid w:val="0"/>
              <w:spacing w:after="0" w:line="240" w:lineRule="auto"/>
            </w:pPr>
            <w:r w:rsidRPr="001323B6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43088" w14:textId="77777777" w:rsidR="00040D10" w:rsidRPr="001323B6" w:rsidRDefault="00040D10" w:rsidP="00F0322A">
            <w:pPr>
              <w:snapToGrid w:val="0"/>
              <w:spacing w:after="0" w:line="240" w:lineRule="auto"/>
            </w:pPr>
            <w:r w:rsidRPr="001323B6">
              <w:t>Update of the Use Case on Authorization of Avatar Usage Rights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6A999" w14:textId="2CF04788" w:rsidR="00040D10" w:rsidRPr="001323B6" w:rsidRDefault="001323B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23B6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16EC">
              <w:rPr>
                <w:rFonts w:eastAsia="Times New Roman" w:cs="Arial"/>
                <w:szCs w:val="18"/>
                <w:lang w:eastAsia="ar-SA"/>
              </w:rPr>
              <w:t>3</w:t>
            </w:r>
            <w:r w:rsidRPr="001323B6">
              <w:rPr>
                <w:rFonts w:eastAsia="Times New Roman" w:cs="Arial"/>
                <w:szCs w:val="18"/>
                <w:lang w:eastAsia="ar-SA"/>
              </w:rPr>
              <w:t>1588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52467" w14:textId="77777777" w:rsidR="00040D10" w:rsidRPr="001323B6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323B6">
              <w:rPr>
                <w:rFonts w:eastAsia="Arial Unicode MS" w:cs="Arial"/>
                <w:szCs w:val="18"/>
                <w:lang w:eastAsia="ar-SA"/>
              </w:rPr>
              <w:t>Revision of S1-231160.</w:t>
            </w:r>
          </w:p>
        </w:tc>
      </w:tr>
      <w:tr w:rsidR="001323B6" w:rsidRPr="00B209E2" w14:paraId="5415E979" w14:textId="77777777" w:rsidTr="000E3F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9D555" w14:textId="783D62D1" w:rsidR="001323B6" w:rsidRPr="000E3F9A" w:rsidRDefault="001323B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E3F9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A1325" w14:textId="04ED94A0" w:rsidR="001323B6" w:rsidRPr="000E3F9A" w:rsidRDefault="00F0322A" w:rsidP="00F0322A">
            <w:pPr>
              <w:snapToGrid w:val="0"/>
              <w:spacing w:after="0" w:line="240" w:lineRule="auto"/>
            </w:pPr>
            <w:hyperlink r:id="rId36" w:history="1">
              <w:r w:rsidR="00C916EC" w:rsidRPr="000E3F9A">
                <w:rPr>
                  <w:rStyle w:val="a5"/>
                  <w:rFonts w:cs="Arial"/>
                  <w:color w:val="auto"/>
                </w:rPr>
                <w:t>S1-231588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D3041" w14:textId="1AE14183" w:rsidR="001323B6" w:rsidRPr="000E3F9A" w:rsidRDefault="001323B6" w:rsidP="00F0322A">
            <w:pPr>
              <w:snapToGrid w:val="0"/>
              <w:spacing w:after="0" w:line="240" w:lineRule="auto"/>
            </w:pPr>
            <w:r w:rsidRPr="000E3F9A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12833" w14:textId="4E9B0612" w:rsidR="001323B6" w:rsidRPr="000E3F9A" w:rsidRDefault="001323B6" w:rsidP="00F0322A">
            <w:pPr>
              <w:snapToGrid w:val="0"/>
              <w:spacing w:after="0" w:line="240" w:lineRule="auto"/>
            </w:pPr>
            <w:r w:rsidRPr="000E3F9A">
              <w:t>Update of the Use Case on Authorization of Avatar Usage Rights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FE64C" w14:textId="04C1DB80" w:rsidR="001323B6" w:rsidRPr="000E3F9A" w:rsidRDefault="000E3F9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F9A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BD235A">
              <w:rPr>
                <w:rFonts w:eastAsia="Times New Roman" w:cs="Arial"/>
                <w:szCs w:val="18"/>
                <w:lang w:eastAsia="ar-SA"/>
              </w:rPr>
              <w:t>3</w:t>
            </w:r>
            <w:r w:rsidRPr="000E3F9A">
              <w:rPr>
                <w:rFonts w:eastAsia="Times New Roman" w:cs="Arial"/>
                <w:szCs w:val="18"/>
                <w:lang w:eastAsia="ar-SA"/>
              </w:rPr>
              <w:t>1592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C86D8" w14:textId="709FB2CE" w:rsidR="001323B6" w:rsidRPr="000E3F9A" w:rsidRDefault="001323B6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3F9A">
              <w:rPr>
                <w:rFonts w:eastAsia="Arial Unicode MS" w:cs="Arial"/>
                <w:i/>
                <w:szCs w:val="18"/>
                <w:lang w:eastAsia="ar-SA"/>
              </w:rPr>
              <w:t>Revision of S1-231160.</w:t>
            </w:r>
          </w:p>
          <w:p w14:paraId="0AD2CD2D" w14:textId="6604D56C" w:rsidR="001323B6" w:rsidRPr="000E3F9A" w:rsidRDefault="001323B6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3F9A">
              <w:rPr>
                <w:rFonts w:eastAsia="Arial Unicode MS" w:cs="Arial"/>
                <w:szCs w:val="18"/>
                <w:lang w:eastAsia="ar-SA"/>
              </w:rPr>
              <w:t>Revision of S1-231353.</w:t>
            </w:r>
          </w:p>
        </w:tc>
      </w:tr>
      <w:tr w:rsidR="000E3F9A" w:rsidRPr="00B209E2" w14:paraId="7D53E174" w14:textId="77777777" w:rsidTr="000E3F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09BC85" w14:textId="282F2E9F" w:rsidR="000E3F9A" w:rsidRPr="000E3F9A" w:rsidRDefault="000E3F9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E3F9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920219" w14:textId="6B67330B" w:rsidR="000E3F9A" w:rsidRPr="000E3F9A" w:rsidRDefault="000E3F9A" w:rsidP="00F0322A">
            <w:pPr>
              <w:snapToGrid w:val="0"/>
              <w:spacing w:after="0" w:line="240" w:lineRule="auto"/>
            </w:pPr>
            <w:hyperlink r:id="rId37" w:history="1">
              <w:r w:rsidRPr="000E3F9A">
                <w:rPr>
                  <w:rStyle w:val="a5"/>
                  <w:rFonts w:cs="Arial"/>
                  <w:color w:val="auto"/>
                </w:rPr>
                <w:t>S1-2</w:t>
              </w:r>
              <w:r w:rsidR="00BD235A">
                <w:rPr>
                  <w:rStyle w:val="a5"/>
                  <w:rFonts w:cs="Arial"/>
                  <w:color w:val="auto"/>
                </w:rPr>
                <w:t>3</w:t>
              </w:r>
              <w:r w:rsidRPr="000E3F9A">
                <w:rPr>
                  <w:rStyle w:val="a5"/>
                  <w:rFonts w:cs="Arial"/>
                  <w:color w:val="auto"/>
                </w:rPr>
                <w:t>1592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67535E" w14:textId="2A212AB8" w:rsidR="000E3F9A" w:rsidRPr="000E3F9A" w:rsidRDefault="000E3F9A" w:rsidP="00F0322A">
            <w:pPr>
              <w:snapToGrid w:val="0"/>
              <w:spacing w:after="0" w:line="240" w:lineRule="auto"/>
            </w:pPr>
            <w:r w:rsidRPr="000E3F9A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F638A1" w14:textId="5570B01B" w:rsidR="000E3F9A" w:rsidRPr="000E3F9A" w:rsidRDefault="000E3F9A" w:rsidP="00F0322A">
            <w:pPr>
              <w:snapToGrid w:val="0"/>
              <w:spacing w:after="0" w:line="240" w:lineRule="auto"/>
            </w:pPr>
            <w:r w:rsidRPr="000E3F9A">
              <w:t>Update of the Use Case on Authorization of Avatar Usage Rights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E75F85" w14:textId="35E6E91C" w:rsidR="000E3F9A" w:rsidRPr="000E3F9A" w:rsidRDefault="000E3F9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3F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C465A0" w14:textId="77777777" w:rsidR="000E3F9A" w:rsidRPr="000E3F9A" w:rsidRDefault="000E3F9A" w:rsidP="000E3F9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E3F9A">
              <w:rPr>
                <w:rFonts w:eastAsia="Arial Unicode MS" w:cs="Arial"/>
                <w:i/>
                <w:szCs w:val="18"/>
                <w:lang w:eastAsia="ar-SA"/>
              </w:rPr>
              <w:t>Revision of S1-231160.</w:t>
            </w:r>
          </w:p>
          <w:p w14:paraId="1923B92D" w14:textId="307B7BF9" w:rsidR="000E3F9A" w:rsidRPr="000E3F9A" w:rsidRDefault="000E3F9A" w:rsidP="000E3F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3F9A">
              <w:rPr>
                <w:rFonts w:eastAsia="Arial Unicode MS" w:cs="Arial"/>
                <w:i/>
                <w:szCs w:val="18"/>
                <w:lang w:eastAsia="ar-SA"/>
              </w:rPr>
              <w:t>Revision of S1-231353.</w:t>
            </w:r>
          </w:p>
          <w:p w14:paraId="1124FC45" w14:textId="77777777" w:rsidR="000E3F9A" w:rsidRDefault="000E3F9A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3F9A">
              <w:rPr>
                <w:rFonts w:eastAsia="Arial Unicode MS" w:cs="Arial"/>
                <w:szCs w:val="18"/>
                <w:lang w:eastAsia="ar-SA"/>
              </w:rPr>
              <w:t>Revision of S1-231588.</w:t>
            </w:r>
          </w:p>
          <w:p w14:paraId="24481B81" w14:textId="535C0D66" w:rsidR="000E3F9A" w:rsidRPr="000E3F9A" w:rsidRDefault="000E3F9A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cs"/>
                <w:szCs w:val="18"/>
                <w:lang w:eastAsia="ar-SA"/>
              </w:rPr>
              <w:t>C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hange store and update to manage, the to </w:t>
            </w:r>
            <w:proofErr w:type="gramStart"/>
            <w:r>
              <w:rPr>
                <w:rFonts w:eastAsia="Arial Unicode MS" w:cs="Arial"/>
                <w:szCs w:val="18"/>
                <w:lang w:eastAsia="ar-SA"/>
              </w:rPr>
              <w:t>an</w:t>
            </w:r>
            <w:proofErr w:type="gramEnd"/>
            <w:r>
              <w:rPr>
                <w:rFonts w:eastAsia="Arial Unicode MS" w:cs="Arial"/>
                <w:szCs w:val="18"/>
                <w:lang w:eastAsia="ar-SA"/>
              </w:rPr>
              <w:t xml:space="preserve"> remove NOTE.</w:t>
            </w:r>
          </w:p>
        </w:tc>
      </w:tr>
      <w:tr w:rsidR="00040D10" w:rsidRPr="00B209E2" w14:paraId="07E8D168" w14:textId="77777777" w:rsidTr="00677E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5E772" w14:textId="77777777" w:rsidR="00040D10" w:rsidRPr="001323B6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323B6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CD3E3" w14:textId="77777777" w:rsidR="00040D10" w:rsidRPr="001323B6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38" w:history="1">
              <w:r w:rsidR="00040D10" w:rsidRPr="001323B6">
                <w:rPr>
                  <w:rStyle w:val="a5"/>
                  <w:rFonts w:cs="Arial"/>
                  <w:color w:val="auto"/>
                </w:rPr>
                <w:t>S1-231093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96C47" w14:textId="77777777" w:rsidR="00040D10" w:rsidRPr="001323B6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1323B6"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BBE33" w14:textId="77777777" w:rsidR="00040D10" w:rsidRPr="001323B6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323B6">
              <w:t xml:space="preserve">22.856 </w:t>
            </w:r>
            <w:proofErr w:type="spellStart"/>
            <w:r w:rsidRPr="001323B6">
              <w:t>pCR</w:t>
            </w:r>
            <w:proofErr w:type="spellEnd"/>
            <w:r w:rsidRPr="001323B6">
              <w:t xml:space="preserve"> Update 5.27 Use case of Localized Mobile Metaverse Overload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CB119" w14:textId="3D6B9F15" w:rsidR="00040D10" w:rsidRPr="001323B6" w:rsidRDefault="001323B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23B6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16EC">
              <w:rPr>
                <w:rFonts w:eastAsia="Times New Roman" w:cs="Arial"/>
                <w:szCs w:val="18"/>
                <w:lang w:eastAsia="ar-SA"/>
              </w:rPr>
              <w:t>3</w:t>
            </w:r>
            <w:r w:rsidRPr="001323B6">
              <w:rPr>
                <w:rFonts w:eastAsia="Times New Roman" w:cs="Arial"/>
                <w:szCs w:val="18"/>
                <w:lang w:eastAsia="ar-SA"/>
              </w:rPr>
              <w:t>1589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2EE9C" w14:textId="77777777" w:rsidR="00040D10" w:rsidRPr="001323B6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23B6" w:rsidRPr="00B209E2" w14:paraId="270DEB1A" w14:textId="77777777" w:rsidTr="00677E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612E7" w14:textId="5A1DB38E" w:rsidR="001323B6" w:rsidRPr="00677EB2" w:rsidRDefault="001323B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77EB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FE5F6" w14:textId="31F84F23" w:rsidR="001323B6" w:rsidRPr="00677EB2" w:rsidRDefault="00F0322A" w:rsidP="00F0322A">
            <w:pPr>
              <w:snapToGrid w:val="0"/>
              <w:spacing w:after="0" w:line="240" w:lineRule="auto"/>
            </w:pPr>
            <w:hyperlink r:id="rId39" w:history="1">
              <w:r w:rsidR="00C916EC" w:rsidRPr="00677EB2">
                <w:rPr>
                  <w:rStyle w:val="a5"/>
                  <w:rFonts w:cs="Arial"/>
                  <w:color w:val="auto"/>
                </w:rPr>
                <w:t>S1-231589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5D120" w14:textId="2CB54497" w:rsidR="001323B6" w:rsidRPr="00677EB2" w:rsidRDefault="001323B6" w:rsidP="00F0322A">
            <w:pPr>
              <w:snapToGrid w:val="0"/>
              <w:spacing w:after="0" w:line="240" w:lineRule="auto"/>
            </w:pPr>
            <w:r w:rsidRPr="00677EB2"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4B2C3" w14:textId="41150E40" w:rsidR="001323B6" w:rsidRPr="00677EB2" w:rsidRDefault="001323B6" w:rsidP="00F0322A">
            <w:pPr>
              <w:snapToGrid w:val="0"/>
              <w:spacing w:after="0" w:line="240" w:lineRule="auto"/>
            </w:pPr>
            <w:r w:rsidRPr="00677EB2">
              <w:t xml:space="preserve">22.856 </w:t>
            </w:r>
            <w:proofErr w:type="spellStart"/>
            <w:r w:rsidRPr="00677EB2">
              <w:t>pCR</w:t>
            </w:r>
            <w:proofErr w:type="spellEnd"/>
            <w:r w:rsidRPr="00677EB2">
              <w:t xml:space="preserve"> Update 5.27 Use case of Localized Mobile Metaverse Overload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8A9950" w14:textId="4F1B4849" w:rsidR="001323B6" w:rsidRPr="00677EB2" w:rsidRDefault="00677EB2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7EB2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BD235A">
              <w:rPr>
                <w:rFonts w:eastAsia="Times New Roman" w:cs="Arial"/>
                <w:szCs w:val="18"/>
                <w:lang w:eastAsia="ar-SA"/>
              </w:rPr>
              <w:t>3</w:t>
            </w:r>
            <w:r w:rsidRPr="00677EB2">
              <w:rPr>
                <w:rFonts w:eastAsia="Times New Roman" w:cs="Arial"/>
                <w:szCs w:val="18"/>
                <w:lang w:eastAsia="ar-SA"/>
              </w:rPr>
              <w:t>15</w:t>
            </w:r>
            <w:r w:rsidR="00D240D5">
              <w:rPr>
                <w:rFonts w:eastAsia="Times New Roman" w:cs="Arial"/>
                <w:szCs w:val="18"/>
                <w:lang w:eastAsia="ar-SA"/>
              </w:rPr>
              <w:t>9</w:t>
            </w:r>
            <w:r w:rsidR="00F45D47"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86DED" w14:textId="5C00FB4B" w:rsidR="001323B6" w:rsidRPr="00677EB2" w:rsidRDefault="001323B6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77EB2">
              <w:rPr>
                <w:rFonts w:eastAsia="Arial Unicode MS" w:cs="Arial"/>
                <w:szCs w:val="18"/>
                <w:lang w:eastAsia="ar-SA"/>
              </w:rPr>
              <w:t>Revision of S1-231093.</w:t>
            </w:r>
          </w:p>
        </w:tc>
      </w:tr>
      <w:tr w:rsidR="00677EB2" w:rsidRPr="00B209E2" w14:paraId="657B5B34" w14:textId="77777777" w:rsidTr="00D240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C0D84D" w14:textId="70DED682" w:rsidR="00677EB2" w:rsidRPr="00677EB2" w:rsidRDefault="00677EB2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77EB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36F62F" w14:textId="021EF8E4" w:rsidR="00677EB2" w:rsidRPr="00677EB2" w:rsidRDefault="00677EB2" w:rsidP="00F0322A">
            <w:pPr>
              <w:snapToGrid w:val="0"/>
              <w:spacing w:after="0" w:line="240" w:lineRule="auto"/>
            </w:pPr>
            <w:hyperlink r:id="rId40" w:history="1">
              <w:r w:rsidR="00BD235A">
                <w:rPr>
                  <w:rStyle w:val="a5"/>
                  <w:rFonts w:cs="Arial"/>
                  <w:color w:val="auto"/>
                </w:rPr>
                <w:t>S1-231597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8F5ECA" w14:textId="2B4E2D77" w:rsidR="00677EB2" w:rsidRPr="00677EB2" w:rsidRDefault="00677EB2" w:rsidP="00F0322A">
            <w:pPr>
              <w:snapToGrid w:val="0"/>
              <w:spacing w:after="0" w:line="240" w:lineRule="auto"/>
            </w:pPr>
            <w:r w:rsidRPr="00677EB2"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342CA5" w14:textId="7132E826" w:rsidR="00677EB2" w:rsidRPr="00677EB2" w:rsidRDefault="00677EB2" w:rsidP="00F0322A">
            <w:pPr>
              <w:snapToGrid w:val="0"/>
              <w:spacing w:after="0" w:line="240" w:lineRule="auto"/>
            </w:pPr>
            <w:r w:rsidRPr="00677EB2">
              <w:t xml:space="preserve">22.856 </w:t>
            </w:r>
            <w:proofErr w:type="spellStart"/>
            <w:r w:rsidRPr="00677EB2">
              <w:t>pCR</w:t>
            </w:r>
            <w:proofErr w:type="spellEnd"/>
            <w:r w:rsidRPr="00677EB2">
              <w:t xml:space="preserve"> Update 5.27 Use case of Localized Mobile Metaverse Overload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A197CC" w14:textId="469882A7" w:rsidR="00677EB2" w:rsidRPr="00677EB2" w:rsidRDefault="00677EB2" w:rsidP="00BD23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7EB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C1A982" w14:textId="40C6B7CF" w:rsidR="00677EB2" w:rsidRPr="00677EB2" w:rsidRDefault="00677EB2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77EB2">
              <w:rPr>
                <w:rFonts w:eastAsia="Arial Unicode MS" w:cs="Arial"/>
                <w:i/>
                <w:szCs w:val="18"/>
                <w:lang w:eastAsia="ar-SA"/>
              </w:rPr>
              <w:t>Revision of S1-231093.</w:t>
            </w:r>
          </w:p>
          <w:p w14:paraId="6ABC9CFF" w14:textId="77777777" w:rsidR="00677EB2" w:rsidRDefault="00677EB2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77EB2">
              <w:rPr>
                <w:rFonts w:eastAsia="Arial Unicode MS" w:cs="Arial"/>
                <w:szCs w:val="18"/>
                <w:lang w:eastAsia="ar-SA"/>
              </w:rPr>
              <w:t>Revision of S1-231589.</w:t>
            </w:r>
          </w:p>
          <w:p w14:paraId="26494F7E" w14:textId="6A3DAF7B" w:rsidR="00677EB2" w:rsidRPr="00677EB2" w:rsidRDefault="00677EB2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cs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emoval of NOTE</w:t>
            </w:r>
          </w:p>
        </w:tc>
      </w:tr>
      <w:tr w:rsidR="00040D10" w:rsidRPr="00B209E2" w14:paraId="42E09E65" w14:textId="77777777" w:rsidTr="00D240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64A7E" w14:textId="77777777" w:rsidR="00040D10" w:rsidRPr="00D240D5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240D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470BB" w14:textId="77777777" w:rsidR="00040D10" w:rsidRPr="00D240D5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1" w:history="1">
              <w:r w:rsidR="00040D10" w:rsidRPr="00D240D5">
                <w:rPr>
                  <w:rStyle w:val="a5"/>
                  <w:rFonts w:cs="Arial"/>
                  <w:color w:val="auto"/>
                </w:rPr>
                <w:t>S1-231014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58F2D" w14:textId="77777777" w:rsidR="00040D10" w:rsidRPr="00D240D5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D240D5"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271A3" w14:textId="77777777" w:rsidR="00040D10" w:rsidRPr="00D240D5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240D5">
              <w:t>PCR on Update of 5.28 User identities in a digital asset container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E4E35" w14:textId="372BD753" w:rsidR="00040D10" w:rsidRPr="00D240D5" w:rsidRDefault="00D240D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40D5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F19CB">
              <w:rPr>
                <w:rFonts w:eastAsia="Times New Roman" w:cs="Arial"/>
                <w:szCs w:val="18"/>
                <w:lang w:eastAsia="ar-SA"/>
              </w:rPr>
              <w:t>3</w:t>
            </w:r>
            <w:r w:rsidRPr="00D240D5">
              <w:rPr>
                <w:rFonts w:eastAsia="Times New Roman" w:cs="Arial"/>
                <w:szCs w:val="18"/>
                <w:lang w:eastAsia="ar-SA"/>
              </w:rPr>
              <w:t>159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B38D9" w14:textId="77777777" w:rsidR="00040D10" w:rsidRPr="00D240D5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7BBB" w:rsidRPr="00B209E2" w14:paraId="1E14F7A5" w14:textId="77777777" w:rsidTr="00D240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612D7" w14:textId="51A07D94" w:rsidR="003F7BBB" w:rsidRPr="00D240D5" w:rsidRDefault="003F7BBB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240D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D9D11" w14:textId="77AFBC1F" w:rsidR="003F7BBB" w:rsidRPr="00D240D5" w:rsidRDefault="00F0322A" w:rsidP="00F0322A">
            <w:pPr>
              <w:snapToGrid w:val="0"/>
              <w:spacing w:after="0" w:line="240" w:lineRule="auto"/>
            </w:pPr>
            <w:hyperlink r:id="rId42" w:history="1">
              <w:r w:rsidR="00C916EC" w:rsidRPr="00D240D5">
                <w:rPr>
                  <w:rStyle w:val="a5"/>
                  <w:rFonts w:cs="Arial"/>
                  <w:color w:val="auto"/>
                </w:rPr>
                <w:t>S1-231590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F82A6" w14:textId="6738C81A" w:rsidR="003F7BBB" w:rsidRPr="00D240D5" w:rsidRDefault="003F7BBB" w:rsidP="00F0322A">
            <w:pPr>
              <w:snapToGrid w:val="0"/>
              <w:spacing w:after="0" w:line="240" w:lineRule="auto"/>
            </w:pPr>
            <w:r w:rsidRPr="00D240D5"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3DC3E" w14:textId="08617E97" w:rsidR="003F7BBB" w:rsidRPr="00D240D5" w:rsidRDefault="003F7BBB" w:rsidP="00F0322A">
            <w:pPr>
              <w:snapToGrid w:val="0"/>
              <w:spacing w:after="0" w:line="240" w:lineRule="auto"/>
            </w:pPr>
            <w:r w:rsidRPr="00D240D5">
              <w:t>PCR on Update of 5.28 User identities in a digital asset container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50A5E" w14:textId="7200F77C" w:rsidR="003F7BBB" w:rsidRPr="00D240D5" w:rsidRDefault="00D240D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40D5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BD235A">
              <w:rPr>
                <w:rFonts w:eastAsia="Times New Roman" w:cs="Arial"/>
                <w:szCs w:val="18"/>
                <w:lang w:eastAsia="ar-SA"/>
              </w:rPr>
              <w:t>3</w:t>
            </w:r>
            <w:r w:rsidRPr="00D240D5">
              <w:rPr>
                <w:rFonts w:eastAsia="Times New Roman" w:cs="Arial"/>
                <w:szCs w:val="18"/>
                <w:lang w:eastAsia="ar-SA"/>
              </w:rPr>
              <w:t>159</w:t>
            </w:r>
            <w:r w:rsidR="0075756B"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B9BCE" w14:textId="256D2532" w:rsidR="003F7BBB" w:rsidRPr="00D240D5" w:rsidRDefault="003F7BBB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40D5">
              <w:rPr>
                <w:rFonts w:eastAsia="Arial Unicode MS" w:cs="Arial"/>
                <w:szCs w:val="18"/>
                <w:lang w:eastAsia="ar-SA"/>
              </w:rPr>
              <w:t>Revision of S1-231014.</w:t>
            </w:r>
          </w:p>
        </w:tc>
      </w:tr>
      <w:tr w:rsidR="00D240D5" w:rsidRPr="00B209E2" w14:paraId="12C5A5DD" w14:textId="77777777" w:rsidTr="00D240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24BEDC" w14:textId="5AC5E6C8" w:rsidR="00D240D5" w:rsidRPr="00D240D5" w:rsidRDefault="00D240D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D240D5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BAD118" w14:textId="4D7AEA20" w:rsidR="00D240D5" w:rsidRPr="00D240D5" w:rsidRDefault="00D240D5" w:rsidP="00F0322A">
            <w:pPr>
              <w:snapToGrid w:val="0"/>
              <w:spacing w:after="0" w:line="240" w:lineRule="auto"/>
            </w:pPr>
            <w:hyperlink r:id="rId43" w:history="1">
              <w:r w:rsidR="0075756B">
                <w:rPr>
                  <w:rStyle w:val="a5"/>
                  <w:rFonts w:cs="Arial"/>
                  <w:color w:val="auto"/>
                </w:rPr>
                <w:t>S1-2</w:t>
              </w:r>
              <w:r w:rsidR="00AF19CB">
                <w:rPr>
                  <w:rStyle w:val="a5"/>
                  <w:rFonts w:cs="Arial"/>
                  <w:color w:val="auto"/>
                </w:rPr>
                <w:t>3</w:t>
              </w:r>
              <w:r w:rsidR="0075756B">
                <w:rPr>
                  <w:rStyle w:val="a5"/>
                  <w:rFonts w:cs="Arial"/>
                  <w:color w:val="auto"/>
                </w:rPr>
                <w:t>1599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F45106" w14:textId="09E5EF40" w:rsidR="00D240D5" w:rsidRPr="00D240D5" w:rsidRDefault="00D240D5" w:rsidP="00F0322A">
            <w:pPr>
              <w:snapToGrid w:val="0"/>
              <w:spacing w:after="0" w:line="240" w:lineRule="auto"/>
            </w:pPr>
            <w:r w:rsidRPr="00D240D5"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D51BB7" w14:textId="55181A0E" w:rsidR="00D240D5" w:rsidRPr="00D240D5" w:rsidRDefault="00D240D5" w:rsidP="00F0322A">
            <w:pPr>
              <w:snapToGrid w:val="0"/>
              <w:spacing w:after="0" w:line="240" w:lineRule="auto"/>
            </w:pPr>
            <w:r w:rsidRPr="00D240D5">
              <w:t>PCR on Update of 5.28 User identities in a digital asset container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94E85C" w14:textId="4509BD89" w:rsidR="00D240D5" w:rsidRPr="00D240D5" w:rsidRDefault="00D240D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40D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AFC444" w14:textId="15A80A07" w:rsidR="00D240D5" w:rsidRPr="00D240D5" w:rsidRDefault="00D240D5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40D5">
              <w:rPr>
                <w:rFonts w:eastAsia="Arial Unicode MS" w:cs="Arial"/>
                <w:i/>
                <w:szCs w:val="18"/>
                <w:lang w:eastAsia="ar-SA"/>
              </w:rPr>
              <w:t>Revision of S1-231014.</w:t>
            </w:r>
          </w:p>
          <w:p w14:paraId="32B0632A" w14:textId="77777777" w:rsidR="00D240D5" w:rsidRDefault="00D240D5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40D5">
              <w:rPr>
                <w:rFonts w:eastAsia="Arial Unicode MS" w:cs="Arial"/>
                <w:szCs w:val="18"/>
                <w:lang w:eastAsia="ar-SA"/>
              </w:rPr>
              <w:t>Revision of S1-231590.</w:t>
            </w:r>
          </w:p>
          <w:p w14:paraId="1DA30A0F" w14:textId="5CF3AECD" w:rsidR="00D240D5" w:rsidRPr="00D240D5" w:rsidRDefault="00D240D5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With changes PR2</w:t>
            </w:r>
          </w:p>
        </w:tc>
      </w:tr>
      <w:tr w:rsidR="00040D10" w:rsidRPr="00B209E2" w14:paraId="10E7626F" w14:textId="77777777" w:rsidTr="004F10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9600F" w14:textId="77777777" w:rsidR="00040D10" w:rsidRPr="003F7BBB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F7BB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6F158" w14:textId="77777777" w:rsidR="00040D10" w:rsidRPr="003F7BBB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44" w:history="1">
              <w:r w:rsidR="00040D10" w:rsidRPr="003F7BBB">
                <w:rPr>
                  <w:rStyle w:val="a5"/>
                  <w:rFonts w:cs="Arial"/>
                  <w:color w:val="auto"/>
                </w:rPr>
                <w:t>S1-231164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5AB44" w14:textId="77777777" w:rsidR="00040D10" w:rsidRPr="003F7BB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3F7BBB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81192" w14:textId="77777777" w:rsidR="00040D10" w:rsidRPr="003F7BB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F7BBB">
              <w:t>pCR</w:t>
            </w:r>
            <w:proofErr w:type="spellEnd"/>
            <w:r w:rsidRPr="003F7BBB">
              <w:t xml:space="preserve"> on update of Annex C Energy Efficiency of Content Delivery for Metaverse Media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6B48E" w14:textId="1738B467" w:rsidR="00040D10" w:rsidRPr="003F7BBB" w:rsidRDefault="003F7BBB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7BBB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16EC">
              <w:rPr>
                <w:rFonts w:eastAsia="Times New Roman" w:cs="Arial"/>
                <w:szCs w:val="18"/>
                <w:lang w:eastAsia="ar-SA"/>
              </w:rPr>
              <w:t>3</w:t>
            </w:r>
            <w:r w:rsidRPr="003F7BBB">
              <w:rPr>
                <w:rFonts w:eastAsia="Times New Roman" w:cs="Arial"/>
                <w:szCs w:val="18"/>
                <w:lang w:eastAsia="ar-SA"/>
              </w:rPr>
              <w:t>1591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96CFF" w14:textId="77777777" w:rsidR="00040D10" w:rsidRPr="003F7BBB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F7BBB" w:rsidRPr="00B209E2" w14:paraId="07BFD6E2" w14:textId="77777777" w:rsidTr="004F10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F472B" w14:textId="4F35C4A7" w:rsidR="003F7BBB" w:rsidRPr="004F100C" w:rsidRDefault="003F7BBB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F100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A0F1E" w14:textId="0120DBF6" w:rsidR="003F7BBB" w:rsidRPr="004F100C" w:rsidRDefault="003F7BBB" w:rsidP="00F0322A">
            <w:pPr>
              <w:snapToGrid w:val="0"/>
              <w:spacing w:after="0" w:line="240" w:lineRule="auto"/>
            </w:pPr>
            <w:hyperlink r:id="rId45" w:history="1">
              <w:r w:rsidR="00C916EC" w:rsidRPr="004F100C">
                <w:rPr>
                  <w:rStyle w:val="a5"/>
                  <w:rFonts w:cs="Arial"/>
                  <w:color w:val="auto"/>
                </w:rPr>
                <w:t>S1-231591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2CB36" w14:textId="464A65C3" w:rsidR="003F7BBB" w:rsidRPr="004F100C" w:rsidRDefault="003F7BBB" w:rsidP="00F0322A">
            <w:pPr>
              <w:snapToGrid w:val="0"/>
              <w:spacing w:after="0" w:line="240" w:lineRule="auto"/>
            </w:pPr>
            <w:r w:rsidRPr="004F100C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AC43E" w14:textId="2F2ED55D" w:rsidR="003F7BBB" w:rsidRPr="004F100C" w:rsidRDefault="003F7BBB" w:rsidP="00F0322A">
            <w:pPr>
              <w:snapToGrid w:val="0"/>
              <w:spacing w:after="0" w:line="240" w:lineRule="auto"/>
            </w:pPr>
            <w:proofErr w:type="spellStart"/>
            <w:r w:rsidRPr="004F100C">
              <w:t>pCR</w:t>
            </w:r>
            <w:proofErr w:type="spellEnd"/>
            <w:r w:rsidRPr="004F100C">
              <w:t xml:space="preserve"> on update of Annex C Energy Efficiency of Content Delivery for Metaverse Media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72809" w14:textId="40CBE307" w:rsidR="003F7BBB" w:rsidRPr="004F100C" w:rsidRDefault="004F100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100C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F19CB">
              <w:rPr>
                <w:rFonts w:eastAsia="Times New Roman" w:cs="Arial"/>
                <w:szCs w:val="18"/>
                <w:lang w:eastAsia="ar-SA"/>
              </w:rPr>
              <w:t>3</w:t>
            </w:r>
            <w:r w:rsidRPr="004F100C">
              <w:rPr>
                <w:rFonts w:eastAsia="Times New Roman" w:cs="Arial"/>
                <w:szCs w:val="18"/>
                <w:lang w:eastAsia="ar-SA"/>
              </w:rPr>
              <w:t>1692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7ACDF" w14:textId="65A356EB" w:rsidR="003F7BBB" w:rsidRPr="004F100C" w:rsidRDefault="003F7BBB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100C">
              <w:rPr>
                <w:rFonts w:eastAsia="Arial Unicode MS" w:cs="Arial"/>
                <w:szCs w:val="18"/>
                <w:lang w:eastAsia="ar-SA"/>
              </w:rPr>
              <w:t>Revision of S1-231164.</w:t>
            </w:r>
          </w:p>
        </w:tc>
      </w:tr>
      <w:tr w:rsidR="004F100C" w:rsidRPr="00B209E2" w14:paraId="0CB28A75" w14:textId="77777777" w:rsidTr="004F10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75F34D" w14:textId="2351F9FD" w:rsidR="004F100C" w:rsidRPr="004F100C" w:rsidRDefault="004F100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F100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039430" w14:textId="391CB95F" w:rsidR="004F100C" w:rsidRPr="004F100C" w:rsidRDefault="004F100C" w:rsidP="00F0322A">
            <w:pPr>
              <w:snapToGrid w:val="0"/>
              <w:spacing w:after="0" w:line="240" w:lineRule="auto"/>
              <w:rPr>
                <w:rFonts w:cs="Arial"/>
              </w:rPr>
            </w:pPr>
            <w:hyperlink r:id="rId46" w:history="1">
              <w:r w:rsidR="00AF19CB">
                <w:rPr>
                  <w:rStyle w:val="a5"/>
                  <w:rFonts w:cs="Arial"/>
                  <w:color w:val="auto"/>
                </w:rPr>
                <w:t>S1-231692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58A64B" w14:textId="33531193" w:rsidR="004F100C" w:rsidRPr="004F100C" w:rsidRDefault="004F100C" w:rsidP="00F0322A">
            <w:pPr>
              <w:snapToGrid w:val="0"/>
              <w:spacing w:after="0" w:line="240" w:lineRule="auto"/>
            </w:pPr>
            <w:r w:rsidRPr="004F100C"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F04F34" w14:textId="14D61596" w:rsidR="004F100C" w:rsidRPr="004F100C" w:rsidRDefault="004F100C" w:rsidP="00F0322A">
            <w:pPr>
              <w:snapToGrid w:val="0"/>
              <w:spacing w:after="0" w:line="240" w:lineRule="auto"/>
            </w:pPr>
            <w:proofErr w:type="spellStart"/>
            <w:r w:rsidRPr="004F100C">
              <w:t>pCR</w:t>
            </w:r>
            <w:proofErr w:type="spellEnd"/>
            <w:r w:rsidRPr="004F100C">
              <w:t xml:space="preserve"> on update of Annex C Energy Efficiency of Content Delivery for Metaverse Media Communication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1B8240" w14:textId="52CE6F14" w:rsidR="004F100C" w:rsidRPr="004F100C" w:rsidRDefault="004F100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100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5A2D81" w14:textId="205DF606" w:rsidR="004F100C" w:rsidRPr="004F100C" w:rsidRDefault="004F100C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100C">
              <w:rPr>
                <w:rFonts w:eastAsia="Arial Unicode MS" w:cs="Arial"/>
                <w:i/>
                <w:szCs w:val="18"/>
                <w:lang w:eastAsia="ar-SA"/>
              </w:rPr>
              <w:t>Revision of S1-231164.</w:t>
            </w:r>
          </w:p>
          <w:p w14:paraId="0F60B954" w14:textId="1AF014C9" w:rsidR="004F100C" w:rsidRPr="004F100C" w:rsidRDefault="004F100C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F100C">
              <w:rPr>
                <w:rFonts w:eastAsia="Arial Unicode MS" w:cs="Arial"/>
                <w:szCs w:val="18"/>
                <w:lang w:eastAsia="ar-SA"/>
              </w:rPr>
              <w:t>Revision of S1-231591.</w:t>
            </w:r>
          </w:p>
        </w:tc>
      </w:tr>
      <w:tr w:rsidR="00040D10" w:rsidRPr="00B04844" w14:paraId="083D88B7" w14:textId="77777777" w:rsidTr="003F7BBB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7B7FBA4" w14:textId="77777777" w:rsidR="00040D10" w:rsidRPr="006E6FF4" w:rsidRDefault="00040D10" w:rsidP="00F0322A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Conclusions</w:t>
            </w:r>
          </w:p>
        </w:tc>
      </w:tr>
      <w:tr w:rsidR="00040D10" w:rsidRPr="00A75C05" w14:paraId="45A86068" w14:textId="77777777" w:rsidTr="003F7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2888E" w14:textId="77777777" w:rsidR="00040D10" w:rsidRPr="003F7BBB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7BBB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2D92A4" w14:textId="77777777" w:rsidR="00040D10" w:rsidRPr="003F7BBB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040D10" w:rsidRPr="003F7BBB">
                <w:rPr>
                  <w:rStyle w:val="a5"/>
                  <w:rFonts w:cs="Arial"/>
                  <w:color w:val="auto"/>
                </w:rPr>
                <w:t>S1-231222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F7C5D" w14:textId="77777777" w:rsidR="00040D10" w:rsidRPr="003F7BB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7BBB"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2CD02" w14:textId="77777777" w:rsidR="00040D10" w:rsidRPr="003F7BBB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F7BBB">
              <w:t xml:space="preserve">Discussion on </w:t>
            </w:r>
            <w:proofErr w:type="spellStart"/>
            <w:r w:rsidRPr="003F7BBB">
              <w:t>FS_Metaverse</w:t>
            </w:r>
            <w:proofErr w:type="spellEnd"/>
            <w:r w:rsidRPr="003F7BBB">
              <w:t xml:space="preserve"> Potential Requirements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F9BAB" w14:textId="10DF3DB7" w:rsidR="00040D10" w:rsidRPr="003F7BBB" w:rsidRDefault="003F7BBB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7BB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3D613" w14:textId="77777777" w:rsidR="00040D10" w:rsidRPr="003F7BBB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A75C05" w14:paraId="6D32CDC1" w14:textId="77777777" w:rsidTr="0016785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756E3" w14:textId="77777777" w:rsidR="00040D10" w:rsidRPr="00947348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348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D2BE3" w14:textId="77777777" w:rsidR="00040D10" w:rsidRPr="00947348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040D10" w:rsidRPr="00947348">
                <w:rPr>
                  <w:rStyle w:val="a5"/>
                  <w:rFonts w:cs="Arial"/>
                  <w:color w:val="auto"/>
                </w:rPr>
                <w:t>S1-231103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9931B" w14:textId="77777777" w:rsidR="00040D10" w:rsidRPr="00947348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47348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D655F" w14:textId="77777777" w:rsidR="00040D10" w:rsidRPr="00947348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47348">
              <w:t>FS_Metaverse</w:t>
            </w:r>
            <w:proofErr w:type="spellEnd"/>
            <w:r w:rsidRPr="00947348">
              <w:t xml:space="preserve"> Requirement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6E34D" w14:textId="77777777" w:rsidR="00040D10" w:rsidRPr="00947348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348">
              <w:rPr>
                <w:rFonts w:eastAsia="Times New Roman" w:cs="Arial"/>
                <w:szCs w:val="18"/>
                <w:lang w:eastAsia="ar-SA"/>
              </w:rPr>
              <w:t>Revised to S1-231350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AC920" w14:textId="77777777" w:rsidR="00040D10" w:rsidRPr="00947348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A75C05" w14:paraId="1499E32A" w14:textId="77777777" w:rsidTr="003219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C4C24" w14:textId="77777777" w:rsidR="00040D10" w:rsidRPr="00167851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6785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1D1A0" w14:textId="77777777" w:rsidR="00040D10" w:rsidRPr="00167851" w:rsidRDefault="00F0322A" w:rsidP="00F0322A">
            <w:pPr>
              <w:snapToGrid w:val="0"/>
              <w:spacing w:after="0" w:line="240" w:lineRule="auto"/>
            </w:pPr>
            <w:hyperlink r:id="rId49" w:history="1">
              <w:r w:rsidR="00040D10" w:rsidRPr="00167851">
                <w:rPr>
                  <w:rStyle w:val="a5"/>
                  <w:rFonts w:cs="Arial"/>
                  <w:color w:val="auto"/>
                </w:rPr>
                <w:t>S1-231350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3CB15" w14:textId="77777777" w:rsidR="00040D10" w:rsidRPr="00167851" w:rsidRDefault="00040D10" w:rsidP="00F0322A">
            <w:pPr>
              <w:snapToGrid w:val="0"/>
              <w:spacing w:after="0" w:line="240" w:lineRule="auto"/>
            </w:pPr>
            <w:r w:rsidRPr="00167851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72A3F3" w14:textId="77777777" w:rsidR="00040D10" w:rsidRPr="00167851" w:rsidRDefault="00040D10" w:rsidP="00F0322A">
            <w:pPr>
              <w:snapToGrid w:val="0"/>
              <w:spacing w:after="0" w:line="240" w:lineRule="auto"/>
            </w:pPr>
            <w:proofErr w:type="spellStart"/>
            <w:r w:rsidRPr="00167851">
              <w:t>FS_Metaverse</w:t>
            </w:r>
            <w:proofErr w:type="spellEnd"/>
            <w:r w:rsidRPr="00167851">
              <w:t xml:space="preserve"> Requirement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8410D" w14:textId="37B2F95B" w:rsidR="00040D10" w:rsidRPr="00167851" w:rsidRDefault="00167851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851">
              <w:rPr>
                <w:rFonts w:eastAsia="Times New Roman" w:cs="Arial"/>
                <w:szCs w:val="18"/>
                <w:lang w:eastAsia="ar-SA"/>
              </w:rPr>
              <w:t>Revised to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167851">
              <w:rPr>
                <w:rFonts w:eastAsia="Times New Roman" w:cs="Arial"/>
                <w:szCs w:val="18"/>
                <w:lang w:eastAsia="ar-SA"/>
              </w:rPr>
              <w:t>S1-231369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B443CC" w14:textId="77777777" w:rsidR="00040D10" w:rsidRPr="00167851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67851">
              <w:rPr>
                <w:rFonts w:eastAsia="Arial Unicode MS" w:cs="Arial"/>
                <w:szCs w:val="18"/>
                <w:lang w:eastAsia="ar-SA"/>
              </w:rPr>
              <w:t>Revision of S1-231103.</w:t>
            </w:r>
          </w:p>
        </w:tc>
      </w:tr>
      <w:tr w:rsidR="00167851" w:rsidRPr="00A75C05" w14:paraId="3012064A" w14:textId="77777777" w:rsidTr="001F2E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F945A" w14:textId="13B5EB62" w:rsidR="00167851" w:rsidRPr="003219A8" w:rsidRDefault="00167851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219A8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AEEEC" w14:textId="598C0649" w:rsidR="00167851" w:rsidRPr="003219A8" w:rsidRDefault="00F0322A" w:rsidP="00F0322A">
            <w:pPr>
              <w:snapToGrid w:val="0"/>
              <w:spacing w:after="0" w:line="240" w:lineRule="auto"/>
            </w:pPr>
            <w:hyperlink r:id="rId50" w:history="1">
              <w:r w:rsidR="00167851" w:rsidRPr="003219A8">
                <w:rPr>
                  <w:rStyle w:val="a5"/>
                  <w:rFonts w:cs="Arial"/>
                  <w:color w:val="auto"/>
                </w:rPr>
                <w:t>S1-231369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CD6B5" w14:textId="05B68067" w:rsidR="00167851" w:rsidRPr="003219A8" w:rsidRDefault="00167851" w:rsidP="00F0322A">
            <w:pPr>
              <w:snapToGrid w:val="0"/>
              <w:spacing w:after="0" w:line="240" w:lineRule="auto"/>
            </w:pPr>
            <w:r w:rsidRPr="003219A8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5CB13" w14:textId="45689E40" w:rsidR="00167851" w:rsidRPr="003219A8" w:rsidRDefault="00167851" w:rsidP="00F0322A">
            <w:pPr>
              <w:snapToGrid w:val="0"/>
              <w:spacing w:after="0" w:line="240" w:lineRule="auto"/>
            </w:pPr>
            <w:proofErr w:type="spellStart"/>
            <w:r w:rsidRPr="003219A8">
              <w:t>FS_Metaverse</w:t>
            </w:r>
            <w:proofErr w:type="spellEnd"/>
            <w:r w:rsidRPr="003219A8">
              <w:t xml:space="preserve"> Requirement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C7244" w14:textId="2E54E694" w:rsidR="00167851" w:rsidRPr="003219A8" w:rsidRDefault="003219A8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19A8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219A8">
              <w:rPr>
                <w:rFonts w:eastAsia="Times New Roman" w:cs="Arial"/>
                <w:szCs w:val="18"/>
                <w:lang w:eastAsia="ar-SA"/>
              </w:rPr>
              <w:t>1384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33E95" w14:textId="51C8F694" w:rsidR="00167851" w:rsidRPr="003219A8" w:rsidRDefault="00167851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19A8">
              <w:rPr>
                <w:rFonts w:eastAsia="Arial Unicode MS" w:cs="Arial"/>
                <w:i/>
                <w:szCs w:val="18"/>
                <w:lang w:eastAsia="ar-SA"/>
              </w:rPr>
              <w:t>Revision of S1-231103.</w:t>
            </w:r>
          </w:p>
          <w:p w14:paraId="6C9876CA" w14:textId="4513DBC7" w:rsidR="00167851" w:rsidRPr="003219A8" w:rsidRDefault="00167851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19A8">
              <w:rPr>
                <w:rFonts w:eastAsia="Arial Unicode MS" w:cs="Arial"/>
                <w:szCs w:val="18"/>
                <w:lang w:eastAsia="ar-SA"/>
              </w:rPr>
              <w:t>Revision of S1-231350.</w:t>
            </w:r>
          </w:p>
        </w:tc>
      </w:tr>
      <w:tr w:rsidR="003219A8" w:rsidRPr="00A75C05" w14:paraId="648A857A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B7FB3" w14:textId="27B30FFA" w:rsidR="003219A8" w:rsidRPr="001F2E2C" w:rsidRDefault="003219A8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F2E2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EBCAF" w14:textId="68201C53" w:rsidR="003219A8" w:rsidRPr="001F2E2C" w:rsidRDefault="00F0322A" w:rsidP="00F0322A">
            <w:pPr>
              <w:snapToGrid w:val="0"/>
              <w:spacing w:after="0" w:line="240" w:lineRule="auto"/>
              <w:rPr>
                <w:rFonts w:cs="Arial"/>
              </w:rPr>
            </w:pPr>
            <w:hyperlink r:id="rId51" w:history="1">
              <w:r w:rsidR="003219A8" w:rsidRPr="001F2E2C">
                <w:rPr>
                  <w:rStyle w:val="a5"/>
                  <w:rFonts w:cs="Arial"/>
                  <w:color w:val="auto"/>
                </w:rPr>
                <w:t>S1-231384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96A6D" w14:textId="084FD04E" w:rsidR="003219A8" w:rsidRPr="001F2E2C" w:rsidRDefault="003219A8" w:rsidP="00F0322A">
            <w:pPr>
              <w:snapToGrid w:val="0"/>
              <w:spacing w:after="0" w:line="240" w:lineRule="auto"/>
            </w:pPr>
            <w:r w:rsidRPr="001F2E2C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4C42B" w14:textId="78F702CB" w:rsidR="003219A8" w:rsidRPr="001F2E2C" w:rsidRDefault="003219A8" w:rsidP="00F0322A">
            <w:pPr>
              <w:snapToGrid w:val="0"/>
              <w:spacing w:after="0" w:line="240" w:lineRule="auto"/>
            </w:pPr>
            <w:proofErr w:type="spellStart"/>
            <w:r w:rsidRPr="001F2E2C">
              <w:t>FS_Metaverse</w:t>
            </w:r>
            <w:proofErr w:type="spellEnd"/>
            <w:r w:rsidRPr="001F2E2C">
              <w:t xml:space="preserve"> Requirement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68707" w14:textId="02F32FC6" w:rsidR="003219A8" w:rsidRPr="001F2E2C" w:rsidRDefault="001F2E2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2E2C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1125DB">
              <w:rPr>
                <w:rFonts w:eastAsia="Times New Roman" w:cs="Arial"/>
                <w:szCs w:val="18"/>
                <w:lang w:eastAsia="ar-SA"/>
              </w:rPr>
              <w:t>3</w:t>
            </w:r>
            <w:r w:rsidRPr="001F2E2C">
              <w:rPr>
                <w:rFonts w:eastAsia="Times New Roman" w:cs="Arial"/>
                <w:szCs w:val="18"/>
                <w:lang w:eastAsia="ar-SA"/>
              </w:rPr>
              <w:t>1</w:t>
            </w:r>
            <w:r w:rsidR="003E3336">
              <w:rPr>
                <w:rFonts w:eastAsia="Times New Roman" w:cs="Arial"/>
                <w:szCs w:val="18"/>
                <w:lang w:eastAsia="ar-SA"/>
              </w:rPr>
              <w:t>693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DD817" w14:textId="77777777" w:rsidR="003219A8" w:rsidRPr="001F2E2C" w:rsidRDefault="003219A8" w:rsidP="003219A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F2E2C">
              <w:rPr>
                <w:rFonts w:eastAsia="Arial Unicode MS" w:cs="Arial"/>
                <w:i/>
                <w:szCs w:val="18"/>
                <w:lang w:eastAsia="ar-SA"/>
              </w:rPr>
              <w:t>Revision of S1-231103.</w:t>
            </w:r>
          </w:p>
          <w:p w14:paraId="7DBE5833" w14:textId="5FF7AD1D" w:rsidR="003219A8" w:rsidRPr="001F2E2C" w:rsidRDefault="003219A8" w:rsidP="003219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2E2C">
              <w:rPr>
                <w:rFonts w:eastAsia="Arial Unicode MS" w:cs="Arial"/>
                <w:i/>
                <w:szCs w:val="18"/>
                <w:lang w:eastAsia="ar-SA"/>
              </w:rPr>
              <w:t>Revision of S1-231350.</w:t>
            </w:r>
          </w:p>
          <w:p w14:paraId="11E6F67B" w14:textId="1B78A0D2" w:rsidR="003219A8" w:rsidRPr="001F2E2C" w:rsidRDefault="003219A8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2E2C">
              <w:rPr>
                <w:rFonts w:eastAsia="Arial Unicode MS" w:cs="Arial"/>
                <w:szCs w:val="18"/>
                <w:lang w:eastAsia="ar-SA"/>
              </w:rPr>
              <w:t>Revision of S1-231369.</w:t>
            </w:r>
          </w:p>
        </w:tc>
      </w:tr>
      <w:tr w:rsidR="001F2E2C" w:rsidRPr="00A75C05" w14:paraId="30C1B15D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CCADC" w14:textId="2586A330" w:rsidR="001F2E2C" w:rsidRPr="00F0322A" w:rsidRDefault="001F2E2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322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2F3B1B" w14:textId="4E5A1633" w:rsidR="001F2E2C" w:rsidRPr="00F0322A" w:rsidRDefault="00F0322A" w:rsidP="00F0322A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="003E3336" w:rsidRPr="00F0322A">
                <w:rPr>
                  <w:rStyle w:val="a5"/>
                  <w:rFonts w:cs="Arial"/>
                  <w:color w:val="auto"/>
                </w:rPr>
                <w:t>S1-231693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B44D7" w14:textId="4448CBDE" w:rsidR="001F2E2C" w:rsidRPr="00F0322A" w:rsidRDefault="001F2E2C" w:rsidP="00F0322A">
            <w:pPr>
              <w:snapToGrid w:val="0"/>
              <w:spacing w:after="0" w:line="240" w:lineRule="auto"/>
            </w:pPr>
            <w:r w:rsidRPr="00F0322A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CB144" w14:textId="37C1D240" w:rsidR="001F2E2C" w:rsidRPr="00F0322A" w:rsidRDefault="001F2E2C" w:rsidP="00F0322A">
            <w:pPr>
              <w:snapToGrid w:val="0"/>
              <w:spacing w:after="0" w:line="240" w:lineRule="auto"/>
            </w:pPr>
            <w:proofErr w:type="spellStart"/>
            <w:r w:rsidRPr="00F0322A">
              <w:t>FS_Metaverse</w:t>
            </w:r>
            <w:proofErr w:type="spellEnd"/>
            <w:r w:rsidRPr="00F0322A">
              <w:t xml:space="preserve"> Requirement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94A48" w14:textId="1EFE9CF1" w:rsidR="001F2E2C" w:rsidRPr="00F0322A" w:rsidRDefault="00F0322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22A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F19CB">
              <w:rPr>
                <w:rFonts w:eastAsia="Times New Roman" w:cs="Arial"/>
                <w:szCs w:val="18"/>
                <w:lang w:eastAsia="ar-SA"/>
              </w:rPr>
              <w:t>3</w:t>
            </w:r>
            <w:r w:rsidRPr="00F0322A">
              <w:rPr>
                <w:rFonts w:eastAsia="Times New Roman" w:cs="Arial"/>
                <w:szCs w:val="18"/>
                <w:lang w:eastAsia="ar-SA"/>
              </w:rPr>
              <w:t>1695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E75AC" w14:textId="77777777" w:rsidR="001F2E2C" w:rsidRPr="00F0322A" w:rsidRDefault="001F2E2C" w:rsidP="001F2E2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i/>
                <w:szCs w:val="18"/>
                <w:lang w:eastAsia="ar-SA"/>
              </w:rPr>
              <w:t>Revision of S1-231103.</w:t>
            </w:r>
          </w:p>
          <w:p w14:paraId="6DA4FACF" w14:textId="77777777" w:rsidR="001F2E2C" w:rsidRPr="00F0322A" w:rsidRDefault="001F2E2C" w:rsidP="001F2E2C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i/>
                <w:szCs w:val="18"/>
                <w:lang w:eastAsia="ar-SA"/>
              </w:rPr>
              <w:t>Revision of S1-231350.</w:t>
            </w:r>
          </w:p>
          <w:p w14:paraId="611A9CFC" w14:textId="6D36C14C" w:rsidR="001F2E2C" w:rsidRPr="00F0322A" w:rsidRDefault="001F2E2C" w:rsidP="001F2E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i/>
                <w:szCs w:val="18"/>
                <w:lang w:eastAsia="ar-SA"/>
              </w:rPr>
              <w:t>Revision of S1-231369.</w:t>
            </w:r>
          </w:p>
          <w:p w14:paraId="09237810" w14:textId="392F27E7" w:rsidR="001F2E2C" w:rsidRPr="00F0322A" w:rsidRDefault="001F2E2C" w:rsidP="003219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szCs w:val="18"/>
                <w:lang w:eastAsia="ar-SA"/>
              </w:rPr>
              <w:t>Revision of S1-231384.</w:t>
            </w:r>
          </w:p>
        </w:tc>
      </w:tr>
      <w:tr w:rsidR="00F0322A" w:rsidRPr="00A75C05" w14:paraId="71985628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43E8" w14:textId="5F40D9D0" w:rsidR="00F0322A" w:rsidRPr="00F0322A" w:rsidRDefault="00F0322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322A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CAF0" w14:textId="71506649" w:rsidR="00F0322A" w:rsidRPr="00F0322A" w:rsidRDefault="00F0322A" w:rsidP="00F0322A">
            <w:pPr>
              <w:snapToGrid w:val="0"/>
              <w:spacing w:after="0" w:line="240" w:lineRule="auto"/>
            </w:pPr>
            <w:hyperlink r:id="rId53" w:history="1">
              <w:r w:rsidR="00AF19CB">
                <w:rPr>
                  <w:rStyle w:val="a5"/>
                  <w:rFonts w:cs="Arial"/>
                  <w:color w:val="auto"/>
                </w:rPr>
                <w:t>S1-231695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20BE" w14:textId="13363CFC" w:rsidR="00F0322A" w:rsidRPr="00F0322A" w:rsidRDefault="00F0322A" w:rsidP="00F0322A">
            <w:pPr>
              <w:snapToGrid w:val="0"/>
              <w:spacing w:after="0" w:line="240" w:lineRule="auto"/>
            </w:pPr>
            <w:r w:rsidRPr="00F0322A"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C04C5" w14:textId="22CE3AA2" w:rsidR="00F0322A" w:rsidRPr="00F0322A" w:rsidRDefault="00F0322A" w:rsidP="00F0322A">
            <w:pPr>
              <w:snapToGrid w:val="0"/>
              <w:spacing w:after="0" w:line="240" w:lineRule="auto"/>
            </w:pPr>
            <w:proofErr w:type="spellStart"/>
            <w:r w:rsidRPr="00F0322A">
              <w:t>FS_Metaverse</w:t>
            </w:r>
            <w:proofErr w:type="spellEnd"/>
            <w:r w:rsidRPr="00F0322A">
              <w:t xml:space="preserve"> Requirement Consolidation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FDB34" w14:textId="77777777" w:rsidR="00F0322A" w:rsidRPr="00F0322A" w:rsidRDefault="00F0322A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8987" w14:textId="77777777" w:rsidR="00F0322A" w:rsidRPr="00F0322A" w:rsidRDefault="00F0322A" w:rsidP="00F0322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i/>
                <w:szCs w:val="18"/>
                <w:lang w:eastAsia="ar-SA"/>
              </w:rPr>
              <w:t>Revision of S1-231103.</w:t>
            </w:r>
          </w:p>
          <w:p w14:paraId="257DB83E" w14:textId="77777777" w:rsidR="00F0322A" w:rsidRPr="00F0322A" w:rsidRDefault="00F0322A" w:rsidP="00F0322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i/>
                <w:szCs w:val="18"/>
                <w:lang w:eastAsia="ar-SA"/>
              </w:rPr>
              <w:t>Revision of S1-231350.</w:t>
            </w:r>
          </w:p>
          <w:p w14:paraId="6311DED7" w14:textId="77777777" w:rsidR="00F0322A" w:rsidRPr="00F0322A" w:rsidRDefault="00F0322A" w:rsidP="00F0322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i/>
                <w:szCs w:val="18"/>
                <w:lang w:eastAsia="ar-SA"/>
              </w:rPr>
              <w:t>Revision of S1-231369.</w:t>
            </w:r>
          </w:p>
          <w:p w14:paraId="13C3B56C" w14:textId="3F9EC069" w:rsidR="00F0322A" w:rsidRPr="00F0322A" w:rsidRDefault="00F0322A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i/>
                <w:szCs w:val="18"/>
                <w:lang w:eastAsia="ar-SA"/>
              </w:rPr>
              <w:t>Revision of S1-231384.</w:t>
            </w:r>
          </w:p>
          <w:p w14:paraId="5FA90100" w14:textId="55F0D90D" w:rsidR="00F0322A" w:rsidRPr="00F0322A" w:rsidRDefault="00F0322A" w:rsidP="001F2E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322A">
              <w:rPr>
                <w:rFonts w:eastAsia="Arial Unicode MS" w:cs="Arial"/>
                <w:szCs w:val="18"/>
                <w:lang w:eastAsia="ar-SA"/>
              </w:rPr>
              <w:t>Revision of S1-231693.</w:t>
            </w:r>
          </w:p>
        </w:tc>
      </w:tr>
      <w:tr w:rsidR="00040D10" w:rsidRPr="00A75C05" w14:paraId="3CAEE76C" w14:textId="77777777" w:rsidTr="007629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C9068" w14:textId="77777777" w:rsidR="00040D10" w:rsidRPr="00B55DF1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DF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CD0ED" w14:textId="77777777" w:rsidR="00040D10" w:rsidRPr="00B55DF1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040D10" w:rsidRPr="00B55DF1">
                <w:rPr>
                  <w:rStyle w:val="a5"/>
                  <w:rFonts w:cs="Arial"/>
                  <w:color w:val="auto"/>
                </w:rPr>
                <w:t>S1-231109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80AB5" w14:textId="77777777" w:rsidR="00040D10" w:rsidRPr="00B55DF1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55DF1">
              <w:t>Huawei, Samsung, Nokia, Nokia Shanghai Bell,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FB046" w14:textId="77777777" w:rsidR="00040D10" w:rsidRPr="00B55DF1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55DF1">
              <w:t>pCR</w:t>
            </w:r>
            <w:proofErr w:type="spellEnd"/>
            <w:r w:rsidRPr="00B55DF1">
              <w:t xml:space="preserve"> to TR 22.865: Requirement Consolidation for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A4446" w14:textId="552E764C" w:rsidR="00040D10" w:rsidRPr="00B55DF1" w:rsidRDefault="00B55DF1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5DF1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16EC">
              <w:rPr>
                <w:rFonts w:eastAsia="Times New Roman" w:cs="Arial"/>
                <w:szCs w:val="18"/>
                <w:lang w:eastAsia="ar-SA"/>
              </w:rPr>
              <w:t>3</w:t>
            </w:r>
            <w:r w:rsidRPr="00B55DF1">
              <w:rPr>
                <w:rFonts w:eastAsia="Times New Roman" w:cs="Arial"/>
                <w:szCs w:val="18"/>
                <w:lang w:eastAsia="ar-SA"/>
              </w:rPr>
              <w:t>1593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9F8E9" w14:textId="7AD84C94" w:rsidR="00040D10" w:rsidRPr="00B55DF1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5DF1" w:rsidRPr="00A75C05" w14:paraId="0FA63DEA" w14:textId="77777777" w:rsidTr="007629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3315B" w14:textId="688748D4" w:rsidR="00B55DF1" w:rsidRPr="0076297C" w:rsidRDefault="00B55DF1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6297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92ED8" w14:textId="7D9F4734" w:rsidR="00B55DF1" w:rsidRPr="0076297C" w:rsidRDefault="00F0322A" w:rsidP="00F0322A">
            <w:pPr>
              <w:snapToGrid w:val="0"/>
              <w:spacing w:after="0" w:line="240" w:lineRule="auto"/>
            </w:pPr>
            <w:hyperlink r:id="rId55" w:history="1">
              <w:r w:rsidR="00C916EC" w:rsidRPr="0076297C">
                <w:rPr>
                  <w:rStyle w:val="a5"/>
                  <w:rFonts w:cs="Arial"/>
                  <w:color w:val="auto"/>
                </w:rPr>
                <w:t>S1-231593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71CEB" w14:textId="1CD260AF" w:rsidR="00B55DF1" w:rsidRPr="0076297C" w:rsidRDefault="00B55DF1" w:rsidP="00F0322A">
            <w:pPr>
              <w:snapToGrid w:val="0"/>
              <w:spacing w:after="0" w:line="240" w:lineRule="auto"/>
            </w:pPr>
            <w:r w:rsidRPr="0076297C">
              <w:t>Huawei, Samsung, Nokia, Nokia Shanghai Bell,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D0E02" w14:textId="4DD3D524" w:rsidR="00B55DF1" w:rsidRPr="0076297C" w:rsidRDefault="00B55DF1" w:rsidP="00F0322A">
            <w:pPr>
              <w:snapToGrid w:val="0"/>
              <w:spacing w:after="0" w:line="240" w:lineRule="auto"/>
            </w:pPr>
            <w:proofErr w:type="spellStart"/>
            <w:r w:rsidRPr="0076297C">
              <w:t>pCR</w:t>
            </w:r>
            <w:proofErr w:type="spellEnd"/>
            <w:r w:rsidRPr="0076297C">
              <w:t xml:space="preserve"> to TR 22.865: Requirement Consolidation for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F23C5" w14:textId="374D752C" w:rsidR="00B55DF1" w:rsidRPr="0076297C" w:rsidRDefault="0076297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297C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F19CB">
              <w:rPr>
                <w:rFonts w:eastAsia="Times New Roman" w:cs="Arial"/>
                <w:szCs w:val="18"/>
                <w:lang w:eastAsia="ar-SA"/>
              </w:rPr>
              <w:t>3</w:t>
            </w:r>
            <w:r w:rsidRPr="0076297C">
              <w:rPr>
                <w:rFonts w:eastAsia="Times New Roman" w:cs="Arial"/>
                <w:szCs w:val="18"/>
                <w:lang w:eastAsia="ar-SA"/>
              </w:rPr>
              <w:t>1696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BE327" w14:textId="77A1FF77" w:rsidR="00B55DF1" w:rsidRPr="0076297C" w:rsidRDefault="00B55DF1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297C">
              <w:rPr>
                <w:rFonts w:eastAsia="Arial Unicode MS" w:cs="Arial"/>
                <w:szCs w:val="18"/>
                <w:lang w:eastAsia="ar-SA"/>
              </w:rPr>
              <w:t>Revision of S1-231109.</w:t>
            </w:r>
          </w:p>
        </w:tc>
      </w:tr>
      <w:tr w:rsidR="0076297C" w:rsidRPr="00A75C05" w14:paraId="234BE45C" w14:textId="77777777" w:rsidTr="007629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D0ED" w14:textId="00EC5243" w:rsidR="0076297C" w:rsidRPr="0076297C" w:rsidRDefault="0076297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6297C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FDD2" w14:textId="60C9176D" w:rsidR="0076297C" w:rsidRPr="0076297C" w:rsidRDefault="0076297C" w:rsidP="00F0322A">
            <w:pPr>
              <w:snapToGrid w:val="0"/>
              <w:spacing w:after="0" w:line="240" w:lineRule="auto"/>
            </w:pPr>
            <w:hyperlink r:id="rId56" w:history="1">
              <w:r w:rsidR="00AF19CB">
                <w:rPr>
                  <w:rStyle w:val="a5"/>
                  <w:rFonts w:cs="Arial"/>
                  <w:color w:val="auto"/>
                </w:rPr>
                <w:t>S1-231696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4671" w14:textId="415BDCF6" w:rsidR="0076297C" w:rsidRPr="0076297C" w:rsidRDefault="0076297C" w:rsidP="00F0322A">
            <w:pPr>
              <w:snapToGrid w:val="0"/>
              <w:spacing w:after="0" w:line="240" w:lineRule="auto"/>
            </w:pPr>
            <w:r w:rsidRPr="0076297C">
              <w:t>Huawei, Samsung, Nokia, Nokia Shanghai Bell, Tencent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3F22" w14:textId="7C38A081" w:rsidR="0076297C" w:rsidRPr="0076297C" w:rsidRDefault="0076297C" w:rsidP="00F0322A">
            <w:pPr>
              <w:snapToGrid w:val="0"/>
              <w:spacing w:after="0" w:line="240" w:lineRule="auto"/>
            </w:pPr>
            <w:proofErr w:type="spellStart"/>
            <w:r w:rsidRPr="0076297C">
              <w:t>pCR</w:t>
            </w:r>
            <w:proofErr w:type="spellEnd"/>
            <w:r w:rsidRPr="0076297C">
              <w:t xml:space="preserve"> to TR 22.865: Requirement Consolidation for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CC47" w14:textId="77777777" w:rsidR="0076297C" w:rsidRPr="0076297C" w:rsidRDefault="0076297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86B6" w14:textId="42025532" w:rsidR="0076297C" w:rsidRPr="0076297C" w:rsidRDefault="0076297C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297C">
              <w:rPr>
                <w:rFonts w:eastAsia="Arial Unicode MS" w:cs="Arial"/>
                <w:i/>
                <w:szCs w:val="18"/>
                <w:lang w:eastAsia="ar-SA"/>
              </w:rPr>
              <w:t>Revision of S1-231109.</w:t>
            </w:r>
          </w:p>
          <w:p w14:paraId="762C79DC" w14:textId="051C8C64" w:rsidR="0076297C" w:rsidRPr="0076297C" w:rsidRDefault="0076297C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297C">
              <w:rPr>
                <w:rFonts w:eastAsia="Arial Unicode MS" w:cs="Arial"/>
                <w:szCs w:val="18"/>
                <w:lang w:eastAsia="ar-SA"/>
              </w:rPr>
              <w:t>Revision of S1-231593.</w:t>
            </w:r>
          </w:p>
        </w:tc>
      </w:tr>
      <w:tr w:rsidR="00040D10" w:rsidRPr="00A75C05" w14:paraId="3343265A" w14:textId="77777777" w:rsidTr="007E1E2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0FFD7" w14:textId="77777777" w:rsidR="00040D10" w:rsidRPr="007E1E2D" w:rsidRDefault="00040D10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E2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39A45" w14:textId="77777777" w:rsidR="00040D10" w:rsidRPr="007E1E2D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040D10" w:rsidRPr="007E1E2D">
                <w:rPr>
                  <w:rStyle w:val="a5"/>
                  <w:rFonts w:cs="Arial"/>
                  <w:color w:val="auto"/>
                </w:rPr>
                <w:t>S1-231100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227A1" w14:textId="77777777" w:rsidR="00040D10" w:rsidRPr="007E1E2D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1E2D">
              <w:t>Samsung (Rapporteur)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707CE" w14:textId="77777777" w:rsidR="00040D10" w:rsidRPr="007E1E2D" w:rsidRDefault="00040D10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E1E2D">
              <w:t xml:space="preserve">22.856 </w:t>
            </w:r>
            <w:proofErr w:type="spellStart"/>
            <w:r w:rsidRPr="007E1E2D">
              <w:t>pCR</w:t>
            </w:r>
            <w:proofErr w:type="spellEnd"/>
            <w:r w:rsidRPr="007E1E2D">
              <w:t xml:space="preserve"> Update 8 Conclusion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34C25" w14:textId="2DD4D222" w:rsidR="00040D10" w:rsidRPr="007E1E2D" w:rsidRDefault="007E1E2D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E2D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16EC">
              <w:rPr>
                <w:rFonts w:eastAsia="Times New Roman" w:cs="Arial"/>
                <w:szCs w:val="18"/>
                <w:lang w:eastAsia="ar-SA"/>
              </w:rPr>
              <w:t>3</w:t>
            </w:r>
            <w:r w:rsidRPr="007E1E2D">
              <w:rPr>
                <w:rFonts w:eastAsia="Times New Roman" w:cs="Arial"/>
                <w:szCs w:val="18"/>
                <w:lang w:eastAsia="ar-SA"/>
              </w:rPr>
              <w:t>1594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4CE6E8" w14:textId="77777777" w:rsidR="00040D10" w:rsidRPr="007E1E2D" w:rsidRDefault="00040D10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1E2D" w:rsidRPr="00A75C05" w14:paraId="3371D2A2" w14:textId="77777777" w:rsidTr="00E0792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618AE5" w14:textId="31F05EB7" w:rsidR="007E1E2D" w:rsidRPr="007E1E2D" w:rsidRDefault="007E1E2D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7E1E2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1A727E" w14:textId="07AC303F" w:rsidR="007E1E2D" w:rsidRPr="007E1E2D" w:rsidRDefault="00F0322A" w:rsidP="00F0322A">
            <w:pPr>
              <w:snapToGrid w:val="0"/>
              <w:spacing w:after="0" w:line="240" w:lineRule="auto"/>
            </w:pPr>
            <w:hyperlink r:id="rId58" w:history="1">
              <w:r w:rsidR="00C916EC">
                <w:rPr>
                  <w:rStyle w:val="a5"/>
                  <w:rFonts w:cs="Arial"/>
                  <w:color w:val="auto"/>
                </w:rPr>
                <w:t>S1-231594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A73CEB" w14:textId="127BB49E" w:rsidR="007E1E2D" w:rsidRPr="007E1E2D" w:rsidRDefault="007E1E2D" w:rsidP="00F0322A">
            <w:pPr>
              <w:snapToGrid w:val="0"/>
              <w:spacing w:after="0" w:line="240" w:lineRule="auto"/>
            </w:pPr>
            <w:r w:rsidRPr="007E1E2D">
              <w:t>Samsung (Rapporteur)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D8C17D" w14:textId="2ECCC95F" w:rsidR="007E1E2D" w:rsidRPr="007E1E2D" w:rsidRDefault="007E1E2D" w:rsidP="00F0322A">
            <w:pPr>
              <w:snapToGrid w:val="0"/>
              <w:spacing w:after="0" w:line="240" w:lineRule="auto"/>
            </w:pPr>
            <w:r w:rsidRPr="007E1E2D">
              <w:t xml:space="preserve">22.856 </w:t>
            </w:r>
            <w:proofErr w:type="spellStart"/>
            <w:r w:rsidRPr="007E1E2D">
              <w:t>pCR</w:t>
            </w:r>
            <w:proofErr w:type="spellEnd"/>
            <w:r w:rsidRPr="007E1E2D">
              <w:t xml:space="preserve"> Update 8 Conclusion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83A224" w14:textId="651C1523" w:rsidR="007E1E2D" w:rsidRPr="007E1E2D" w:rsidRDefault="007E1E2D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E2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E00D35" w14:textId="77777777" w:rsidR="007E1E2D" w:rsidRDefault="007E1E2D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E2D">
              <w:rPr>
                <w:rFonts w:eastAsia="Arial Unicode MS" w:cs="Arial"/>
                <w:szCs w:val="18"/>
                <w:lang w:eastAsia="ar-SA"/>
              </w:rPr>
              <w:t>Revision of S1-231100.</w:t>
            </w:r>
          </w:p>
          <w:p w14:paraId="2BF00EBA" w14:textId="4B7FEF80" w:rsidR="007E1E2D" w:rsidRPr="007E1E2D" w:rsidRDefault="007E1E2D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With removal of the second sentence of the proposal.</w:t>
            </w:r>
          </w:p>
        </w:tc>
      </w:tr>
      <w:tr w:rsidR="00E07924" w:rsidRPr="00A75C05" w14:paraId="282D47AF" w14:textId="77777777" w:rsidTr="00E0792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D318" w14:textId="530E0905" w:rsidR="00E07924" w:rsidRPr="00E07924" w:rsidRDefault="00E07924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 w:hint="cs"/>
                <w:szCs w:val="18"/>
                <w:lang w:val="fr-FR" w:eastAsia="ar-SA"/>
              </w:rPr>
              <w:t>C</w:t>
            </w:r>
            <w:r>
              <w:rPr>
                <w:rFonts w:eastAsia="Times New Roman" w:cs="Arial"/>
                <w:szCs w:val="18"/>
                <w:lang w:val="fr-FR" w:eastAsia="ar-SA"/>
              </w:rPr>
              <w:t>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2CAB" w14:textId="38326DBC" w:rsidR="00E07924" w:rsidRPr="00E07924" w:rsidRDefault="00E07924" w:rsidP="00F0322A">
            <w:pPr>
              <w:snapToGrid w:val="0"/>
              <w:spacing w:after="0" w:line="240" w:lineRule="auto"/>
              <w:rPr>
                <w:rFonts w:hint="eastAsia"/>
                <w:lang w:eastAsia="ja-JP"/>
              </w:rPr>
            </w:pPr>
            <w:hyperlink r:id="rId59" w:history="1">
              <w:r w:rsidRPr="00E07924">
                <w:rPr>
                  <w:rStyle w:val="a5"/>
                  <w:rFonts w:cs="Arial" w:hint="eastAsia"/>
                  <w:lang w:eastAsia="ja-JP"/>
                </w:rPr>
                <w:t>S</w:t>
              </w:r>
              <w:r w:rsidRPr="00E07924">
                <w:rPr>
                  <w:rStyle w:val="a5"/>
                  <w:rFonts w:cs="Arial"/>
                  <w:lang w:eastAsia="ja-JP"/>
                </w:rPr>
                <w:t>1-231698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53A5" w14:textId="2D9C36B1" w:rsidR="00E07924" w:rsidRPr="00E07924" w:rsidRDefault="00E07924" w:rsidP="00F0322A">
            <w:pPr>
              <w:snapToGrid w:val="0"/>
              <w:spacing w:after="0" w:line="240" w:lineRule="auto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AB46" w14:textId="4D4B25C5" w:rsidR="00E07924" w:rsidRPr="00E07924" w:rsidRDefault="009B2937" w:rsidP="00F0322A">
            <w:pPr>
              <w:snapToGrid w:val="0"/>
              <w:spacing w:after="0" w:line="240" w:lineRule="auto"/>
              <w:rPr>
                <w:rFonts w:hint="eastAsia"/>
                <w:lang w:eastAsia="ja-JP"/>
              </w:rPr>
            </w:pPr>
            <w:proofErr w:type="spellStart"/>
            <w:r>
              <w:rPr>
                <w:lang w:eastAsia="ja-JP"/>
              </w:rPr>
              <w:t>FS_Metaverse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r w:rsidR="006C3CDF">
              <w:rPr>
                <w:lang w:eastAsia="ja-JP"/>
              </w:rPr>
              <w:t>a</w:t>
            </w:r>
            <w:r w:rsidR="00E07924">
              <w:rPr>
                <w:lang w:eastAsia="ja-JP"/>
              </w:rPr>
              <w:t>greed</w:t>
            </w:r>
            <w:r w:rsidR="006C3CDF">
              <w:rPr>
                <w:lang w:eastAsia="ja-JP"/>
              </w:rPr>
              <w:t>,</w:t>
            </w:r>
            <w:r w:rsidR="00E07924">
              <w:rPr>
                <w:lang w:eastAsia="ja-JP"/>
              </w:rPr>
              <w:t xml:space="preserve"> </w:t>
            </w:r>
            <w:r w:rsidR="006C3CDF">
              <w:rPr>
                <w:lang w:eastAsia="ja-JP"/>
              </w:rPr>
              <w:t>non-consolidated r</w:t>
            </w:r>
            <w:r w:rsidR="00E07924">
              <w:rPr>
                <w:lang w:eastAsia="ja-JP"/>
              </w:rPr>
              <w:t>equirements</w:t>
            </w:r>
            <w:bookmarkStart w:id="7" w:name="_GoBack"/>
            <w:bookmarkEnd w:id="7"/>
            <w:r w:rsidR="00E07924">
              <w:rPr>
                <w:lang w:eastAsia="ja-JP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5718" w14:textId="77777777" w:rsidR="00E07924" w:rsidRPr="00E07924" w:rsidRDefault="00E07924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63C89" w14:textId="77777777" w:rsidR="00E07924" w:rsidRPr="00E07924" w:rsidRDefault="00E07924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0D10" w:rsidRPr="00745D37" w14:paraId="3815E4DD" w14:textId="77777777" w:rsidTr="00EE708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BA2479" w14:textId="545ED586" w:rsidR="00040D10" w:rsidRDefault="00040D10" w:rsidP="00F0322A">
            <w:pPr>
              <w:pStyle w:val="20"/>
              <w:rPr>
                <w:lang w:eastAsia="zh-CN"/>
              </w:rPr>
            </w:pPr>
            <w:r>
              <w:rPr>
                <w:lang w:eastAsia="zh-CN"/>
              </w:rPr>
              <w:t>Metaverse WID</w:t>
            </w:r>
          </w:p>
        </w:tc>
      </w:tr>
      <w:tr w:rsidR="00D26D84" w:rsidRPr="00A75C05" w14:paraId="54357056" w14:textId="77777777" w:rsidTr="003E3336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57F7E" w14:textId="77777777" w:rsidR="00D26D84" w:rsidRPr="00EE7086" w:rsidRDefault="00D26D84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086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8C331" w14:textId="77777777" w:rsidR="00D26D84" w:rsidRPr="00EE7086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D26D84" w:rsidRPr="00EE7086">
                <w:rPr>
                  <w:rStyle w:val="a5"/>
                  <w:rFonts w:cs="Arial"/>
                  <w:color w:val="auto"/>
                </w:rPr>
                <w:t>S1-231081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4EE0B" w14:textId="77777777" w:rsidR="00D26D84" w:rsidRPr="00EE7086" w:rsidRDefault="00D26D84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7086"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CDB28" w14:textId="77777777" w:rsidR="00D26D84" w:rsidRPr="00EE7086" w:rsidRDefault="00D26D84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E7086">
              <w:t>Localized Mobile Metaverse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09274" w14:textId="11BD183B" w:rsidR="00D26D84" w:rsidRPr="00EE7086" w:rsidRDefault="00EE708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7086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16EC">
              <w:rPr>
                <w:rFonts w:eastAsia="Times New Roman" w:cs="Arial"/>
                <w:szCs w:val="18"/>
                <w:lang w:eastAsia="ar-SA"/>
              </w:rPr>
              <w:t>3</w:t>
            </w:r>
            <w:r w:rsidRPr="00EE7086">
              <w:rPr>
                <w:rFonts w:eastAsia="Times New Roman" w:cs="Arial"/>
                <w:szCs w:val="18"/>
                <w:lang w:eastAsia="ar-SA"/>
              </w:rPr>
              <w:t>1595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F4EFA" w14:textId="77777777" w:rsidR="00D26D84" w:rsidRPr="00EE7086" w:rsidRDefault="00D26D84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E7086" w:rsidRPr="00A75C05" w14:paraId="62737E4F" w14:textId="77777777" w:rsidTr="003E3336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0CEBE" w14:textId="19F745C2" w:rsidR="00EE7086" w:rsidRPr="003E3336" w:rsidRDefault="00EE708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3336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B82B8F" w14:textId="6176BC4B" w:rsidR="00EE7086" w:rsidRPr="003E3336" w:rsidRDefault="00F0322A" w:rsidP="00F0322A">
            <w:pPr>
              <w:snapToGrid w:val="0"/>
              <w:spacing w:after="0" w:line="240" w:lineRule="auto"/>
            </w:pPr>
            <w:hyperlink r:id="rId61" w:history="1">
              <w:r w:rsidR="00C916EC" w:rsidRPr="003E3336">
                <w:rPr>
                  <w:rStyle w:val="a5"/>
                  <w:rFonts w:cs="Arial"/>
                  <w:color w:val="auto"/>
                </w:rPr>
                <w:t>S1-231595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BF34D" w14:textId="30A275A9" w:rsidR="00EE7086" w:rsidRPr="003E3336" w:rsidRDefault="00EE7086" w:rsidP="00F0322A">
            <w:pPr>
              <w:snapToGrid w:val="0"/>
              <w:spacing w:after="0" w:line="240" w:lineRule="auto"/>
            </w:pPr>
            <w:r w:rsidRPr="003E3336"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1AF74" w14:textId="63889056" w:rsidR="00EE7086" w:rsidRPr="003E3336" w:rsidRDefault="00EE7086" w:rsidP="00F0322A">
            <w:pPr>
              <w:snapToGrid w:val="0"/>
              <w:spacing w:after="0" w:line="240" w:lineRule="auto"/>
            </w:pPr>
            <w:r w:rsidRPr="003E3336">
              <w:t>Localized Mobile Metaverse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4F737" w14:textId="4C4185DB" w:rsidR="00EE7086" w:rsidRPr="003E3336" w:rsidRDefault="003E333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3336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F19CB">
              <w:rPr>
                <w:rFonts w:eastAsia="Times New Roman" w:cs="Arial"/>
                <w:szCs w:val="18"/>
                <w:lang w:eastAsia="ar-SA"/>
              </w:rPr>
              <w:t>3</w:t>
            </w:r>
            <w:r w:rsidRPr="003E3336">
              <w:rPr>
                <w:rFonts w:eastAsia="Times New Roman" w:cs="Arial"/>
                <w:szCs w:val="18"/>
                <w:lang w:eastAsia="ar-SA"/>
              </w:rPr>
              <w:t>1694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CDF69" w14:textId="03C17B43" w:rsidR="00EE7086" w:rsidRPr="003E3336" w:rsidRDefault="00EE7086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3336">
              <w:rPr>
                <w:rFonts w:eastAsia="Arial Unicode MS" w:cs="Arial"/>
                <w:szCs w:val="18"/>
                <w:lang w:eastAsia="ar-SA"/>
              </w:rPr>
              <w:t>Revision of S1-231081.</w:t>
            </w:r>
          </w:p>
        </w:tc>
      </w:tr>
      <w:tr w:rsidR="003E3336" w:rsidRPr="00A75C05" w14:paraId="58F197AA" w14:textId="77777777" w:rsidTr="003E3336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F4D3" w14:textId="6D307853" w:rsidR="003E3336" w:rsidRPr="003E3336" w:rsidRDefault="003E333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3336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2149" w14:textId="5E37DDF0" w:rsidR="003E3336" w:rsidRPr="003E3336" w:rsidRDefault="003E3336" w:rsidP="00F0322A">
            <w:pPr>
              <w:snapToGrid w:val="0"/>
              <w:spacing w:after="0" w:line="240" w:lineRule="auto"/>
            </w:pPr>
            <w:hyperlink r:id="rId62" w:history="1">
              <w:r w:rsidR="00AF19CB">
                <w:rPr>
                  <w:rStyle w:val="a5"/>
                  <w:rFonts w:cs="Arial"/>
                  <w:color w:val="auto"/>
                </w:rPr>
                <w:t>S1-231694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D72B" w14:textId="0552A0D3" w:rsidR="003E3336" w:rsidRPr="003E3336" w:rsidRDefault="003E3336" w:rsidP="00F0322A">
            <w:pPr>
              <w:snapToGrid w:val="0"/>
              <w:spacing w:after="0" w:line="240" w:lineRule="auto"/>
            </w:pPr>
            <w:r w:rsidRPr="003E3336">
              <w:t xml:space="preserve">SAMSUNG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6ACE" w14:textId="4DF072BA" w:rsidR="003E3336" w:rsidRPr="003E3336" w:rsidRDefault="003E3336" w:rsidP="00F0322A">
            <w:pPr>
              <w:snapToGrid w:val="0"/>
              <w:spacing w:after="0" w:line="240" w:lineRule="auto"/>
            </w:pPr>
            <w:r w:rsidRPr="003E3336">
              <w:t>Localized Mobile Metaverse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470A" w14:textId="77777777" w:rsidR="003E3336" w:rsidRPr="003E3336" w:rsidRDefault="003E3336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6B4A" w14:textId="3E34B06E" w:rsidR="003E3336" w:rsidRPr="003E3336" w:rsidRDefault="003E3336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3336">
              <w:rPr>
                <w:rFonts w:eastAsia="Arial Unicode MS" w:cs="Arial"/>
                <w:i/>
                <w:szCs w:val="18"/>
                <w:lang w:eastAsia="ar-SA"/>
              </w:rPr>
              <w:t>Revision of S1-231081.</w:t>
            </w:r>
          </w:p>
          <w:p w14:paraId="1FFA1B2F" w14:textId="7784FFF6" w:rsidR="003E3336" w:rsidRPr="003E3336" w:rsidRDefault="003E3336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3336">
              <w:rPr>
                <w:rFonts w:eastAsia="Arial Unicode MS" w:cs="Arial"/>
                <w:szCs w:val="18"/>
                <w:lang w:eastAsia="ar-SA"/>
              </w:rPr>
              <w:t>Revision of S1-231595.</w:t>
            </w:r>
          </w:p>
        </w:tc>
      </w:tr>
      <w:tr w:rsidR="00040D10" w:rsidRPr="00745D37" w14:paraId="1A698CB3" w14:textId="77777777" w:rsidTr="00D6500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AF9C0E3" w14:textId="45606E59" w:rsidR="00040D10" w:rsidRDefault="00040D10" w:rsidP="00F0322A">
            <w:pPr>
              <w:pStyle w:val="20"/>
              <w:rPr>
                <w:lang w:eastAsia="zh-CN"/>
              </w:rPr>
            </w:pPr>
            <w:r>
              <w:rPr>
                <w:lang w:eastAsia="zh-CN"/>
              </w:rPr>
              <w:t>Metaverse LSs</w:t>
            </w:r>
          </w:p>
        </w:tc>
      </w:tr>
      <w:tr w:rsidR="00D26D84" w:rsidRPr="00A75C05" w14:paraId="7CE9E0D4" w14:textId="77777777" w:rsidTr="00B94D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554D1" w14:textId="77777777" w:rsidR="00D26D84" w:rsidRPr="00D6500C" w:rsidRDefault="00D26D84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500C">
              <w:rPr>
                <w:rFonts w:eastAsia="Times New Roman" w:cs="Arial"/>
                <w:szCs w:val="18"/>
                <w:lang w:eastAsia="ar-SA"/>
              </w:rPr>
              <w:t>OUT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C3A2A7" w14:textId="77777777" w:rsidR="00D26D84" w:rsidRPr="00D6500C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="00D26D84" w:rsidRPr="00D6500C">
                <w:rPr>
                  <w:rStyle w:val="a5"/>
                  <w:rFonts w:cs="Arial"/>
                  <w:color w:val="auto"/>
                </w:rPr>
                <w:t>S1-231204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3BA81" w14:textId="77777777" w:rsidR="00D26D84" w:rsidRPr="00D6500C" w:rsidRDefault="00D26D84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00C"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6DEE7" w14:textId="77777777" w:rsidR="00D26D84" w:rsidRPr="00D6500C" w:rsidRDefault="00D26D84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00C">
              <w:t>LS on Metaverse requirements and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1F6F2" w14:textId="41D57397" w:rsidR="00D26D84" w:rsidRPr="00D6500C" w:rsidRDefault="00D6500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500C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C916EC">
              <w:rPr>
                <w:rFonts w:eastAsia="Times New Roman" w:cs="Arial"/>
                <w:szCs w:val="18"/>
                <w:lang w:eastAsia="ar-SA"/>
              </w:rPr>
              <w:t>3</w:t>
            </w:r>
            <w:r w:rsidRPr="00D6500C">
              <w:rPr>
                <w:rFonts w:eastAsia="Times New Roman" w:cs="Arial"/>
                <w:szCs w:val="18"/>
                <w:lang w:eastAsia="ar-SA"/>
              </w:rPr>
              <w:t>1596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B7025" w14:textId="77777777" w:rsidR="00D26D84" w:rsidRPr="00D6500C" w:rsidRDefault="00D26D84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6500C" w:rsidRPr="00A75C05" w14:paraId="12817E4A" w14:textId="77777777" w:rsidTr="00B94D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DB049" w14:textId="74962B7C" w:rsidR="00D6500C" w:rsidRPr="00B94D99" w:rsidRDefault="00D6500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D99">
              <w:rPr>
                <w:rFonts w:eastAsia="Times New Roman" w:cs="Arial"/>
                <w:szCs w:val="18"/>
                <w:lang w:eastAsia="ar-SA"/>
              </w:rPr>
              <w:t>OUT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0A7DA" w14:textId="34C2BC32" w:rsidR="00D6500C" w:rsidRPr="00B94D99" w:rsidRDefault="00F0322A" w:rsidP="00F0322A">
            <w:pPr>
              <w:snapToGrid w:val="0"/>
              <w:spacing w:after="0" w:line="240" w:lineRule="auto"/>
            </w:pPr>
            <w:hyperlink r:id="rId64" w:history="1">
              <w:r w:rsidR="00C916EC" w:rsidRPr="00B94D99">
                <w:rPr>
                  <w:rStyle w:val="a5"/>
                  <w:rFonts w:cs="Arial"/>
                  <w:color w:val="auto"/>
                </w:rPr>
                <w:t>S1-231596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42D09" w14:textId="1F2202F3" w:rsidR="00D6500C" w:rsidRPr="00B94D99" w:rsidRDefault="00D6500C" w:rsidP="00F0322A">
            <w:pPr>
              <w:snapToGrid w:val="0"/>
              <w:spacing w:after="0" w:line="240" w:lineRule="auto"/>
            </w:pPr>
            <w:r w:rsidRPr="00B94D99"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0A01E" w14:textId="76D7E038" w:rsidR="00D6500C" w:rsidRPr="00B94D99" w:rsidRDefault="00D6500C" w:rsidP="00F0322A">
            <w:pPr>
              <w:snapToGrid w:val="0"/>
              <w:spacing w:after="0" w:line="240" w:lineRule="auto"/>
            </w:pPr>
            <w:r w:rsidRPr="00B94D99">
              <w:t>LS on Metaverse requirements and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B5D51" w14:textId="2AC5DFD2" w:rsidR="00D6500C" w:rsidRPr="00B94D99" w:rsidRDefault="00B94D99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D99">
              <w:rPr>
                <w:rFonts w:eastAsia="Times New Roman" w:cs="Arial"/>
                <w:szCs w:val="18"/>
                <w:lang w:eastAsia="ar-SA"/>
              </w:rPr>
              <w:t>Revised to S1-2</w:t>
            </w:r>
            <w:r w:rsidR="00AF19CB">
              <w:rPr>
                <w:rFonts w:eastAsia="Times New Roman" w:cs="Arial"/>
                <w:szCs w:val="18"/>
                <w:lang w:eastAsia="ar-SA"/>
              </w:rPr>
              <w:t>3</w:t>
            </w:r>
            <w:r w:rsidRPr="00B94D99">
              <w:rPr>
                <w:rFonts w:eastAsia="Times New Roman" w:cs="Arial"/>
                <w:szCs w:val="18"/>
                <w:lang w:eastAsia="ar-SA"/>
              </w:rPr>
              <w:t>169</w:t>
            </w:r>
            <w:r>
              <w:rPr>
                <w:rFonts w:eastAsia="Times New Roman" w:cs="Arial"/>
                <w:szCs w:val="18"/>
                <w:lang w:eastAsia="ar-SA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7ABAB" w14:textId="0CD69515" w:rsidR="00D6500C" w:rsidRPr="00B94D99" w:rsidRDefault="00D6500C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94D99">
              <w:rPr>
                <w:rFonts w:eastAsia="Arial Unicode MS" w:cs="Arial"/>
                <w:szCs w:val="18"/>
                <w:lang w:eastAsia="ar-SA"/>
              </w:rPr>
              <w:t>Revision of S1-231204.</w:t>
            </w:r>
          </w:p>
        </w:tc>
      </w:tr>
      <w:tr w:rsidR="00B94D99" w:rsidRPr="00A75C05" w14:paraId="4B20E7D9" w14:textId="77777777" w:rsidTr="00B94D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A304" w14:textId="7FB3C492" w:rsidR="00B94D99" w:rsidRPr="00B94D99" w:rsidRDefault="00B94D99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D99">
              <w:rPr>
                <w:rFonts w:eastAsia="Times New Roman" w:cs="Arial"/>
                <w:szCs w:val="18"/>
                <w:lang w:eastAsia="ar-SA"/>
              </w:rPr>
              <w:t>OUT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932D" w14:textId="2D4CA261" w:rsidR="00B94D99" w:rsidRPr="00B94D99" w:rsidRDefault="00B94D99" w:rsidP="00F0322A">
            <w:pPr>
              <w:snapToGrid w:val="0"/>
              <w:spacing w:after="0" w:line="240" w:lineRule="auto"/>
            </w:pPr>
            <w:hyperlink r:id="rId65" w:history="1">
              <w:r w:rsidR="00AF19CB">
                <w:rPr>
                  <w:rStyle w:val="a5"/>
                  <w:rFonts w:cs="Arial"/>
                  <w:color w:val="auto"/>
                </w:rPr>
                <w:t>S1-231697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08D1" w14:textId="5A03F9FA" w:rsidR="00B94D99" w:rsidRPr="00B94D99" w:rsidRDefault="00B94D99" w:rsidP="00F0322A">
            <w:pPr>
              <w:snapToGrid w:val="0"/>
              <w:spacing w:after="0" w:line="240" w:lineRule="auto"/>
            </w:pPr>
            <w:r w:rsidRPr="00B94D99"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0574" w14:textId="6599E32E" w:rsidR="00B94D99" w:rsidRPr="00B94D99" w:rsidRDefault="00B94D99" w:rsidP="00F0322A">
            <w:pPr>
              <w:snapToGrid w:val="0"/>
              <w:spacing w:after="0" w:line="240" w:lineRule="auto"/>
            </w:pPr>
            <w:r w:rsidRPr="00B94D99">
              <w:t>LS on Metaverse requirements and KPIs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1093" w14:textId="77777777" w:rsidR="00B94D99" w:rsidRPr="00B94D99" w:rsidRDefault="00B94D99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5F64E" w14:textId="21917276" w:rsidR="00B94D99" w:rsidRPr="00B94D99" w:rsidRDefault="00B94D99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94D99">
              <w:rPr>
                <w:rFonts w:eastAsia="Arial Unicode MS" w:cs="Arial"/>
                <w:i/>
                <w:szCs w:val="18"/>
                <w:lang w:eastAsia="ar-SA"/>
              </w:rPr>
              <w:t>Revision of S1-231204.</w:t>
            </w:r>
          </w:p>
          <w:p w14:paraId="7B4CC4A5" w14:textId="2E8906C8" w:rsidR="00B94D99" w:rsidRPr="00B94D99" w:rsidRDefault="00B94D99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94D99">
              <w:rPr>
                <w:rFonts w:eastAsia="Arial Unicode MS" w:cs="Arial"/>
                <w:szCs w:val="18"/>
                <w:lang w:eastAsia="ar-SA"/>
              </w:rPr>
              <w:t>Revision of S1-231596.</w:t>
            </w:r>
          </w:p>
        </w:tc>
      </w:tr>
      <w:tr w:rsidR="00D26D84" w:rsidRPr="00A75C05" w14:paraId="5A3D745B" w14:textId="77777777" w:rsidTr="00D650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3175B" w14:textId="77777777" w:rsidR="00D26D84" w:rsidRPr="00D6500C" w:rsidRDefault="00D26D84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500C">
              <w:rPr>
                <w:rFonts w:eastAsia="Times New Roman" w:cs="Arial"/>
                <w:szCs w:val="18"/>
                <w:lang w:eastAsia="ar-SA"/>
              </w:rPr>
              <w:lastRenderedPageBreak/>
              <w:t>OUT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3DF16" w14:textId="77777777" w:rsidR="00D26D84" w:rsidRPr="00D6500C" w:rsidRDefault="00F0322A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6" w:history="1">
              <w:r w:rsidR="00D26D84" w:rsidRPr="00D6500C">
                <w:rPr>
                  <w:rStyle w:val="a5"/>
                  <w:rFonts w:cs="Arial"/>
                  <w:color w:val="auto"/>
                </w:rPr>
                <w:t>S1-231095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257D1" w14:textId="77777777" w:rsidR="00D26D84" w:rsidRPr="00D6500C" w:rsidRDefault="00D26D84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00C"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F941E" w14:textId="77777777" w:rsidR="00D26D84" w:rsidRPr="00D6500C" w:rsidRDefault="00D26D84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500C">
              <w:t>[DRAFT] LS on IMS-based 3D Avatar Call Support for Accessibility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1F64D" w14:textId="039CE1E0" w:rsidR="00D26D84" w:rsidRPr="00D6500C" w:rsidRDefault="00D6500C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500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2B2AD" w14:textId="77777777" w:rsidR="00D26D84" w:rsidRPr="00D6500C" w:rsidRDefault="00D26D84" w:rsidP="00F0322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21784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D21784" w:rsidRPr="00E93093" w:rsidRDefault="000B5445" w:rsidP="00C2627D">
            <w:pPr>
              <w:pStyle w:val="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B5445" w:rsidRPr="00B209E2" w14:paraId="7B1A1A91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C29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48E4" w14:textId="24C3B493" w:rsidR="000B5445" w:rsidRPr="00B209E2" w:rsidRDefault="00AF19CB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1-231699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5787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3E5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777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50D0" w14:textId="77777777" w:rsidR="000B5445" w:rsidRPr="00B209E2" w:rsidRDefault="000B5445" w:rsidP="00F0322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AADA0C1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392B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046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9C78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AF4A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81ED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24FC" w14:textId="77777777" w:rsidR="000B5445" w:rsidRPr="00B209E2" w:rsidRDefault="000B5445" w:rsidP="00F0322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68D55299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D158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6E1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D85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319B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DC6D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28A0" w14:textId="77777777" w:rsidR="000B5445" w:rsidRPr="00B209E2" w:rsidRDefault="000B5445" w:rsidP="00F0322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2EAD623A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9491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87A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D614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B39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D15D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E022" w14:textId="77777777" w:rsidR="000B5445" w:rsidRPr="00B209E2" w:rsidRDefault="000B5445" w:rsidP="00F0322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B5445" w:rsidRPr="00B209E2" w14:paraId="4968E1BB" w14:textId="77777777" w:rsidTr="00F032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17CC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C6F2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29F2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28AA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F66C" w14:textId="77777777" w:rsidR="000B5445" w:rsidRPr="00B209E2" w:rsidRDefault="000B5445" w:rsidP="00F0322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008" w14:textId="77777777" w:rsidR="000B5445" w:rsidRPr="00B209E2" w:rsidRDefault="000B5445" w:rsidP="00F0322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41B68" w:rsidRPr="00B209E2" w14:paraId="04A45D24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AF12" w14:textId="7A9A4B62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3256" w14:textId="45C03ABD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DD32" w14:textId="0D81C070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7360" w14:textId="45775196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E3CC" w14:textId="77777777" w:rsidR="00541B68" w:rsidRPr="00B209E2" w:rsidRDefault="00541B68" w:rsidP="00541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C3F" w14:textId="77777777" w:rsidR="00541B68" w:rsidRPr="00B209E2" w:rsidRDefault="00541B68" w:rsidP="00541B6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36756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636756" w:rsidRPr="00745D37" w:rsidRDefault="000B5445" w:rsidP="000B5445">
            <w:pPr>
              <w:pStyle w:val="1"/>
              <w:rPr>
                <w:lang w:val="en-US"/>
              </w:rPr>
            </w:pPr>
            <w:r>
              <w:t>Summary of drafting session</w:t>
            </w:r>
          </w:p>
        </w:tc>
      </w:tr>
      <w:tr w:rsidR="00401471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0B5445" w:rsidRDefault="000B5445" w:rsidP="000B54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69EAB1CB" w14:textId="77777777" w:rsidR="00583220" w:rsidRPr="00894FB0" w:rsidRDefault="00583220" w:rsidP="0058322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BB3B559" w14:textId="209A5845" w:rsidR="00583220" w:rsidRDefault="00583220" w:rsidP="00583220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E07924">
              <w:rPr>
                <w:rFonts w:eastAsia="Arial Unicode MS" w:cs="Arial"/>
                <w:i/>
                <w:szCs w:val="18"/>
                <w:lang w:eastAsia="ko-KR"/>
              </w:rPr>
              <w:t>10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documents agreed</w:t>
            </w:r>
          </w:p>
          <w:p w14:paraId="5C3909E2" w14:textId="644BF8AB" w:rsidR="00592569" w:rsidRDefault="00592569" w:rsidP="00583220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 merged</w:t>
            </w:r>
          </w:p>
          <w:p w14:paraId="518FA2BE" w14:textId="3263FB56" w:rsidR="00592569" w:rsidRDefault="00592569" w:rsidP="00583220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3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68411A28" w14:textId="164493C4" w:rsidR="00583220" w:rsidRPr="00894FB0" w:rsidRDefault="00592569" w:rsidP="00583220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9</w:t>
            </w:r>
            <w:r w:rsidR="00583220">
              <w:rPr>
                <w:rFonts w:eastAsia="Arial Unicode MS" w:cs="Arial"/>
                <w:i/>
                <w:szCs w:val="18"/>
              </w:rPr>
              <w:t xml:space="preserve"> documents still open</w:t>
            </w:r>
            <w:r>
              <w:rPr>
                <w:rFonts w:eastAsia="Arial Unicode MS" w:cs="Arial"/>
                <w:i/>
                <w:szCs w:val="18"/>
              </w:rPr>
              <w:t>, including 1 document newly created</w:t>
            </w:r>
          </w:p>
          <w:p w14:paraId="6FE21AAB" w14:textId="4B46ED29" w:rsidR="00401471" w:rsidRPr="00AA7BD2" w:rsidRDefault="00401471" w:rsidP="004014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01471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401471" w:rsidRPr="00F45489" w:rsidRDefault="00401471" w:rsidP="00401471">
            <w:pPr>
              <w:pStyle w:val="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B4A07" w14:textId="77777777" w:rsidR="004B2C84" w:rsidRDefault="004B2C84" w:rsidP="002E015E">
      <w:pPr>
        <w:spacing w:after="0" w:line="240" w:lineRule="auto"/>
      </w:pPr>
      <w:r>
        <w:separator/>
      </w:r>
    </w:p>
  </w:endnote>
  <w:endnote w:type="continuationSeparator" w:id="0">
    <w:p w14:paraId="04B8AAD4" w14:textId="77777777" w:rsidR="004B2C84" w:rsidRDefault="004B2C84" w:rsidP="002E015E">
      <w:pPr>
        <w:spacing w:after="0" w:line="240" w:lineRule="auto"/>
      </w:pPr>
      <w:r>
        <w:continuationSeparator/>
      </w:r>
    </w:p>
  </w:endnote>
  <w:endnote w:type="continuationNotice" w:id="1">
    <w:p w14:paraId="762EF314" w14:textId="77777777" w:rsidR="004B2C84" w:rsidRDefault="004B2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7A81F" w14:textId="77777777" w:rsidR="004B2C84" w:rsidRDefault="004B2C84" w:rsidP="002E015E">
      <w:pPr>
        <w:spacing w:after="0" w:line="240" w:lineRule="auto"/>
      </w:pPr>
      <w:r>
        <w:separator/>
      </w:r>
    </w:p>
  </w:footnote>
  <w:footnote w:type="continuationSeparator" w:id="0">
    <w:p w14:paraId="3F6ECC5A" w14:textId="77777777" w:rsidR="004B2C84" w:rsidRDefault="004B2C84" w:rsidP="002E015E">
      <w:pPr>
        <w:spacing w:after="0" w:line="240" w:lineRule="auto"/>
      </w:pPr>
      <w:r>
        <w:continuationSeparator/>
      </w:r>
    </w:p>
  </w:footnote>
  <w:footnote w:type="continuationNotice" w:id="1">
    <w:p w14:paraId="2C7DD305" w14:textId="77777777" w:rsidR="004B2C84" w:rsidRDefault="004B2C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D10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3F9A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5DB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3B6"/>
    <w:rsid w:val="00132467"/>
    <w:rsid w:val="0013246A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51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2E2C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9A8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C4A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33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BBB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6AA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2C84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00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7BB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220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569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77EB2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0A0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CDF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17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56B"/>
    <w:rsid w:val="00757E27"/>
    <w:rsid w:val="00757EB0"/>
    <w:rsid w:val="007601C9"/>
    <w:rsid w:val="00760EAB"/>
    <w:rsid w:val="007613B7"/>
    <w:rsid w:val="00762921"/>
    <w:rsid w:val="0076297C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1E2D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E60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5FEA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93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02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180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9CB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DF1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D99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35A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510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7D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2FE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CA2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28B"/>
    <w:rsid w:val="00C9083B"/>
    <w:rsid w:val="00C90ED8"/>
    <w:rsid w:val="00C916EC"/>
    <w:rsid w:val="00C91ED0"/>
    <w:rsid w:val="00C9201E"/>
    <w:rsid w:val="00C92485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2BD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0D5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6D84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00C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92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BEA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A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086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22A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D47"/>
    <w:rsid w:val="00F45FFB"/>
    <w:rsid w:val="00F468B1"/>
    <w:rsid w:val="00F46996"/>
    <w:rsid w:val="00F46D70"/>
    <w:rsid w:val="00F46EE2"/>
    <w:rsid w:val="00F471CC"/>
    <w:rsid w:val="00F4781B"/>
    <w:rsid w:val="00F50438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EA5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TSGS1_102_Berlin\docs\S1-231013.zip" TargetMode="External"/><Relationship Id="rId21" Type="http://schemas.openxmlformats.org/officeDocument/2006/relationships/hyperlink" Target="file:///E:\TSGS1_102_Berlin\docs\S1-231092.zip" TargetMode="External"/><Relationship Id="rId34" Type="http://schemas.openxmlformats.org/officeDocument/2006/relationships/hyperlink" Target="file:///E:\TSGS1_102_Berlin\docs\S1-231160.zip" TargetMode="External"/><Relationship Id="rId42" Type="http://schemas.openxmlformats.org/officeDocument/2006/relationships/hyperlink" Target="file:///C:\Users\S029244\Documents\3GPP\SA1%23102_Berlin\docs\S1-231590.zip" TargetMode="External"/><Relationship Id="rId47" Type="http://schemas.openxmlformats.org/officeDocument/2006/relationships/hyperlink" Target="file:///E:\TSGS1_102_Berlin\docs\S1-231222.zip" TargetMode="External"/><Relationship Id="rId50" Type="http://schemas.openxmlformats.org/officeDocument/2006/relationships/hyperlink" Target="file:///C:\Users\S029244\Documents\3GPP\SA1%23102_Berlin\docs\S1-231369.zip" TargetMode="External"/><Relationship Id="rId55" Type="http://schemas.openxmlformats.org/officeDocument/2006/relationships/hyperlink" Target="file:///C:\Users\S029244\Documents\3GPP\SA1%23102_Berlin\docs\S1-231593.zip" TargetMode="External"/><Relationship Id="rId63" Type="http://schemas.openxmlformats.org/officeDocument/2006/relationships/hyperlink" Target="file:///E:\TSGS1_102_Berlin\docs\S1-231204.zip" TargetMode="External"/><Relationship Id="rId68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2_Berlin\docs\S1-231173.zip" TargetMode="External"/><Relationship Id="rId29" Type="http://schemas.openxmlformats.org/officeDocument/2006/relationships/hyperlink" Target="file:///C:\Users\S029244\Documents\3GPP\SA1%23102_Berlin\docs\S1-231587.zip" TargetMode="External"/><Relationship Id="rId11" Type="http://schemas.openxmlformats.org/officeDocument/2006/relationships/hyperlink" Target="https://www.3gpp.org/ftp/tsg_sa/TSG_SA/TSGS_95E_Electronic_2022_03/Docs/SP-220353.zip" TargetMode="External"/><Relationship Id="rId24" Type="http://schemas.openxmlformats.org/officeDocument/2006/relationships/hyperlink" Target="file:///E:\TSGS1_102_Berlin\docs\S1-231163.zip" TargetMode="External"/><Relationship Id="rId32" Type="http://schemas.openxmlformats.org/officeDocument/2006/relationships/hyperlink" Target="file:///C:\Users\S029244\Documents\3GPP\SA1%23102_Berlin\docs\S1-231581.zip" TargetMode="External"/><Relationship Id="rId37" Type="http://schemas.openxmlformats.org/officeDocument/2006/relationships/hyperlink" Target="file:///C:\Users\S029244\Documents\3GPP\SA1%23102_Berlin\docs\S1-231592.zip" TargetMode="External"/><Relationship Id="rId40" Type="http://schemas.openxmlformats.org/officeDocument/2006/relationships/hyperlink" Target="file:///C:\Users\S029244\Documents\3GPP\SA1%23102_Berlin\docs\S1-231597.zip" TargetMode="External"/><Relationship Id="rId45" Type="http://schemas.openxmlformats.org/officeDocument/2006/relationships/hyperlink" Target="file:///C:\Users\S029244\Documents\3GPP\SA1%23102_Berlin\docs\S1-231591.zip" TargetMode="External"/><Relationship Id="rId53" Type="http://schemas.openxmlformats.org/officeDocument/2006/relationships/hyperlink" Target="file:///C:\Users\S029244\Documents\3GPP\SA1%23102_Berlin\docs\S1-221695.zip" TargetMode="External"/><Relationship Id="rId58" Type="http://schemas.openxmlformats.org/officeDocument/2006/relationships/hyperlink" Target="file:///C:\Users\S029244\Documents\3GPP\SA1%23102_Berlin\docs\S1-231594.zip" TargetMode="External"/><Relationship Id="rId66" Type="http://schemas.openxmlformats.org/officeDocument/2006/relationships/hyperlink" Target="file:///E:\TSGS1_102_Berlin\docs\S1-231095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Users\S029244\Documents\3GPP\SA1%23102_Berlin\docs\S1-231595.zip" TargetMode="External"/><Relationship Id="rId19" Type="http://schemas.openxmlformats.org/officeDocument/2006/relationships/hyperlink" Target="file:///C:\Users\S029244\Documents\3GPP\SA1%23102_Berlin\docs\S1-231690.zip" TargetMode="External"/><Relationship Id="rId14" Type="http://schemas.openxmlformats.org/officeDocument/2006/relationships/hyperlink" Target="file:///E:\TSGS1_102_Berlin\docs\S1-231094.zip" TargetMode="External"/><Relationship Id="rId22" Type="http://schemas.openxmlformats.org/officeDocument/2006/relationships/hyperlink" Target="file:///C:\Users\S029244\Documents\3GPP\SA1%23102_Berlin\docs\S1-231584.zip" TargetMode="External"/><Relationship Id="rId27" Type="http://schemas.openxmlformats.org/officeDocument/2006/relationships/hyperlink" Target="file:///E:\TSGS1_102_Berlin\docs\S1-231213.zip" TargetMode="External"/><Relationship Id="rId30" Type="http://schemas.openxmlformats.org/officeDocument/2006/relationships/hyperlink" Target="file:///C:\Users\S029244\Documents\3GPP\SA1%23102_Berlin\docs\S1-231598.zip" TargetMode="External"/><Relationship Id="rId35" Type="http://schemas.openxmlformats.org/officeDocument/2006/relationships/hyperlink" Target="file:///C:\Users\S029244\Documents\3GPP\SA1%23102_Berlin\docs\S1-231353.zip" TargetMode="External"/><Relationship Id="rId43" Type="http://schemas.openxmlformats.org/officeDocument/2006/relationships/hyperlink" Target="file:///C:\Users\S029244\Documents\3GPP\SA1%23102_Berlin\docs\S1-231599.zip" TargetMode="External"/><Relationship Id="rId48" Type="http://schemas.openxmlformats.org/officeDocument/2006/relationships/hyperlink" Target="file:///E:\TSGS1_102_Berlin\docs\S1-231103.zip" TargetMode="External"/><Relationship Id="rId56" Type="http://schemas.openxmlformats.org/officeDocument/2006/relationships/hyperlink" Target="file:///C:\Users\S029244\Documents\3GPP\SA1%23102_Berlin\docs\S1-231696.zip" TargetMode="External"/><Relationship Id="rId64" Type="http://schemas.openxmlformats.org/officeDocument/2006/relationships/hyperlink" Target="file:///C:\Users\S029244\Documents\3GPP\SA1%23102_Berlin\docs\S1-231596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2_Berlin\docs\S1-231384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56/22856-100.zip" TargetMode="External"/><Relationship Id="rId17" Type="http://schemas.openxmlformats.org/officeDocument/2006/relationships/hyperlink" Target="file:///E:\TSGS1_102_Berlin\docs\S1-231162.zip" TargetMode="External"/><Relationship Id="rId25" Type="http://schemas.openxmlformats.org/officeDocument/2006/relationships/hyperlink" Target="file:///C:\Users\S029244\Documents\3GPP\SA1%23102_Berlin\docs\S1-231585.zip" TargetMode="External"/><Relationship Id="rId33" Type="http://schemas.openxmlformats.org/officeDocument/2006/relationships/hyperlink" Target="file:///E:\TSGS1_102_Berlin\docs\S1-231125.zip" TargetMode="External"/><Relationship Id="rId38" Type="http://schemas.openxmlformats.org/officeDocument/2006/relationships/hyperlink" Target="file:///E:\TSGS1_102_Berlin\docs\S1-231093.zip" TargetMode="External"/><Relationship Id="rId46" Type="http://schemas.openxmlformats.org/officeDocument/2006/relationships/hyperlink" Target="file:///C:\Users\S029244\Documents\3GPP\SA1%23102_Berlin\docs\S1-231692.zip" TargetMode="External"/><Relationship Id="rId59" Type="http://schemas.openxmlformats.org/officeDocument/2006/relationships/hyperlink" Target="docs\S1-231698.zip" TargetMode="External"/><Relationship Id="rId67" Type="http://schemas.openxmlformats.org/officeDocument/2006/relationships/fontTable" Target="fontTable.xml"/><Relationship Id="rId20" Type="http://schemas.openxmlformats.org/officeDocument/2006/relationships/hyperlink" Target="file:///E:\TSGS1_102_Berlin\docs\S1-231247.zip" TargetMode="External"/><Relationship Id="rId41" Type="http://schemas.openxmlformats.org/officeDocument/2006/relationships/hyperlink" Target="file:///E:\TSGS1_102_Berlin\docs\S1-231014.zip" TargetMode="External"/><Relationship Id="rId54" Type="http://schemas.openxmlformats.org/officeDocument/2006/relationships/hyperlink" Target="file:///E:\TSGS1_102_Berlin\docs\S1-231109.zip" TargetMode="External"/><Relationship Id="rId62" Type="http://schemas.openxmlformats.org/officeDocument/2006/relationships/hyperlink" Target="file:///C:\Users\S029244\Documents\3GPP\SA1%23102_Berlin\docs\S1-23169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%23102_Berlin\docs\S1-221582.zip" TargetMode="External"/><Relationship Id="rId23" Type="http://schemas.openxmlformats.org/officeDocument/2006/relationships/hyperlink" Target="file:///C:\Users\S029244\Documents\3GPP\SA1%23102_Berlin\docs\S1-231691.zip" TargetMode="External"/><Relationship Id="rId28" Type="http://schemas.openxmlformats.org/officeDocument/2006/relationships/hyperlink" Target="file:///C:\Users\S029244\Documents\3GPP\SA1%23102_Berlin\docs\S1-231580.zip" TargetMode="External"/><Relationship Id="rId36" Type="http://schemas.openxmlformats.org/officeDocument/2006/relationships/hyperlink" Target="file:///C:\Users\S029244\Documents\3GPP\SA1%23102_Berlin\docs\S1-231588.zip" TargetMode="External"/><Relationship Id="rId49" Type="http://schemas.openxmlformats.org/officeDocument/2006/relationships/hyperlink" Target="file:///E:\TSGS1_102_Berlin\docs\S1-231350.zip" TargetMode="External"/><Relationship Id="rId57" Type="http://schemas.openxmlformats.org/officeDocument/2006/relationships/hyperlink" Target="file:///E:\TSGS1_102_Berlin\docs\S1-23110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2_Berlin\docs\S1-231214.zip" TargetMode="External"/><Relationship Id="rId44" Type="http://schemas.openxmlformats.org/officeDocument/2006/relationships/hyperlink" Target="file:///E:\TSGS1_102_Berlin\docs\S1-231164.zip" TargetMode="External"/><Relationship Id="rId52" Type="http://schemas.openxmlformats.org/officeDocument/2006/relationships/hyperlink" Target="file:///C:\Users\S029244\Documents\3GPP\SA1%23102_Berlin\docs\S1-231693.zip" TargetMode="External"/><Relationship Id="rId60" Type="http://schemas.openxmlformats.org/officeDocument/2006/relationships/hyperlink" Target="file:///C:\Users\almodovarchicojl\AppData\Roaming\Microsoft\Word\docs\S1-231081.zip" TargetMode="External"/><Relationship Id="rId65" Type="http://schemas.openxmlformats.org/officeDocument/2006/relationships/hyperlink" Target="file:///C:\Users\S029244\Documents\3GPP\SA1%23102_Berlin\docs\S1-23169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almodovarchicojl\AppData\Roaming\Microsoft\Word\docs\S1-231232.zip" TargetMode="External"/><Relationship Id="rId18" Type="http://schemas.openxmlformats.org/officeDocument/2006/relationships/hyperlink" Target="file:///C:\Users\S029244\Documents\3GPP\SA1%23102_Berlin\docs\S1-231583.zip" TargetMode="External"/><Relationship Id="rId39" Type="http://schemas.openxmlformats.org/officeDocument/2006/relationships/hyperlink" Target="file:///C:\Users\S029244\Documents\3GPP\SA1%23102_Berlin\docs\S1-23158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92228-03E9-41DC-AAE4-8C14E261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27</TotalTime>
  <Pages>5</Pages>
  <Words>1892</Words>
  <Characters>10791</Characters>
  <Application>Microsoft Office Word</Application>
  <DocSecurity>0</DocSecurity>
  <Lines>89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12658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Yusuke Nakano</cp:lastModifiedBy>
  <cp:revision>3</cp:revision>
  <dcterms:created xsi:type="dcterms:W3CDTF">2023-05-24T12:08:00Z</dcterms:created>
  <dcterms:modified xsi:type="dcterms:W3CDTF">2023-05-24T14:27:00Z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