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3235" w14:textId="24A2CBAE" w:rsidR="001C1613" w:rsidRDefault="004043FB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043FB">
        <w:rPr>
          <w:b/>
          <w:noProof/>
          <w:sz w:val="24"/>
        </w:rPr>
        <w:t>3GPP TSG-SA WG1 Meeting #102</w:t>
      </w:r>
      <w:r w:rsidR="001C1613">
        <w:rPr>
          <w:b/>
          <w:i/>
          <w:noProof/>
          <w:sz w:val="28"/>
        </w:rPr>
        <w:tab/>
        <w:t>S1-2</w:t>
      </w:r>
      <w:r w:rsidR="003B1ED2">
        <w:rPr>
          <w:b/>
          <w:i/>
          <w:noProof/>
          <w:sz w:val="28"/>
        </w:rPr>
        <w:t>3</w:t>
      </w:r>
      <w:r w:rsidR="00D12CCF">
        <w:rPr>
          <w:b/>
          <w:i/>
          <w:noProof/>
          <w:sz w:val="28"/>
        </w:rPr>
        <w:t>1373</w:t>
      </w:r>
    </w:p>
    <w:p w14:paraId="7A83032D" w14:textId="6C02C80A" w:rsidR="001C1613" w:rsidRPr="00CF68B7" w:rsidRDefault="004043FB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4043FB">
        <w:rPr>
          <w:rFonts w:ascii="Arial" w:hAnsi="Arial"/>
          <w:b/>
          <w:noProof/>
          <w:sz w:val="24"/>
        </w:rPr>
        <w:t>Berlin, Germany,  22 - 26 May 2023</w:t>
      </w:r>
      <w:r w:rsidR="001C1613" w:rsidRPr="00255436">
        <w:rPr>
          <w:rFonts w:ascii="Arial" w:hAnsi="Arial" w:cs="Arial"/>
          <w:b/>
        </w:rPr>
        <w:tab/>
      </w:r>
      <w:r w:rsidR="001C1613" w:rsidRPr="00255436">
        <w:rPr>
          <w:rFonts w:ascii="Arial" w:hAnsi="Arial" w:cs="Arial"/>
          <w:i/>
        </w:rPr>
        <w:t>(revision of S1-</w:t>
      </w:r>
      <w:r w:rsidR="00276F66">
        <w:rPr>
          <w:rFonts w:ascii="Arial" w:hAnsi="Arial" w:cs="Arial"/>
          <w:i/>
        </w:rPr>
        <w:t>23</w:t>
      </w:r>
      <w:r w:rsidR="00D12CCF">
        <w:rPr>
          <w:rFonts w:ascii="Arial" w:hAnsi="Arial" w:cs="Arial"/>
          <w:i/>
        </w:rPr>
        <w:t>xxxx</w:t>
      </w:r>
      <w:r w:rsidR="001C1613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62F5C587" w:rsidR="001C1613" w:rsidRPr="00410371" w:rsidRDefault="006629DF" w:rsidP="00793C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6F66">
              <w:rPr>
                <w:b/>
                <w:noProof/>
                <w:sz w:val="28"/>
              </w:rPr>
              <w:t>TR22</w:t>
            </w:r>
            <w:r w:rsidR="00793C2E">
              <w:rPr>
                <w:b/>
                <w:noProof/>
                <w:sz w:val="28"/>
              </w:rPr>
              <w:t>.989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342D18DB" w:rsidR="001C1613" w:rsidRPr="00410371" w:rsidRDefault="008D4EF5" w:rsidP="00EF0D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EF0D89">
              <w:rPr>
                <w:b/>
                <w:noProof/>
                <w:sz w:val="28"/>
              </w:rPr>
              <w:t>27</w:t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531CA44A" w:rsidR="001C1613" w:rsidRPr="00410371" w:rsidRDefault="00276F66" w:rsidP="00276F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29D44F14" w:rsidR="001C1613" w:rsidRPr="00410371" w:rsidRDefault="006629DF" w:rsidP="00793C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93C2E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385A00CE" w:rsidR="001C1613" w:rsidRDefault="003B1ED2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6FDDAF4E" w:rsidR="001C1613" w:rsidRDefault="003B1ED2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269B46B0" w:rsidR="001C1613" w:rsidRDefault="003B1ED2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65648E53" w:rsidR="001C1613" w:rsidRDefault="00276F66" w:rsidP="00862AFD">
            <w:pPr>
              <w:pStyle w:val="CRCoverPage"/>
              <w:spacing w:after="0"/>
              <w:ind w:left="100"/>
              <w:rPr>
                <w:noProof/>
              </w:rPr>
            </w:pPr>
            <w:r w:rsidRPr="00276F66">
              <w:t>Transportation convenience service for the passengers for the reduced mobility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ED2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3B1ED2" w:rsidRDefault="003B1ED2" w:rsidP="003B1E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527142DE" w:rsidR="003B1ED2" w:rsidRDefault="003B1ED2" w:rsidP="003B1ED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Kyonggi</w:t>
            </w:r>
            <w:proofErr w:type="spellEnd"/>
            <w:r>
              <w:t xml:space="preserve"> University</w:t>
            </w:r>
            <w:r w:rsidR="004466BF">
              <w:t>, KT</w:t>
            </w:r>
          </w:p>
        </w:tc>
      </w:tr>
      <w:tr w:rsidR="003B1ED2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3B1ED2" w:rsidRDefault="003B1ED2" w:rsidP="003B1E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54DBA37F" w:rsidR="003B1ED2" w:rsidRDefault="003B1ED2" w:rsidP="003B1ED2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7B6FD5BB" w:rsidR="001C1613" w:rsidRDefault="00793C2E" w:rsidP="00793C2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14730A69" w:rsidR="001C1613" w:rsidRPr="003B1ED2" w:rsidRDefault="003B1ED2" w:rsidP="003B1ED2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20</w:t>
            </w:r>
            <w:r>
              <w:rPr>
                <w:rFonts w:eastAsia="맑은 고딕"/>
                <w:noProof/>
                <w:lang w:eastAsia="ko-KR"/>
              </w:rPr>
              <w:t>23-05-</w:t>
            </w:r>
            <w:r w:rsidR="0028395D">
              <w:rPr>
                <w:rFonts w:eastAsia="맑은 고딕"/>
                <w:noProof/>
                <w:lang w:eastAsia="ko-KR"/>
              </w:rPr>
              <w:t>22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08C9F4B2" w:rsidR="001C1613" w:rsidRDefault="006629DF" w:rsidP="003B1E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B1ED2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4E73BC88" w:rsidR="001C1613" w:rsidRDefault="003B1ED2" w:rsidP="003B1E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15EF14" w14:textId="77777777" w:rsidR="001C1613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16F8365B" w14:textId="04BF03FE" w:rsidR="003B1ED2" w:rsidRPr="007C2097" w:rsidRDefault="003B1ED2" w:rsidP="003B1ED2">
            <w:pPr>
              <w:pStyle w:val="CRCoverPage"/>
              <w:tabs>
                <w:tab w:val="left" w:pos="950"/>
              </w:tabs>
              <w:spacing w:after="0"/>
              <w:ind w:firstLineChars="150" w:firstLine="27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29BB5517" w:rsidR="001C1613" w:rsidRDefault="00215EB5" w:rsidP="00215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We intend to introduce and </w:t>
            </w:r>
            <w:r w:rsidRPr="00215EB5">
              <w:rPr>
                <w:noProof/>
              </w:rPr>
              <w:t>provide a use case for the transportation convenience service for the weak in Section 8.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4C2ACEB2" w:rsidR="001C1613" w:rsidRPr="00793C2E" w:rsidRDefault="00793C2E" w:rsidP="00215EB5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Addition</w:t>
            </w:r>
            <w:r>
              <w:rPr>
                <w:rFonts w:eastAsia="맑은 고딕"/>
                <w:noProof/>
                <w:lang w:eastAsia="ko-KR"/>
              </w:rPr>
              <w:t xml:space="preserve"> of </w:t>
            </w:r>
            <w:r w:rsidR="00215EB5">
              <w:rPr>
                <w:rFonts w:eastAsia="맑은 고딕"/>
                <w:noProof/>
                <w:lang w:eastAsia="ko-KR"/>
              </w:rPr>
              <w:t>new use case with non-trivial functional requirement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5D9E5581" w:rsidR="001C1613" w:rsidRDefault="00562B07" w:rsidP="00793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sophisticated location related functional requirement will not be feasible for smart mobility service.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500A98FE" w:rsidR="001C1613" w:rsidRPr="00793C2E" w:rsidRDefault="00276F66" w:rsidP="00FC5DE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8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3A709731" w:rsidR="001C1613" w:rsidRDefault="00793C2E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0C6511BD" w:rsidR="001C1613" w:rsidRDefault="00793C2E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1C663875" w:rsidR="001C1613" w:rsidRDefault="00793C2E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B6BE56" w14:textId="6013CA17" w:rsidR="00324A30" w:rsidRDefault="00324A30" w:rsidP="00324A30">
      <w:pPr>
        <w:jc w:val="center"/>
        <w:rPr>
          <w:b/>
          <w:bCs/>
          <w:sz w:val="24"/>
          <w:szCs w:val="24"/>
        </w:rPr>
      </w:pPr>
      <w:bookmarkStart w:id="1" w:name="_Hlk94803711"/>
      <w:r>
        <w:rPr>
          <w:b/>
          <w:bCs/>
          <w:sz w:val="24"/>
          <w:szCs w:val="24"/>
        </w:rPr>
        <w:lastRenderedPageBreak/>
        <w:t>============================ First Change ==============================</w:t>
      </w:r>
    </w:p>
    <w:p w14:paraId="519B5541" w14:textId="77777777" w:rsidR="00276F66" w:rsidRPr="000D6532" w:rsidRDefault="00276F66" w:rsidP="00276F66">
      <w:pPr>
        <w:pStyle w:val="2"/>
      </w:pPr>
      <w:r>
        <w:t>8</w:t>
      </w:r>
      <w:r w:rsidRPr="000D6532">
        <w:t>.</w:t>
      </w:r>
      <w:r>
        <w:t>4</w:t>
      </w:r>
      <w:r w:rsidRPr="000D6532">
        <w:tab/>
        <w:t>Use case</w:t>
      </w:r>
      <w:r>
        <w:t xml:space="preserve">: </w:t>
      </w:r>
      <w:r w:rsidRPr="00027731">
        <w:t>Transportation convenience service for the passengers for the reduced mobility</w:t>
      </w:r>
    </w:p>
    <w:p w14:paraId="4F226E7C" w14:textId="77777777" w:rsidR="00276F66" w:rsidRPr="000D6532" w:rsidRDefault="00276F66" w:rsidP="00276F66">
      <w:pPr>
        <w:pStyle w:val="3"/>
      </w:pPr>
      <w:bookmarkStart w:id="2" w:name="_Toc355779204"/>
      <w:bookmarkStart w:id="3" w:name="_Toc354586742"/>
      <w:bookmarkStart w:id="4" w:name="_Toc354590101"/>
      <w:bookmarkEnd w:id="2"/>
      <w:bookmarkEnd w:id="3"/>
      <w:bookmarkEnd w:id="4"/>
      <w:r>
        <w:t>8</w:t>
      </w:r>
      <w:r w:rsidRPr="000D6532">
        <w:t>.</w:t>
      </w:r>
      <w:r>
        <w:t>4</w:t>
      </w:r>
      <w:r w:rsidRPr="000D6532">
        <w:t>.1</w:t>
      </w:r>
      <w:r w:rsidRPr="000D6532">
        <w:tab/>
        <w:t>Description</w:t>
      </w:r>
    </w:p>
    <w:p w14:paraId="76F57D03" w14:textId="77777777" w:rsidR="00276F66" w:rsidRDefault="00276F66" w:rsidP="00276F66">
      <w:r w:rsidRPr="00027731">
        <w:t>In the Railway Smart Station, a transportation convenience service for the passengers with the reduced mobility can be feasible, such as a mobility service for the passengers to arrive at the desired destination.</w:t>
      </w:r>
    </w:p>
    <w:p w14:paraId="42C9C07E" w14:textId="77777777" w:rsidR="00276F66" w:rsidRDefault="00276F66" w:rsidP="00276F66">
      <w:pPr>
        <w:keepNext/>
      </w:pPr>
    </w:p>
    <w:p w14:paraId="50EA8AE6" w14:textId="229FA42F" w:rsidR="00276F66" w:rsidRDefault="00276F66" w:rsidP="00276F66">
      <w:pPr>
        <w:pStyle w:val="TH"/>
      </w:pPr>
      <w:r w:rsidRPr="00780977">
        <w:rPr>
          <w:noProof/>
          <w:lang w:val="en-US" w:eastAsia="ko-KR"/>
        </w:rPr>
        <w:drawing>
          <wp:inline distT="0" distB="0" distL="0" distR="0" wp14:anchorId="4122080B" wp14:editId="49677FD3">
            <wp:extent cx="6122670" cy="294513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294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F6D53" w14:textId="77777777" w:rsidR="00276F66" w:rsidRPr="003C699D" w:rsidRDefault="00276F66" w:rsidP="00276F66">
      <w:pPr>
        <w:pStyle w:val="TF"/>
      </w:pPr>
      <w:r>
        <w:t xml:space="preserve">Figure </w:t>
      </w:r>
      <w:r>
        <w:rPr>
          <w:lang w:eastAsia="ko-KR"/>
        </w:rPr>
        <w:t>8</w:t>
      </w:r>
      <w:r>
        <w:rPr>
          <w:rFonts w:hint="eastAsia"/>
          <w:lang w:eastAsia="ko-KR"/>
        </w:rPr>
        <w:t>.</w:t>
      </w:r>
      <w:r>
        <w:rPr>
          <w:lang w:eastAsia="ko-KR"/>
        </w:rPr>
        <w:t>4.1</w:t>
      </w:r>
      <w:r>
        <w:rPr>
          <w:rFonts w:hint="eastAsia"/>
          <w:lang w:eastAsia="ko-KR"/>
        </w:rPr>
        <w:t>-1</w:t>
      </w:r>
      <w:r>
        <w:t>. Example of transport convenience service for passenger with reduced mobility</w:t>
      </w:r>
    </w:p>
    <w:p w14:paraId="2671E5D7" w14:textId="77777777" w:rsidR="00276F66" w:rsidRPr="00027731" w:rsidRDefault="00276F66" w:rsidP="00276F66">
      <w:pPr>
        <w:rPr>
          <w:rFonts w:eastAsia="Calibri"/>
        </w:rPr>
      </w:pPr>
    </w:p>
    <w:p w14:paraId="7A8B3707" w14:textId="77777777" w:rsidR="00276F66" w:rsidRPr="000D6532" w:rsidRDefault="00276F66" w:rsidP="00276F66">
      <w:pPr>
        <w:pStyle w:val="3"/>
      </w:pPr>
      <w:bookmarkStart w:id="5" w:name="_Toc355779205"/>
      <w:bookmarkStart w:id="6" w:name="_Toc354586743"/>
      <w:bookmarkStart w:id="7" w:name="_Toc354590102"/>
      <w:bookmarkEnd w:id="5"/>
      <w:bookmarkEnd w:id="6"/>
      <w:bookmarkEnd w:id="7"/>
      <w:r>
        <w:t>8</w:t>
      </w:r>
      <w:r w:rsidRPr="000D6532">
        <w:t>.</w:t>
      </w:r>
      <w:r>
        <w:t>4</w:t>
      </w:r>
      <w:r w:rsidRPr="000D6532">
        <w:t>.2</w:t>
      </w:r>
      <w:r w:rsidRPr="000D6532">
        <w:tab/>
        <w:t>Pre-conditions</w:t>
      </w:r>
    </w:p>
    <w:p w14:paraId="49CB0426" w14:textId="77777777" w:rsidR="00276F66" w:rsidRDefault="00276F66" w:rsidP="00276F66">
      <w:r>
        <w:t>1. There exist feasible Mobile Intelligent Assistants in the Railway Smart Station, where the Mobile Intelligent Assistants support 3GPP system.</w:t>
      </w:r>
    </w:p>
    <w:p w14:paraId="0C6B0258" w14:textId="77777777" w:rsidR="00276F66" w:rsidRDefault="00276F66" w:rsidP="00276F66">
      <w:r>
        <w:t>2. The Mobile Intelligent Assistants are operated under the central control system via 3GPP access.</w:t>
      </w:r>
    </w:p>
    <w:p w14:paraId="0045A9F6" w14:textId="77777777" w:rsidR="00276F66" w:rsidRDefault="00276F66" w:rsidP="00276F66">
      <w:r>
        <w:t>3. There is at least one passenger with reduced mobility in the Railway Smart Station, where the weak passenger has difficulty moving toward the desired destination.</w:t>
      </w:r>
    </w:p>
    <w:p w14:paraId="0B95FA7E" w14:textId="77777777" w:rsidR="00276F66" w:rsidRPr="000D6532" w:rsidRDefault="00276F66" w:rsidP="00276F66">
      <w:pPr>
        <w:rPr>
          <w:rFonts w:eastAsia="Calibri"/>
        </w:rPr>
      </w:pPr>
      <w:r>
        <w:t>4. The passenger has an equipment supporting 3GPP access.</w:t>
      </w:r>
    </w:p>
    <w:p w14:paraId="13B76920" w14:textId="77777777" w:rsidR="00276F66" w:rsidRPr="000D6532" w:rsidRDefault="00276F66" w:rsidP="00276F66">
      <w:pPr>
        <w:pStyle w:val="3"/>
      </w:pPr>
      <w:bookmarkStart w:id="8" w:name="_Toc355779206"/>
      <w:bookmarkStart w:id="9" w:name="_Toc354586744"/>
      <w:bookmarkStart w:id="10" w:name="_Toc354590103"/>
      <w:bookmarkEnd w:id="8"/>
      <w:bookmarkEnd w:id="9"/>
      <w:bookmarkEnd w:id="10"/>
      <w:r>
        <w:t>8</w:t>
      </w:r>
      <w:r w:rsidRPr="000D6532">
        <w:t>.</w:t>
      </w:r>
      <w:r>
        <w:t>4</w:t>
      </w:r>
      <w:r w:rsidRPr="000D6532">
        <w:t>.3</w:t>
      </w:r>
      <w:r w:rsidRPr="000D6532">
        <w:tab/>
        <w:t xml:space="preserve">Service </w:t>
      </w:r>
      <w:r>
        <w:t>f</w:t>
      </w:r>
      <w:r w:rsidRPr="000D6532">
        <w:t>lows</w:t>
      </w:r>
    </w:p>
    <w:p w14:paraId="7E48BF10" w14:textId="77777777" w:rsidR="00276F66" w:rsidRPr="005F0D65" w:rsidRDefault="00276F66" w:rsidP="00276F66">
      <w:pPr>
        <w:rPr>
          <w:rFonts w:eastAsia="Calibri"/>
        </w:rPr>
      </w:pPr>
      <w:r w:rsidRPr="005F0D65">
        <w:rPr>
          <w:rFonts w:eastAsia="Calibri"/>
        </w:rPr>
        <w:t>1. A passenger with reduced mobility is reserved in advance, where a Railway Smart Station already knows that the passenger needs help to get to the desired destination.</w:t>
      </w:r>
    </w:p>
    <w:p w14:paraId="47D6C096" w14:textId="77777777" w:rsidR="00276F66" w:rsidRPr="005F0D65" w:rsidRDefault="00276F66" w:rsidP="00276F66">
      <w:pPr>
        <w:rPr>
          <w:rFonts w:eastAsia="Calibri"/>
        </w:rPr>
      </w:pPr>
      <w:r w:rsidRPr="005F0D65">
        <w:rPr>
          <w:rFonts w:eastAsia="Calibri"/>
        </w:rPr>
        <w:t>2. Once the passenger enters the Railway Smart Station, one Mobile Intelligent Assistant stands by for mobile support to the desired destination.</w:t>
      </w:r>
    </w:p>
    <w:p w14:paraId="14A70ECA" w14:textId="77777777" w:rsidR="00276F66" w:rsidRPr="000D6532" w:rsidRDefault="00276F66" w:rsidP="00276F66">
      <w:pPr>
        <w:rPr>
          <w:rFonts w:eastAsia="Calibri"/>
        </w:rPr>
      </w:pPr>
      <w:r w:rsidRPr="005F0D65">
        <w:rPr>
          <w:rFonts w:eastAsia="Calibri"/>
        </w:rPr>
        <w:t>3. The Mobile Intelligent Assistant takes the passenger to the desired place.</w:t>
      </w:r>
    </w:p>
    <w:p w14:paraId="67EF1C1E" w14:textId="77777777" w:rsidR="00276F66" w:rsidRPr="000D6532" w:rsidRDefault="00276F66" w:rsidP="00276F66">
      <w:pPr>
        <w:pStyle w:val="3"/>
      </w:pPr>
      <w:bookmarkStart w:id="11" w:name="_Toc355779207"/>
      <w:bookmarkStart w:id="12" w:name="_Toc354586745"/>
      <w:bookmarkStart w:id="13" w:name="_Toc354590104"/>
      <w:bookmarkEnd w:id="11"/>
      <w:bookmarkEnd w:id="12"/>
      <w:bookmarkEnd w:id="13"/>
      <w:r>
        <w:t>8</w:t>
      </w:r>
      <w:r w:rsidRPr="000D6532">
        <w:t>.</w:t>
      </w:r>
      <w:r>
        <w:t>4</w:t>
      </w:r>
      <w:r w:rsidRPr="000D6532">
        <w:t>.4</w:t>
      </w:r>
      <w:r w:rsidRPr="000D6532">
        <w:tab/>
        <w:t>Post-conditions</w:t>
      </w:r>
    </w:p>
    <w:p w14:paraId="5B16A8B4" w14:textId="77777777" w:rsidR="00276F66" w:rsidRPr="000D6532" w:rsidRDefault="00276F66" w:rsidP="00276F66">
      <w:pPr>
        <w:rPr>
          <w:rFonts w:eastAsia="Calibri"/>
        </w:rPr>
      </w:pPr>
      <w:r w:rsidRPr="004D294C">
        <w:rPr>
          <w:rFonts w:eastAsia="Calibri"/>
        </w:rPr>
        <w:t>1. The Railway Smart Station traces and manages the route of movement of the passenger with reduced mobility.</w:t>
      </w:r>
    </w:p>
    <w:p w14:paraId="0F52DA42" w14:textId="77777777" w:rsidR="00276F66" w:rsidRPr="000D6532" w:rsidRDefault="00276F66" w:rsidP="00276F66">
      <w:pPr>
        <w:pStyle w:val="3"/>
      </w:pPr>
      <w:bookmarkStart w:id="14" w:name="_Toc355779209"/>
      <w:bookmarkStart w:id="15" w:name="_Toc354586747"/>
      <w:bookmarkStart w:id="16" w:name="_Toc354590106"/>
      <w:bookmarkEnd w:id="14"/>
      <w:bookmarkEnd w:id="15"/>
      <w:bookmarkEnd w:id="16"/>
      <w:r>
        <w:lastRenderedPageBreak/>
        <w:t>8</w:t>
      </w:r>
      <w:r w:rsidRPr="000D6532">
        <w:t>.</w:t>
      </w:r>
      <w:r>
        <w:t>4</w:t>
      </w:r>
      <w:r w:rsidRPr="000D6532">
        <w:t>.5</w:t>
      </w:r>
      <w:r w:rsidRPr="000D6532">
        <w:tab/>
      </w:r>
      <w:r>
        <w:t>Potential requirements and gap analysis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276F66" w:rsidRPr="005E185A" w14:paraId="6E17963E" w14:textId="77777777" w:rsidTr="00866510">
        <w:trPr>
          <w:trHeight w:val="567"/>
        </w:trPr>
        <w:tc>
          <w:tcPr>
            <w:tcW w:w="1809" w:type="dxa"/>
            <w:shd w:val="clear" w:color="auto" w:fill="auto"/>
          </w:tcPr>
          <w:p w14:paraId="788BD9C9" w14:textId="77777777" w:rsidR="00276F66" w:rsidRPr="005E185A" w:rsidRDefault="00276F66" w:rsidP="00866510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8" w:type="dxa"/>
          </w:tcPr>
          <w:p w14:paraId="282EDC9F" w14:textId="77777777" w:rsidR="00276F66" w:rsidRPr="005E185A" w:rsidRDefault="00276F66" w:rsidP="00866510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</w:tcPr>
          <w:p w14:paraId="28D2891E" w14:textId="77777777" w:rsidR="00276F66" w:rsidRPr="00377D1A" w:rsidRDefault="00276F66" w:rsidP="00866510">
            <w:pPr>
              <w:pStyle w:val="TAH"/>
              <w:rPr>
                <w:lang w:eastAsia="ko-KR"/>
              </w:rPr>
            </w:pPr>
            <w:r w:rsidRPr="00377D1A">
              <w:rPr>
                <w:lang w:eastAsia="ko-KR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14:paraId="2FE31712" w14:textId="77777777" w:rsidR="00276F66" w:rsidRPr="005E185A" w:rsidRDefault="00276F66" w:rsidP="00866510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14:paraId="35F8D8D8" w14:textId="77777777" w:rsidR="00276F66" w:rsidRPr="005E185A" w:rsidRDefault="00276F66" w:rsidP="00866510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 xml:space="preserve">Comments </w:t>
            </w:r>
          </w:p>
          <w:p w14:paraId="26A39F00" w14:textId="77777777" w:rsidR="00276F66" w:rsidRPr="005E185A" w:rsidRDefault="00276F66" w:rsidP="00866510">
            <w:pPr>
              <w:pStyle w:val="TAH"/>
              <w:rPr>
                <w:rFonts w:eastAsia="Calibri"/>
              </w:rPr>
            </w:pPr>
          </w:p>
        </w:tc>
      </w:tr>
      <w:tr w:rsidR="00276F66" w:rsidRPr="000275F0" w14:paraId="2962AA64" w14:textId="77777777" w:rsidTr="00866510">
        <w:trPr>
          <w:trHeight w:val="169"/>
        </w:trPr>
        <w:tc>
          <w:tcPr>
            <w:tcW w:w="1809" w:type="dxa"/>
            <w:shd w:val="clear" w:color="auto" w:fill="auto"/>
          </w:tcPr>
          <w:p w14:paraId="19EBC129" w14:textId="77777777" w:rsidR="00276F66" w:rsidRPr="000275F0" w:rsidRDefault="00276F66" w:rsidP="00866510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0275F0">
              <w:rPr>
                <w:rFonts w:ascii="Arial" w:hAnsi="Arial" w:cs="Arial"/>
                <w:sz w:val="18"/>
                <w:szCs w:val="18"/>
              </w:rPr>
              <w:t>[R-8.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0275F0">
              <w:rPr>
                <w:rFonts w:ascii="Arial" w:hAnsi="Arial" w:cs="Arial"/>
                <w:sz w:val="18"/>
                <w:szCs w:val="18"/>
              </w:rPr>
              <w:t>.5-001]</w:t>
            </w:r>
          </w:p>
        </w:tc>
        <w:tc>
          <w:tcPr>
            <w:tcW w:w="2658" w:type="dxa"/>
          </w:tcPr>
          <w:p w14:paraId="045E0675" w14:textId="77777777" w:rsidR="00276F66" w:rsidRPr="000275F0" w:rsidRDefault="00276F66" w:rsidP="00866510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202350">
              <w:rPr>
                <w:rFonts w:ascii="Arial" w:eastAsia="Calibri" w:hAnsi="Arial" w:cs="Arial"/>
                <w:sz w:val="18"/>
                <w:szCs w:val="18"/>
              </w:rPr>
              <w:t>The MCX service shall be able to support obtaining and conveying location information as a scalable zone information describing the position of the MCX UE</w:t>
            </w:r>
            <w:r>
              <w:rPr>
                <w:rFonts w:ascii="Arial" w:eastAsia="Calibri" w:hAnsi="Arial" w:cs="Arial"/>
                <w:sz w:val="18"/>
                <w:szCs w:val="18"/>
              </w:rPr>
              <w:t>.</w:t>
            </w:r>
            <w:bookmarkStart w:id="17" w:name="_GoBack"/>
            <w:bookmarkEnd w:id="17"/>
          </w:p>
        </w:tc>
        <w:tc>
          <w:tcPr>
            <w:tcW w:w="1311" w:type="dxa"/>
          </w:tcPr>
          <w:p w14:paraId="262A71B3" w14:textId="77777777" w:rsidR="00276F66" w:rsidRPr="00377D1A" w:rsidRDefault="00276F66" w:rsidP="0086651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77D1A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A</w:t>
            </w:r>
            <w:r w:rsidRPr="00377D1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/T</w:t>
            </w:r>
          </w:p>
        </w:tc>
        <w:tc>
          <w:tcPr>
            <w:tcW w:w="1418" w:type="dxa"/>
            <w:shd w:val="clear" w:color="auto" w:fill="auto"/>
          </w:tcPr>
          <w:p w14:paraId="4558A689" w14:textId="77777777" w:rsidR="00276F66" w:rsidRPr="000275F0" w:rsidRDefault="00276F66" w:rsidP="00866510">
            <w:pPr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2693" w:type="dxa"/>
            <w:shd w:val="clear" w:color="auto" w:fill="auto"/>
          </w:tcPr>
          <w:p w14:paraId="74F9ACAF" w14:textId="77777777" w:rsidR="00276F66" w:rsidRPr="00377D1A" w:rsidRDefault="00276F66" w:rsidP="0086651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</w:tbl>
    <w:p w14:paraId="723CC917" w14:textId="492F78B2" w:rsidR="00276F66" w:rsidRDefault="00276F66" w:rsidP="000C5D5A">
      <w:pPr>
        <w:rPr>
          <w:b/>
          <w:bCs/>
          <w:sz w:val="24"/>
          <w:szCs w:val="24"/>
        </w:rPr>
      </w:pPr>
      <w:r>
        <w:rPr>
          <w:lang w:eastAsia="ko-KR"/>
        </w:rPr>
        <w:t>Editor's note: This requirement is FFS.</w:t>
      </w:r>
    </w:p>
    <w:p w14:paraId="522CA34C" w14:textId="233234E0" w:rsidR="001C1613" w:rsidRPr="0093004C" w:rsidRDefault="00324A30" w:rsidP="00276F66">
      <w:pPr>
        <w:ind w:firstLineChars="100" w:firstLine="241"/>
        <w:rPr>
          <w:noProof/>
        </w:rPr>
      </w:pPr>
      <w:r>
        <w:rPr>
          <w:b/>
          <w:bCs/>
          <w:sz w:val="24"/>
          <w:szCs w:val="24"/>
        </w:rPr>
        <w:t>============================ End of Changes ===========================</w:t>
      </w:r>
      <w:bookmarkEnd w:id="1"/>
    </w:p>
    <w:sectPr w:rsidR="001C1613" w:rsidRPr="0093004C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8676B3" w14:textId="77777777" w:rsidR="006629DF" w:rsidRDefault="006629DF">
      <w:r>
        <w:separator/>
      </w:r>
    </w:p>
  </w:endnote>
  <w:endnote w:type="continuationSeparator" w:id="0">
    <w:p w14:paraId="0D8E9DD4" w14:textId="77777777" w:rsidR="006629DF" w:rsidRDefault="00662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0B22A" w14:textId="77777777" w:rsidR="002D5336" w:rsidRDefault="002D533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8C79DA" w14:textId="77777777" w:rsidR="006629DF" w:rsidRDefault="006629DF">
      <w:r>
        <w:separator/>
      </w:r>
    </w:p>
  </w:footnote>
  <w:footnote w:type="continuationSeparator" w:id="0">
    <w:p w14:paraId="55946F61" w14:textId="77777777" w:rsidR="006629DF" w:rsidRDefault="00662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4F87C" w14:textId="6DDAEE08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C5D5A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5D5A"/>
    <w:rsid w:val="000C6C74"/>
    <w:rsid w:val="000C74E3"/>
    <w:rsid w:val="000D4A6A"/>
    <w:rsid w:val="000D58AB"/>
    <w:rsid w:val="000E0C14"/>
    <w:rsid w:val="000E11E9"/>
    <w:rsid w:val="000E1C9B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5EB5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76F66"/>
    <w:rsid w:val="002836BF"/>
    <w:rsid w:val="0028395D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4A30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1ED2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043FB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6B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2B07"/>
    <w:rsid w:val="00565087"/>
    <w:rsid w:val="00565412"/>
    <w:rsid w:val="00566B36"/>
    <w:rsid w:val="00566C31"/>
    <w:rsid w:val="005673C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29DF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3C2E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3D08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AFD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1E6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4EF5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524F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5199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2CCF"/>
    <w:rsid w:val="00D14ACC"/>
    <w:rsid w:val="00D21F89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1A1F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DF75D5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2899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0D89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CF9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30D3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table" w:styleId="a5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제목 1 Char"/>
    <w:link w:val="1"/>
    <w:rsid w:val="008C47BE"/>
    <w:rPr>
      <w:rFonts w:ascii="Arial" w:hAnsi="Arial"/>
      <w:sz w:val="36"/>
      <w:lang w:eastAsia="en-US"/>
    </w:rPr>
  </w:style>
  <w:style w:type="character" w:customStyle="1" w:styleId="2Char">
    <w:name w:val="제목 2 Char"/>
    <w:link w:val="2"/>
    <w:rsid w:val="008C47BE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C47BE"/>
    <w:rPr>
      <w:rFonts w:ascii="Arial" w:hAnsi="Arial"/>
      <w:sz w:val="28"/>
      <w:lang w:eastAsia="en-US"/>
    </w:rPr>
  </w:style>
  <w:style w:type="character" w:customStyle="1" w:styleId="9Char">
    <w:name w:val="제목 9 Char"/>
    <w:link w:val="9"/>
    <w:rsid w:val="008C47BE"/>
    <w:rPr>
      <w:rFonts w:ascii="Arial" w:hAnsi="Arial"/>
      <w:sz w:val="36"/>
      <w:lang w:eastAsia="en-US"/>
    </w:rPr>
  </w:style>
  <w:style w:type="character" w:customStyle="1" w:styleId="Char">
    <w:name w:val="머리글 Char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6">
    <w:name w:val="List"/>
    <w:basedOn w:val="a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7">
    <w:name w:val="Revision"/>
    <w:hidden/>
    <w:uiPriority w:val="99"/>
    <w:semiHidden/>
    <w:rsid w:val="008C47BE"/>
    <w:rPr>
      <w:rFonts w:eastAsia="맑은 고딕"/>
      <w:color w:val="000000"/>
      <w:lang w:eastAsia="ja-JP"/>
    </w:rPr>
  </w:style>
  <w:style w:type="character" w:customStyle="1" w:styleId="5Char">
    <w:name w:val="제목 5 Char"/>
    <w:basedOn w:val="a0"/>
    <w:link w:val="5"/>
    <w:rsid w:val="007313FF"/>
    <w:rPr>
      <w:rFonts w:ascii="Arial" w:hAnsi="Arial"/>
      <w:sz w:val="22"/>
      <w:lang w:eastAsia="en-US"/>
    </w:rPr>
  </w:style>
  <w:style w:type="character" w:styleId="a8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a9">
    <w:name w:val="Balloon Text"/>
    <w:basedOn w:val="a"/>
    <w:link w:val="Char0"/>
    <w:semiHidden/>
    <w:unhideWhenUsed/>
    <w:rsid w:val="00B05199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9"/>
    <w:semiHidden/>
    <w:rsid w:val="00B05199"/>
    <w:rPr>
      <w:rFonts w:asciiTheme="majorHAnsi" w:eastAsiaTheme="majorEastAsia" w:hAnsiTheme="majorHAnsi" w:cstheme="maj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C8C15-8DB6-4466-A246-7164E85E1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600</Words>
  <Characters>3422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4014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최상원</cp:lastModifiedBy>
  <cp:revision>8</cp:revision>
  <cp:lastPrinted>2019-02-25T14:05:00Z</cp:lastPrinted>
  <dcterms:created xsi:type="dcterms:W3CDTF">2023-05-22T09:53:00Z</dcterms:created>
  <dcterms:modified xsi:type="dcterms:W3CDTF">2023-05-22T10:03:00Z</dcterms:modified>
</cp:coreProperties>
</file>