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CB6" w:rsidRDefault="00036CB6" w:rsidP="00036C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00A51">
        <w:rPr>
          <w:rFonts w:ascii="Arial" w:eastAsia="MS Mincho" w:hAnsi="Arial" w:cs="Arial"/>
          <w:b/>
          <w:sz w:val="24"/>
          <w:szCs w:val="24"/>
          <w:lang w:eastAsia="ja-JP"/>
        </w:rPr>
        <w:t>1337</w:t>
      </w:r>
    </w:p>
    <w:p w:rsidR="00036CB6" w:rsidRDefault="00036CB6" w:rsidP="00036CB6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</w:p>
    <w:p w:rsidR="00036CB6" w:rsidRPr="004778A4" w:rsidRDefault="00036CB6" w:rsidP="00036CB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 May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Pr="009C6128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222D66" w:rsidRPr="008F7A27">
        <w:rPr>
          <w:rFonts w:ascii="Arial" w:hAnsi="Arial" w:cs="Arial"/>
          <w:b/>
        </w:rPr>
        <w:br/>
      </w:r>
      <w:r w:rsidR="008F7A27">
        <w:rPr>
          <w:rFonts w:ascii="Arial" w:hAnsi="Arial" w:cs="Arial"/>
          <w:b/>
        </w:rPr>
        <w:t>TR 22.8</w:t>
      </w:r>
      <w:r w:rsidR="00700A51">
        <w:rPr>
          <w:rFonts w:ascii="Arial" w:hAnsi="Arial" w:cs="Arial"/>
          <w:b/>
        </w:rPr>
        <w:t>76</w:t>
      </w:r>
      <w:r w:rsidR="008F7A27">
        <w:rPr>
          <w:rFonts w:ascii="Arial" w:hAnsi="Arial" w:cs="Arial"/>
          <w:b/>
        </w:rPr>
        <w:t xml:space="preserve"> </w:t>
      </w:r>
      <w:r w:rsidR="00036CB6">
        <w:rPr>
          <w:rFonts w:ascii="Arial" w:hAnsi="Arial" w:cs="Arial"/>
          <w:b/>
        </w:rPr>
        <w:t>1</w:t>
      </w:r>
      <w:r w:rsidR="008F7A27">
        <w:rPr>
          <w:rFonts w:ascii="Arial" w:hAnsi="Arial" w:cs="Arial"/>
          <w:b/>
        </w:rPr>
        <w:t>.</w:t>
      </w:r>
      <w:r w:rsidR="00700A51">
        <w:rPr>
          <w:rFonts w:ascii="Arial" w:hAnsi="Arial" w:cs="Arial"/>
          <w:b/>
        </w:rPr>
        <w:t>1</w:t>
      </w:r>
      <w:r w:rsidR="008F7A27">
        <w:rPr>
          <w:rFonts w:ascii="Arial" w:hAnsi="Arial" w:cs="Arial"/>
          <w:b/>
        </w:rPr>
        <w:t xml:space="preserve">.0 </w:t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The FS_</w:t>
      </w:r>
      <w:r w:rsidR="00700A51">
        <w:rPr>
          <w:sz w:val="24"/>
        </w:rPr>
        <w:t>AIML_MT_Ph2</w:t>
      </w:r>
      <w:r>
        <w:rPr>
          <w:sz w:val="24"/>
        </w:rPr>
        <w:t xml:space="preserve"> study TR 22.8</w:t>
      </w:r>
      <w:r w:rsidR="00700A51">
        <w:rPr>
          <w:sz w:val="24"/>
        </w:rPr>
        <w:t>76</w:t>
      </w:r>
      <w:r>
        <w:rPr>
          <w:sz w:val="24"/>
        </w:rPr>
        <w:t xml:space="preserve"> has advanced significantly and is provided to TSG SA for </w:t>
      </w:r>
      <w:r w:rsidR="00D76C1F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TR has </w:t>
      </w:r>
      <w:r w:rsidR="00BB415C">
        <w:rPr>
          <w:sz w:val="24"/>
        </w:rPr>
        <w:t>already</w:t>
      </w:r>
      <w:r>
        <w:rPr>
          <w:sz w:val="24"/>
        </w:rPr>
        <w:t xml:space="preserve"> been presented to TSG SA.</w:t>
      </w:r>
    </w:p>
    <w:p w:rsidR="00834540" w:rsidRDefault="00834540" w:rsidP="00834540">
      <w:pPr>
        <w:tabs>
          <w:tab w:val="left" w:pos="3119"/>
        </w:tabs>
        <w:rPr>
          <w:sz w:val="24"/>
        </w:rPr>
      </w:pPr>
      <w:r>
        <w:rPr>
          <w:sz w:val="24"/>
        </w:rPr>
        <w:t>The changes since this presentation are:</w:t>
      </w:r>
    </w:p>
    <w:p w:rsidR="00700A51" w:rsidRDefault="00700A51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hint="eastAsia"/>
          <w:sz w:val="24"/>
          <w:lang w:eastAsia="zh-CN"/>
        </w:rPr>
        <w:t>C</w:t>
      </w:r>
      <w:r>
        <w:rPr>
          <w:sz w:val="24"/>
          <w:lang w:eastAsia="zh-CN"/>
        </w:rPr>
        <w:t>onsolidated Functional Requirement</w:t>
      </w:r>
    </w:p>
    <w:p w:rsidR="00700A51" w:rsidRDefault="00700A51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/>
          <w:sz w:val="24"/>
          <w:lang w:eastAsia="zh-CN"/>
        </w:rPr>
        <w:t xml:space="preserve">Consolidated </w:t>
      </w:r>
      <w:r>
        <w:rPr>
          <w:rFonts w:eastAsia="等线" w:hint="eastAsia"/>
          <w:sz w:val="24"/>
          <w:lang w:eastAsia="zh-CN"/>
        </w:rPr>
        <w:t>K</w:t>
      </w:r>
      <w:r>
        <w:rPr>
          <w:rFonts w:eastAsia="等线"/>
          <w:sz w:val="24"/>
          <w:lang w:eastAsia="zh-CN"/>
        </w:rPr>
        <w:t>PI table</w:t>
      </w:r>
    </w:p>
    <w:p w:rsidR="00834540" w:rsidRDefault="00700A51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TR Clean-up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45428D" w:rsidRDefault="00646671">
      <w:pPr>
        <w:tabs>
          <w:tab w:val="left" w:pos="3119"/>
        </w:tabs>
        <w:rPr>
          <w:sz w:val="24"/>
        </w:rPr>
      </w:pPr>
      <w:r>
        <w:rPr>
          <w:sz w:val="24"/>
        </w:rPr>
        <w:t>The Use C</w:t>
      </w:r>
      <w:bookmarkStart w:id="0" w:name="_GoBack"/>
      <w:bookmarkEnd w:id="0"/>
      <w:r>
        <w:rPr>
          <w:sz w:val="24"/>
        </w:rPr>
        <w:t xml:space="preserve">ases have been completed. </w:t>
      </w:r>
      <w:r w:rsidR="00AA4C7D">
        <w:rPr>
          <w:sz w:val="24"/>
        </w:rPr>
        <w:t xml:space="preserve">The completion is </w:t>
      </w:r>
      <w:r w:rsidR="00A25546">
        <w:rPr>
          <w:sz w:val="24"/>
        </w:rPr>
        <w:t>9</w:t>
      </w:r>
      <w:r w:rsidR="00700A51">
        <w:rPr>
          <w:sz w:val="24"/>
        </w:rPr>
        <w:t>5</w:t>
      </w:r>
      <w:r w:rsidR="00AA4C7D">
        <w:rPr>
          <w:sz w:val="24"/>
        </w:rPr>
        <w:t>%.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8F7A27">
        <w:rPr>
          <w:sz w:val="16"/>
          <w:szCs w:val="16"/>
          <w:u w:val="single"/>
        </w:rPr>
        <w:t>Change history of this document: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1999-11-17: original issue</w:t>
      </w:r>
    </w:p>
    <w:p w:rsidR="0045428D" w:rsidRPr="008F7A27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>2007-09-06: removal of references to Working Groups; bring names of TSGs up to date; correction of typo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8F7A27">
        <w:rPr>
          <w:sz w:val="16"/>
          <w:szCs w:val="16"/>
        </w:rPr>
        <w:t xml:space="preserve">2015-01-06: adds </w:t>
      </w:r>
      <w:proofErr w:type="spellStart"/>
      <w:r w:rsidRPr="008F7A27">
        <w:rPr>
          <w:sz w:val="16"/>
          <w:szCs w:val="16"/>
        </w:rPr>
        <w:t>tdoc</w:t>
      </w:r>
      <w:proofErr w:type="spellEnd"/>
      <w:r w:rsidRPr="008F7A27">
        <w:rPr>
          <w:sz w:val="16"/>
          <w:szCs w:val="16"/>
        </w:rPr>
        <w:t xml:space="preserve"> header &amp; removes redundant information below</w:t>
      </w: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216" w:rsidRDefault="00303216" w:rsidP="008F7A27">
      <w:pPr>
        <w:spacing w:after="0"/>
      </w:pPr>
      <w:r>
        <w:separator/>
      </w:r>
    </w:p>
  </w:endnote>
  <w:endnote w:type="continuationSeparator" w:id="0">
    <w:p w:rsidR="00303216" w:rsidRDefault="00303216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216" w:rsidRDefault="00303216" w:rsidP="008F7A27">
      <w:pPr>
        <w:spacing w:after="0"/>
      </w:pPr>
      <w:r>
        <w:separator/>
      </w:r>
    </w:p>
  </w:footnote>
  <w:footnote w:type="continuationSeparator" w:id="0">
    <w:p w:rsidR="00303216" w:rsidRDefault="00303216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6CB6"/>
    <w:rsid w:val="000C0488"/>
    <w:rsid w:val="000F7ECB"/>
    <w:rsid w:val="001901D0"/>
    <w:rsid w:val="00201520"/>
    <w:rsid w:val="00222D66"/>
    <w:rsid w:val="00255A48"/>
    <w:rsid w:val="002B09A1"/>
    <w:rsid w:val="002B70DE"/>
    <w:rsid w:val="002D7FB6"/>
    <w:rsid w:val="00303216"/>
    <w:rsid w:val="00315400"/>
    <w:rsid w:val="00373A80"/>
    <w:rsid w:val="0045428D"/>
    <w:rsid w:val="004C1CF7"/>
    <w:rsid w:val="00547FAB"/>
    <w:rsid w:val="005907E3"/>
    <w:rsid w:val="00646671"/>
    <w:rsid w:val="00671A4E"/>
    <w:rsid w:val="00700A51"/>
    <w:rsid w:val="007C5783"/>
    <w:rsid w:val="00811BAD"/>
    <w:rsid w:val="00834540"/>
    <w:rsid w:val="0087723B"/>
    <w:rsid w:val="008D2B86"/>
    <w:rsid w:val="008F77F0"/>
    <w:rsid w:val="008F7A27"/>
    <w:rsid w:val="009126C2"/>
    <w:rsid w:val="009671E4"/>
    <w:rsid w:val="009A2397"/>
    <w:rsid w:val="009B1DE6"/>
    <w:rsid w:val="00A25546"/>
    <w:rsid w:val="00A50B75"/>
    <w:rsid w:val="00AA4C7D"/>
    <w:rsid w:val="00BB415C"/>
    <w:rsid w:val="00CC358C"/>
    <w:rsid w:val="00CD5D38"/>
    <w:rsid w:val="00D76C1F"/>
    <w:rsid w:val="00DC278D"/>
    <w:rsid w:val="00DC56E4"/>
    <w:rsid w:val="00DD02F7"/>
    <w:rsid w:val="00EC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019158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OPPO0525</cp:lastModifiedBy>
  <cp:revision>3</cp:revision>
  <dcterms:created xsi:type="dcterms:W3CDTF">2023-05-26T12:14:00Z</dcterms:created>
  <dcterms:modified xsi:type="dcterms:W3CDTF">2023-05-26T12:16:00Z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