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29B60CC8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1026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6AB7A895" w:rsidR="00E66326" w:rsidRPr="000D6532" w:rsidRDefault="00110269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10269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228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8036</cp:lastModifiedBy>
  <cp:revision>7</cp:revision>
  <cp:lastPrinted>2019-02-25T14:05:00Z</cp:lastPrinted>
  <dcterms:created xsi:type="dcterms:W3CDTF">2021-12-24T09:46:00Z</dcterms:created>
  <dcterms:modified xsi:type="dcterms:W3CDTF">2023-01-12T14:01:00Z</dcterms:modified>
</cp:coreProperties>
</file>