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EF3C" w14:textId="49A103AE" w:rsidR="000924E4" w:rsidRPr="00DB7421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color w:val="000000" w:themeColor="text1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#10</w:t>
      </w:r>
      <w:r w:rsidR="00FE33F9">
        <w:rPr>
          <w:rFonts w:eastAsia="MS Mincho" w:cs="Arial"/>
          <w:b/>
          <w:sz w:val="24"/>
          <w:szCs w:val="24"/>
          <w:lang w:eastAsia="ja-JP"/>
        </w:rPr>
        <w:t>1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0924E4" w:rsidRPr="00DB7421">
        <w:rPr>
          <w:rFonts w:eastAsia="Times New Roman" w:cs="Arial"/>
          <w:color w:val="000000" w:themeColor="text1"/>
          <w:sz w:val="24"/>
          <w:szCs w:val="20"/>
          <w:lang w:eastAsia="ar-SA"/>
        </w:rPr>
        <w:t>S1-</w:t>
      </w:r>
      <w:r w:rsidR="003331FD" w:rsidRPr="00DB7421">
        <w:rPr>
          <w:rFonts w:eastAsia="Times New Roman" w:cs="Arial"/>
          <w:color w:val="000000" w:themeColor="text1"/>
          <w:sz w:val="24"/>
          <w:szCs w:val="20"/>
          <w:lang w:eastAsia="ar-SA"/>
        </w:rPr>
        <w:t>23</w:t>
      </w:r>
      <w:r w:rsidR="00672311">
        <w:rPr>
          <w:rFonts w:eastAsia="Times New Roman" w:cs="Arial"/>
          <w:color w:val="000000" w:themeColor="text1"/>
          <w:sz w:val="24"/>
          <w:szCs w:val="20"/>
          <w:lang w:eastAsia="ar-SA"/>
        </w:rPr>
        <w:t>0704</w:t>
      </w:r>
    </w:p>
    <w:p w14:paraId="0FEBC1DE" w14:textId="52AFCD51" w:rsidR="000924E4" w:rsidRPr="00F45489" w:rsidRDefault="004A5F0D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92231B">
        <w:rPr>
          <w:rFonts w:eastAsia="MS Mincho" w:cs="Arial"/>
          <w:b/>
          <w:sz w:val="24"/>
          <w:szCs w:val="24"/>
          <w:lang w:eastAsia="ja-JP"/>
        </w:rPr>
        <w:t>Athens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92231B">
        <w:rPr>
          <w:rFonts w:eastAsia="MS Mincho" w:cs="Arial"/>
          <w:b/>
          <w:sz w:val="24"/>
          <w:szCs w:val="24"/>
          <w:lang w:eastAsia="ja-JP"/>
        </w:rPr>
        <w:t>Greece</w:t>
      </w:r>
      <w:r>
        <w:rPr>
          <w:rFonts w:eastAsia="MS Mincho" w:cs="Arial"/>
          <w:b/>
          <w:sz w:val="24"/>
          <w:szCs w:val="24"/>
          <w:lang w:eastAsia="ja-JP"/>
        </w:rPr>
        <w:t>, 20 - 24 February 2023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bookmarkEnd w:id="0"/>
    <w:bookmarkEnd w:id="1"/>
    <w:p w14:paraId="5F6B029F" w14:textId="77777777" w:rsidR="005B7151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</w:p>
    <w:p w14:paraId="70B2F384" w14:textId="4DC5EF59" w:rsidR="005B7151" w:rsidRPr="00BC07EC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7A58EB">
        <w:rPr>
          <w:rFonts w:eastAsia="Times New Roman" w:cs="Arial"/>
          <w:sz w:val="22"/>
          <w:szCs w:val="20"/>
          <w:lang w:eastAsia="ar-SA"/>
        </w:rPr>
        <w:t>Report</w:t>
      </w:r>
      <w:r>
        <w:rPr>
          <w:rFonts w:eastAsia="Times New Roman" w:cs="Arial"/>
          <w:sz w:val="22"/>
          <w:szCs w:val="20"/>
          <w:lang w:eastAsia="ar-SA"/>
        </w:rPr>
        <w:t xml:space="preserve"> for </w:t>
      </w:r>
      <w:proofErr w:type="spellStart"/>
      <w:r w:rsidRPr="005B7151">
        <w:rPr>
          <w:rFonts w:eastAsia="Times New Roman" w:cs="Arial"/>
          <w:sz w:val="22"/>
          <w:szCs w:val="20"/>
          <w:lang w:eastAsia="ar-SA"/>
        </w:rPr>
        <w:t>DualSteer</w:t>
      </w:r>
      <w:proofErr w:type="spellEnd"/>
      <w:r w:rsidRPr="005B7151">
        <w:rPr>
          <w:rFonts w:eastAsia="Times New Roman" w:cs="Arial"/>
          <w:sz w:val="22"/>
          <w:szCs w:val="20"/>
          <w:lang w:eastAsia="ar-SA"/>
        </w:rPr>
        <w:t xml:space="preserve"> + 5GSAT_Ph3</w:t>
      </w:r>
    </w:p>
    <w:p w14:paraId="1C34EFFD" w14:textId="2977956E" w:rsidR="005B7151" w:rsidRPr="00C94126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10.1</w:t>
      </w:r>
    </w:p>
    <w:p w14:paraId="35E77914" w14:textId="77777777" w:rsidR="005B7151" w:rsidRPr="00F45489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 Group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0C1CC8A3" w14:textId="6E5C457F" w:rsidR="005B7151" w:rsidRPr="00F45489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Toon Norp </w:t>
      </w:r>
    </w:p>
    <w:p w14:paraId="4749DCEC" w14:textId="77777777" w:rsidR="005B7151" w:rsidRPr="00F45489" w:rsidRDefault="005B7151" w:rsidP="005B7151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7AD1D0D" w14:textId="7F5B34AD" w:rsidR="005B7151" w:rsidRDefault="005B7151" w:rsidP="005B7151">
      <w:pPr>
        <w:suppressAutoHyphens/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bookmarkStart w:id="5" w:name="_Hlk21624406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proofErr w:type="spellStart"/>
      <w:r w:rsidRPr="005B7151">
        <w:rPr>
          <w:rFonts w:eastAsia="MS Mincho" w:cs="Arial"/>
          <w:bCs/>
          <w:sz w:val="36"/>
          <w:szCs w:val="36"/>
          <w:lang w:eastAsia="ar-SA"/>
        </w:rPr>
        <w:t>DualSteer</w:t>
      </w:r>
      <w:proofErr w:type="spellEnd"/>
      <w:r w:rsidRPr="005B7151">
        <w:rPr>
          <w:rFonts w:eastAsia="MS Mincho" w:cs="Arial"/>
          <w:bCs/>
          <w:sz w:val="36"/>
          <w:szCs w:val="36"/>
          <w:lang w:eastAsia="ar-SA"/>
        </w:rPr>
        <w:t xml:space="preserve"> + 5GSAT_Ph3</w:t>
      </w:r>
    </w:p>
    <w:p w14:paraId="1DD1CA81" w14:textId="77777777" w:rsidR="005B7151" w:rsidRDefault="005B7151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6B8AAF1" w14:textId="27AFC97F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26423E25" w14:textId="379576AB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="004952A0">
        <w:rPr>
          <w:rFonts w:eastAsia="Arial Unicode MS" w:cs="Arial"/>
          <w:color w:val="00B050"/>
          <w:sz w:val="24"/>
          <w:szCs w:val="24"/>
          <w:lang w:eastAsia="ar-SA"/>
        </w:rPr>
        <w:t>Aphro</w:t>
      </w:r>
      <w:proofErr w:type="spellEnd"/>
      <w:r w:rsidR="004952A0">
        <w:rPr>
          <w:rFonts w:eastAsia="Arial Unicode MS" w:cs="Arial"/>
          <w:color w:val="00B050"/>
          <w:sz w:val="24"/>
          <w:szCs w:val="24"/>
          <w:lang w:eastAsia="ar-SA"/>
        </w:rPr>
        <w:t xml:space="preserve"> III</w:t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0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2"/>
        <w:gridCol w:w="703"/>
        <w:gridCol w:w="2887"/>
        <w:gridCol w:w="2827"/>
      </w:tblGrid>
      <w:tr w:rsidR="00171D08" w:rsidRPr="00AB0F3E" w14:paraId="3631C94A" w14:textId="77777777" w:rsidTr="00171D08">
        <w:trPr>
          <w:trHeight w:val="27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3260231" w14:textId="77777777" w:rsidR="00171D08" w:rsidRPr="00AB0F3E" w:rsidRDefault="00171D08" w:rsidP="00A3020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2EC0C8" w14:textId="77777777" w:rsidR="00171D08" w:rsidRPr="00AB0F3E" w:rsidRDefault="00171D08" w:rsidP="00A3020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0A68E3B" w14:textId="77777777" w:rsidR="00171D08" w:rsidRPr="00AB0F3E" w:rsidRDefault="00171D08" w:rsidP="00A3020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0AB0B2F" w14:textId="77777777" w:rsidR="00171D08" w:rsidRPr="00AB0F3E" w:rsidRDefault="00171D08" w:rsidP="00A3020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EC712B" w14:textId="77777777" w:rsidR="00171D08" w:rsidRPr="00B50B65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35BE44E8" w14:textId="77777777" w:rsidR="00171D08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5F663A4B" w14:textId="77777777" w:rsidR="00171D08" w:rsidRPr="00AB0F3E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FD72A0E" w14:textId="77777777" w:rsidR="00171D08" w:rsidRPr="00B50B65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III):</w:t>
            </w:r>
          </w:p>
          <w:p w14:paraId="2C7560FC" w14:textId="77777777" w:rsidR="00171D08" w:rsidRPr="00AB0F3E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  <w:tc>
          <w:tcPr>
            <w:tcW w:w="2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166DCD" w14:textId="77777777" w:rsidR="00171D08" w:rsidRPr="00B50B65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2D7F2B8A" w14:textId="77777777" w:rsidR="00171D08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02B60D5A" w14:textId="77777777" w:rsidR="00171D08" w:rsidRPr="00AB0F3E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D2ADC5C" w14:textId="77777777" w:rsidR="00171D08" w:rsidRPr="00B50B65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III):</w:t>
            </w:r>
          </w:p>
          <w:p w14:paraId="105484C7" w14:textId="77777777" w:rsidR="00171D08" w:rsidRPr="00AB0F3E" w:rsidRDefault="00171D08" w:rsidP="00A302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</w:tbl>
    <w:p w14:paraId="425428FD" w14:textId="17E2F7AA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391FD2" w:rsidRPr="00745D37" w14:paraId="7969D318" w14:textId="77777777" w:rsidTr="00391FD2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ECD30F" w14:textId="77777777" w:rsidR="00391FD2" w:rsidRPr="00391FD2" w:rsidRDefault="00391FD2" w:rsidP="00A30201">
            <w:pPr>
              <w:pStyle w:val="Heading2"/>
              <w:rPr>
                <w:sz w:val="24"/>
                <w:szCs w:val="18"/>
              </w:rPr>
            </w:pPr>
            <w:r w:rsidRPr="00391FD2">
              <w:rPr>
                <w:sz w:val="24"/>
                <w:szCs w:val="18"/>
              </w:rPr>
              <w:t>FS_5GSAT_Ph3: New SID on satellite access - Phase 3 [</w:t>
            </w:r>
            <w:hyperlink r:id="rId10" w:history="1">
              <w:r w:rsidRPr="00391FD2">
                <w:rPr>
                  <w:rStyle w:val="Hyperlink"/>
                  <w:sz w:val="24"/>
                  <w:szCs w:val="18"/>
                </w:rPr>
                <w:t>SP-220679</w:t>
              </w:r>
            </w:hyperlink>
            <w:r w:rsidRPr="00391FD2">
              <w:rPr>
                <w:sz w:val="24"/>
                <w:szCs w:val="18"/>
              </w:rPr>
              <w:t>]</w:t>
            </w:r>
          </w:p>
        </w:tc>
      </w:tr>
      <w:tr w:rsidR="00391FD2" w:rsidRPr="00AA7BD2" w14:paraId="091A7DD1" w14:textId="77777777" w:rsidTr="007C6F41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6EAE" w14:textId="77777777" w:rsidR="007C6F41" w:rsidRPr="004067FF" w:rsidRDefault="007C6F41" w:rsidP="007C6F4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875EB11" w14:textId="77777777" w:rsidR="007C6F41" w:rsidRPr="0092231B" w:rsidRDefault="007C6F41" w:rsidP="007C6F4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2231B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5A4C8E">
              <w:rPr>
                <w:lang w:val="it-IT" w:eastAsia="zh-CN"/>
              </w:rPr>
              <w:t xml:space="preserve">Thierry Bérisot (Novamint), </w:t>
            </w:r>
            <w:r>
              <w:rPr>
                <w:lang w:val="it-IT" w:eastAsia="zh-CN"/>
              </w:rPr>
              <w:t>Xu Xia (China Telecom)</w:t>
            </w:r>
          </w:p>
          <w:p w14:paraId="0EC7CD8F" w14:textId="77777777" w:rsidR="007C6F41" w:rsidRPr="0092231B" w:rsidRDefault="007C6F41" w:rsidP="007C6F41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1" w:history="1">
              <w:r w:rsidRPr="00CC566E">
                <w:rPr>
                  <w:rStyle w:val="Hyperlink"/>
                  <w:rFonts w:eastAsia="Arial Unicode MS" w:cs="Arial"/>
                  <w:lang w:val="fr-FR"/>
                </w:rPr>
                <w:t>TR22.865v0.2.0</w:t>
              </w:r>
            </w:hyperlink>
          </w:p>
          <w:p w14:paraId="2225AD62" w14:textId="77777777" w:rsidR="007C6F41" w:rsidRDefault="007C6F41" w:rsidP="007C6F4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79BA51F" w14:textId="1A79588D" w:rsidR="00391FD2" w:rsidRPr="00391FD2" w:rsidRDefault="007C6F41" w:rsidP="007C6F41">
            <w:pPr>
              <w:suppressAutoHyphens/>
              <w:spacing w:after="0" w:line="240" w:lineRule="auto"/>
              <w:rPr>
                <w:rFonts w:eastAsia="Arial Unicode MS" w:cs="Arial"/>
                <w:sz w:val="24"/>
                <w:szCs w:val="18"/>
                <w:lang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55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391FD2" w:rsidRPr="00B04844" w14:paraId="7A157547" w14:textId="77777777" w:rsidTr="00771FD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596F73" w14:textId="77777777" w:rsidR="00391FD2" w:rsidRPr="00391FD2" w:rsidRDefault="00391FD2" w:rsidP="00391FD2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  <w:rPr>
                <w:sz w:val="24"/>
                <w:szCs w:val="18"/>
              </w:rPr>
            </w:pPr>
            <w:r w:rsidRPr="00391FD2">
              <w:rPr>
                <w:sz w:val="24"/>
                <w:szCs w:val="18"/>
              </w:rPr>
              <w:t>General</w:t>
            </w:r>
          </w:p>
        </w:tc>
      </w:tr>
      <w:tr w:rsidR="00771FDF" w:rsidRPr="00A75C05" w14:paraId="72528FAE" w14:textId="77777777" w:rsidTr="005B009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11137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71FD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E3E86" w14:textId="1BA2CAF8" w:rsidR="00391FD2" w:rsidRPr="00771FD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391FD2" w:rsidRPr="00771FD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188D3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AE117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Text Proposal for the Overview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3A126A" w14:textId="20989BF1" w:rsidR="00391FD2" w:rsidRPr="00771FDF" w:rsidRDefault="00771FD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FDF">
              <w:rPr>
                <w:rFonts w:eastAsia="Times New Roman" w:cs="Arial"/>
                <w:szCs w:val="18"/>
                <w:lang w:eastAsia="ar-SA"/>
              </w:rPr>
              <w:t>Revised to S1-230454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124ED" w14:textId="77777777" w:rsidR="00391FD2" w:rsidRPr="00771FDF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1FDF" w:rsidRPr="00A75C05" w14:paraId="6B73E67E" w14:textId="77777777" w:rsidTr="005B009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A0A5B" w14:textId="4130B586" w:rsidR="00771FDF" w:rsidRPr="005B0090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B009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C1E73" w14:textId="2F3F38E2" w:rsidR="00771FDF" w:rsidRPr="005B0090" w:rsidRDefault="00F15569" w:rsidP="00A30201">
            <w:pPr>
              <w:snapToGrid w:val="0"/>
              <w:spacing w:after="0" w:line="240" w:lineRule="auto"/>
            </w:pPr>
            <w:hyperlink r:id="rId13" w:history="1">
              <w:r w:rsidR="00771FDF" w:rsidRPr="005B0090">
                <w:rPr>
                  <w:rStyle w:val="Hyperlink"/>
                  <w:rFonts w:cs="Arial"/>
                  <w:color w:val="auto"/>
                </w:rPr>
                <w:t>S1-230454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8F001" w14:textId="3959A2CF" w:rsidR="00771FDF" w:rsidRPr="005B0090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090">
              <w:rPr>
                <w:rFonts w:eastAsia="Times New Roman"/>
                <w:szCs w:val="18"/>
                <w:lang w:eastAsia="ar-SA"/>
              </w:rPr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C221E" w14:textId="3EC7C028" w:rsidR="00771FDF" w:rsidRPr="005B0090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090">
              <w:rPr>
                <w:rFonts w:eastAsia="Times New Roman"/>
                <w:szCs w:val="18"/>
                <w:lang w:eastAsia="ar-SA"/>
              </w:rPr>
              <w:t>Text Proposal for the Overview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5A4E0" w14:textId="42D0B2FB" w:rsidR="00771FDF" w:rsidRPr="005B0090" w:rsidRDefault="005B0090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0090">
              <w:rPr>
                <w:rFonts w:eastAsia="Times New Roman" w:cs="Arial"/>
                <w:szCs w:val="18"/>
                <w:lang w:eastAsia="ar-SA"/>
              </w:rPr>
              <w:t>Revised to S1-230475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30642" w14:textId="585E6BC7" w:rsidR="00771FDF" w:rsidRPr="005B0090" w:rsidRDefault="00771FDF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0090">
              <w:rPr>
                <w:rFonts w:eastAsia="Arial Unicode MS" w:cs="Arial"/>
                <w:szCs w:val="18"/>
                <w:lang w:eastAsia="ar-SA"/>
              </w:rPr>
              <w:t>Revision of S1-230136.</w:t>
            </w:r>
          </w:p>
        </w:tc>
      </w:tr>
      <w:tr w:rsidR="005B0090" w:rsidRPr="00A75C05" w14:paraId="379D95E1" w14:textId="77777777" w:rsidTr="005B009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EA60A" w14:textId="7A9F16DE" w:rsidR="005B0090" w:rsidRPr="005B0090" w:rsidRDefault="005B009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B009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B2DC" w14:textId="69800645" w:rsidR="005B0090" w:rsidRPr="005B0090" w:rsidRDefault="00F15569" w:rsidP="00A30201">
            <w:pPr>
              <w:snapToGrid w:val="0"/>
              <w:spacing w:after="0" w:line="240" w:lineRule="auto"/>
            </w:pPr>
            <w:hyperlink r:id="rId14" w:history="1">
              <w:r w:rsidR="005B0090" w:rsidRPr="005B0090">
                <w:rPr>
                  <w:rStyle w:val="Hyperlink"/>
                  <w:rFonts w:cs="Arial"/>
                  <w:color w:val="auto"/>
                </w:rPr>
                <w:t>S1-230475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8AF8" w14:textId="1015578A" w:rsidR="005B0090" w:rsidRPr="005B0090" w:rsidRDefault="005B009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090">
              <w:rPr>
                <w:rFonts w:eastAsia="Times New Roman"/>
                <w:szCs w:val="18"/>
                <w:lang w:eastAsia="ar-SA"/>
              </w:rPr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3F42" w14:textId="1DCBF0FF" w:rsidR="005B0090" w:rsidRPr="005B0090" w:rsidRDefault="005B009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090">
              <w:rPr>
                <w:rFonts w:eastAsia="Times New Roman"/>
                <w:szCs w:val="18"/>
                <w:lang w:eastAsia="ar-SA"/>
              </w:rPr>
              <w:t>Text Proposal for the Overview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A7C8" w14:textId="77777777" w:rsidR="005B0090" w:rsidRPr="005B0090" w:rsidRDefault="005B0090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DB69" w14:textId="257DEA92" w:rsidR="005B0090" w:rsidRPr="005B0090" w:rsidRDefault="005B0090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0090">
              <w:rPr>
                <w:rFonts w:eastAsia="Arial Unicode MS" w:cs="Arial"/>
                <w:i/>
                <w:szCs w:val="18"/>
                <w:lang w:eastAsia="ar-SA"/>
              </w:rPr>
              <w:t>Revision of S1-230136.</w:t>
            </w:r>
          </w:p>
          <w:p w14:paraId="4BA29792" w14:textId="443D2DB9" w:rsidR="005B0090" w:rsidRPr="005B0090" w:rsidRDefault="005B0090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0090">
              <w:rPr>
                <w:rFonts w:eastAsia="Arial Unicode MS" w:cs="Arial"/>
                <w:szCs w:val="18"/>
                <w:lang w:eastAsia="ar-SA"/>
              </w:rPr>
              <w:lastRenderedPageBreak/>
              <w:t>Revision of S1-230454.</w:t>
            </w:r>
          </w:p>
        </w:tc>
      </w:tr>
      <w:tr w:rsidR="00391FD2" w:rsidRPr="00B04844" w14:paraId="2BF068FB" w14:textId="77777777" w:rsidTr="00A30201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45F0284" w14:textId="77777777" w:rsidR="00391FD2" w:rsidRPr="00D87E16" w:rsidRDefault="00391FD2" w:rsidP="00A3020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New Use Cases</w:t>
            </w:r>
          </w:p>
        </w:tc>
      </w:tr>
      <w:tr w:rsidR="00391FD2" w:rsidRPr="00A75C05" w14:paraId="24423C87" w14:textId="77777777" w:rsidTr="008F4FA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835A8" w14:textId="77777777" w:rsidR="00391FD2" w:rsidRPr="006D07E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41D1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F4B05" w14:textId="126B5C28" w:rsidR="00391FD2" w:rsidRPr="006D07E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391FD2" w:rsidRPr="00FB043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S1-230072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DC240" w14:textId="77777777" w:rsidR="00391FD2" w:rsidRPr="006D07E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1FD60" w14:textId="77777777" w:rsidR="00391FD2" w:rsidRPr="006D07E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Use case on service continuity for UE-to-UE communication across multiple satellites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20379" w14:textId="77777777" w:rsidR="00391FD2" w:rsidRPr="006D07EF" w:rsidRDefault="00391FD2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07EF">
              <w:rPr>
                <w:rFonts w:eastAsia="Times New Roman" w:cs="Arial"/>
                <w:szCs w:val="18"/>
                <w:lang w:eastAsia="ar-SA"/>
              </w:rPr>
              <w:t>Revised to S1-230129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9C0A41" w14:textId="77777777" w:rsidR="00391FD2" w:rsidRPr="006D07EF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91FD2" w:rsidRPr="00A75C05" w14:paraId="19E8B1F9" w14:textId="77777777" w:rsidTr="00E725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8C383" w14:textId="77777777" w:rsidR="00391FD2" w:rsidRPr="008F4FA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F4FA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14277" w14:textId="25FC4656" w:rsidR="00391FD2" w:rsidRPr="008F4FA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391FD2" w:rsidRPr="008F4FA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FD32F" w14:textId="77777777" w:rsidR="00391FD2" w:rsidRPr="008F4FA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4FAF">
              <w:rPr>
                <w:rFonts w:eastAsia="Times New Roman"/>
                <w:szCs w:val="18"/>
                <w:lang w:eastAsia="ar-SA"/>
              </w:rPr>
              <w:t xml:space="preserve">ETRI, </w:t>
            </w:r>
            <w:proofErr w:type="spellStart"/>
            <w:r w:rsidRPr="008F4FAF">
              <w:rPr>
                <w:rFonts w:eastAsia="Times New Roman"/>
                <w:szCs w:val="18"/>
                <w:lang w:eastAsia="ar-SA"/>
              </w:rPr>
              <w:t>Novamint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5609B" w14:textId="77777777" w:rsidR="00391FD2" w:rsidRPr="008F4FA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4FAF">
              <w:rPr>
                <w:rFonts w:eastAsia="Times New Roman"/>
                <w:szCs w:val="18"/>
                <w:lang w:eastAsia="ar-SA"/>
              </w:rPr>
              <w:t>Use case on service continuity for UE-to-UE communication across multiple satellites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7EC6F" w14:textId="23C4653B" w:rsidR="00391FD2" w:rsidRPr="008F4FAF" w:rsidRDefault="008F4FA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4FAF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302CC4">
              <w:rPr>
                <w:rFonts w:eastAsia="Times New Roman" w:cs="Arial"/>
                <w:szCs w:val="18"/>
                <w:lang w:eastAsia="ar-SA"/>
              </w:rPr>
              <w:t>3</w:t>
            </w:r>
            <w:r w:rsidRPr="008F4FAF">
              <w:rPr>
                <w:rFonts w:eastAsia="Times New Roman" w:cs="Arial"/>
                <w:szCs w:val="18"/>
                <w:lang w:eastAsia="ar-SA"/>
              </w:rPr>
              <w:t>0450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614CB" w14:textId="77777777" w:rsidR="00391FD2" w:rsidRPr="008F4FAF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4FAF">
              <w:rPr>
                <w:rFonts w:eastAsia="Arial Unicode MS" w:cs="Arial"/>
                <w:szCs w:val="18"/>
                <w:lang w:eastAsia="ar-SA"/>
              </w:rPr>
              <w:t>Revision of S1-230072.</w:t>
            </w:r>
          </w:p>
        </w:tc>
      </w:tr>
      <w:tr w:rsidR="008F4FAF" w:rsidRPr="00A75C05" w14:paraId="2F0BA631" w14:textId="77777777" w:rsidTr="00E725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D3C46" w14:textId="4CEFEF98" w:rsidR="008F4FAF" w:rsidRPr="00E72552" w:rsidRDefault="008F4FA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7255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DFD48" w14:textId="0B2220A0" w:rsidR="008F4FAF" w:rsidRPr="00E72552" w:rsidRDefault="00F15569" w:rsidP="00A30201">
            <w:pPr>
              <w:snapToGrid w:val="0"/>
              <w:spacing w:after="0" w:line="240" w:lineRule="auto"/>
            </w:pPr>
            <w:hyperlink r:id="rId17" w:history="1">
              <w:r w:rsidR="008F4FAF" w:rsidRPr="00E72552">
                <w:rPr>
                  <w:rStyle w:val="Hyperlink"/>
                  <w:rFonts w:cs="Arial"/>
                  <w:color w:val="auto"/>
                </w:rPr>
                <w:t>S1-2</w:t>
              </w:r>
              <w:r w:rsidR="00302CC4" w:rsidRPr="00E72552">
                <w:rPr>
                  <w:rStyle w:val="Hyperlink"/>
                  <w:rFonts w:cs="Arial"/>
                  <w:color w:val="auto"/>
                </w:rPr>
                <w:t>3</w:t>
              </w:r>
              <w:r w:rsidR="008F4FAF" w:rsidRPr="00E72552">
                <w:rPr>
                  <w:rStyle w:val="Hyperlink"/>
                  <w:rFonts w:cs="Arial"/>
                  <w:color w:val="auto"/>
                </w:rPr>
                <w:t>0450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0A814F" w14:textId="508C3541" w:rsidR="008F4FAF" w:rsidRPr="00E72552" w:rsidRDefault="008F4FA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72552">
              <w:rPr>
                <w:rFonts w:eastAsia="Times New Roman"/>
                <w:szCs w:val="18"/>
                <w:lang w:eastAsia="ar-SA"/>
              </w:rPr>
              <w:t xml:space="preserve">ETRI, </w:t>
            </w:r>
            <w:proofErr w:type="spellStart"/>
            <w:r w:rsidRPr="00E72552">
              <w:rPr>
                <w:rFonts w:eastAsia="Times New Roman"/>
                <w:szCs w:val="18"/>
                <w:lang w:eastAsia="ar-SA"/>
              </w:rPr>
              <w:t>Novamint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F787B" w14:textId="2DE3E6D7" w:rsidR="008F4FAF" w:rsidRPr="00E72552" w:rsidRDefault="008F4FA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72552">
              <w:rPr>
                <w:rFonts w:eastAsia="Times New Roman"/>
                <w:szCs w:val="18"/>
                <w:lang w:eastAsia="ar-SA"/>
              </w:rPr>
              <w:t>Use case on service continuity for UE-to-UE communication across multiple satellites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DFD26" w14:textId="6CD47FC6" w:rsidR="008F4FAF" w:rsidRPr="00E72552" w:rsidRDefault="00E72552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2552">
              <w:rPr>
                <w:rFonts w:eastAsia="Times New Roman" w:cs="Arial"/>
                <w:szCs w:val="18"/>
                <w:lang w:eastAsia="ar-SA"/>
              </w:rPr>
              <w:t>Revised to S1-230457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19371" w14:textId="3CA3B08C" w:rsidR="008F4FAF" w:rsidRPr="00E72552" w:rsidRDefault="008F4FAF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2552">
              <w:rPr>
                <w:rFonts w:eastAsia="Arial Unicode MS" w:cs="Arial"/>
                <w:i/>
                <w:szCs w:val="18"/>
                <w:lang w:eastAsia="ar-SA"/>
              </w:rPr>
              <w:t>Revision of S1-230072.</w:t>
            </w:r>
          </w:p>
          <w:p w14:paraId="0E355507" w14:textId="2BC77509" w:rsidR="008F4FAF" w:rsidRPr="00E72552" w:rsidRDefault="008F4FAF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2552">
              <w:rPr>
                <w:rFonts w:eastAsia="Arial Unicode MS" w:cs="Arial"/>
                <w:szCs w:val="18"/>
                <w:lang w:eastAsia="ar-SA"/>
              </w:rPr>
              <w:t>Revision of S1-230129.</w:t>
            </w:r>
          </w:p>
        </w:tc>
      </w:tr>
      <w:tr w:rsidR="00E72552" w:rsidRPr="00A75C05" w14:paraId="5FEBD22D" w14:textId="77777777" w:rsidTr="00E725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F723" w14:textId="4DE150C6" w:rsidR="00E72552" w:rsidRPr="00E72552" w:rsidRDefault="00E7255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7255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C492" w14:textId="49765309" w:rsidR="00E72552" w:rsidRPr="00E72552" w:rsidRDefault="00F15569" w:rsidP="00A30201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="00E72552" w:rsidRPr="00E72552">
                <w:rPr>
                  <w:rStyle w:val="Hyperlink"/>
                  <w:rFonts w:cs="Arial"/>
                  <w:color w:val="auto"/>
                </w:rPr>
                <w:t>S1-230457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DA20" w14:textId="745B416E" w:rsidR="00E72552" w:rsidRPr="00E72552" w:rsidRDefault="00E7255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72552">
              <w:rPr>
                <w:rFonts w:eastAsia="Times New Roman"/>
                <w:szCs w:val="18"/>
                <w:lang w:eastAsia="ar-SA"/>
              </w:rPr>
              <w:t xml:space="preserve">ETRI, </w:t>
            </w:r>
            <w:proofErr w:type="spellStart"/>
            <w:r w:rsidRPr="00E72552">
              <w:rPr>
                <w:rFonts w:eastAsia="Times New Roman"/>
                <w:szCs w:val="18"/>
                <w:lang w:eastAsia="ar-SA"/>
              </w:rPr>
              <w:t>Novamint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C33D" w14:textId="6BEA1929" w:rsidR="00E72552" w:rsidRPr="00E72552" w:rsidRDefault="00E7255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72552">
              <w:rPr>
                <w:rFonts w:eastAsia="Times New Roman"/>
                <w:szCs w:val="18"/>
                <w:lang w:eastAsia="ar-SA"/>
              </w:rPr>
              <w:t>Use case on service continuity for UE-to-UE communication across multiple satellites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A4D2" w14:textId="77777777" w:rsidR="00E72552" w:rsidRPr="00E72552" w:rsidRDefault="00E72552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BB1E" w14:textId="77777777" w:rsidR="00E72552" w:rsidRPr="00E72552" w:rsidRDefault="00E72552" w:rsidP="00E7255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72552">
              <w:rPr>
                <w:rFonts w:eastAsia="Arial Unicode MS" w:cs="Arial"/>
                <w:i/>
                <w:szCs w:val="18"/>
                <w:lang w:eastAsia="ar-SA"/>
              </w:rPr>
              <w:t>Revision of S1-230072.</w:t>
            </w:r>
          </w:p>
          <w:p w14:paraId="77669754" w14:textId="65A91CBA" w:rsidR="00E72552" w:rsidRPr="00E72552" w:rsidRDefault="00E72552" w:rsidP="00E72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2552">
              <w:rPr>
                <w:rFonts w:eastAsia="Arial Unicode MS" w:cs="Arial"/>
                <w:i/>
                <w:szCs w:val="18"/>
                <w:lang w:eastAsia="ar-SA"/>
              </w:rPr>
              <w:t>Revision of S1-230129.</w:t>
            </w:r>
          </w:p>
          <w:p w14:paraId="6946E5D4" w14:textId="57E4964B" w:rsidR="00E72552" w:rsidRPr="00E72552" w:rsidRDefault="00E7255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2552">
              <w:rPr>
                <w:rFonts w:eastAsia="Arial Unicode MS" w:cs="Arial"/>
                <w:szCs w:val="18"/>
                <w:lang w:eastAsia="ar-SA"/>
              </w:rPr>
              <w:t>Revision of S1-230450.</w:t>
            </w:r>
          </w:p>
        </w:tc>
      </w:tr>
      <w:tr w:rsidR="00391FD2" w:rsidRPr="00A75C05" w14:paraId="0DA35693" w14:textId="77777777" w:rsidTr="005835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006B9C" w14:textId="77777777" w:rsidR="00391FD2" w:rsidRPr="006D07E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41D1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D0475" w14:textId="49AAA9E0" w:rsidR="00391FD2" w:rsidRPr="006D07E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391FD2" w:rsidRPr="00FB043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S1-230073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0CC9A" w14:textId="77777777" w:rsidR="00391FD2" w:rsidRPr="006D07E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61074" w14:textId="77777777" w:rsidR="00391FD2" w:rsidRPr="006D07E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Use case on service continuity for UE-to-UE communication in case of network roaming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20A2F" w14:textId="77777777" w:rsidR="00391FD2" w:rsidRPr="006D07EF" w:rsidRDefault="00391FD2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07EF">
              <w:rPr>
                <w:rFonts w:eastAsia="Times New Roman" w:cs="Arial"/>
                <w:szCs w:val="18"/>
                <w:lang w:eastAsia="ar-SA"/>
              </w:rPr>
              <w:t>Revised to S1-230130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D70F5" w14:textId="77777777" w:rsidR="00391FD2" w:rsidRPr="006D07EF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91FD2" w:rsidRPr="00A75C05" w14:paraId="535F74B7" w14:textId="77777777" w:rsidTr="005835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D0AA3" w14:textId="77777777" w:rsidR="00391FD2" w:rsidRPr="005835E4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835E4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CDE2C3" w14:textId="3F1976C6" w:rsidR="00391FD2" w:rsidRPr="005835E4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391FD2" w:rsidRPr="005835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11A9E" w14:textId="77777777" w:rsidR="00391FD2" w:rsidRPr="005835E4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835E4">
              <w:rPr>
                <w:rFonts w:eastAsia="Times New Roman"/>
                <w:szCs w:val="18"/>
                <w:lang w:eastAsia="ar-SA"/>
              </w:rPr>
              <w:t xml:space="preserve">ETRI, </w:t>
            </w:r>
            <w:proofErr w:type="spellStart"/>
            <w:r w:rsidRPr="005835E4">
              <w:rPr>
                <w:rFonts w:eastAsia="Times New Roman"/>
                <w:szCs w:val="18"/>
                <w:lang w:eastAsia="ar-SA"/>
              </w:rPr>
              <w:t>Novamint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7200D" w14:textId="77777777" w:rsidR="00391FD2" w:rsidRPr="005835E4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835E4">
              <w:rPr>
                <w:rFonts w:eastAsia="Times New Roman"/>
                <w:szCs w:val="18"/>
                <w:lang w:eastAsia="ar-SA"/>
              </w:rPr>
              <w:t>Use case on service continuity for UE-to-UE communication in case of network roaming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567EA" w14:textId="25731BAE" w:rsidR="00391FD2" w:rsidRPr="005835E4" w:rsidRDefault="005835E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35E4">
              <w:rPr>
                <w:rFonts w:eastAsia="Times New Roman" w:cs="Arial"/>
                <w:szCs w:val="18"/>
                <w:lang w:eastAsia="ar-SA"/>
              </w:rPr>
              <w:t>Revised to S1-230458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06A00" w14:textId="77777777" w:rsidR="00391FD2" w:rsidRPr="005835E4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35E4">
              <w:rPr>
                <w:rFonts w:eastAsia="Arial Unicode MS" w:cs="Arial"/>
                <w:szCs w:val="18"/>
                <w:lang w:eastAsia="ar-SA"/>
              </w:rPr>
              <w:t>Revision of S1-230073.</w:t>
            </w:r>
          </w:p>
        </w:tc>
      </w:tr>
      <w:tr w:rsidR="005835E4" w:rsidRPr="00A75C05" w14:paraId="17D09382" w14:textId="77777777" w:rsidTr="00DA39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CF5C" w14:textId="147A0021" w:rsidR="005835E4" w:rsidRPr="005835E4" w:rsidRDefault="005835E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835E4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D84A" w14:textId="4B50BC55" w:rsidR="005835E4" w:rsidRPr="005835E4" w:rsidRDefault="00F15569" w:rsidP="00A30201">
            <w:pPr>
              <w:snapToGrid w:val="0"/>
              <w:spacing w:after="0" w:line="240" w:lineRule="auto"/>
            </w:pPr>
            <w:hyperlink r:id="rId21" w:history="1">
              <w:r w:rsidR="005835E4" w:rsidRPr="005835E4">
                <w:rPr>
                  <w:rStyle w:val="Hyperlink"/>
                  <w:rFonts w:cs="Arial"/>
                  <w:color w:val="auto"/>
                </w:rPr>
                <w:t>S1-230458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3686" w14:textId="1BDC8AB3" w:rsidR="005835E4" w:rsidRPr="005835E4" w:rsidRDefault="005835E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835E4">
              <w:rPr>
                <w:rFonts w:eastAsia="Times New Roman"/>
                <w:szCs w:val="18"/>
                <w:lang w:eastAsia="ar-SA"/>
              </w:rPr>
              <w:t xml:space="preserve">ETRI, </w:t>
            </w:r>
            <w:proofErr w:type="spellStart"/>
            <w:r w:rsidRPr="005835E4">
              <w:rPr>
                <w:rFonts w:eastAsia="Times New Roman"/>
                <w:szCs w:val="18"/>
                <w:lang w:eastAsia="ar-SA"/>
              </w:rPr>
              <w:t>Novamint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6987" w14:textId="76C1B2FD" w:rsidR="005835E4" w:rsidRPr="005835E4" w:rsidRDefault="005835E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835E4">
              <w:rPr>
                <w:rFonts w:eastAsia="Times New Roman"/>
                <w:szCs w:val="18"/>
                <w:lang w:eastAsia="ar-SA"/>
              </w:rPr>
              <w:t>Use case on service continuity for UE-to-UE communication in case of network roaming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3863" w14:textId="77777777" w:rsidR="005835E4" w:rsidRPr="005835E4" w:rsidRDefault="005835E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133F" w14:textId="6034B639" w:rsidR="005835E4" w:rsidRPr="005835E4" w:rsidRDefault="005835E4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35E4">
              <w:rPr>
                <w:rFonts w:eastAsia="Arial Unicode MS" w:cs="Arial"/>
                <w:i/>
                <w:szCs w:val="18"/>
                <w:lang w:eastAsia="ar-SA"/>
              </w:rPr>
              <w:t>Revision of S1-230073.</w:t>
            </w:r>
          </w:p>
          <w:p w14:paraId="70F8E75B" w14:textId="2763A82A" w:rsidR="005835E4" w:rsidRPr="005835E4" w:rsidRDefault="005835E4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35E4">
              <w:rPr>
                <w:rFonts w:eastAsia="Arial Unicode MS" w:cs="Arial"/>
                <w:szCs w:val="18"/>
                <w:lang w:eastAsia="ar-SA"/>
              </w:rPr>
              <w:t>Revision of S1-230130.</w:t>
            </w:r>
          </w:p>
        </w:tc>
      </w:tr>
      <w:tr w:rsidR="00391FD2" w:rsidRPr="00A75C05" w14:paraId="50EE5196" w14:textId="77777777" w:rsidTr="00DF19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D6DD8" w14:textId="77777777" w:rsidR="00391FD2" w:rsidRPr="00DA391C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A391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BB761" w14:textId="419ADFB8" w:rsidR="00391FD2" w:rsidRPr="00DA391C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391FD2" w:rsidRPr="00DA39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7021F" w14:textId="77777777" w:rsidR="00391FD2" w:rsidRPr="00DA391C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A391C">
              <w:rPr>
                <w:rFonts w:eastAsia="Times New Roman"/>
                <w:szCs w:val="18"/>
                <w:lang w:eastAsia="ar-SA"/>
              </w:rPr>
              <w:t xml:space="preserve">Rakuten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918BC" w14:textId="77777777" w:rsidR="00391FD2" w:rsidRPr="00DA391C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A391C">
              <w:rPr>
                <w:rFonts w:eastAsia="Times New Roman"/>
                <w:szCs w:val="18"/>
                <w:lang w:eastAsia="ar-SA"/>
              </w:rPr>
              <w:t>Minimization of Service Interruption in case of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6A3FC" w14:textId="3775AE68" w:rsidR="00391FD2" w:rsidRPr="00DA391C" w:rsidRDefault="00DA391C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391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DE385" w14:textId="77777777" w:rsidR="00391FD2" w:rsidRPr="00DA391C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91FD2" w:rsidRPr="00A75C05" w14:paraId="1B1D9EED" w14:textId="77777777" w:rsidTr="00DF19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CD376" w14:textId="77777777" w:rsidR="00391FD2" w:rsidRPr="00DF196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F196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94C42" w14:textId="60821CB6" w:rsidR="00391FD2" w:rsidRPr="00DF196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391FD2" w:rsidRPr="00DF196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F3328" w14:textId="77777777" w:rsidR="00391FD2" w:rsidRPr="00DF196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196F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A3B55" w14:textId="77777777" w:rsidR="00391FD2" w:rsidRPr="00DF196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F196F">
              <w:rPr>
                <w:rFonts w:eastAsia="Times New Roman"/>
                <w:szCs w:val="18"/>
                <w:lang w:eastAsia="ar-SA"/>
              </w:rPr>
              <w:t>Usage of satellite connectivity for AI/ML support in 5GS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2EF63" w14:textId="784CEB50" w:rsidR="00391FD2" w:rsidRPr="00DF196F" w:rsidRDefault="00DF196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196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869C0E" w14:textId="77777777" w:rsidR="00391FD2" w:rsidRPr="00DF196F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91FD2" w:rsidRPr="00A75C05" w14:paraId="22E959D9" w14:textId="77777777" w:rsidTr="00591C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6BBC5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71FD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E4DF5" w14:textId="68D320CF" w:rsidR="00391FD2" w:rsidRPr="00771FD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391FD2" w:rsidRPr="00771FD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17E3B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 xml:space="preserve">NOVAMINT, </w:t>
            </w:r>
            <w:proofErr w:type="spellStart"/>
            <w:r w:rsidRPr="00771FDF">
              <w:rPr>
                <w:rFonts w:eastAsia="Times New Roman"/>
                <w:szCs w:val="18"/>
                <w:lang w:eastAsia="ar-SA"/>
              </w:rPr>
              <w:t>GateHouse</w:t>
            </w:r>
            <w:proofErr w:type="spellEnd"/>
            <w:r w:rsidRPr="00771FDF">
              <w:rPr>
                <w:rFonts w:eastAsia="Times New Roman"/>
                <w:szCs w:val="18"/>
                <w:lang w:eastAsia="ar-SA"/>
              </w:rPr>
              <w:t>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46930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Use case on store and forward – emergency report relaying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4226A" w14:textId="79304757" w:rsidR="00391FD2" w:rsidRPr="00771FDF" w:rsidRDefault="00771FD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FDF">
              <w:rPr>
                <w:rFonts w:eastAsia="Times New Roman" w:cs="Arial"/>
                <w:szCs w:val="18"/>
                <w:lang w:eastAsia="ar-SA"/>
              </w:rPr>
              <w:t>Revised to S1-230452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91D64" w14:textId="77777777" w:rsidR="00391FD2" w:rsidRPr="00771FDF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1FDF" w:rsidRPr="00A75C05" w14:paraId="3E1B2CFD" w14:textId="77777777" w:rsidTr="00591C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A54AA" w14:textId="3B43AEA2" w:rsidR="00771FDF" w:rsidRPr="00591C75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91C75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EEB15" w14:textId="268E3DB8" w:rsidR="00771FDF" w:rsidRPr="00591C75" w:rsidRDefault="00F15569" w:rsidP="00A30201">
            <w:pPr>
              <w:snapToGrid w:val="0"/>
              <w:spacing w:after="0" w:line="240" w:lineRule="auto"/>
            </w:pPr>
            <w:hyperlink r:id="rId25" w:history="1">
              <w:r w:rsidR="00771FDF" w:rsidRPr="00591C75">
                <w:rPr>
                  <w:rStyle w:val="Hyperlink"/>
                  <w:rFonts w:cs="Arial"/>
                  <w:color w:val="auto"/>
                </w:rPr>
                <w:t>S1-230452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D38B5" w14:textId="2E74A25E" w:rsidR="00771FDF" w:rsidRPr="00591C75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1C75">
              <w:rPr>
                <w:rFonts w:eastAsia="Times New Roman"/>
                <w:szCs w:val="18"/>
                <w:lang w:eastAsia="ar-SA"/>
              </w:rPr>
              <w:t xml:space="preserve">NOVAMINT, </w:t>
            </w:r>
            <w:proofErr w:type="spellStart"/>
            <w:r w:rsidRPr="00591C75">
              <w:rPr>
                <w:rFonts w:eastAsia="Times New Roman"/>
                <w:szCs w:val="18"/>
                <w:lang w:eastAsia="ar-SA"/>
              </w:rPr>
              <w:t>GateHouse</w:t>
            </w:r>
            <w:proofErr w:type="spellEnd"/>
            <w:r w:rsidRPr="00591C75">
              <w:rPr>
                <w:rFonts w:eastAsia="Times New Roman"/>
                <w:szCs w:val="18"/>
                <w:lang w:eastAsia="ar-SA"/>
              </w:rPr>
              <w:t>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53473" w14:textId="4B85CA49" w:rsidR="00771FDF" w:rsidRPr="00591C75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1C75">
              <w:rPr>
                <w:rFonts w:eastAsia="Times New Roman"/>
                <w:szCs w:val="18"/>
                <w:lang w:eastAsia="ar-SA"/>
              </w:rPr>
              <w:t>Use case on store and forward – emergency report relaying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9D834" w14:textId="6AD40B9B" w:rsidR="00771FDF" w:rsidRPr="00591C75" w:rsidRDefault="00591C75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1C75">
              <w:rPr>
                <w:rFonts w:eastAsia="Times New Roman" w:cs="Arial"/>
                <w:szCs w:val="18"/>
                <w:lang w:eastAsia="ar-SA"/>
              </w:rPr>
              <w:t>Revised to S1-230459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804C0" w14:textId="3399CDB0" w:rsidR="00771FDF" w:rsidRPr="00591C75" w:rsidRDefault="00771FDF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1C75">
              <w:rPr>
                <w:rFonts w:eastAsia="Arial Unicode MS" w:cs="Arial"/>
                <w:szCs w:val="18"/>
                <w:lang w:eastAsia="ar-SA"/>
              </w:rPr>
              <w:t>Revision of S1-230288.</w:t>
            </w:r>
          </w:p>
        </w:tc>
      </w:tr>
      <w:tr w:rsidR="00591C75" w:rsidRPr="00A75C05" w14:paraId="6FDB327B" w14:textId="77777777" w:rsidTr="00915F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79A2" w14:textId="34286E69" w:rsidR="00591C75" w:rsidRPr="00591C75" w:rsidRDefault="00591C75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91C75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0581" w14:textId="4F49E091" w:rsidR="00591C75" w:rsidRPr="00591C75" w:rsidRDefault="00F15569" w:rsidP="00A30201">
            <w:pPr>
              <w:snapToGrid w:val="0"/>
              <w:spacing w:after="0" w:line="240" w:lineRule="auto"/>
              <w:rPr>
                <w:rFonts w:cs="Arial"/>
              </w:rPr>
            </w:pPr>
            <w:hyperlink r:id="rId26" w:history="1">
              <w:r w:rsidR="00591C75" w:rsidRPr="00591C75">
                <w:rPr>
                  <w:rStyle w:val="Hyperlink"/>
                  <w:rFonts w:cs="Arial"/>
                  <w:color w:val="auto"/>
                </w:rPr>
                <w:t>S1-230459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14E9" w14:textId="11CD326D" w:rsidR="00591C75" w:rsidRPr="00591C75" w:rsidRDefault="00591C75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1C75">
              <w:rPr>
                <w:rFonts w:eastAsia="Times New Roman"/>
                <w:szCs w:val="18"/>
                <w:lang w:eastAsia="ar-SA"/>
              </w:rPr>
              <w:t xml:space="preserve">NOVAMINT, </w:t>
            </w:r>
            <w:proofErr w:type="spellStart"/>
            <w:r w:rsidRPr="00591C75">
              <w:rPr>
                <w:rFonts w:eastAsia="Times New Roman"/>
                <w:szCs w:val="18"/>
                <w:lang w:eastAsia="ar-SA"/>
              </w:rPr>
              <w:t>GateHouse</w:t>
            </w:r>
            <w:proofErr w:type="spellEnd"/>
            <w:r w:rsidRPr="00591C75">
              <w:rPr>
                <w:rFonts w:eastAsia="Times New Roman"/>
                <w:szCs w:val="18"/>
                <w:lang w:eastAsia="ar-SA"/>
              </w:rPr>
              <w:t>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E99C" w14:textId="08143C98" w:rsidR="00591C75" w:rsidRPr="00591C75" w:rsidRDefault="00591C75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1C75">
              <w:rPr>
                <w:rFonts w:eastAsia="Times New Roman"/>
                <w:szCs w:val="18"/>
                <w:lang w:eastAsia="ar-SA"/>
              </w:rPr>
              <w:t>Use case on store and forward – emergency report relaying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0401" w14:textId="77777777" w:rsidR="00591C75" w:rsidRPr="00591C75" w:rsidRDefault="00591C75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1F9A" w14:textId="18A545AE" w:rsidR="00591C75" w:rsidRPr="00591C75" w:rsidRDefault="00591C75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1C75">
              <w:rPr>
                <w:rFonts w:eastAsia="Arial Unicode MS" w:cs="Arial"/>
                <w:i/>
                <w:szCs w:val="18"/>
                <w:lang w:eastAsia="ar-SA"/>
              </w:rPr>
              <w:t>Revision of S1-230288.</w:t>
            </w:r>
          </w:p>
          <w:p w14:paraId="37025748" w14:textId="0E208565" w:rsidR="00591C75" w:rsidRPr="00591C75" w:rsidRDefault="00591C75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1C75">
              <w:rPr>
                <w:rFonts w:eastAsia="Arial Unicode MS" w:cs="Arial"/>
                <w:szCs w:val="18"/>
                <w:lang w:eastAsia="ar-SA"/>
              </w:rPr>
              <w:t>Revision of S1-230452.</w:t>
            </w:r>
          </w:p>
        </w:tc>
      </w:tr>
      <w:tr w:rsidR="00391FD2" w:rsidRPr="00A75C05" w14:paraId="6FDBFA21" w14:textId="77777777" w:rsidTr="00915F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8AF79" w14:textId="77777777" w:rsidR="00391FD2" w:rsidRPr="00915FB5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15FB5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E0A666" w14:textId="277FCE01" w:rsidR="00391FD2" w:rsidRPr="00915FB5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391FD2" w:rsidRPr="00915FB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C7131" w14:textId="77777777" w:rsidR="00391FD2" w:rsidRPr="00915FB5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5FB5">
              <w:rPr>
                <w:rFonts w:eastAsia="Times New Roman"/>
                <w:szCs w:val="18"/>
                <w:lang w:eastAsia="ar-SA"/>
              </w:rPr>
              <w:t xml:space="preserve">NOVAMINT, </w:t>
            </w:r>
            <w:proofErr w:type="spellStart"/>
            <w:r w:rsidRPr="00915FB5">
              <w:rPr>
                <w:rFonts w:eastAsia="Times New Roman"/>
                <w:szCs w:val="18"/>
                <w:lang w:eastAsia="ar-SA"/>
              </w:rPr>
              <w:t>GateHouse</w:t>
            </w:r>
            <w:proofErr w:type="spellEnd"/>
            <w:r w:rsidRPr="00915FB5">
              <w:rPr>
                <w:rFonts w:eastAsia="Times New Roman"/>
                <w:szCs w:val="18"/>
                <w:lang w:eastAsia="ar-SA"/>
              </w:rPr>
              <w:t>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6F5259" w14:textId="77777777" w:rsidR="00391FD2" w:rsidRPr="00915FB5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5FB5">
              <w:rPr>
                <w:rFonts w:eastAsia="Times New Roman"/>
                <w:szCs w:val="18"/>
                <w:lang w:eastAsia="ar-SA"/>
              </w:rPr>
              <w:t>Use case on store and forward – emergency pass-through for UE to UE 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6E93C" w14:textId="6A2287FE" w:rsidR="00391FD2" w:rsidRPr="00915FB5" w:rsidRDefault="00915FB5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5FB5">
              <w:rPr>
                <w:rFonts w:eastAsia="Times New Roman" w:cs="Arial"/>
                <w:szCs w:val="18"/>
                <w:lang w:eastAsia="ar-SA"/>
              </w:rPr>
              <w:t>Revised to S1-230460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E98E2" w14:textId="77777777" w:rsidR="00391FD2" w:rsidRPr="00915FB5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15FB5" w:rsidRPr="00A75C05" w14:paraId="013AB9C7" w14:textId="77777777" w:rsidTr="00915F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91F7" w14:textId="1A8C0645" w:rsidR="00915FB5" w:rsidRPr="00915FB5" w:rsidRDefault="00915FB5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15FB5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76DE" w14:textId="17826EFE" w:rsidR="00915FB5" w:rsidRPr="00915FB5" w:rsidRDefault="00F15569" w:rsidP="00A30201">
            <w:pPr>
              <w:snapToGrid w:val="0"/>
              <w:spacing w:after="0" w:line="240" w:lineRule="auto"/>
            </w:pPr>
            <w:hyperlink r:id="rId28" w:history="1">
              <w:r w:rsidR="00915FB5" w:rsidRPr="00915FB5">
                <w:rPr>
                  <w:rStyle w:val="Hyperlink"/>
                  <w:rFonts w:cs="Arial"/>
                  <w:color w:val="auto"/>
                </w:rPr>
                <w:t>S1-230460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D6B9" w14:textId="2401F29C" w:rsidR="00915FB5" w:rsidRPr="00915FB5" w:rsidRDefault="00915FB5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5FB5">
              <w:rPr>
                <w:rFonts w:eastAsia="Times New Roman"/>
                <w:szCs w:val="18"/>
                <w:lang w:eastAsia="ar-SA"/>
              </w:rPr>
              <w:t xml:space="preserve">NOVAMINT, </w:t>
            </w:r>
            <w:proofErr w:type="spellStart"/>
            <w:r w:rsidRPr="00915FB5">
              <w:rPr>
                <w:rFonts w:eastAsia="Times New Roman"/>
                <w:szCs w:val="18"/>
                <w:lang w:eastAsia="ar-SA"/>
              </w:rPr>
              <w:t>GateHouse</w:t>
            </w:r>
            <w:proofErr w:type="spellEnd"/>
            <w:r w:rsidRPr="00915FB5">
              <w:rPr>
                <w:rFonts w:eastAsia="Times New Roman"/>
                <w:szCs w:val="18"/>
                <w:lang w:eastAsia="ar-SA"/>
              </w:rPr>
              <w:t>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5A43" w14:textId="79C510E0" w:rsidR="00915FB5" w:rsidRPr="00915FB5" w:rsidRDefault="00915FB5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5FB5">
              <w:rPr>
                <w:rFonts w:eastAsia="Times New Roman"/>
                <w:szCs w:val="18"/>
                <w:lang w:eastAsia="ar-SA"/>
              </w:rPr>
              <w:t>Use case on store and forward – emergency pass-through for UE to UE 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9B1F" w14:textId="77777777" w:rsidR="00915FB5" w:rsidRPr="00915FB5" w:rsidRDefault="00915FB5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EBD9" w14:textId="44F5C7E2" w:rsidR="00915FB5" w:rsidRPr="00915FB5" w:rsidRDefault="00915FB5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5FB5">
              <w:rPr>
                <w:rFonts w:eastAsia="Arial Unicode MS" w:cs="Arial"/>
                <w:szCs w:val="18"/>
                <w:lang w:eastAsia="ar-SA"/>
              </w:rPr>
              <w:t>Revision of S1-230289.</w:t>
            </w:r>
          </w:p>
        </w:tc>
      </w:tr>
      <w:tr w:rsidR="00391FD2" w:rsidRPr="00B04844" w14:paraId="58E01F60" w14:textId="77777777" w:rsidTr="00771FDF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517B0A2" w14:textId="77777777" w:rsidR="00391FD2" w:rsidRPr="00D87E16" w:rsidRDefault="00391FD2" w:rsidP="00A3020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 Updates</w:t>
            </w:r>
          </w:p>
        </w:tc>
      </w:tr>
      <w:tr w:rsidR="00391FD2" w:rsidRPr="00A75C05" w14:paraId="72FE4F98" w14:textId="77777777" w:rsidTr="00E075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08EA0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71FD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C676A" w14:textId="03A26C21" w:rsidR="00391FD2" w:rsidRPr="00771FD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391FD2" w:rsidRPr="00771FD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83ECD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E0A86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Updates in use case 5.1 to align service flows and potential new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69E87" w14:textId="04B0B3F2" w:rsidR="00391FD2" w:rsidRPr="00771FDF" w:rsidRDefault="00771FD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FDF">
              <w:rPr>
                <w:rFonts w:eastAsia="Times New Roman" w:cs="Arial"/>
                <w:szCs w:val="18"/>
                <w:lang w:eastAsia="ar-SA"/>
              </w:rPr>
              <w:t>Revised to S1-230455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C97F4" w14:textId="77777777" w:rsidR="00391FD2" w:rsidRPr="00771FDF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1FDF" w:rsidRPr="00A75C05" w14:paraId="1B2420CC" w14:textId="77777777" w:rsidTr="00E075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1C8FC" w14:textId="7A05318B" w:rsidR="00771FDF" w:rsidRPr="00E07584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07584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82C83" w14:textId="41FDFE20" w:rsidR="00771FDF" w:rsidRPr="00E07584" w:rsidRDefault="00F15569" w:rsidP="00A30201">
            <w:pPr>
              <w:snapToGrid w:val="0"/>
              <w:spacing w:after="0" w:line="240" w:lineRule="auto"/>
            </w:pPr>
            <w:hyperlink r:id="rId30" w:history="1">
              <w:r w:rsidR="00771FDF" w:rsidRPr="00E07584">
                <w:rPr>
                  <w:rStyle w:val="Hyperlink"/>
                  <w:rFonts w:cs="Arial"/>
                  <w:color w:val="auto"/>
                </w:rPr>
                <w:t>S1-230455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06393" w14:textId="41FC72D1" w:rsidR="00771FDF" w:rsidRPr="00E07584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8CAE7" w14:textId="0CCDA4E7" w:rsidR="00771FDF" w:rsidRPr="00E07584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Updates in use case 5.1 to align service flows and potential new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ACEB36" w14:textId="09B5B21F" w:rsidR="00771FDF" w:rsidRPr="00E07584" w:rsidRDefault="00E0758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7584">
              <w:rPr>
                <w:rFonts w:eastAsia="Times New Roman" w:cs="Arial"/>
                <w:szCs w:val="18"/>
                <w:lang w:eastAsia="ar-SA"/>
              </w:rPr>
              <w:t>Revised to S1-230467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87B03" w14:textId="540AEB94" w:rsidR="00771FDF" w:rsidRPr="00E07584" w:rsidRDefault="00771FDF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7584">
              <w:rPr>
                <w:rFonts w:eastAsia="Arial Unicode MS" w:cs="Arial"/>
                <w:szCs w:val="18"/>
                <w:lang w:eastAsia="ar-SA"/>
              </w:rPr>
              <w:t>Revision of S1-230057.</w:t>
            </w:r>
          </w:p>
        </w:tc>
      </w:tr>
      <w:tr w:rsidR="00E07584" w:rsidRPr="00A75C05" w14:paraId="1D80A76F" w14:textId="77777777" w:rsidTr="00E075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6CCA3" w14:textId="55C86D27" w:rsidR="00E07584" w:rsidRPr="00E07584" w:rsidRDefault="00E0758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07584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79E8" w14:textId="38BBD957" w:rsidR="00E07584" w:rsidRPr="00E07584" w:rsidRDefault="00F15569" w:rsidP="00A30201">
            <w:pPr>
              <w:snapToGrid w:val="0"/>
              <w:spacing w:after="0" w:line="240" w:lineRule="auto"/>
            </w:pPr>
            <w:hyperlink r:id="rId31" w:history="1">
              <w:r w:rsidR="00E07584" w:rsidRPr="00E07584">
                <w:rPr>
                  <w:rStyle w:val="Hyperlink"/>
                  <w:rFonts w:cs="Arial"/>
                  <w:color w:val="auto"/>
                </w:rPr>
                <w:t>S1-230467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9A51" w14:textId="0E2FA51B" w:rsidR="00E07584" w:rsidRPr="00E07584" w:rsidRDefault="00E0758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D185" w14:textId="54DDA8A4" w:rsidR="00E07584" w:rsidRPr="00E07584" w:rsidRDefault="00E0758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Updates in use case 5.1 to align service flows and potential new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A8B8" w14:textId="77777777" w:rsidR="00E07584" w:rsidRPr="00E07584" w:rsidRDefault="00E0758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9A66" w14:textId="54DE46BC" w:rsidR="00E07584" w:rsidRPr="00E07584" w:rsidRDefault="00E07584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7584">
              <w:rPr>
                <w:rFonts w:eastAsia="Arial Unicode MS" w:cs="Arial"/>
                <w:i/>
                <w:szCs w:val="18"/>
                <w:lang w:eastAsia="ar-SA"/>
              </w:rPr>
              <w:t>Revision of S1-230057.</w:t>
            </w:r>
          </w:p>
          <w:p w14:paraId="4C4566AC" w14:textId="0510428C" w:rsidR="00E07584" w:rsidRPr="00E07584" w:rsidRDefault="00E07584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7584">
              <w:rPr>
                <w:rFonts w:eastAsia="Arial Unicode MS" w:cs="Arial"/>
                <w:szCs w:val="18"/>
                <w:lang w:eastAsia="ar-SA"/>
              </w:rPr>
              <w:t>Revision of S1-230455.</w:t>
            </w:r>
          </w:p>
        </w:tc>
      </w:tr>
      <w:tr w:rsidR="00391FD2" w:rsidRPr="00A75C05" w14:paraId="1020852C" w14:textId="77777777" w:rsidTr="00191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05FE6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71FD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BC0C3" w14:textId="23EDC24A" w:rsidR="00391FD2" w:rsidRPr="00771FD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391FD2" w:rsidRPr="00771FD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EDA40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781D2" w14:textId="77777777" w:rsidR="00391FD2" w:rsidRPr="00771FDF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Updates in use case 5.2 to align service flows and potential new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C3473" w14:textId="620BB8CB" w:rsidR="00391FD2" w:rsidRPr="00771FDF" w:rsidRDefault="00771FD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FDF">
              <w:rPr>
                <w:rFonts w:eastAsia="Times New Roman" w:cs="Arial"/>
                <w:szCs w:val="18"/>
                <w:lang w:eastAsia="ar-SA"/>
              </w:rPr>
              <w:t>Revised to S1-230456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4F8FC" w14:textId="77777777" w:rsidR="00391FD2" w:rsidRPr="00771FDF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1FDF" w:rsidRPr="00A75C05" w14:paraId="15393B7B" w14:textId="77777777" w:rsidTr="00E075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59534" w14:textId="60EA8149" w:rsidR="00771FDF" w:rsidRPr="001914BF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914B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9994C" w14:textId="3A75DA57" w:rsidR="00771FDF" w:rsidRPr="001914BF" w:rsidRDefault="00F15569" w:rsidP="00A30201">
            <w:pPr>
              <w:snapToGrid w:val="0"/>
              <w:spacing w:after="0" w:line="240" w:lineRule="auto"/>
            </w:pPr>
            <w:hyperlink r:id="rId33" w:history="1">
              <w:r w:rsidR="00771FDF" w:rsidRPr="001914BF">
                <w:rPr>
                  <w:rStyle w:val="Hyperlink"/>
                  <w:rFonts w:cs="Arial"/>
                  <w:color w:val="auto"/>
                </w:rPr>
                <w:t>S1-230456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AD54B" w14:textId="049EDB8D" w:rsidR="00771FDF" w:rsidRPr="001914BF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914BF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59288" w14:textId="5D597049" w:rsidR="00771FDF" w:rsidRPr="001914BF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914BF">
              <w:rPr>
                <w:rFonts w:eastAsia="Times New Roman"/>
                <w:szCs w:val="18"/>
                <w:lang w:eastAsia="ar-SA"/>
              </w:rPr>
              <w:t>Updates in use case 5.2 to align service flows and potential new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36803" w14:textId="32B6B944" w:rsidR="00771FDF" w:rsidRPr="001914BF" w:rsidRDefault="001914B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BF">
              <w:rPr>
                <w:rFonts w:eastAsia="Times New Roman" w:cs="Arial"/>
                <w:szCs w:val="18"/>
                <w:lang w:eastAsia="ar-SA"/>
              </w:rPr>
              <w:t>Revised to S1-230466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A17A0" w14:textId="4FAB95CE" w:rsidR="00771FDF" w:rsidRPr="001914BF" w:rsidRDefault="00771FDF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14BF">
              <w:rPr>
                <w:rFonts w:eastAsia="Arial Unicode MS" w:cs="Arial"/>
                <w:szCs w:val="18"/>
                <w:lang w:eastAsia="ar-SA"/>
              </w:rPr>
              <w:t>Revision of S1-230058.</w:t>
            </w:r>
          </w:p>
        </w:tc>
      </w:tr>
      <w:tr w:rsidR="001914BF" w:rsidRPr="00A75C05" w14:paraId="15967377" w14:textId="77777777" w:rsidTr="00E075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4674F" w14:textId="77155586" w:rsidR="001914BF" w:rsidRPr="00E07584" w:rsidRDefault="001914B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07584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C3B50" w14:textId="10A99BD5" w:rsidR="001914BF" w:rsidRPr="00E07584" w:rsidRDefault="00F15569" w:rsidP="00A30201">
            <w:pPr>
              <w:snapToGrid w:val="0"/>
              <w:spacing w:after="0" w:line="240" w:lineRule="auto"/>
            </w:pPr>
            <w:hyperlink r:id="rId34" w:history="1">
              <w:r w:rsidR="001914BF" w:rsidRPr="00E07584">
                <w:rPr>
                  <w:rStyle w:val="Hyperlink"/>
                  <w:rFonts w:cs="Arial"/>
                  <w:color w:val="auto"/>
                </w:rPr>
                <w:t>S1-230466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C180B" w14:textId="52792D47" w:rsidR="001914BF" w:rsidRPr="00E07584" w:rsidRDefault="001914B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34FBD" w14:textId="0DCACD6B" w:rsidR="001914BF" w:rsidRPr="00E07584" w:rsidRDefault="001914B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Updates in use case 5.2 to align service flows and potential new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6D529" w14:textId="5642FDD8" w:rsidR="001914BF" w:rsidRPr="00E07584" w:rsidRDefault="00E0758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7584">
              <w:rPr>
                <w:rFonts w:eastAsia="Times New Roman" w:cs="Arial"/>
                <w:szCs w:val="18"/>
                <w:lang w:eastAsia="ar-SA"/>
              </w:rPr>
              <w:t>Revised to S1-230468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D00A1" w14:textId="4DEECA2B" w:rsidR="001914BF" w:rsidRPr="00E07584" w:rsidRDefault="001914BF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7584">
              <w:rPr>
                <w:rFonts w:eastAsia="Arial Unicode MS" w:cs="Arial"/>
                <w:i/>
                <w:szCs w:val="18"/>
                <w:lang w:eastAsia="ar-SA"/>
              </w:rPr>
              <w:t>Revision of S1-230058.</w:t>
            </w:r>
          </w:p>
          <w:p w14:paraId="303C5505" w14:textId="087EECBF" w:rsidR="001914BF" w:rsidRPr="00E07584" w:rsidRDefault="001914BF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7584">
              <w:rPr>
                <w:rFonts w:eastAsia="Arial Unicode MS" w:cs="Arial"/>
                <w:szCs w:val="18"/>
                <w:lang w:eastAsia="ar-SA"/>
              </w:rPr>
              <w:t>Revision of S1-230456.</w:t>
            </w:r>
          </w:p>
        </w:tc>
      </w:tr>
      <w:tr w:rsidR="00E07584" w:rsidRPr="00A75C05" w14:paraId="79AC9DB4" w14:textId="77777777" w:rsidTr="008B4D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429AB" w14:textId="7CF9F438" w:rsidR="00E07584" w:rsidRPr="00E07584" w:rsidRDefault="00E0758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07584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F6A81" w14:textId="3AF4F38E" w:rsidR="00E07584" w:rsidRPr="00E07584" w:rsidRDefault="00F15569" w:rsidP="00A30201">
            <w:pPr>
              <w:snapToGrid w:val="0"/>
              <w:spacing w:after="0" w:line="240" w:lineRule="auto"/>
              <w:rPr>
                <w:rFonts w:cs="Arial"/>
              </w:rPr>
            </w:pPr>
            <w:hyperlink r:id="rId35" w:history="1">
              <w:r w:rsidR="00E07584" w:rsidRPr="00E07584">
                <w:rPr>
                  <w:rStyle w:val="Hyperlink"/>
                  <w:rFonts w:cs="Arial"/>
                </w:rPr>
                <w:t>S1-230468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8132" w14:textId="0403A7E7" w:rsidR="00E07584" w:rsidRPr="00E07584" w:rsidRDefault="00E0758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4D0E" w14:textId="1B4CF700" w:rsidR="00E07584" w:rsidRPr="00E07584" w:rsidRDefault="00E0758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Updates in use case 5.2 to align service flows and potential new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EF85" w14:textId="77777777" w:rsidR="00E07584" w:rsidRPr="00E07584" w:rsidRDefault="00E0758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8112" w14:textId="77777777" w:rsidR="00E07584" w:rsidRPr="00E07584" w:rsidRDefault="00E07584" w:rsidP="00E0758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07584">
              <w:rPr>
                <w:rFonts w:eastAsia="Arial Unicode MS" w:cs="Arial"/>
                <w:i/>
                <w:szCs w:val="18"/>
                <w:lang w:eastAsia="ar-SA"/>
              </w:rPr>
              <w:t>Revision of S1-230058.</w:t>
            </w:r>
          </w:p>
          <w:p w14:paraId="55A20354" w14:textId="34F2712C" w:rsidR="00E07584" w:rsidRDefault="00E07584" w:rsidP="00E075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7584">
              <w:rPr>
                <w:rFonts w:eastAsia="Arial Unicode MS" w:cs="Arial"/>
                <w:i/>
                <w:szCs w:val="18"/>
                <w:lang w:eastAsia="ar-SA"/>
              </w:rPr>
              <w:t>Revision of S1-230456.</w:t>
            </w:r>
          </w:p>
          <w:p w14:paraId="40E3AE90" w14:textId="1C1B1284" w:rsidR="00E07584" w:rsidRPr="00E07584" w:rsidRDefault="00E07584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S1-230466.</w:t>
            </w:r>
          </w:p>
        </w:tc>
      </w:tr>
      <w:tr w:rsidR="00391FD2" w:rsidRPr="00A75C05" w14:paraId="5FE103D3" w14:textId="77777777" w:rsidTr="000736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1ABDC" w14:textId="77777777" w:rsidR="00391FD2" w:rsidRPr="00E07584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07584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AE1F7" w14:textId="078E05A0" w:rsidR="00391FD2" w:rsidRPr="00E07584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391FD2" w:rsidRPr="00E0758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B8404" w14:textId="77777777" w:rsidR="00391FD2" w:rsidRPr="00E07584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46BA3" w14:textId="77777777" w:rsidR="00391FD2" w:rsidRPr="00E07584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7584">
              <w:rPr>
                <w:rFonts w:eastAsia="Times New Roman"/>
                <w:szCs w:val="18"/>
                <w:lang w:eastAsia="ar-SA"/>
              </w:rPr>
              <w:t>Update of 5.2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2326C" w14:textId="16574BEC" w:rsidR="00391FD2" w:rsidRPr="00E07584" w:rsidRDefault="00E0758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E07584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E07584">
              <w:rPr>
                <w:rFonts w:eastAsia="Times New Roman" w:cs="Arial"/>
                <w:szCs w:val="18"/>
                <w:lang w:eastAsia="ar-SA"/>
              </w:rPr>
              <w:t>to S1-230456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5036B" w14:textId="77777777" w:rsidR="00391FD2" w:rsidRPr="00E07584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91FD2" w:rsidRPr="00A75C05" w14:paraId="3AB803F5" w14:textId="77777777" w:rsidTr="000736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C9B54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736C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FD203" w14:textId="012FF154" w:rsidR="00391FD2" w:rsidRPr="000736C0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391FD2" w:rsidRPr="000736C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89788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9F91A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Update of 5.3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612DD" w14:textId="1BDE64BB" w:rsidR="00391FD2" w:rsidRPr="000736C0" w:rsidRDefault="000736C0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6C0">
              <w:rPr>
                <w:rFonts w:eastAsia="Times New Roman" w:cs="Arial"/>
                <w:szCs w:val="18"/>
                <w:lang w:eastAsia="ar-SA"/>
              </w:rPr>
              <w:t>Revised to S1-230469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E9FDE" w14:textId="77777777" w:rsidR="00391FD2" w:rsidRPr="000736C0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36C0" w:rsidRPr="00A75C05" w14:paraId="3987B096" w14:textId="77777777" w:rsidTr="000736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A1694D" w14:textId="5AC7D920" w:rsidR="000736C0" w:rsidRPr="000736C0" w:rsidRDefault="000736C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736C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516F57" w14:textId="6032F0B7" w:rsidR="000736C0" w:rsidRPr="000736C0" w:rsidRDefault="00F15569" w:rsidP="00A30201">
            <w:pPr>
              <w:snapToGrid w:val="0"/>
              <w:spacing w:after="0" w:line="240" w:lineRule="auto"/>
            </w:pPr>
            <w:hyperlink r:id="rId38" w:history="1">
              <w:r w:rsidR="000736C0" w:rsidRPr="000736C0">
                <w:rPr>
                  <w:rStyle w:val="Hyperlink"/>
                  <w:rFonts w:cs="Arial"/>
                  <w:color w:val="auto"/>
                </w:rPr>
                <w:t>S1-230469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291135" w14:textId="5ADDE535" w:rsidR="000736C0" w:rsidRPr="000736C0" w:rsidRDefault="000736C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85E55E" w14:textId="0DAF19EB" w:rsidR="000736C0" w:rsidRPr="000736C0" w:rsidRDefault="000736C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Update of 5.3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BCF9B7" w14:textId="3FE17718" w:rsidR="000736C0" w:rsidRPr="000736C0" w:rsidRDefault="000736C0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6C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C4C35E" w14:textId="258E3041" w:rsidR="000736C0" w:rsidRPr="000736C0" w:rsidRDefault="000736C0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36C0">
              <w:rPr>
                <w:rFonts w:eastAsia="Arial Unicode MS" w:cs="Arial"/>
                <w:szCs w:val="18"/>
                <w:lang w:eastAsia="ar-SA"/>
              </w:rPr>
              <w:t>Revision of S1-230138.</w:t>
            </w:r>
          </w:p>
        </w:tc>
      </w:tr>
      <w:tr w:rsidR="00391FD2" w:rsidRPr="00A75C05" w14:paraId="085AB872" w14:textId="77777777" w:rsidTr="000736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7C8EAB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736C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7A0699" w14:textId="3CF0A5FE" w:rsidR="00391FD2" w:rsidRPr="000736C0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391FD2" w:rsidRPr="000736C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5BD235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9BFEB1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Update of 5.4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86920F" w14:textId="6BE7A606" w:rsidR="00391FD2" w:rsidRPr="000736C0" w:rsidRDefault="000736C0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6C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9E276A" w14:textId="77777777" w:rsidR="00391FD2" w:rsidRPr="000736C0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91FD2" w:rsidRPr="00A75C05" w14:paraId="398188A0" w14:textId="77777777" w:rsidTr="000736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62A3F7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736C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90E31" w14:textId="3456BEB2" w:rsidR="00391FD2" w:rsidRPr="000736C0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391FD2" w:rsidRPr="000736C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245BA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9E38C" w14:textId="77777777" w:rsidR="00391FD2" w:rsidRPr="000736C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Update of 5.5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B5477" w14:textId="70367943" w:rsidR="00391FD2" w:rsidRPr="000736C0" w:rsidRDefault="000736C0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6C0">
              <w:rPr>
                <w:rFonts w:eastAsia="Times New Roman" w:cs="Arial"/>
                <w:szCs w:val="18"/>
                <w:lang w:eastAsia="ar-SA"/>
              </w:rPr>
              <w:t>Revised to S1-230470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43491" w14:textId="77777777" w:rsidR="00391FD2" w:rsidRPr="000736C0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36C0" w:rsidRPr="00A75C05" w14:paraId="328A13E3" w14:textId="77777777" w:rsidTr="00EE68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4FE359" w14:textId="627E3CB8" w:rsidR="000736C0" w:rsidRPr="000736C0" w:rsidRDefault="000736C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736C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D19363" w14:textId="55AEC3A8" w:rsidR="000736C0" w:rsidRPr="000736C0" w:rsidRDefault="00F15569" w:rsidP="00A30201">
            <w:pPr>
              <w:snapToGrid w:val="0"/>
              <w:spacing w:after="0" w:line="240" w:lineRule="auto"/>
            </w:pPr>
            <w:hyperlink r:id="rId41" w:history="1">
              <w:r w:rsidR="000736C0" w:rsidRPr="000736C0">
                <w:rPr>
                  <w:rStyle w:val="Hyperlink"/>
                  <w:rFonts w:cs="Arial"/>
                  <w:color w:val="auto"/>
                </w:rPr>
                <w:t>S1-230470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1036CC" w14:textId="38895548" w:rsidR="000736C0" w:rsidRPr="000736C0" w:rsidRDefault="000736C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131770" w14:textId="0799702B" w:rsidR="000736C0" w:rsidRPr="000736C0" w:rsidRDefault="000736C0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736C0">
              <w:rPr>
                <w:rFonts w:eastAsia="Times New Roman"/>
                <w:szCs w:val="18"/>
                <w:lang w:eastAsia="ar-SA"/>
              </w:rPr>
              <w:t>Update of 5.5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76E9BE" w14:textId="1FEC3B02" w:rsidR="000736C0" w:rsidRPr="000736C0" w:rsidRDefault="000736C0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6C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9CB98F" w14:textId="77777777" w:rsidR="000736C0" w:rsidRDefault="000736C0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36C0">
              <w:rPr>
                <w:rFonts w:eastAsia="Arial Unicode MS" w:cs="Arial"/>
                <w:szCs w:val="18"/>
                <w:lang w:eastAsia="ar-SA"/>
              </w:rPr>
              <w:t>Revision of S1-230140.</w:t>
            </w:r>
          </w:p>
          <w:p w14:paraId="10F217DC" w14:textId="400BB7AF" w:rsidR="00EE6858" w:rsidRPr="000736C0" w:rsidRDefault="00EE6858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Remove the word services from LAN services</w:t>
            </w:r>
          </w:p>
        </w:tc>
      </w:tr>
      <w:tr w:rsidR="00391FD2" w:rsidRPr="00A75C05" w14:paraId="75ECE692" w14:textId="77777777" w:rsidTr="003D4D8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6335D2" w14:textId="77777777" w:rsidR="00391FD2" w:rsidRPr="00EE6858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E685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48F02" w14:textId="58D3E9BB" w:rsidR="00391FD2" w:rsidRPr="00EE6858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391FD2" w:rsidRPr="00EE685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BF11C5" w14:textId="77777777" w:rsidR="00391FD2" w:rsidRPr="00EE6858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6858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9AECC" w14:textId="77777777" w:rsidR="00391FD2" w:rsidRPr="00EE6858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E6858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EE6858">
              <w:rPr>
                <w:rFonts w:eastAsia="Times New Roman"/>
                <w:szCs w:val="18"/>
                <w:lang w:eastAsia="ar-SA"/>
              </w:rPr>
              <w:t xml:space="preserve"> on updates of clause 5.5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3A817" w14:textId="43C8F190" w:rsidR="00391FD2" w:rsidRPr="00EE6858" w:rsidRDefault="00EE6858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6858">
              <w:rPr>
                <w:rFonts w:eastAsia="Times New Roman" w:cs="Arial"/>
                <w:szCs w:val="18"/>
                <w:lang w:eastAsia="ar-SA"/>
              </w:rPr>
              <w:t>Revised to S1-230471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46E6C" w14:textId="77777777" w:rsidR="00391FD2" w:rsidRPr="00EE6858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E6858" w:rsidRPr="00A75C05" w14:paraId="487D62C3" w14:textId="77777777" w:rsidTr="003D4D8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8F1DE5" w14:textId="605D30C7" w:rsidR="00EE6858" w:rsidRPr="003D4D81" w:rsidRDefault="00EE6858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D4D8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7AC3C3" w14:textId="7CEFF1E7" w:rsidR="00EE6858" w:rsidRPr="003D4D81" w:rsidRDefault="00F15569" w:rsidP="00A30201">
            <w:pPr>
              <w:snapToGrid w:val="0"/>
              <w:spacing w:after="0" w:line="240" w:lineRule="auto"/>
            </w:pPr>
            <w:hyperlink r:id="rId43" w:history="1">
              <w:r w:rsidR="00EE6858" w:rsidRPr="003D4D81">
                <w:rPr>
                  <w:rStyle w:val="Hyperlink"/>
                  <w:rFonts w:cs="Arial"/>
                  <w:color w:val="auto"/>
                </w:rPr>
                <w:t>S1-230471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B50D6B" w14:textId="546B43EA" w:rsidR="00EE6858" w:rsidRPr="003D4D81" w:rsidRDefault="00EE6858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4D81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D0AC32" w14:textId="32193F00" w:rsidR="00EE6858" w:rsidRPr="003D4D81" w:rsidRDefault="00EE6858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D4D81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3D4D81">
              <w:rPr>
                <w:rFonts w:eastAsia="Times New Roman"/>
                <w:szCs w:val="18"/>
                <w:lang w:eastAsia="ar-SA"/>
              </w:rPr>
              <w:t xml:space="preserve"> on updates of clause 5.5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6ACA57" w14:textId="45E25E00" w:rsidR="00EE6858" w:rsidRPr="003D4D81" w:rsidRDefault="003D4D81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4D8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0D1725" w14:textId="77777777" w:rsidR="00EE6858" w:rsidRPr="003D4D81" w:rsidRDefault="00EE6858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4D81">
              <w:rPr>
                <w:rFonts w:eastAsia="Arial Unicode MS" w:cs="Arial"/>
                <w:szCs w:val="18"/>
                <w:lang w:eastAsia="ar-SA"/>
              </w:rPr>
              <w:t>Revision of S1-230150.</w:t>
            </w:r>
          </w:p>
          <w:p w14:paraId="3BE12CB8" w14:textId="15234648" w:rsidR="00EE6858" w:rsidRPr="003D4D81" w:rsidRDefault="00EE6858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4D81">
              <w:rPr>
                <w:rFonts w:eastAsia="Arial Unicode MS" w:cs="Arial"/>
                <w:szCs w:val="18"/>
                <w:lang w:eastAsia="ar-SA"/>
              </w:rPr>
              <w:t>As on the photo</w:t>
            </w:r>
          </w:p>
        </w:tc>
      </w:tr>
      <w:tr w:rsidR="00391FD2" w:rsidRPr="00A75C05" w14:paraId="24F85805" w14:textId="77777777" w:rsidTr="003D4D8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5657DE" w14:textId="77777777" w:rsidR="00391FD2" w:rsidRPr="003D4D81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D4D8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75979F" w14:textId="32BDADD1" w:rsidR="00391FD2" w:rsidRPr="003D4D81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391FD2" w:rsidRPr="003D4D8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467C8A" w14:textId="77777777" w:rsidR="00391FD2" w:rsidRPr="003D4D81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4D81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248270" w14:textId="77777777" w:rsidR="00391FD2" w:rsidRPr="003D4D81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4D81">
              <w:rPr>
                <w:rFonts w:eastAsia="Times New Roman"/>
                <w:szCs w:val="18"/>
                <w:lang w:eastAsia="ar-SA"/>
              </w:rPr>
              <w:t>Update of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ACE764" w14:textId="31BA76C1" w:rsidR="00391FD2" w:rsidRPr="003D4D81" w:rsidRDefault="003D4D81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4D8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35C5F7" w14:textId="77777777" w:rsidR="00391FD2" w:rsidRPr="003D4D81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91FD2" w:rsidRPr="00A75C05" w14:paraId="794E4BBA" w14:textId="77777777" w:rsidTr="003D4D8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56FA3" w14:textId="77777777" w:rsidR="00391FD2" w:rsidRPr="003D4D81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D4D8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8A66A" w14:textId="19AF8274" w:rsidR="00391FD2" w:rsidRPr="003D4D81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391FD2" w:rsidRPr="003D4D8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5276B" w14:textId="77777777" w:rsidR="00391FD2" w:rsidRPr="003D4D81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4D81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617E7" w14:textId="77777777" w:rsidR="00391FD2" w:rsidRPr="003D4D81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4D81">
              <w:rPr>
                <w:rFonts w:eastAsia="Times New Roman"/>
                <w:szCs w:val="18"/>
                <w:lang w:eastAsia="ar-SA"/>
              </w:rPr>
              <w:t>Update of 5.8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8FBF34" w14:textId="09D1D279" w:rsidR="00391FD2" w:rsidRPr="003D4D81" w:rsidRDefault="003D4D81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4D81">
              <w:rPr>
                <w:rFonts w:eastAsia="Times New Roman" w:cs="Arial"/>
                <w:szCs w:val="18"/>
                <w:lang w:eastAsia="ar-SA"/>
              </w:rPr>
              <w:t>Revised to S1-230472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6EFE8" w14:textId="77777777" w:rsidR="00391FD2" w:rsidRPr="003D4D81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4D81" w:rsidRPr="00A75C05" w14:paraId="12AD7933" w14:textId="77777777" w:rsidTr="008B3D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CDEB5A" w14:textId="5DB78BBE" w:rsidR="003D4D81" w:rsidRPr="003D4D81" w:rsidRDefault="003D4D81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D4D8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CA96D0" w14:textId="745B98E1" w:rsidR="003D4D81" w:rsidRPr="003D4D81" w:rsidRDefault="00F15569" w:rsidP="00A30201">
            <w:pPr>
              <w:snapToGrid w:val="0"/>
              <w:spacing w:after="0" w:line="240" w:lineRule="auto"/>
            </w:pPr>
            <w:hyperlink r:id="rId46" w:history="1">
              <w:r w:rsidR="003D4D81" w:rsidRPr="003D4D81">
                <w:rPr>
                  <w:rStyle w:val="Hyperlink"/>
                  <w:rFonts w:cs="Arial"/>
                  <w:color w:val="auto"/>
                </w:rPr>
                <w:t>S1-230472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088F78" w14:textId="7AFB662B" w:rsidR="003D4D81" w:rsidRPr="003D4D81" w:rsidRDefault="003D4D81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4D81">
              <w:rPr>
                <w:rFonts w:eastAsia="Times New Roman"/>
                <w:szCs w:val="18"/>
                <w:lang w:eastAsia="ar-SA"/>
              </w:rPr>
              <w:t>NOVAMINT,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74A345" w14:textId="198B7E7A" w:rsidR="003D4D81" w:rsidRPr="003D4D81" w:rsidRDefault="003D4D81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4D81">
              <w:rPr>
                <w:rFonts w:eastAsia="Times New Roman"/>
                <w:szCs w:val="18"/>
                <w:lang w:eastAsia="ar-SA"/>
              </w:rPr>
              <w:t>Update of 5.8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A85C24" w14:textId="6578E724" w:rsidR="003D4D81" w:rsidRPr="003D4D81" w:rsidRDefault="003D4D81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4D8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A1F557" w14:textId="77777777" w:rsidR="003D4D81" w:rsidRDefault="003D4D81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4D81">
              <w:rPr>
                <w:rFonts w:eastAsia="Arial Unicode MS" w:cs="Arial"/>
                <w:szCs w:val="18"/>
                <w:lang w:eastAsia="ar-SA"/>
              </w:rPr>
              <w:t>Revision of S1-230143.</w:t>
            </w:r>
          </w:p>
          <w:p w14:paraId="38E3B542" w14:textId="670D9E7A" w:rsidR="003D4D81" w:rsidRPr="003D4D81" w:rsidRDefault="003D4D81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As on photo</w:t>
            </w:r>
          </w:p>
        </w:tc>
      </w:tr>
      <w:tr w:rsidR="00391FD2" w:rsidRPr="00A75C05" w14:paraId="01A0384E" w14:textId="77777777" w:rsidTr="008B3D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C2477" w14:textId="77777777" w:rsidR="00391FD2" w:rsidRPr="008B3D53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3D5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FD9DA" w14:textId="407CFD6B" w:rsidR="00391FD2" w:rsidRPr="008B3D53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391FD2" w:rsidRPr="008B3D5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533E5" w14:textId="77777777" w:rsidR="00391FD2" w:rsidRPr="008B3D53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3D53">
              <w:rPr>
                <w:rFonts w:eastAsia="Times New Roman"/>
                <w:szCs w:val="18"/>
                <w:lang w:eastAsia="ar-SA"/>
              </w:rPr>
              <w:t>CATT,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4BEC4" w14:textId="77777777" w:rsidR="00391FD2" w:rsidRPr="008B3D53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3D53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B3D53">
              <w:rPr>
                <w:rFonts w:eastAsia="Times New Roman"/>
                <w:szCs w:val="18"/>
                <w:lang w:eastAsia="ar-SA"/>
              </w:rPr>
              <w:t xml:space="preserve"> on updates of clause 5.10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75897" w14:textId="2417D76F" w:rsidR="00391FD2" w:rsidRPr="008B3D53" w:rsidRDefault="008B3D5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D53">
              <w:rPr>
                <w:rFonts w:eastAsia="Times New Roman" w:cs="Arial"/>
                <w:szCs w:val="18"/>
                <w:lang w:eastAsia="ar-SA"/>
              </w:rPr>
              <w:t>Revised to S1-230473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E8E91" w14:textId="77777777" w:rsidR="00391FD2" w:rsidRPr="008B3D53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B3D53" w:rsidRPr="00A75C05" w14:paraId="6B9DBCEB" w14:textId="77777777" w:rsidTr="006723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BD02" w14:textId="4B81CD0C" w:rsidR="008B3D53" w:rsidRPr="008B3D53" w:rsidRDefault="008B3D5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3D5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CED0" w14:textId="3101C336" w:rsidR="008B3D53" w:rsidRPr="008B3D53" w:rsidRDefault="00F15569" w:rsidP="00A30201">
            <w:pPr>
              <w:snapToGrid w:val="0"/>
              <w:spacing w:after="0" w:line="240" w:lineRule="auto"/>
            </w:pPr>
            <w:hyperlink r:id="rId48" w:history="1">
              <w:r w:rsidR="008B3D53" w:rsidRPr="008B3D53">
                <w:rPr>
                  <w:rStyle w:val="Hyperlink"/>
                  <w:rFonts w:cs="Arial"/>
                </w:rPr>
                <w:t>S1-230473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00A5" w14:textId="5778E97A" w:rsidR="008B3D53" w:rsidRPr="008B3D53" w:rsidRDefault="008B3D5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3D53">
              <w:rPr>
                <w:rFonts w:eastAsia="Times New Roman"/>
                <w:szCs w:val="18"/>
                <w:lang w:eastAsia="ar-SA"/>
              </w:rPr>
              <w:t>CATT,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6FD0" w14:textId="54A1D3AC" w:rsidR="008B3D53" w:rsidRPr="008B3D53" w:rsidRDefault="008B3D5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3D53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B3D53">
              <w:rPr>
                <w:rFonts w:eastAsia="Times New Roman"/>
                <w:szCs w:val="18"/>
                <w:lang w:eastAsia="ar-SA"/>
              </w:rPr>
              <w:t xml:space="preserve"> on updates of clause 5.10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6F67" w14:textId="77777777" w:rsidR="008B3D53" w:rsidRPr="008B3D53" w:rsidRDefault="008B3D5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B18A" w14:textId="1D656FA6" w:rsidR="008B3D53" w:rsidRPr="008B3D53" w:rsidRDefault="008B3D53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S1-230151.</w:t>
            </w:r>
          </w:p>
        </w:tc>
      </w:tr>
      <w:tr w:rsidR="00391FD2" w:rsidRPr="00A75C05" w14:paraId="4925667B" w14:textId="77777777" w:rsidTr="008B3D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CC3D3" w14:textId="77777777" w:rsidR="00391FD2" w:rsidRPr="008B3D53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3D5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17E65" w14:textId="7CEC442E" w:rsidR="00391FD2" w:rsidRPr="008B3D53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391FD2" w:rsidRPr="008B3D5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AE11B" w14:textId="77777777" w:rsidR="00391FD2" w:rsidRPr="008B3D53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3D53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A7864" w14:textId="77777777" w:rsidR="00391FD2" w:rsidRPr="008B3D53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3D53">
              <w:rPr>
                <w:rFonts w:eastAsia="Times New Roman"/>
                <w:szCs w:val="18"/>
                <w:lang w:eastAsia="ar-SA"/>
              </w:rPr>
              <w:t>Pseudo-CR on updates to clause 5.12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954EB" w14:textId="4E58117D" w:rsidR="00391FD2" w:rsidRPr="008B3D53" w:rsidRDefault="008B3D5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D53">
              <w:rPr>
                <w:rFonts w:eastAsia="Times New Roman" w:cs="Arial"/>
                <w:szCs w:val="18"/>
                <w:lang w:eastAsia="ar-SA"/>
              </w:rPr>
              <w:t>Revised to S1-230474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B84E1" w14:textId="77777777" w:rsidR="00391FD2" w:rsidRPr="008B3D53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B3D53" w:rsidRPr="00A75C05" w14:paraId="5CEA935E" w14:textId="77777777" w:rsidTr="006723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5998D" w14:textId="3BF25DE0" w:rsidR="008B3D53" w:rsidRPr="008B3D53" w:rsidRDefault="008B3D5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3D5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8C3E" w14:textId="50E856CF" w:rsidR="008B3D53" w:rsidRPr="008B3D53" w:rsidRDefault="00F15569" w:rsidP="00A30201">
            <w:pPr>
              <w:snapToGrid w:val="0"/>
              <w:spacing w:after="0" w:line="240" w:lineRule="auto"/>
            </w:pPr>
            <w:hyperlink r:id="rId50" w:history="1">
              <w:r w:rsidR="008B3D53" w:rsidRPr="008B3D53">
                <w:rPr>
                  <w:rStyle w:val="Hyperlink"/>
                  <w:rFonts w:cs="Arial"/>
                </w:rPr>
                <w:t>S1-230474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EE14" w14:textId="47432A61" w:rsidR="008B3D53" w:rsidRPr="008B3D53" w:rsidRDefault="008B3D5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3D53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6104" w14:textId="76BD9C9B" w:rsidR="008B3D53" w:rsidRPr="008B3D53" w:rsidRDefault="008B3D5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3D53">
              <w:rPr>
                <w:rFonts w:eastAsia="Times New Roman"/>
                <w:szCs w:val="18"/>
                <w:lang w:eastAsia="ar-SA"/>
              </w:rPr>
              <w:t>Pseudo-CR on updates to clause 5.12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91B9" w14:textId="77777777" w:rsidR="008B3D53" w:rsidRPr="008B3D53" w:rsidRDefault="008B3D5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33AE" w14:textId="2E247256" w:rsidR="008B3D53" w:rsidRPr="008B3D53" w:rsidRDefault="008B3D53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S1-230166.</w:t>
            </w:r>
          </w:p>
        </w:tc>
      </w:tr>
      <w:tr w:rsidR="00391FD2" w:rsidRPr="00B04844" w14:paraId="412F0974" w14:textId="77777777" w:rsidTr="005B009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AD9661C" w14:textId="77777777" w:rsidR="00391FD2" w:rsidRPr="00D87E16" w:rsidRDefault="00391FD2" w:rsidP="00A3020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Others</w:t>
            </w:r>
          </w:p>
        </w:tc>
      </w:tr>
      <w:tr w:rsidR="00391FD2" w:rsidRPr="00A75C05" w14:paraId="6BCBF4A5" w14:textId="77777777" w:rsidTr="005B009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A7358" w14:textId="77777777" w:rsidR="00391FD2" w:rsidRPr="005B009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B009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7C665" w14:textId="5DCBB7AC" w:rsidR="00391FD2" w:rsidRPr="005B0090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1" w:history="1">
              <w:r w:rsidR="00391FD2" w:rsidRPr="005B009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2D8D9" w14:textId="77777777" w:rsidR="00391FD2" w:rsidRPr="005B009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090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5D39A" w14:textId="77777777" w:rsidR="00391FD2" w:rsidRPr="005B0090" w:rsidRDefault="00391FD2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090">
              <w:rPr>
                <w:rFonts w:eastAsia="Times New Roman"/>
                <w:szCs w:val="18"/>
                <w:lang w:eastAsia="ar-SA"/>
              </w:rPr>
              <w:t>Discussion on consolidation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37B76" w14:textId="3A51E3AC" w:rsidR="00391FD2" w:rsidRPr="005B0090" w:rsidRDefault="005B0090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009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42067" w14:textId="77777777" w:rsidR="00391FD2" w:rsidRPr="005B0090" w:rsidRDefault="00391FD2" w:rsidP="00A302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3093" w:rsidRPr="00DF5A37" w14:paraId="2EAC42FB" w14:textId="77777777" w:rsidTr="00773093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95961A" w14:textId="77777777" w:rsidR="00773093" w:rsidRPr="00773093" w:rsidRDefault="00773093" w:rsidP="00A30201">
            <w:pPr>
              <w:pStyle w:val="Heading2"/>
              <w:rPr>
                <w:sz w:val="24"/>
                <w:szCs w:val="18"/>
              </w:rPr>
            </w:pPr>
            <w:proofErr w:type="spellStart"/>
            <w:r w:rsidRPr="00773093">
              <w:rPr>
                <w:sz w:val="24"/>
                <w:szCs w:val="18"/>
              </w:rPr>
              <w:t>FS_DualSteer</w:t>
            </w:r>
            <w:proofErr w:type="spellEnd"/>
            <w:r w:rsidRPr="00773093">
              <w:rPr>
                <w:sz w:val="24"/>
                <w:szCs w:val="18"/>
              </w:rPr>
              <w:t>: Study on Upper layer traffic steering, switching and split over dual 3GPP access [</w:t>
            </w:r>
            <w:hyperlink r:id="rId52" w:history="1">
              <w:r w:rsidRPr="00773093">
                <w:rPr>
                  <w:rStyle w:val="Hyperlink"/>
                  <w:sz w:val="24"/>
                  <w:szCs w:val="18"/>
                </w:rPr>
                <w:t>SP-220445</w:t>
              </w:r>
            </w:hyperlink>
            <w:r w:rsidRPr="00773093">
              <w:rPr>
                <w:sz w:val="24"/>
                <w:szCs w:val="18"/>
              </w:rPr>
              <w:t>]</w:t>
            </w:r>
          </w:p>
        </w:tc>
      </w:tr>
      <w:tr w:rsidR="00773093" w:rsidRPr="00DF5A37" w14:paraId="3986601D" w14:textId="77777777" w:rsidTr="004A7C40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0EC2" w14:textId="77777777" w:rsidR="00826E5D" w:rsidRPr="00DF5A37" w:rsidRDefault="00826E5D" w:rsidP="00826E5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10B02FE" w14:textId="77777777" w:rsidR="00826E5D" w:rsidRPr="0092231B" w:rsidRDefault="00826E5D" w:rsidP="00826E5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2231B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92231B">
              <w:rPr>
                <w:lang w:val="fr-FR"/>
              </w:rPr>
              <w:t>Francesco Pica (Qualcomm)</w:t>
            </w:r>
          </w:p>
          <w:p w14:paraId="3E7E8DEF" w14:textId="77777777" w:rsidR="00826E5D" w:rsidRPr="0092231B" w:rsidRDefault="00826E5D" w:rsidP="00826E5D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hyperlink r:id="rId53" w:history="1">
              <w:r w:rsidRPr="00CC566E">
                <w:rPr>
                  <w:rStyle w:val="Hyperlink"/>
                  <w:rFonts w:eastAsia="Arial Unicode MS" w:cs="Arial"/>
                  <w:lang w:val="fr-FR"/>
                </w:rPr>
                <w:t>TR22.841v0.2.0</w:t>
              </w:r>
            </w:hyperlink>
          </w:p>
          <w:p w14:paraId="1817E47D" w14:textId="77777777" w:rsidR="00826E5D" w:rsidRPr="00DF5A37" w:rsidRDefault="00826E5D" w:rsidP="00826E5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date: SA#100 (06/2023)</w:t>
            </w:r>
          </w:p>
          <w:p w14:paraId="3ECC2A7A" w14:textId="67A56101" w:rsidR="00773093" w:rsidRPr="00773093" w:rsidRDefault="00826E5D" w:rsidP="004A7C4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Pr="0092231B">
              <w:rPr>
                <w:rFonts w:eastAsia="Arial Unicode MS" w:cs="Arial"/>
                <w:szCs w:val="18"/>
                <w:lang w:val="fr-FR" w:eastAsia="ar-SA"/>
              </w:rPr>
              <w:t>60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773093" w:rsidRPr="00D87E16" w14:paraId="7D081FF7" w14:textId="77777777" w:rsidTr="00771FD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22118C" w14:textId="77777777" w:rsidR="00773093" w:rsidRPr="00D87E16" w:rsidRDefault="00773093" w:rsidP="00773093">
            <w:pPr>
              <w:pStyle w:val="Heading1"/>
              <w:numPr>
                <w:ilvl w:val="0"/>
                <w:numId w:val="0"/>
              </w:numPr>
              <w:tabs>
                <w:tab w:val="num" w:pos="227"/>
              </w:tabs>
              <w:ind w:left="360" w:hanging="360"/>
            </w:pPr>
            <w:r w:rsidRPr="00773093">
              <w:t>General</w:t>
            </w:r>
          </w:p>
        </w:tc>
      </w:tr>
      <w:tr w:rsidR="00773093" w:rsidRPr="0092231B" w14:paraId="3F1CDFFA" w14:textId="77777777" w:rsidTr="00D65E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F4D87" w14:textId="77777777" w:rsidR="00773093" w:rsidRPr="00771FDF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71FDF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E0531" w14:textId="7E1CE1E0" w:rsidR="00773093" w:rsidRPr="00771FDF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773093" w:rsidRPr="00771FD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E9F7C6" w14:textId="77777777" w:rsidR="00773093" w:rsidRPr="00771FDF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35201" w14:textId="77777777" w:rsidR="00773093" w:rsidRPr="00771FDF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71FDF">
              <w:rPr>
                <w:rFonts w:eastAsia="Times New Roman"/>
                <w:szCs w:val="18"/>
                <w:lang w:eastAsia="ar-SA"/>
              </w:rPr>
              <w:t>Overview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FDB991" w14:textId="1371D42B" w:rsidR="00773093" w:rsidRPr="00771FDF" w:rsidRDefault="00771FD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71FDF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771FDF">
              <w:rPr>
                <w:rFonts w:eastAsia="Times New Roman" w:cs="Arial"/>
                <w:szCs w:val="18"/>
                <w:lang w:val="fr-FR" w:eastAsia="ar-SA"/>
              </w:rPr>
              <w:t xml:space="preserve"> to S1-230453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4DB45" w14:textId="77777777" w:rsidR="00773093" w:rsidRPr="00771FDF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71FDF" w:rsidRPr="0092231B" w14:paraId="315B37E1" w14:textId="77777777" w:rsidTr="00D65E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F25EE" w14:textId="72682677" w:rsidR="00771FDF" w:rsidRPr="00D65E49" w:rsidRDefault="00771FD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F1C43" w14:textId="2719C983" w:rsidR="00771FDF" w:rsidRPr="00D65E49" w:rsidRDefault="00F15569" w:rsidP="00A30201">
            <w:pPr>
              <w:snapToGrid w:val="0"/>
              <w:spacing w:after="0" w:line="240" w:lineRule="auto"/>
            </w:pPr>
            <w:hyperlink r:id="rId55" w:history="1">
              <w:r w:rsidR="00771FDF" w:rsidRPr="00D65E49">
                <w:rPr>
                  <w:rStyle w:val="Hyperlink"/>
                  <w:rFonts w:cs="Arial"/>
                  <w:color w:val="auto"/>
                </w:rPr>
                <w:t>S1-230453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0C1978" w14:textId="05656019" w:rsidR="00771FDF" w:rsidRPr="00D65E49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E49">
              <w:rPr>
                <w:rFonts w:eastAsia="Times New Roman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9F658" w14:textId="1D244D04" w:rsidR="00771FDF" w:rsidRPr="00D65E49" w:rsidRDefault="00771FDF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E49">
              <w:rPr>
                <w:rFonts w:eastAsia="Times New Roman"/>
                <w:szCs w:val="18"/>
                <w:lang w:eastAsia="ar-SA"/>
              </w:rPr>
              <w:t>Overview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C816E" w14:textId="4B879D10" w:rsidR="00771FDF" w:rsidRPr="00D65E49" w:rsidRDefault="00D65E49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65E49">
              <w:rPr>
                <w:rFonts w:eastAsia="Times New Roman" w:cs="Arial"/>
                <w:szCs w:val="18"/>
                <w:lang w:val="fr-FR" w:eastAsia="ar-SA"/>
              </w:rPr>
              <w:t xml:space="preserve"> to S1-230478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E55B7" w14:textId="137B89E2" w:rsidR="00771FDF" w:rsidRPr="00D65E49" w:rsidRDefault="00771FDF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65E49">
              <w:rPr>
                <w:rFonts w:eastAsia="Arial Unicode MS" w:cs="Arial"/>
                <w:szCs w:val="18"/>
                <w:lang w:val="fr-FR" w:eastAsia="ar-SA"/>
              </w:rPr>
              <w:t xml:space="preserve"> of S1-230155.</w:t>
            </w:r>
          </w:p>
        </w:tc>
      </w:tr>
      <w:tr w:rsidR="00D65E49" w:rsidRPr="0092231B" w14:paraId="435A0260" w14:textId="77777777" w:rsidTr="00D65E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3A01" w14:textId="5F8EFF09" w:rsidR="00D65E49" w:rsidRPr="00D65E49" w:rsidRDefault="00D65E49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60D56" w14:textId="43205A5A" w:rsidR="00D65E49" w:rsidRPr="00D65E49" w:rsidRDefault="00F15569" w:rsidP="00A30201">
            <w:pPr>
              <w:snapToGrid w:val="0"/>
              <w:spacing w:after="0" w:line="240" w:lineRule="auto"/>
            </w:pPr>
            <w:hyperlink r:id="rId56" w:history="1">
              <w:r w:rsidR="00D65E49" w:rsidRPr="00D65E49">
                <w:rPr>
                  <w:rStyle w:val="Hyperlink"/>
                  <w:rFonts w:cs="Arial"/>
                  <w:color w:val="auto"/>
                </w:rPr>
                <w:t>S1-230478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4EF8" w14:textId="54428352" w:rsidR="00D65E49" w:rsidRPr="00D65E49" w:rsidRDefault="00D65E4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E49">
              <w:rPr>
                <w:rFonts w:eastAsia="Times New Roman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58D0" w14:textId="16B4C8B8" w:rsidR="00D65E49" w:rsidRPr="00D65E49" w:rsidRDefault="00D65E4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E49">
              <w:rPr>
                <w:rFonts w:eastAsia="Times New Roman"/>
                <w:szCs w:val="18"/>
                <w:lang w:eastAsia="ar-SA"/>
              </w:rPr>
              <w:t>Overview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D96F" w14:textId="77777777" w:rsidR="00D65E49" w:rsidRPr="00D65E49" w:rsidRDefault="00D65E49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B77F" w14:textId="59A65A5E" w:rsidR="00D65E49" w:rsidRPr="00D65E49" w:rsidRDefault="00D65E49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D65E49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S1-230155.</w:t>
            </w:r>
          </w:p>
          <w:p w14:paraId="6E65682A" w14:textId="0BDADC1B" w:rsidR="00D65E49" w:rsidRPr="00D65E49" w:rsidRDefault="00D65E49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65E49">
              <w:rPr>
                <w:rFonts w:eastAsia="Arial Unicode MS" w:cs="Arial"/>
                <w:szCs w:val="18"/>
                <w:lang w:val="fr-FR" w:eastAsia="ar-SA"/>
              </w:rPr>
              <w:t xml:space="preserve"> of S1-230453.</w:t>
            </w:r>
          </w:p>
        </w:tc>
      </w:tr>
      <w:tr w:rsidR="00773093" w:rsidRPr="00D87E16" w14:paraId="30E96B1B" w14:textId="77777777" w:rsidTr="00915FB5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1C941AD" w14:textId="77777777" w:rsidR="00773093" w:rsidRPr="00D87E16" w:rsidRDefault="00773093" w:rsidP="00A3020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773093" w:rsidRPr="0092231B" w14:paraId="59FDD393" w14:textId="77777777" w:rsidTr="009C1D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EBBCF" w14:textId="77777777" w:rsidR="00773093" w:rsidRPr="00915FB5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15FB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7B53E" w14:textId="4224B2E1" w:rsidR="00773093" w:rsidRPr="00915FB5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773093" w:rsidRPr="00915FB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0B21C" w14:textId="77777777" w:rsidR="00773093" w:rsidRPr="00915FB5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15FB5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915FB5">
              <w:rPr>
                <w:rFonts w:eastAsia="Times New Roman"/>
                <w:szCs w:val="18"/>
                <w:lang w:eastAsia="ar-SA"/>
              </w:rPr>
              <w:t xml:space="preserve">, Qualcomm, Charter Communications, Lockheed Martin, </w:t>
            </w:r>
            <w:proofErr w:type="spellStart"/>
            <w:r w:rsidRPr="00915FB5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DCAEB" w14:textId="77777777" w:rsidR="00773093" w:rsidRPr="00915FB5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5FB5">
              <w:rPr>
                <w:rFonts w:eastAsia="Times New Roman"/>
                <w:szCs w:val="18"/>
                <w:lang w:eastAsia="ar-SA"/>
              </w:rPr>
              <w:t>New use case on Inter-PLMN scenario - TN and multiple NTN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E6A24" w14:textId="408030CE" w:rsidR="00773093" w:rsidRPr="00915FB5" w:rsidRDefault="00915FB5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15FB5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915FB5">
              <w:rPr>
                <w:rFonts w:eastAsia="Times New Roman" w:cs="Arial"/>
                <w:szCs w:val="18"/>
                <w:lang w:val="fr-FR" w:eastAsia="ar-SA"/>
              </w:rPr>
              <w:t xml:space="preserve"> to S1-230461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ADFF0" w14:textId="77777777" w:rsidR="00773093" w:rsidRPr="00915FB5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15FB5" w:rsidRPr="0092231B" w14:paraId="2530407D" w14:textId="77777777" w:rsidTr="009C1D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DAEBB" w14:textId="672F6454" w:rsidR="00915FB5" w:rsidRPr="009C1DEC" w:rsidRDefault="00915FB5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C1DE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4F999" w14:textId="567D5649" w:rsidR="00915FB5" w:rsidRPr="009C1DEC" w:rsidRDefault="00F15569" w:rsidP="00A30201">
            <w:pPr>
              <w:snapToGrid w:val="0"/>
              <w:spacing w:after="0" w:line="240" w:lineRule="auto"/>
            </w:pPr>
            <w:hyperlink r:id="rId58" w:history="1">
              <w:r w:rsidR="00915FB5" w:rsidRPr="009C1DEC">
                <w:rPr>
                  <w:rStyle w:val="Hyperlink"/>
                  <w:rFonts w:cs="Arial"/>
                  <w:color w:val="auto"/>
                </w:rPr>
                <w:t>S1-230461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84F3A" w14:textId="36CD1590" w:rsidR="00915FB5" w:rsidRPr="009C1DEC" w:rsidRDefault="00915FB5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C1DEC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9C1DEC">
              <w:rPr>
                <w:rFonts w:eastAsia="Times New Roman"/>
                <w:szCs w:val="18"/>
                <w:lang w:eastAsia="ar-SA"/>
              </w:rPr>
              <w:t xml:space="preserve">, Qualcomm, Charter Communications, Lockheed Martin, </w:t>
            </w:r>
            <w:proofErr w:type="spellStart"/>
            <w:r w:rsidRPr="009C1DEC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44C73" w14:textId="74C101F6" w:rsidR="00915FB5" w:rsidRPr="009C1DEC" w:rsidRDefault="00915FB5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1DEC">
              <w:rPr>
                <w:rFonts w:eastAsia="Times New Roman"/>
                <w:szCs w:val="18"/>
                <w:lang w:eastAsia="ar-SA"/>
              </w:rPr>
              <w:t>New use case on Inter-PLMN scenario - TN and multiple NTN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58C3B" w14:textId="57DCA5B2" w:rsidR="00915FB5" w:rsidRPr="009C1DEC" w:rsidRDefault="009C1DEC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C1DEC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9C1DEC">
              <w:rPr>
                <w:rFonts w:eastAsia="Times New Roman" w:cs="Arial"/>
                <w:szCs w:val="18"/>
                <w:lang w:val="fr-FR" w:eastAsia="ar-SA"/>
              </w:rPr>
              <w:t xml:space="preserve"> to S1-230479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16C9A" w14:textId="4726CE81" w:rsidR="00915FB5" w:rsidRPr="009C1DEC" w:rsidRDefault="00915FB5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C1DE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9C1DEC">
              <w:rPr>
                <w:rFonts w:eastAsia="Arial Unicode MS" w:cs="Arial"/>
                <w:szCs w:val="18"/>
                <w:lang w:val="fr-FR" w:eastAsia="ar-SA"/>
              </w:rPr>
              <w:t xml:space="preserve"> of S1-230021.</w:t>
            </w:r>
          </w:p>
        </w:tc>
      </w:tr>
      <w:tr w:rsidR="009C1DEC" w:rsidRPr="0092231B" w14:paraId="386D9835" w14:textId="77777777" w:rsidTr="009C1D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7CE9" w14:textId="5184A849" w:rsidR="009C1DEC" w:rsidRPr="009C1DEC" w:rsidRDefault="009C1DEC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C1DE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EA7C" w14:textId="75F9DEDD" w:rsidR="009C1DEC" w:rsidRPr="009C1DEC" w:rsidRDefault="00F15569" w:rsidP="00A30201">
            <w:pPr>
              <w:snapToGrid w:val="0"/>
              <w:spacing w:after="0" w:line="240" w:lineRule="auto"/>
            </w:pPr>
            <w:hyperlink r:id="rId59" w:history="1">
              <w:r w:rsidR="009C1DEC" w:rsidRPr="009C1DEC">
                <w:rPr>
                  <w:rStyle w:val="Hyperlink"/>
                  <w:rFonts w:cs="Arial"/>
                  <w:color w:val="auto"/>
                </w:rPr>
                <w:t>S1-230479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69D9" w14:textId="27214019" w:rsidR="009C1DEC" w:rsidRPr="009C1DEC" w:rsidRDefault="009C1DEC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C1DEC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9C1DEC">
              <w:rPr>
                <w:rFonts w:eastAsia="Times New Roman"/>
                <w:szCs w:val="18"/>
                <w:lang w:eastAsia="ar-SA"/>
              </w:rPr>
              <w:t xml:space="preserve">, Qualcomm, Charter Communications, Lockheed Martin, </w:t>
            </w:r>
            <w:proofErr w:type="spellStart"/>
            <w:r w:rsidRPr="009C1DEC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524A" w14:textId="41A4D5A0" w:rsidR="009C1DEC" w:rsidRPr="009C1DEC" w:rsidRDefault="009C1DEC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1DEC">
              <w:rPr>
                <w:rFonts w:eastAsia="Times New Roman"/>
                <w:szCs w:val="18"/>
                <w:lang w:eastAsia="ar-SA"/>
              </w:rPr>
              <w:t>New use case on Inter-PLMN scenario - TN and multiple NTN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E462" w14:textId="77777777" w:rsidR="009C1DEC" w:rsidRPr="009C1DEC" w:rsidRDefault="009C1DEC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51F4" w14:textId="62939568" w:rsidR="009C1DEC" w:rsidRPr="009C1DEC" w:rsidRDefault="009C1DEC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C1DEC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9C1DEC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S1-230021.</w:t>
            </w:r>
          </w:p>
          <w:p w14:paraId="450A550C" w14:textId="6938DD72" w:rsidR="009C1DEC" w:rsidRPr="009C1DEC" w:rsidRDefault="009C1DEC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C1DE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9C1DEC">
              <w:rPr>
                <w:rFonts w:eastAsia="Arial Unicode MS" w:cs="Arial"/>
                <w:szCs w:val="18"/>
                <w:lang w:val="fr-FR" w:eastAsia="ar-SA"/>
              </w:rPr>
              <w:t xml:space="preserve"> of S1-230461.</w:t>
            </w:r>
          </w:p>
        </w:tc>
      </w:tr>
      <w:tr w:rsidR="00773093" w:rsidRPr="0092231B" w14:paraId="76F384CF" w14:textId="77777777" w:rsidTr="00F56E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AAA2FD" w14:textId="77777777" w:rsidR="00773093" w:rsidRPr="00CD7AA6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D7AA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BB607" w14:textId="29435287" w:rsidR="00773093" w:rsidRPr="00CD7AA6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773093" w:rsidRPr="00CD7AA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2F698" w14:textId="77777777" w:rsidR="00773093" w:rsidRPr="00CD7AA6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7AA6">
              <w:rPr>
                <w:rFonts w:eastAsia="Times New Roman"/>
                <w:szCs w:val="18"/>
                <w:lang w:eastAsia="ar-SA"/>
              </w:rPr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B0D12" w14:textId="77777777" w:rsidR="00773093" w:rsidRPr="00CD7AA6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7AA6">
              <w:rPr>
                <w:rFonts w:eastAsia="Times New Roman"/>
                <w:szCs w:val="18"/>
                <w:lang w:eastAsia="ar-SA"/>
              </w:rPr>
              <w:t>New use case on access to local NPN services in inter (S)NPN-PLMN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B13BF0" w14:textId="0DC774BA" w:rsidR="00773093" w:rsidRPr="00CD7AA6" w:rsidRDefault="00CD7AA6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D7AA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CD7AA6">
              <w:rPr>
                <w:rFonts w:eastAsia="Times New Roman" w:cs="Arial"/>
                <w:szCs w:val="18"/>
                <w:lang w:val="fr-FR" w:eastAsia="ar-SA"/>
              </w:rPr>
              <w:t xml:space="preserve"> to S1-230462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53C35" w14:textId="77777777" w:rsidR="00773093" w:rsidRPr="00CD7AA6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D7AA6" w:rsidRPr="0092231B" w14:paraId="1C130E4D" w14:textId="77777777" w:rsidTr="00F56E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EA691" w14:textId="3784BBDD" w:rsidR="00CD7AA6" w:rsidRPr="00F56E28" w:rsidRDefault="00CD7AA6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56E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8CA50" w14:textId="5BE2C6CD" w:rsidR="00CD7AA6" w:rsidRPr="00F56E28" w:rsidRDefault="00F15569" w:rsidP="00A30201">
            <w:pPr>
              <w:snapToGrid w:val="0"/>
              <w:spacing w:after="0" w:line="240" w:lineRule="auto"/>
            </w:pPr>
            <w:hyperlink r:id="rId61" w:history="1">
              <w:r w:rsidR="00CD7AA6" w:rsidRPr="00F56E28">
                <w:rPr>
                  <w:rStyle w:val="Hyperlink"/>
                  <w:rFonts w:cs="Arial"/>
                  <w:color w:val="auto"/>
                </w:rPr>
                <w:t>S1-230462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63D66" w14:textId="1C06A047" w:rsidR="00CD7AA6" w:rsidRPr="00F56E28" w:rsidRDefault="00CD7AA6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6E28">
              <w:rPr>
                <w:rFonts w:eastAsia="Times New Roman"/>
                <w:szCs w:val="18"/>
                <w:lang w:eastAsia="ar-SA"/>
              </w:rPr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E3FD4" w14:textId="453F801C" w:rsidR="00CD7AA6" w:rsidRPr="00F56E28" w:rsidRDefault="00CD7AA6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6E28">
              <w:rPr>
                <w:rFonts w:eastAsia="Times New Roman"/>
                <w:szCs w:val="18"/>
                <w:lang w:eastAsia="ar-SA"/>
              </w:rPr>
              <w:t>New use case on access to local NPN services in inter (S)NPN-PLMN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396B0" w14:textId="132F0F91" w:rsidR="00CD7AA6" w:rsidRPr="00F56E28" w:rsidRDefault="00F56E28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56E2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56E28">
              <w:rPr>
                <w:rFonts w:eastAsia="Times New Roman" w:cs="Arial"/>
                <w:szCs w:val="18"/>
                <w:lang w:val="fr-FR" w:eastAsia="ar-SA"/>
              </w:rPr>
              <w:t xml:space="preserve"> to S1-230480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89C5A" w14:textId="22185F24" w:rsidR="00CD7AA6" w:rsidRPr="00F56E28" w:rsidRDefault="00CD7AA6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56E2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56E28">
              <w:rPr>
                <w:rFonts w:eastAsia="Arial Unicode MS" w:cs="Arial"/>
                <w:szCs w:val="18"/>
                <w:lang w:val="fr-FR" w:eastAsia="ar-SA"/>
              </w:rPr>
              <w:t xml:space="preserve"> of S1-230025.</w:t>
            </w:r>
          </w:p>
        </w:tc>
      </w:tr>
      <w:tr w:rsidR="00F56E28" w:rsidRPr="0092231B" w14:paraId="68F09712" w14:textId="77777777" w:rsidTr="00F56E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561C" w14:textId="47875436" w:rsidR="00F56E28" w:rsidRPr="00F56E28" w:rsidRDefault="00F56E28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56E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3C39" w14:textId="79E1A064" w:rsidR="00F56E28" w:rsidRPr="00F56E28" w:rsidRDefault="00F15569" w:rsidP="00A30201">
            <w:pPr>
              <w:snapToGrid w:val="0"/>
              <w:spacing w:after="0" w:line="240" w:lineRule="auto"/>
            </w:pPr>
            <w:hyperlink r:id="rId62" w:history="1">
              <w:r w:rsidR="00F56E28" w:rsidRPr="00F56E28">
                <w:rPr>
                  <w:rStyle w:val="Hyperlink"/>
                  <w:rFonts w:cs="Arial"/>
                  <w:color w:val="auto"/>
                </w:rPr>
                <w:t>S1-230480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3E8F" w14:textId="6E1B4CB0" w:rsidR="00F56E28" w:rsidRPr="00F56E28" w:rsidRDefault="00F56E28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6E28">
              <w:rPr>
                <w:rFonts w:eastAsia="Times New Roman"/>
                <w:szCs w:val="18"/>
                <w:lang w:eastAsia="ar-SA"/>
              </w:rPr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C459" w14:textId="2859FDCA" w:rsidR="00F56E28" w:rsidRPr="00F56E28" w:rsidRDefault="00F56E28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6E28">
              <w:rPr>
                <w:rFonts w:eastAsia="Times New Roman"/>
                <w:szCs w:val="18"/>
                <w:lang w:eastAsia="ar-SA"/>
              </w:rPr>
              <w:t>New use case on access to local NPN services in inter (S)NPN-PLMN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6059" w14:textId="77777777" w:rsidR="00F56E28" w:rsidRPr="00F56E28" w:rsidRDefault="00F56E28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3DB0" w14:textId="01E75D1F" w:rsidR="00F56E28" w:rsidRPr="00F56E28" w:rsidRDefault="00F56E28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56E28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F56E28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S1-230025.</w:t>
            </w:r>
          </w:p>
          <w:p w14:paraId="58F92440" w14:textId="2DB6868B" w:rsidR="00F56E28" w:rsidRPr="00F56E28" w:rsidRDefault="00F56E28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56E2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56E28">
              <w:rPr>
                <w:rFonts w:eastAsia="Arial Unicode MS" w:cs="Arial"/>
                <w:szCs w:val="18"/>
                <w:lang w:val="fr-FR" w:eastAsia="ar-SA"/>
              </w:rPr>
              <w:t xml:space="preserve"> of S1-230462.</w:t>
            </w:r>
          </w:p>
        </w:tc>
      </w:tr>
      <w:tr w:rsidR="00773093" w:rsidRPr="0092231B" w14:paraId="149839F9" w14:textId="77777777" w:rsidTr="00B265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AE4F1" w14:textId="77777777" w:rsidR="00773093" w:rsidRPr="00B265F4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65F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DF98C" w14:textId="587FDA65" w:rsidR="00773093" w:rsidRPr="00B265F4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3" w:history="1">
              <w:r w:rsidR="00773093" w:rsidRPr="00B265F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B3D68" w14:textId="77777777" w:rsidR="00773093" w:rsidRPr="00B265F4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5F4">
              <w:rPr>
                <w:rFonts w:eastAsia="Times New Roman"/>
                <w:szCs w:val="18"/>
                <w:lang w:eastAsia="ar-SA"/>
              </w:rPr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FBEE8" w14:textId="77777777" w:rsidR="00773093" w:rsidRPr="00B265F4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5F4">
              <w:rPr>
                <w:rFonts w:eastAsia="Times New Roman"/>
                <w:szCs w:val="18"/>
                <w:lang w:eastAsia="ar-SA"/>
              </w:rPr>
              <w:t>New use case on a group of devices in intra-(S)NPN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BBB80" w14:textId="0A399E42" w:rsidR="00773093" w:rsidRPr="00B265F4" w:rsidRDefault="00B265F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65F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265F4">
              <w:rPr>
                <w:rFonts w:eastAsia="Times New Roman" w:cs="Arial"/>
                <w:szCs w:val="18"/>
                <w:lang w:val="fr-FR" w:eastAsia="ar-SA"/>
              </w:rPr>
              <w:t xml:space="preserve"> to S1-230463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4E2A9" w14:textId="77777777" w:rsidR="00773093" w:rsidRPr="00B265F4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265F4" w:rsidRPr="0092231B" w14:paraId="7BE8EE8E" w14:textId="77777777" w:rsidTr="00B265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7DC3" w14:textId="414B1AFC" w:rsidR="00B265F4" w:rsidRPr="00B265F4" w:rsidRDefault="00B265F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65F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7B4E" w14:textId="7807B472" w:rsidR="00B265F4" w:rsidRPr="00B265F4" w:rsidRDefault="00F15569" w:rsidP="00A30201">
            <w:pPr>
              <w:snapToGrid w:val="0"/>
              <w:spacing w:after="0" w:line="240" w:lineRule="auto"/>
            </w:pPr>
            <w:hyperlink r:id="rId64" w:history="1">
              <w:r w:rsidR="00B265F4" w:rsidRPr="00B265F4">
                <w:rPr>
                  <w:rStyle w:val="Hyperlink"/>
                  <w:rFonts w:cs="Arial"/>
                  <w:color w:val="auto"/>
                </w:rPr>
                <w:t>S1-230463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3488" w14:textId="6068A410" w:rsidR="00B265F4" w:rsidRPr="00B265F4" w:rsidRDefault="00B265F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5F4">
              <w:rPr>
                <w:rFonts w:eastAsia="Times New Roman"/>
                <w:szCs w:val="18"/>
                <w:lang w:eastAsia="ar-SA"/>
              </w:rPr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0D0A" w14:textId="296ADFDE" w:rsidR="00B265F4" w:rsidRPr="00B265F4" w:rsidRDefault="00B265F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5F4">
              <w:rPr>
                <w:rFonts w:eastAsia="Times New Roman"/>
                <w:szCs w:val="18"/>
                <w:lang w:eastAsia="ar-SA"/>
              </w:rPr>
              <w:t>New use case on a group of devices in intra-(S)NPN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04FD" w14:textId="77777777" w:rsidR="00B265F4" w:rsidRPr="00B265F4" w:rsidRDefault="00B265F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14E8" w14:textId="3214BB77" w:rsidR="00B265F4" w:rsidRPr="00B265F4" w:rsidRDefault="00B265F4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265F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265F4">
              <w:rPr>
                <w:rFonts w:eastAsia="Arial Unicode MS" w:cs="Arial"/>
                <w:szCs w:val="18"/>
                <w:lang w:val="fr-FR" w:eastAsia="ar-SA"/>
              </w:rPr>
              <w:t xml:space="preserve"> of S1-230027.</w:t>
            </w:r>
          </w:p>
        </w:tc>
      </w:tr>
      <w:tr w:rsidR="00773093" w:rsidRPr="0092231B" w14:paraId="32EEAD1A" w14:textId="77777777" w:rsidTr="00B265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4D15C" w14:textId="77777777" w:rsidR="00773093" w:rsidRPr="00B265F4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65F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09057" w14:textId="72BFC075" w:rsidR="00773093" w:rsidRPr="00B265F4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5" w:history="1">
              <w:r w:rsidR="00773093" w:rsidRPr="00B265F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E0BE1" w14:textId="77777777" w:rsidR="00773093" w:rsidRPr="00B265F4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5F4">
              <w:rPr>
                <w:rFonts w:eastAsia="Times New Roman"/>
                <w:szCs w:val="18"/>
                <w:lang w:eastAsia="ar-SA"/>
              </w:rPr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AB25F" w14:textId="77777777" w:rsidR="00773093" w:rsidRPr="00B265F4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5F4">
              <w:rPr>
                <w:rFonts w:eastAsia="Times New Roman"/>
                <w:szCs w:val="18"/>
                <w:lang w:eastAsia="ar-SA"/>
              </w:rPr>
              <w:t>New use case on a group of devices accessing local NPN services in inter (S)NPN–PLMN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9C0A6" w14:textId="01535BC8" w:rsidR="00773093" w:rsidRPr="00B265F4" w:rsidRDefault="00B265F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65F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265F4">
              <w:rPr>
                <w:rFonts w:eastAsia="Times New Roman" w:cs="Arial"/>
                <w:szCs w:val="18"/>
                <w:lang w:val="fr-FR" w:eastAsia="ar-SA"/>
              </w:rPr>
              <w:t xml:space="preserve"> to S1-230464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08DDA" w14:textId="77777777" w:rsidR="00773093" w:rsidRPr="00B265F4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265F4" w:rsidRPr="0092231B" w14:paraId="5B2EDF64" w14:textId="77777777" w:rsidTr="005F21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C263" w14:textId="4851BFDC" w:rsidR="00B265F4" w:rsidRPr="00B265F4" w:rsidRDefault="00B265F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65F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62610" w14:textId="789DDFE2" w:rsidR="00B265F4" w:rsidRPr="00B265F4" w:rsidRDefault="00F15569" w:rsidP="00A30201">
            <w:pPr>
              <w:snapToGrid w:val="0"/>
              <w:spacing w:after="0" w:line="240" w:lineRule="auto"/>
            </w:pPr>
            <w:hyperlink r:id="rId66" w:history="1">
              <w:r w:rsidR="00B265F4" w:rsidRPr="00B265F4">
                <w:rPr>
                  <w:rStyle w:val="Hyperlink"/>
                  <w:rFonts w:cs="Arial"/>
                  <w:color w:val="auto"/>
                </w:rPr>
                <w:t>S1-230464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DBF9" w14:textId="2DA87E27" w:rsidR="00B265F4" w:rsidRPr="00B265F4" w:rsidRDefault="00B265F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5F4">
              <w:rPr>
                <w:rFonts w:eastAsia="Times New Roman"/>
                <w:szCs w:val="18"/>
                <w:lang w:eastAsia="ar-SA"/>
              </w:rPr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C715" w14:textId="33FC7563" w:rsidR="00B265F4" w:rsidRPr="00B265F4" w:rsidRDefault="00B265F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65F4">
              <w:rPr>
                <w:rFonts w:eastAsia="Times New Roman"/>
                <w:szCs w:val="18"/>
                <w:lang w:eastAsia="ar-SA"/>
              </w:rPr>
              <w:t>New use case on a group of devices accessing local NPN services in inter (S)NPN–PLMN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527C" w14:textId="77777777" w:rsidR="00B265F4" w:rsidRPr="00B265F4" w:rsidRDefault="00B265F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416F" w14:textId="303CF5A5" w:rsidR="00B265F4" w:rsidRPr="00B265F4" w:rsidRDefault="00B265F4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265F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265F4">
              <w:rPr>
                <w:rFonts w:eastAsia="Arial Unicode MS" w:cs="Arial"/>
                <w:szCs w:val="18"/>
                <w:lang w:val="fr-FR" w:eastAsia="ar-SA"/>
              </w:rPr>
              <w:t xml:space="preserve"> of S1-230028.</w:t>
            </w:r>
          </w:p>
        </w:tc>
      </w:tr>
      <w:tr w:rsidR="00773093" w:rsidRPr="0092231B" w14:paraId="541A4C6A" w14:textId="77777777" w:rsidTr="005F21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38E2C" w14:textId="77777777" w:rsidR="00773093" w:rsidRPr="005F21B7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21B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1EBA7" w14:textId="756088F7" w:rsidR="00773093" w:rsidRPr="005F21B7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7" w:history="1">
              <w:r w:rsidR="00773093" w:rsidRPr="005F21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A2BF3" w14:textId="77777777" w:rsidR="00773093" w:rsidRPr="005F21B7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F21B7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4F1A8" w14:textId="77777777" w:rsidR="00773093" w:rsidRPr="005F21B7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F21B7">
              <w:rPr>
                <w:rFonts w:eastAsia="Times New Roman"/>
                <w:szCs w:val="18"/>
                <w:lang w:eastAsia="ar-SA"/>
              </w:rPr>
              <w:t xml:space="preserve">Use case on relay node onboard a UAV, dual steering between Terrestrial and Satellite access networks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76E8E" w14:textId="324A2136" w:rsidR="00773093" w:rsidRPr="005F21B7" w:rsidRDefault="005F21B7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21B7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92416" w14:textId="77777777" w:rsidR="00773093" w:rsidRPr="005F21B7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73093" w:rsidRPr="0092231B" w14:paraId="169F2BD0" w14:textId="77777777" w:rsidTr="00191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251FB" w14:textId="77777777" w:rsidR="00773093" w:rsidRPr="005F21B7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21B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FCAFF" w14:textId="4485EAC0" w:rsidR="00773093" w:rsidRPr="005F21B7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8" w:history="1">
              <w:r w:rsidR="00773093" w:rsidRPr="005F21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B770C" w14:textId="77777777" w:rsidR="00773093" w:rsidRPr="005F21B7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F21B7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2DC1A" w14:textId="77777777" w:rsidR="00773093" w:rsidRPr="005F21B7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F21B7">
              <w:rPr>
                <w:rFonts w:eastAsia="Times New Roman"/>
                <w:szCs w:val="18"/>
                <w:lang w:eastAsia="ar-SA"/>
              </w:rPr>
              <w:t xml:space="preserve">Use case on dual steering through satellite and terrestrial access networks for AI/ML model transfer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2BBFF" w14:textId="3D54BC38" w:rsidR="00773093" w:rsidRPr="005F21B7" w:rsidRDefault="005F21B7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21B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F21B7">
              <w:rPr>
                <w:rFonts w:eastAsia="Times New Roman" w:cs="Arial"/>
                <w:szCs w:val="18"/>
                <w:lang w:val="fr-FR" w:eastAsia="ar-SA"/>
              </w:rPr>
              <w:t xml:space="preserve"> to S1-230465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22E45A" w14:textId="77777777" w:rsidR="00773093" w:rsidRPr="005F21B7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F21B7" w:rsidRPr="0092231B" w14:paraId="5E85831D" w14:textId="77777777" w:rsidTr="00F65B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0A25584" w14:textId="50F5782E" w:rsidR="005F21B7" w:rsidRPr="001914BF" w:rsidRDefault="005F21B7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914B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EB76113" w14:textId="0A9F1B5D" w:rsidR="005F21B7" w:rsidRPr="001914BF" w:rsidRDefault="00F15569" w:rsidP="00A30201">
            <w:pPr>
              <w:snapToGrid w:val="0"/>
              <w:spacing w:after="0" w:line="240" w:lineRule="auto"/>
            </w:pPr>
            <w:hyperlink r:id="rId69" w:history="1">
              <w:r w:rsidR="005F21B7" w:rsidRPr="001914BF">
                <w:rPr>
                  <w:rStyle w:val="Hyperlink"/>
                  <w:rFonts w:cs="Arial"/>
                  <w:color w:val="auto"/>
                </w:rPr>
                <w:t>S1-230465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C13F19E" w14:textId="0592FF8E" w:rsidR="005F21B7" w:rsidRPr="001914BF" w:rsidRDefault="005F21B7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914BF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428FA76" w14:textId="7362AD45" w:rsidR="005F21B7" w:rsidRPr="001914BF" w:rsidRDefault="005F21B7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914BF">
              <w:rPr>
                <w:rFonts w:eastAsia="Times New Roman"/>
                <w:szCs w:val="18"/>
                <w:lang w:eastAsia="ar-SA"/>
              </w:rPr>
              <w:t xml:space="preserve">Use case on dual steering through satellite and terrestrial access networks for AI/ML model transfer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1D6651" w14:textId="238D6C2F" w:rsidR="005F21B7" w:rsidRPr="001914BF" w:rsidRDefault="001914BF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914BF">
              <w:rPr>
                <w:rFonts w:eastAsia="Times New Roman" w:cs="Arial"/>
                <w:szCs w:val="18"/>
                <w:lang w:val="fr-FR" w:eastAsia="ar-SA"/>
              </w:rPr>
              <w:t>Withdrawn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9EB2F61" w14:textId="4303D86F" w:rsidR="005F21B7" w:rsidRPr="001914BF" w:rsidRDefault="005F21B7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914BF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914BF">
              <w:rPr>
                <w:rFonts w:eastAsia="Arial Unicode MS" w:cs="Arial"/>
                <w:szCs w:val="18"/>
                <w:lang w:val="fr-FR" w:eastAsia="ar-SA"/>
              </w:rPr>
              <w:t xml:space="preserve"> of S1-230204.</w:t>
            </w:r>
          </w:p>
        </w:tc>
      </w:tr>
      <w:tr w:rsidR="00773093" w:rsidRPr="0092231B" w14:paraId="252F93FF" w14:textId="77777777" w:rsidTr="00F65B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0903E" w14:textId="77777777" w:rsidR="00773093" w:rsidRPr="00F65B0C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65B0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A97E1" w14:textId="41F19462" w:rsidR="00773093" w:rsidRPr="00F65B0C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0" w:history="1">
              <w:r w:rsidR="00773093" w:rsidRPr="00F65B0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1683C" w14:textId="77777777" w:rsidR="00773093" w:rsidRPr="00F65B0C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65B0C">
              <w:rPr>
                <w:rFonts w:eastAsia="Times New Roman"/>
                <w:szCs w:val="18"/>
                <w:lang w:eastAsia="ar-SA"/>
              </w:rPr>
              <w:t>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882EF" w14:textId="77777777" w:rsidR="00773093" w:rsidRPr="00F65B0C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65B0C">
              <w:rPr>
                <w:rFonts w:eastAsia="Times New Roman"/>
                <w:szCs w:val="18"/>
                <w:lang w:eastAsia="ar-SA"/>
              </w:rPr>
              <w:t>Use Case on a UAV UE connecting to TN+NTN access networks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4136C" w14:textId="2A720EDF" w:rsidR="00773093" w:rsidRPr="00F65B0C" w:rsidRDefault="00F65B0C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65B0C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65B0C">
              <w:rPr>
                <w:rFonts w:eastAsia="Times New Roman" w:cs="Arial"/>
                <w:szCs w:val="18"/>
                <w:lang w:val="fr-FR" w:eastAsia="ar-SA"/>
              </w:rPr>
              <w:t xml:space="preserve"> to S1-230476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9CECD" w14:textId="77777777" w:rsidR="00773093" w:rsidRPr="00F65B0C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65B0C" w:rsidRPr="0092231B" w14:paraId="745742D7" w14:textId="77777777" w:rsidTr="00F65B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90D9" w14:textId="6F85228C" w:rsidR="00F65B0C" w:rsidRPr="00F65B0C" w:rsidRDefault="00F65B0C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65B0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9B232" w14:textId="7559C0A2" w:rsidR="00F65B0C" w:rsidRPr="00F65B0C" w:rsidRDefault="00F15569" w:rsidP="00A30201">
            <w:pPr>
              <w:snapToGrid w:val="0"/>
              <w:spacing w:after="0" w:line="240" w:lineRule="auto"/>
            </w:pPr>
            <w:hyperlink r:id="rId71" w:history="1">
              <w:r w:rsidR="00F65B0C" w:rsidRPr="00F65B0C">
                <w:rPr>
                  <w:rStyle w:val="Hyperlink"/>
                  <w:rFonts w:cs="Arial"/>
                  <w:color w:val="auto"/>
                </w:rPr>
                <w:t>S1-230476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E814" w14:textId="3385CD46" w:rsidR="00F65B0C" w:rsidRPr="00F65B0C" w:rsidRDefault="00F65B0C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65B0C">
              <w:rPr>
                <w:rFonts w:eastAsia="Times New Roman"/>
                <w:szCs w:val="18"/>
                <w:lang w:eastAsia="ar-SA"/>
              </w:rPr>
              <w:t>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1EC9" w14:textId="2F20CB66" w:rsidR="00F65B0C" w:rsidRPr="00F65B0C" w:rsidRDefault="00F65B0C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65B0C">
              <w:rPr>
                <w:rFonts w:eastAsia="Times New Roman"/>
                <w:szCs w:val="18"/>
                <w:lang w:eastAsia="ar-SA"/>
              </w:rPr>
              <w:t>Use Case on a UAV UE connecting to TN+NTN access networks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BE7E" w14:textId="77777777" w:rsidR="00F65B0C" w:rsidRPr="00F65B0C" w:rsidRDefault="00F65B0C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A777" w14:textId="52AC354E" w:rsidR="00F65B0C" w:rsidRPr="00F65B0C" w:rsidRDefault="00F65B0C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65B0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65B0C">
              <w:rPr>
                <w:rFonts w:eastAsia="Arial Unicode MS" w:cs="Arial"/>
                <w:szCs w:val="18"/>
                <w:lang w:val="fr-FR" w:eastAsia="ar-SA"/>
              </w:rPr>
              <w:t xml:space="preserve"> of S1-230236.</w:t>
            </w:r>
          </w:p>
        </w:tc>
      </w:tr>
      <w:tr w:rsidR="00773093" w:rsidRPr="0092231B" w14:paraId="66E0BA72" w14:textId="77777777" w:rsidTr="00D65E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4D6B7D" w14:textId="77777777" w:rsidR="00773093" w:rsidRPr="00302CC4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02CC4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169B0" w14:textId="6D999B98" w:rsidR="00773093" w:rsidRPr="00302CC4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2" w:history="1">
              <w:r w:rsidR="00773093" w:rsidRPr="00302CC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03F28" w14:textId="77777777" w:rsidR="00773093" w:rsidRPr="00302CC4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02CC4">
              <w:rPr>
                <w:rFonts w:eastAsia="Times New Roman"/>
                <w:szCs w:val="18"/>
                <w:lang w:eastAsia="ar-SA"/>
              </w:rPr>
              <w:t>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3C08A" w14:textId="77777777" w:rsidR="00773093" w:rsidRPr="00302CC4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02CC4">
              <w:rPr>
                <w:rFonts w:eastAsia="Times New Roman"/>
                <w:szCs w:val="18"/>
                <w:lang w:eastAsia="ar-SA"/>
              </w:rPr>
              <w:t>FS_DualSteer</w:t>
            </w:r>
            <w:proofErr w:type="spellEnd"/>
            <w:r w:rsidRPr="00302CC4">
              <w:rPr>
                <w:rFonts w:eastAsia="Times New Roman"/>
                <w:szCs w:val="18"/>
                <w:lang w:eastAsia="ar-SA"/>
              </w:rPr>
              <w:t xml:space="preserve"> Use Case on Vehicle IoT devices dual steering via NTN and TN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E5443" w14:textId="7CAD1E4C" w:rsidR="00773093" w:rsidRPr="00302CC4" w:rsidRDefault="00302CC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02CC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02CC4">
              <w:rPr>
                <w:rFonts w:eastAsia="Times New Roman" w:cs="Arial"/>
                <w:szCs w:val="18"/>
                <w:lang w:val="fr-FR" w:eastAsia="ar-SA"/>
              </w:rPr>
              <w:t xml:space="preserve">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302CC4">
              <w:rPr>
                <w:rFonts w:eastAsia="Times New Roman" w:cs="Arial"/>
                <w:szCs w:val="18"/>
                <w:lang w:val="fr-FR" w:eastAsia="ar-SA"/>
              </w:rPr>
              <w:t>0451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357EC" w14:textId="77777777" w:rsidR="00773093" w:rsidRPr="00302CC4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02CC4" w:rsidRPr="0092231B" w14:paraId="71790DA9" w14:textId="77777777" w:rsidTr="00D65E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7D641" w14:textId="48D2697F" w:rsidR="00302CC4" w:rsidRPr="00D65E49" w:rsidRDefault="00302CC4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83439E" w14:textId="264198A8" w:rsidR="00302CC4" w:rsidRPr="00D65E49" w:rsidRDefault="00F15569" w:rsidP="00A30201">
            <w:pPr>
              <w:snapToGrid w:val="0"/>
              <w:spacing w:after="0" w:line="240" w:lineRule="auto"/>
            </w:pPr>
            <w:hyperlink r:id="rId73" w:history="1">
              <w:r w:rsidR="00302CC4" w:rsidRPr="00D65E49">
                <w:rPr>
                  <w:rStyle w:val="Hyperlink"/>
                  <w:rFonts w:cs="Arial"/>
                  <w:color w:val="auto"/>
                </w:rPr>
                <w:t>S1-230451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5F397" w14:textId="4F82384C" w:rsidR="00302CC4" w:rsidRPr="00D65E49" w:rsidRDefault="00302CC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E49">
              <w:rPr>
                <w:rFonts w:eastAsia="Times New Roman"/>
                <w:szCs w:val="18"/>
                <w:lang w:eastAsia="ar-SA"/>
              </w:rPr>
              <w:t>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ED6F9" w14:textId="51B69E5D" w:rsidR="00302CC4" w:rsidRPr="00D65E49" w:rsidRDefault="00302CC4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65E49">
              <w:rPr>
                <w:rFonts w:eastAsia="Times New Roman"/>
                <w:szCs w:val="18"/>
                <w:lang w:eastAsia="ar-SA"/>
              </w:rPr>
              <w:t>FS_DualSteer</w:t>
            </w:r>
            <w:proofErr w:type="spellEnd"/>
            <w:r w:rsidRPr="00D65E49">
              <w:rPr>
                <w:rFonts w:eastAsia="Times New Roman"/>
                <w:szCs w:val="18"/>
                <w:lang w:eastAsia="ar-SA"/>
              </w:rPr>
              <w:t xml:space="preserve"> Use Case on Vehicle IoT devices dual steering via NTN and TN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9F69C" w14:textId="25B31D6E" w:rsidR="00302CC4" w:rsidRPr="00D65E49" w:rsidRDefault="00D65E49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65E49">
              <w:rPr>
                <w:rFonts w:eastAsia="Times New Roman" w:cs="Arial"/>
                <w:szCs w:val="18"/>
                <w:lang w:val="fr-FR" w:eastAsia="ar-SA"/>
              </w:rPr>
              <w:t xml:space="preserve"> to S1-230477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68494" w14:textId="4C0DFBD0" w:rsidR="00302CC4" w:rsidRPr="00D65E49" w:rsidRDefault="00302CC4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65E49">
              <w:rPr>
                <w:rFonts w:eastAsia="Arial Unicode MS" w:cs="Arial"/>
                <w:szCs w:val="18"/>
                <w:lang w:val="fr-FR" w:eastAsia="ar-SA"/>
              </w:rPr>
              <w:t xml:space="preserve"> of S1-230243.</w:t>
            </w:r>
          </w:p>
        </w:tc>
      </w:tr>
      <w:tr w:rsidR="00D65E49" w:rsidRPr="0092231B" w14:paraId="0B07A2EB" w14:textId="77777777" w:rsidTr="00D65E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8837" w14:textId="2482E21A" w:rsidR="00D65E49" w:rsidRPr="00D65E49" w:rsidRDefault="00D65E49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71CE" w14:textId="02727271" w:rsidR="00D65E49" w:rsidRPr="00D65E49" w:rsidRDefault="00F15569" w:rsidP="00A30201">
            <w:pPr>
              <w:snapToGrid w:val="0"/>
              <w:spacing w:after="0" w:line="240" w:lineRule="auto"/>
            </w:pPr>
            <w:hyperlink r:id="rId74" w:history="1">
              <w:r w:rsidR="00D65E49" w:rsidRPr="00D65E49">
                <w:rPr>
                  <w:rStyle w:val="Hyperlink"/>
                  <w:rFonts w:cs="Arial"/>
                  <w:color w:val="auto"/>
                </w:rPr>
                <w:t>S1-230477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8E525" w14:textId="42372703" w:rsidR="00D65E49" w:rsidRPr="00D65E49" w:rsidRDefault="00D65E4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E49">
              <w:rPr>
                <w:rFonts w:eastAsia="Times New Roman"/>
                <w:szCs w:val="18"/>
                <w:lang w:eastAsia="ar-SA"/>
              </w:rPr>
              <w:t>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9934" w14:textId="58E07B4D" w:rsidR="00D65E49" w:rsidRPr="00D65E49" w:rsidRDefault="00D65E4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65E49">
              <w:rPr>
                <w:rFonts w:eastAsia="Times New Roman"/>
                <w:szCs w:val="18"/>
                <w:lang w:eastAsia="ar-SA"/>
              </w:rPr>
              <w:t>FS_DualSteer</w:t>
            </w:r>
            <w:proofErr w:type="spellEnd"/>
            <w:r w:rsidRPr="00D65E49">
              <w:rPr>
                <w:rFonts w:eastAsia="Times New Roman"/>
                <w:szCs w:val="18"/>
                <w:lang w:eastAsia="ar-SA"/>
              </w:rPr>
              <w:t xml:space="preserve"> Use Case on Vehicle IoT devices dual steering via NTN and TN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34CA" w14:textId="77777777" w:rsidR="00D65E49" w:rsidRPr="00D65E49" w:rsidRDefault="00D65E49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139" w14:textId="1003B021" w:rsidR="00D65E49" w:rsidRPr="00D65E49" w:rsidRDefault="00D65E49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D65E49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S1-230243.</w:t>
            </w:r>
          </w:p>
          <w:p w14:paraId="3B92D524" w14:textId="4C28C0EF" w:rsidR="00D65E49" w:rsidRPr="00D65E49" w:rsidRDefault="00D65E49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65E49">
              <w:rPr>
                <w:rFonts w:eastAsia="Arial Unicode MS" w:cs="Arial"/>
                <w:szCs w:val="18"/>
                <w:lang w:val="fr-FR" w:eastAsia="ar-SA"/>
              </w:rPr>
              <w:t xml:space="preserve"> of S1-230451.</w:t>
            </w:r>
          </w:p>
        </w:tc>
      </w:tr>
      <w:tr w:rsidR="00773093" w:rsidRPr="00D87E16" w14:paraId="5DEC387F" w14:textId="77777777" w:rsidTr="00D65E4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65D8CB7" w14:textId="77777777" w:rsidR="00773093" w:rsidRPr="00D87E16" w:rsidRDefault="00773093" w:rsidP="00A3020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Others</w:t>
            </w:r>
          </w:p>
        </w:tc>
      </w:tr>
      <w:tr w:rsidR="00773093" w:rsidRPr="0092231B" w14:paraId="02063D60" w14:textId="77777777" w:rsidTr="00D65E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404F2E" w14:textId="77777777" w:rsidR="00773093" w:rsidRPr="00D65E49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A78E5" w14:textId="622526E8" w:rsidR="00773093" w:rsidRPr="00D65E49" w:rsidRDefault="00F15569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5" w:history="1">
              <w:r w:rsidR="00773093" w:rsidRPr="00D65E4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CB339" w14:textId="77777777" w:rsidR="00773093" w:rsidRPr="00D65E49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E49">
              <w:rPr>
                <w:rFonts w:eastAsia="Times New Roman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456DE" w14:textId="77777777" w:rsidR="00773093" w:rsidRPr="00D65E49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E49">
              <w:rPr>
                <w:rFonts w:eastAsia="Times New Roman"/>
                <w:szCs w:val="18"/>
                <w:lang w:eastAsia="ar-SA"/>
              </w:rPr>
              <w:t>Initial consolidation proposal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54F3A" w14:textId="24EC9E28" w:rsidR="00773093" w:rsidRPr="00D65E49" w:rsidRDefault="00D65E49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5E4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D2FF9" w14:textId="77777777" w:rsidR="00773093" w:rsidRPr="00D65E49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73093" w:rsidRPr="006D07EF" w14:paraId="014F9BD9" w14:textId="77777777" w:rsidTr="00A302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46D3E27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D22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F63371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S1-230014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920354A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3A93D69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D07EF">
              <w:rPr>
                <w:rFonts w:eastAsia="Times New Roman"/>
                <w:szCs w:val="18"/>
                <w:lang w:eastAsia="ar-SA"/>
              </w:rPr>
              <w:t>FS_DualSteer</w:t>
            </w:r>
            <w:proofErr w:type="spellEnd"/>
            <w:r w:rsidRPr="006D07EF">
              <w:rPr>
                <w:rFonts w:eastAsia="Times New Roman"/>
                <w:szCs w:val="18"/>
                <w:lang w:eastAsia="ar-SA"/>
              </w:rPr>
              <w:t xml:space="preserve"> Use Case on a UAV UE connecting to TN+NTN access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EA5C3B4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D07EF">
              <w:rPr>
                <w:rFonts w:eastAsia="Times New Roman" w:cs="Arial"/>
                <w:szCs w:val="18"/>
                <w:lang w:val="fr-FR" w:eastAsia="ar-SA"/>
              </w:rPr>
              <w:t>Withdrawn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851B312" w14:textId="77777777" w:rsidR="00773093" w:rsidRPr="006D07EF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73093" w:rsidRPr="006D07EF" w14:paraId="57360B58" w14:textId="77777777" w:rsidTr="00A302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61A934B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D22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4919EAF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S1-230015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18156E0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9EE84CC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D07EF">
              <w:rPr>
                <w:rFonts w:eastAsia="Times New Roman"/>
                <w:szCs w:val="18"/>
                <w:lang w:eastAsia="ar-SA"/>
              </w:rPr>
              <w:t>FS_DualSteer</w:t>
            </w:r>
            <w:proofErr w:type="spellEnd"/>
            <w:r w:rsidRPr="006D07EF">
              <w:rPr>
                <w:rFonts w:eastAsia="Times New Roman"/>
                <w:szCs w:val="18"/>
                <w:lang w:eastAsia="ar-SA"/>
              </w:rPr>
              <w:t xml:space="preserve"> Use Case on Vehicle UE </w:t>
            </w:r>
            <w:proofErr w:type="spellStart"/>
            <w:r w:rsidRPr="006D07EF">
              <w:rPr>
                <w:rFonts w:eastAsia="Times New Roman"/>
                <w:szCs w:val="18"/>
                <w:lang w:eastAsia="ar-SA"/>
              </w:rPr>
              <w:t>dualsteering</w:t>
            </w:r>
            <w:proofErr w:type="spellEnd"/>
            <w:r w:rsidRPr="006D07EF">
              <w:rPr>
                <w:rFonts w:eastAsia="Times New Roman"/>
                <w:szCs w:val="18"/>
                <w:lang w:eastAsia="ar-SA"/>
              </w:rPr>
              <w:t xml:space="preserve"> via Satellite and TN </w:t>
            </w:r>
            <w:proofErr w:type="spellStart"/>
            <w:r w:rsidRPr="006D07EF">
              <w:rPr>
                <w:rFonts w:eastAsia="Times New Roman"/>
                <w:szCs w:val="18"/>
                <w:lang w:eastAsia="ar-SA"/>
              </w:rPr>
              <w:t>gNB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697382" w14:textId="77777777" w:rsidR="00773093" w:rsidRPr="006D07EF" w:rsidRDefault="00773093" w:rsidP="00A302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D07EF">
              <w:rPr>
                <w:rFonts w:eastAsia="Times New Roman" w:cs="Arial"/>
                <w:szCs w:val="18"/>
                <w:lang w:val="fr-FR" w:eastAsia="ar-SA"/>
              </w:rPr>
              <w:t>Withdrawn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8108A9" w14:textId="77777777" w:rsidR="00773093" w:rsidRPr="006D07EF" w:rsidRDefault="00773093" w:rsidP="00A302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B7151" w:rsidRPr="00B04844" w14:paraId="1A28E7A4" w14:textId="77777777" w:rsidTr="00F2369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1D712F1B" w14:textId="77777777" w:rsidR="005B7151" w:rsidRPr="00F45489" w:rsidRDefault="005B7151" w:rsidP="00F23691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B7151" w:rsidRPr="00A75C05" w14:paraId="7E21777A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4756" w14:textId="77777777" w:rsidR="005B7151" w:rsidRPr="00A75C05" w:rsidRDefault="005B715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C7008" w14:textId="3BC59B78" w:rsidR="005B7151" w:rsidRPr="00CD74F4" w:rsidRDefault="00BF1812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S1-230</w:t>
            </w:r>
            <w:r w:rsidR="00EA3F7E">
              <w:rPr>
                <w:rFonts w:eastAsia="Times New Roman"/>
                <w:szCs w:val="18"/>
                <w:lang w:eastAsia="ar-SA"/>
              </w:rPr>
              <w:t>4</w:t>
            </w:r>
            <w:r w:rsidR="00672311">
              <w:rPr>
                <w:rFonts w:eastAsia="Times New Roman"/>
                <w:szCs w:val="18"/>
                <w:lang w:eastAsia="ar-SA"/>
              </w:rPr>
              <w:t>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A8D1" w14:textId="1576D86C" w:rsidR="005B7151" w:rsidRPr="00CD74F4" w:rsidRDefault="005B715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1F76" w14:textId="77777777" w:rsidR="005B7151" w:rsidRPr="00CD74F4" w:rsidRDefault="005B715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BAED" w14:textId="77777777" w:rsidR="005B7151" w:rsidRPr="00A75C05" w:rsidRDefault="005B715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CD65" w14:textId="77777777" w:rsidR="005B7151" w:rsidRPr="00A75C05" w:rsidRDefault="005B7151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A75C05" w14:paraId="318B59A4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70B7" w14:textId="77777777" w:rsidR="005B7151" w:rsidRPr="00A75C05" w:rsidRDefault="005B715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FDD1" w14:textId="5AA3BF12" w:rsidR="005B7151" w:rsidRPr="00CD74F4" w:rsidRDefault="00EA3F7E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S1-230499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EC88" w14:textId="1DF0ADEC" w:rsidR="005B7151" w:rsidRPr="00CD74F4" w:rsidRDefault="005B715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DA52" w14:textId="77777777" w:rsidR="005B7151" w:rsidRPr="00CD74F4" w:rsidRDefault="005B715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6F7A" w14:textId="77777777" w:rsidR="005B7151" w:rsidRPr="00A75C05" w:rsidRDefault="005B715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868C" w14:textId="77777777" w:rsidR="005B7151" w:rsidRPr="00A75C05" w:rsidRDefault="005B7151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A75C05" w14:paraId="4EAEB90B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A592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A656" w14:textId="555D52AF" w:rsidR="00032568" w:rsidRPr="00CD74F4" w:rsidRDefault="00A02C71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S1-230</w:t>
            </w:r>
            <w:r w:rsidR="005E3422">
              <w:rPr>
                <w:rFonts w:eastAsia="Times New Roman"/>
                <w:szCs w:val="18"/>
                <w:lang w:eastAsia="ar-SA"/>
              </w:rPr>
              <w:t>6</w:t>
            </w:r>
            <w:r>
              <w:rPr>
                <w:rFonts w:eastAsia="Times New Roman"/>
                <w:szCs w:val="18"/>
                <w:lang w:eastAsia="ar-SA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F1FB" w14:textId="7F38DB6E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019F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2FFD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E73B" w14:textId="77777777" w:rsidR="00032568" w:rsidRPr="00A75C05" w:rsidRDefault="00032568" w:rsidP="000325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A75C05" w14:paraId="1C14BBC7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C985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8A3B8" w14:textId="5E4C248D" w:rsidR="00032568" w:rsidRPr="00CD74F4" w:rsidRDefault="00A02C71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S1-230</w:t>
            </w:r>
            <w:r w:rsidR="005E3422">
              <w:rPr>
                <w:rFonts w:eastAsia="Times New Roman"/>
                <w:szCs w:val="18"/>
                <w:lang w:eastAsia="ar-SA"/>
              </w:rPr>
              <w:t>6</w:t>
            </w:r>
            <w:r>
              <w:rPr>
                <w:rFonts w:eastAsia="Times New Roman"/>
                <w:szCs w:val="18"/>
                <w:lang w:eastAsia="ar-SA"/>
              </w:rPr>
              <w:t>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B0B8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6BBE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3D41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A94D" w14:textId="77777777" w:rsidR="00032568" w:rsidRPr="00A75C05" w:rsidRDefault="00032568" w:rsidP="000325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A75C05" w14:paraId="44F54DD9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7BBC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BCF36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2462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8E4E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23D9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09AF" w14:textId="77777777" w:rsidR="00032568" w:rsidRPr="00A75C05" w:rsidRDefault="00032568" w:rsidP="000325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A75C05" w14:paraId="0FB6E5F3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85E6B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E784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9914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8436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CD55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F4D1" w14:textId="77777777" w:rsidR="00032568" w:rsidRPr="00A75C05" w:rsidRDefault="00032568" w:rsidP="000325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B04844" w14:paraId="7FDA49B2" w14:textId="77777777" w:rsidTr="00F2369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76A05498" w14:textId="77777777" w:rsidR="00032568" w:rsidRPr="004E36F9" w:rsidRDefault="00032568" w:rsidP="00032568">
            <w:pPr>
              <w:pStyle w:val="Heading1"/>
            </w:pPr>
            <w:r>
              <w:t>Summary of drafting session</w:t>
            </w:r>
          </w:p>
        </w:tc>
      </w:tr>
      <w:tr w:rsidR="00032568" w:rsidRPr="00420E58" w14:paraId="46C0222E" w14:textId="77777777" w:rsidTr="00F23691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744A22E1" w14:textId="4FB64B3C" w:rsidR="00032568" w:rsidRDefault="00672311" w:rsidP="006723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bookmarkStart w:id="6" w:name="_Hlk112879543"/>
            <w:r w:rsidRPr="00672311">
              <w:rPr>
                <w:rFonts w:eastAsia="Times New Roman"/>
                <w:szCs w:val="18"/>
                <w:lang w:eastAsia="ar-SA"/>
              </w:rPr>
              <w:t xml:space="preserve">The drafting session handled </w:t>
            </w:r>
            <w:proofErr w:type="spellStart"/>
            <w:r w:rsidRPr="00672311">
              <w:rPr>
                <w:rFonts w:eastAsia="Times New Roman"/>
                <w:szCs w:val="18"/>
                <w:lang w:eastAsia="ar-SA"/>
              </w:rPr>
              <w:t>tdoc</w:t>
            </w:r>
            <w:r>
              <w:rPr>
                <w:rFonts w:eastAsia="Times New Roman"/>
                <w:szCs w:val="18"/>
                <w:lang w:eastAsia="ar-SA"/>
              </w:rPr>
              <w:t>s</w:t>
            </w:r>
            <w:proofErr w:type="spellEnd"/>
            <w:r>
              <w:rPr>
                <w:rFonts w:eastAsia="Times New Roman"/>
                <w:szCs w:val="18"/>
                <w:lang w:eastAsia="ar-SA"/>
              </w:rPr>
              <w:t xml:space="preserve"> for Dual Steer and 5GSAT_Ph3</w:t>
            </w:r>
          </w:p>
          <w:p w14:paraId="1F712639" w14:textId="48D6BB96" w:rsidR="00672311" w:rsidRDefault="00672311" w:rsidP="006723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 xml:space="preserve">All </w:t>
            </w:r>
            <w:proofErr w:type="spellStart"/>
            <w:r>
              <w:rPr>
                <w:rFonts w:eastAsia="Times New Roman"/>
                <w:szCs w:val="18"/>
                <w:lang w:eastAsia="ar-SA"/>
              </w:rPr>
              <w:t>tdocs</w:t>
            </w:r>
            <w:proofErr w:type="spellEnd"/>
            <w:r>
              <w:rPr>
                <w:rFonts w:eastAsia="Times New Roman"/>
                <w:szCs w:val="18"/>
                <w:lang w:eastAsia="ar-SA"/>
              </w:rPr>
              <w:t xml:space="preserve"> where handled, 6 agreed, </w:t>
            </w:r>
            <w:r w:rsidR="008B4DDB">
              <w:rPr>
                <w:rFonts w:eastAsia="Times New Roman"/>
                <w:szCs w:val="18"/>
                <w:lang w:eastAsia="ar-SA"/>
              </w:rPr>
              <w:t xml:space="preserve">5 noted, one revised </w:t>
            </w:r>
            <w:proofErr w:type="spellStart"/>
            <w:r w:rsidR="008B4DDB">
              <w:rPr>
                <w:rFonts w:eastAsia="Times New Roman"/>
                <w:szCs w:val="18"/>
                <w:lang w:eastAsia="ar-SA"/>
              </w:rPr>
              <w:t>tdoc</w:t>
            </w:r>
            <w:proofErr w:type="spellEnd"/>
            <w:r w:rsidR="008B4DDB">
              <w:rPr>
                <w:rFonts w:eastAsia="Times New Roman"/>
                <w:szCs w:val="18"/>
                <w:lang w:eastAsia="ar-SA"/>
              </w:rPr>
              <w:t xml:space="preserve"> number withdrawn. 16 </w:t>
            </w:r>
            <w:proofErr w:type="spellStart"/>
            <w:r w:rsidR="008B4DDB">
              <w:rPr>
                <w:rFonts w:eastAsia="Times New Roman"/>
                <w:szCs w:val="18"/>
                <w:lang w:eastAsia="ar-SA"/>
              </w:rPr>
              <w:t>tdocs</w:t>
            </w:r>
            <w:proofErr w:type="spellEnd"/>
            <w:r w:rsidR="008B4DDB">
              <w:rPr>
                <w:rFonts w:eastAsia="Times New Roman"/>
                <w:szCs w:val="18"/>
                <w:lang w:eastAsia="ar-SA"/>
              </w:rPr>
              <w:t xml:space="preserve"> left in revised state.</w:t>
            </w:r>
          </w:p>
          <w:p w14:paraId="1A8D29FC" w14:textId="77777777" w:rsidR="008B4DDB" w:rsidRPr="00672311" w:rsidRDefault="008B4DDB" w:rsidP="006723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  <w:bookmarkEnd w:id="6"/>
          <w:p w14:paraId="3F9809E3" w14:textId="77777777" w:rsidR="00032568" w:rsidRPr="00672311" w:rsidRDefault="00032568" w:rsidP="00672311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</w:tr>
      <w:tr w:rsidR="00032568" w:rsidRPr="00B04844" w14:paraId="23D2A6C2" w14:textId="77777777" w:rsidTr="00F2369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53EC1AF2" w14:textId="77777777" w:rsidR="00032568" w:rsidRPr="00F45489" w:rsidRDefault="00032568" w:rsidP="00032568">
            <w:pPr>
              <w:pStyle w:val="Heading1"/>
            </w:pPr>
            <w:bookmarkStart w:id="7" w:name="_Toc316030641"/>
            <w:bookmarkStart w:id="8" w:name="_Toc324137383"/>
            <w:bookmarkStart w:id="9" w:name="_Toc331152547"/>
            <w:bookmarkStart w:id="10" w:name="_Toc378052474"/>
            <w:bookmarkStart w:id="11" w:name="_Toc387990783"/>
            <w:bookmarkStart w:id="12" w:name="_Toc395595534"/>
            <w:bookmarkStart w:id="13" w:name="_Toc414625515"/>
            <w:r w:rsidRPr="00F45489">
              <w:t>Close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8E121" w14:textId="77777777" w:rsidR="001623F8" w:rsidRDefault="001623F8" w:rsidP="002E015E">
      <w:pPr>
        <w:spacing w:after="0" w:line="240" w:lineRule="auto"/>
      </w:pPr>
      <w:r>
        <w:separator/>
      </w:r>
    </w:p>
  </w:endnote>
  <w:endnote w:type="continuationSeparator" w:id="0">
    <w:p w14:paraId="778357D5" w14:textId="77777777" w:rsidR="001623F8" w:rsidRDefault="001623F8" w:rsidP="002E015E">
      <w:pPr>
        <w:spacing w:after="0" w:line="240" w:lineRule="auto"/>
      </w:pPr>
      <w:r>
        <w:continuationSeparator/>
      </w:r>
    </w:p>
  </w:endnote>
  <w:endnote w:type="continuationNotice" w:id="1">
    <w:p w14:paraId="57A322A3" w14:textId="77777777" w:rsidR="001623F8" w:rsidRDefault="001623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DAE24" w14:textId="77777777" w:rsidR="001623F8" w:rsidRDefault="001623F8" w:rsidP="002E015E">
      <w:pPr>
        <w:spacing w:after="0" w:line="240" w:lineRule="auto"/>
      </w:pPr>
      <w:r>
        <w:separator/>
      </w:r>
    </w:p>
  </w:footnote>
  <w:footnote w:type="continuationSeparator" w:id="0">
    <w:p w14:paraId="59375FCB" w14:textId="77777777" w:rsidR="001623F8" w:rsidRDefault="001623F8" w:rsidP="002E015E">
      <w:pPr>
        <w:spacing w:after="0" w:line="240" w:lineRule="auto"/>
      </w:pPr>
      <w:r>
        <w:continuationSeparator/>
      </w:r>
    </w:p>
  </w:footnote>
  <w:footnote w:type="continuationNotice" w:id="1">
    <w:p w14:paraId="37F4AECA" w14:textId="77777777" w:rsidR="001623F8" w:rsidRDefault="001623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516093">
    <w:abstractNumId w:val="7"/>
    <w:lvlOverride w:ilvl="0">
      <w:startOverride w:val="1"/>
    </w:lvlOverride>
  </w:num>
  <w:num w:numId="2" w16cid:durableId="1300919324">
    <w:abstractNumId w:val="6"/>
  </w:num>
  <w:num w:numId="3" w16cid:durableId="255746050">
    <w:abstractNumId w:val="5"/>
  </w:num>
  <w:num w:numId="4" w16cid:durableId="1357734315">
    <w:abstractNumId w:val="4"/>
  </w:num>
  <w:num w:numId="5" w16cid:durableId="1583640210">
    <w:abstractNumId w:val="3"/>
    <w:lvlOverride w:ilvl="0">
      <w:startOverride w:val="1"/>
    </w:lvlOverride>
  </w:num>
  <w:num w:numId="6" w16cid:durableId="2081824089">
    <w:abstractNumId w:val="2"/>
    <w:lvlOverride w:ilvl="0">
      <w:startOverride w:val="1"/>
    </w:lvlOverride>
  </w:num>
  <w:num w:numId="7" w16cid:durableId="1636793328">
    <w:abstractNumId w:val="1"/>
    <w:lvlOverride w:ilvl="0">
      <w:startOverride w:val="1"/>
    </w:lvlOverride>
  </w:num>
  <w:num w:numId="8" w16cid:durableId="1320964024">
    <w:abstractNumId w:val="0"/>
    <w:lvlOverride w:ilvl="0">
      <w:startOverride w:val="1"/>
    </w:lvlOverride>
  </w:num>
  <w:num w:numId="9" w16cid:durableId="96560176">
    <w:abstractNumId w:val="14"/>
  </w:num>
  <w:num w:numId="10" w16cid:durableId="135150450">
    <w:abstractNumId w:val="12"/>
  </w:num>
  <w:num w:numId="11" w16cid:durableId="90495067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7911001">
    <w:abstractNumId w:val="8"/>
  </w:num>
  <w:num w:numId="13" w16cid:durableId="1716999269">
    <w:abstractNumId w:val="13"/>
  </w:num>
  <w:num w:numId="14" w16cid:durableId="1390306194">
    <w:abstractNumId w:val="16"/>
  </w:num>
  <w:num w:numId="15" w16cid:durableId="1632586812">
    <w:abstractNumId w:val="15"/>
  </w:num>
  <w:num w:numId="16" w16cid:durableId="142869199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814572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2568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3D32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6C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685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87D8D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C8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AE3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1DD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3F8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1D08"/>
    <w:rsid w:val="00172A42"/>
    <w:rsid w:val="00172B1D"/>
    <w:rsid w:val="00172CB9"/>
    <w:rsid w:val="00172D2F"/>
    <w:rsid w:val="00172F72"/>
    <w:rsid w:val="00173B53"/>
    <w:rsid w:val="00174CEC"/>
    <w:rsid w:val="00175565"/>
    <w:rsid w:val="00175E67"/>
    <w:rsid w:val="001762A0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4BF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2E3B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70F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231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24B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2CC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0696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03C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876"/>
    <w:rsid w:val="00261A8C"/>
    <w:rsid w:val="00261B35"/>
    <w:rsid w:val="00261C9F"/>
    <w:rsid w:val="00261E88"/>
    <w:rsid w:val="002638B0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1BF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68F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282"/>
    <w:rsid w:val="002F6811"/>
    <w:rsid w:val="00300258"/>
    <w:rsid w:val="0030093F"/>
    <w:rsid w:val="00300A16"/>
    <w:rsid w:val="00300C8D"/>
    <w:rsid w:val="0030128D"/>
    <w:rsid w:val="003020BA"/>
    <w:rsid w:val="00302BB2"/>
    <w:rsid w:val="00302CC4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80C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1FD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1FD2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FE1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4D81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3A5B"/>
    <w:rsid w:val="004041E5"/>
    <w:rsid w:val="0040423C"/>
    <w:rsid w:val="004047CF"/>
    <w:rsid w:val="004047D3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323"/>
    <w:rsid w:val="0043483F"/>
    <w:rsid w:val="00435061"/>
    <w:rsid w:val="004361B5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7B"/>
    <w:rsid w:val="00456FA0"/>
    <w:rsid w:val="00457575"/>
    <w:rsid w:val="0045774A"/>
    <w:rsid w:val="00457E9F"/>
    <w:rsid w:val="0046085B"/>
    <w:rsid w:val="00460B3A"/>
    <w:rsid w:val="00461D1A"/>
    <w:rsid w:val="00462D37"/>
    <w:rsid w:val="004633D8"/>
    <w:rsid w:val="00463D21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529F"/>
    <w:rsid w:val="0048587F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2A0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5F0D"/>
    <w:rsid w:val="004A62F2"/>
    <w:rsid w:val="004A64D2"/>
    <w:rsid w:val="004A6C3C"/>
    <w:rsid w:val="004A6F5A"/>
    <w:rsid w:val="004A71AF"/>
    <w:rsid w:val="004A7C40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3BE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BDD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1734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5E4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1C75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0090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151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6D6F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761A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422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1B7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DEE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934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311"/>
    <w:rsid w:val="00672E85"/>
    <w:rsid w:val="00672ED5"/>
    <w:rsid w:val="0067370A"/>
    <w:rsid w:val="00673935"/>
    <w:rsid w:val="00673B73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9CC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02"/>
    <w:rsid w:val="006B3CD8"/>
    <w:rsid w:val="006B429E"/>
    <w:rsid w:val="006B44E1"/>
    <w:rsid w:val="006B4BD9"/>
    <w:rsid w:val="006B522D"/>
    <w:rsid w:val="006B5810"/>
    <w:rsid w:val="006B62E4"/>
    <w:rsid w:val="006B67C8"/>
    <w:rsid w:val="006B68AF"/>
    <w:rsid w:val="006B6ADD"/>
    <w:rsid w:val="006B721E"/>
    <w:rsid w:val="006B7521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B90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1FDF"/>
    <w:rsid w:val="007723E5"/>
    <w:rsid w:val="00772968"/>
    <w:rsid w:val="00772E0B"/>
    <w:rsid w:val="00773093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58EB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3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C6F41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2CC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2A8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E5D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1D6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0BBB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59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3D53"/>
    <w:rsid w:val="008B4559"/>
    <w:rsid w:val="008B4776"/>
    <w:rsid w:val="008B47BE"/>
    <w:rsid w:val="008B47FC"/>
    <w:rsid w:val="008B4934"/>
    <w:rsid w:val="008B4A35"/>
    <w:rsid w:val="008B4DDB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D62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3FB5"/>
    <w:rsid w:val="008F40B3"/>
    <w:rsid w:val="008F40ED"/>
    <w:rsid w:val="008F4FAF"/>
    <w:rsid w:val="008F5497"/>
    <w:rsid w:val="008F587A"/>
    <w:rsid w:val="008F5BC7"/>
    <w:rsid w:val="008F5E58"/>
    <w:rsid w:val="008F65B5"/>
    <w:rsid w:val="008F71C0"/>
    <w:rsid w:val="008F789C"/>
    <w:rsid w:val="008F7EA7"/>
    <w:rsid w:val="009005FF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7D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1E4"/>
    <w:rsid w:val="009133FD"/>
    <w:rsid w:val="00913676"/>
    <w:rsid w:val="0091431D"/>
    <w:rsid w:val="0091437F"/>
    <w:rsid w:val="00915330"/>
    <w:rsid w:val="00915421"/>
    <w:rsid w:val="00915539"/>
    <w:rsid w:val="00915FB5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926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B759B"/>
    <w:rsid w:val="009C0595"/>
    <w:rsid w:val="009C07FC"/>
    <w:rsid w:val="009C103C"/>
    <w:rsid w:val="009C1672"/>
    <w:rsid w:val="009C1DEC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5FE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71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3F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5F4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81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3E70"/>
    <w:rsid w:val="00BF4267"/>
    <w:rsid w:val="00BF4717"/>
    <w:rsid w:val="00BF5152"/>
    <w:rsid w:val="00BF530B"/>
    <w:rsid w:val="00BF5626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0F6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A6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C2C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AA6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15E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49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391C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21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196F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58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0E3"/>
    <w:rsid w:val="00E72468"/>
    <w:rsid w:val="00E72552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1C55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7E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AF0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858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691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85A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1B5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E2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B0C"/>
    <w:rsid w:val="00F65EAB"/>
    <w:rsid w:val="00F66569"/>
    <w:rsid w:val="00F666D4"/>
    <w:rsid w:val="00F66DA3"/>
    <w:rsid w:val="00F66F85"/>
    <w:rsid w:val="00F67FCE"/>
    <w:rsid w:val="00F70236"/>
    <w:rsid w:val="00F70720"/>
    <w:rsid w:val="00F71DF3"/>
    <w:rsid w:val="00F728F7"/>
    <w:rsid w:val="00F73439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6A7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3F9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E754F075-4793-4B87-AEDB-48339CEF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365tno-my.sharepoint.com/personal/toon_norp_tno_nl/Documents/Documents/Local%203GPP%20copy/docs/S1-230459.zip" TargetMode="External"/><Relationship Id="rId21" Type="http://schemas.openxmlformats.org/officeDocument/2006/relationships/hyperlink" Target="https://365tno-my.sharepoint.com/personal/toon_norp_tno_nl/Documents/Documents/Local%203GPP%20copy/docs/S1-230458.zip" TargetMode="External"/><Relationship Id="rId42" Type="http://schemas.openxmlformats.org/officeDocument/2006/relationships/hyperlink" Target="https://365tno-my.sharepoint.com/personal/toon_norp_tno_nl/Documents/Documents/Local%203GPP%20copy/SA1%23100/docs/S1-230150.zip" TargetMode="External"/><Relationship Id="rId47" Type="http://schemas.openxmlformats.org/officeDocument/2006/relationships/hyperlink" Target="https://365tno-my.sharepoint.com/personal/toon_norp_tno_nl/Documents/Documents/Local%203GPP%20copy/SA1%23100/docs/S1-230151.zip" TargetMode="External"/><Relationship Id="rId63" Type="http://schemas.openxmlformats.org/officeDocument/2006/relationships/hyperlink" Target="https://365tno-my.sharepoint.com/personal/toon_norp_tno_nl/Documents/Documents/Local%203GPP%20copy/SA1%23100/docs/S1-230027.zip" TargetMode="External"/><Relationship Id="rId68" Type="http://schemas.openxmlformats.org/officeDocument/2006/relationships/hyperlink" Target="https://365tno-my.sharepoint.com/personal/toon_norp_tno_nl/Documents/Documents/Local%203GPP%20copy/SA1%23100/docs/S1-230204.zip" TargetMode="External"/><Relationship Id="rId16" Type="http://schemas.openxmlformats.org/officeDocument/2006/relationships/hyperlink" Target="https://365tno-my.sharepoint.com/personal/toon_norp_tno_nl/Documents/Documents/Local%203GPP%20copy/SA1%23100/Docs/S1-230129.zip" TargetMode="External"/><Relationship Id="rId11" Type="http://schemas.openxmlformats.org/officeDocument/2006/relationships/hyperlink" Target="https://ftp.3gpp.org/Specs/archive/22_series/22.865/22865-020.zip" TargetMode="External"/><Relationship Id="rId24" Type="http://schemas.openxmlformats.org/officeDocument/2006/relationships/hyperlink" Target="https://365tno-my.sharepoint.com/personal/toon_norp_tno_nl/Documents/Documents/Local%203GPP%20copy/SA1%23100/docs/S1-230288.zip" TargetMode="External"/><Relationship Id="rId32" Type="http://schemas.openxmlformats.org/officeDocument/2006/relationships/hyperlink" Target="https://365tno-my.sharepoint.com/personal/toon_norp_tno_nl/Documents/Documents/Local%203GPP%20copy/SA1%23100/docs/S1-230058.zip" TargetMode="External"/><Relationship Id="rId37" Type="http://schemas.openxmlformats.org/officeDocument/2006/relationships/hyperlink" Target="https://365tno-my.sharepoint.com/personal/toon_norp_tno_nl/Documents/Documents/Local%203GPP%20copy/SA1%23100/docs/S1-230138.zip" TargetMode="External"/><Relationship Id="rId40" Type="http://schemas.openxmlformats.org/officeDocument/2006/relationships/hyperlink" Target="https://365tno-my.sharepoint.com/personal/toon_norp_tno_nl/Documents/Documents/Local%203GPP%20copy/SA1%23100/docs/S1-230140.zip" TargetMode="External"/><Relationship Id="rId45" Type="http://schemas.openxmlformats.org/officeDocument/2006/relationships/hyperlink" Target="https://365tno-my.sharepoint.com/personal/toon_norp_tno_nl/Documents/Documents/Local%203GPP%20copy/SA1%23100/docs/S1-230143.zip" TargetMode="External"/><Relationship Id="rId53" Type="http://schemas.openxmlformats.org/officeDocument/2006/relationships/hyperlink" Target="https://www.3gpp.org/ftp/Specs/archive/22_series/22.841/22841-020.zip" TargetMode="External"/><Relationship Id="rId58" Type="http://schemas.openxmlformats.org/officeDocument/2006/relationships/hyperlink" Target="https://365tno-my.sharepoint.com/personal/toon_norp_tno_nl/Documents/Documents/Local%203GPP%20copy/docs/S1-230461.zip" TargetMode="External"/><Relationship Id="rId66" Type="http://schemas.openxmlformats.org/officeDocument/2006/relationships/hyperlink" Target="https://365tno-my.sharepoint.com/personal/toon_norp_tno_nl/Documents/Documents/Local%203GPP%20copy/docs/S1-230464.zip" TargetMode="External"/><Relationship Id="rId74" Type="http://schemas.openxmlformats.org/officeDocument/2006/relationships/hyperlink" Target="https://365tno-my.sharepoint.com/personal/toon_norp_tno_nl/Documents/Documents/Local%203GPP%20copy/docs/S1-230477.zip" TargetMode="External"/><Relationship Id="rId5" Type="http://schemas.openxmlformats.org/officeDocument/2006/relationships/styles" Target="styles.xml"/><Relationship Id="rId61" Type="http://schemas.openxmlformats.org/officeDocument/2006/relationships/hyperlink" Target="https://365tno-my.sharepoint.com/personal/toon_norp_tno_nl/Documents/Documents/Local%203GPP%20copy/docs/S1-230462.zip" TargetMode="External"/><Relationship Id="rId19" Type="http://schemas.openxmlformats.org/officeDocument/2006/relationships/hyperlink" Target="https://365tno-my.sharepoint.com/personal/toon_norp_tno_nl/Documents/Documents/Local%203GPP%20copy/SA1%23100/docs/S1-230073.zip" TargetMode="External"/><Relationship Id="rId14" Type="http://schemas.openxmlformats.org/officeDocument/2006/relationships/hyperlink" Target="https://365tno-my.sharepoint.com/personal/toon_norp_tno_nl/Documents/Documents/Local%203GPP%20copy/docs/S1-230475.zip" TargetMode="External"/><Relationship Id="rId22" Type="http://schemas.openxmlformats.org/officeDocument/2006/relationships/hyperlink" Target="https://365tno-my.sharepoint.com/personal/toon_norp_tno_nl/Documents/Documents/Local%203GPP%20copy/SA1%23100/docs/S1-230126.zip" TargetMode="External"/><Relationship Id="rId27" Type="http://schemas.openxmlformats.org/officeDocument/2006/relationships/hyperlink" Target="https://365tno-my.sharepoint.com/personal/toon_norp_tno_nl/Documents/Documents/Local%203GPP%20copy/SA1%23100/docs/S1-230289.zip" TargetMode="External"/><Relationship Id="rId30" Type="http://schemas.openxmlformats.org/officeDocument/2006/relationships/hyperlink" Target="https://365tno-my.sharepoint.com/personal/toon_norp_tno_nl/Documents/Documents/Local%203GPP%20copy/docs/S1-230455.zip" TargetMode="External"/><Relationship Id="rId35" Type="http://schemas.openxmlformats.org/officeDocument/2006/relationships/hyperlink" Target="https://365tno-my.sharepoint.com/personal/toon_norp_tno_nl/Documents/Documents/Local%203GPP%20copy/docs/S1-230468.zip" TargetMode="External"/><Relationship Id="rId43" Type="http://schemas.openxmlformats.org/officeDocument/2006/relationships/hyperlink" Target="https://365tno-my.sharepoint.com/personal/toon_norp_tno_nl/Documents/Documents/Local%203GPP%20copy/docs/S1-230471.zip" TargetMode="External"/><Relationship Id="rId48" Type="http://schemas.openxmlformats.org/officeDocument/2006/relationships/hyperlink" Target="https://365tno-my.sharepoint.com/personal/toon_norp_tno_nl/Documents/Documents/Local%203GPP%20copy/docs/S1-230473.zip" TargetMode="External"/><Relationship Id="rId56" Type="http://schemas.openxmlformats.org/officeDocument/2006/relationships/hyperlink" Target="https://365tno-my.sharepoint.com/personal/toon_norp_tno_nl/Documents/Documents/Local%203GPP%20copy/docs/S1-230478.zip" TargetMode="External"/><Relationship Id="rId64" Type="http://schemas.openxmlformats.org/officeDocument/2006/relationships/hyperlink" Target="https://365tno-my.sharepoint.com/personal/toon_norp_tno_nl/Documents/Documents/Local%203GPP%20copy/docs/S1-230463.zip" TargetMode="External"/><Relationship Id="rId69" Type="http://schemas.openxmlformats.org/officeDocument/2006/relationships/hyperlink" Target="https://365tno-my.sharepoint.com/personal/toon_norp_tno_nl/Documents/Documents/Local%203GPP%20copy/docs/S1-230465.zip" TargetMode="External"/><Relationship Id="rId77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https://365tno-my.sharepoint.com/personal/toon_norp_tno_nl/Documents/Documents/Local%203GPP%20copy/SA1%23100/docs/S1-230193.zip" TargetMode="External"/><Relationship Id="rId72" Type="http://schemas.openxmlformats.org/officeDocument/2006/relationships/hyperlink" Target="https://365tno-my.sharepoint.com/personal/toon_norp_tno_nl/Documents/Documents/Local%203GPP%20copy/SA1%23100/docs/S1-230243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365tno-my.sharepoint.com/personal/toon_norp_tno_nl/Documents/Documents/Local%203GPP%20copy/SA1%23100/docs/S1-230136.zip" TargetMode="External"/><Relationship Id="rId17" Type="http://schemas.openxmlformats.org/officeDocument/2006/relationships/hyperlink" Target="https://365tno-my.sharepoint.com/personal/toon_norp_tno_nl/Documents/Documents/Local%203GPP%20copy/docs/S1-220450.zip" TargetMode="External"/><Relationship Id="rId25" Type="http://schemas.openxmlformats.org/officeDocument/2006/relationships/hyperlink" Target="https://365tno-my.sharepoint.com/personal/toon_norp_tno_nl/Documents/Documents/Local%203GPP%20copy/docs/S1-230452.zip" TargetMode="External"/><Relationship Id="rId33" Type="http://schemas.openxmlformats.org/officeDocument/2006/relationships/hyperlink" Target="https://365tno-my.sharepoint.com/personal/toon_norp_tno_nl/Documents/Documents/Local%203GPP%20copy/docs/S1-230456.zip" TargetMode="External"/><Relationship Id="rId38" Type="http://schemas.openxmlformats.org/officeDocument/2006/relationships/hyperlink" Target="https://365tno-my.sharepoint.com/personal/toon_norp_tno_nl/Documents/Documents/Local%203GPP%20copy/docs/S1-230469.zip" TargetMode="External"/><Relationship Id="rId46" Type="http://schemas.openxmlformats.org/officeDocument/2006/relationships/hyperlink" Target="https://365tno-my.sharepoint.com/personal/toon_norp_tno_nl/Documents/Documents/Local%203GPP%20copy/docs/S1-230472.zip" TargetMode="External"/><Relationship Id="rId59" Type="http://schemas.openxmlformats.org/officeDocument/2006/relationships/hyperlink" Target="https://365tno-my.sharepoint.com/personal/toon_norp_tno_nl/Documents/Documents/Local%203GPP%20copy/docs/S1-230479.zip" TargetMode="External"/><Relationship Id="rId67" Type="http://schemas.openxmlformats.org/officeDocument/2006/relationships/hyperlink" Target="https://365tno-my.sharepoint.com/personal/toon_norp_tno_nl/Documents/Documents/Local%203GPP%20copy/SA1%23100/docs/S1-230199.zip" TargetMode="External"/><Relationship Id="rId20" Type="http://schemas.openxmlformats.org/officeDocument/2006/relationships/hyperlink" Target="https://365tno-my.sharepoint.com/personal/toon_norp_tno_nl/Documents/Documents/Local%203GPP%20copy/SA1%23100/Docs/S1-230130.zip" TargetMode="External"/><Relationship Id="rId41" Type="http://schemas.openxmlformats.org/officeDocument/2006/relationships/hyperlink" Target="https://365tno-my.sharepoint.com/personal/toon_norp_tno_nl/Documents/Documents/Local%203GPP%20copy/docs/S1-230470.zip" TargetMode="External"/><Relationship Id="rId54" Type="http://schemas.openxmlformats.org/officeDocument/2006/relationships/hyperlink" Target="https://365tno-my.sharepoint.com/personal/toon_norp_tno_nl/Documents/Documents/Local%203GPP%20copy/SA1%23100/docs/S1-230155.zip" TargetMode="External"/><Relationship Id="rId62" Type="http://schemas.openxmlformats.org/officeDocument/2006/relationships/hyperlink" Target="https://365tno-my.sharepoint.com/personal/toon_norp_tno_nl/Documents/Documents/Local%203GPP%20copy/docs/S1-230480.zip" TargetMode="External"/><Relationship Id="rId70" Type="http://schemas.openxmlformats.org/officeDocument/2006/relationships/hyperlink" Target="https://365tno-my.sharepoint.com/personal/toon_norp_tno_nl/Documents/Documents/Local%203GPP%20copy/SA1%23100/docs/S1-230236.zip" TargetMode="External"/><Relationship Id="rId75" Type="http://schemas.openxmlformats.org/officeDocument/2006/relationships/hyperlink" Target="https://365tno-my.sharepoint.com/personal/toon_norp_tno_nl/Documents/Documents/Local%203GPP%20copy/SA1%23100/docs/S1-230156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365tno-my.sharepoint.com/personal/toon_norp_tno_nl/Documents/Documents/Local%203GPP%20copy/SA1%23100/docs/S1-230072.zip" TargetMode="External"/><Relationship Id="rId23" Type="http://schemas.openxmlformats.org/officeDocument/2006/relationships/hyperlink" Target="https://365tno-my.sharepoint.com/personal/toon_norp_tno_nl/Documents/Documents/Local%203GPP%20copy/SA1%23100/docs/S1-230203.zip" TargetMode="External"/><Relationship Id="rId28" Type="http://schemas.openxmlformats.org/officeDocument/2006/relationships/hyperlink" Target="https://365tno-my.sharepoint.com/personal/toon_norp_tno_nl/Documents/Documents/Local%203GPP%20copy/docs/S1-230460.zip" TargetMode="External"/><Relationship Id="rId36" Type="http://schemas.openxmlformats.org/officeDocument/2006/relationships/hyperlink" Target="https://365tno-my.sharepoint.com/personal/toon_norp_tno_nl/Documents/Documents/Local%203GPP%20copy/SA1%23100/docs/S1-230137.zip" TargetMode="External"/><Relationship Id="rId49" Type="http://schemas.openxmlformats.org/officeDocument/2006/relationships/hyperlink" Target="https://365tno-my.sharepoint.com/personal/toon_norp_tno_nl/Documents/Documents/Local%203GPP%20copy/SA1%23100/docs/S1-230166.zip" TargetMode="External"/><Relationship Id="rId57" Type="http://schemas.openxmlformats.org/officeDocument/2006/relationships/hyperlink" Target="https://365tno-my.sharepoint.com/personal/toon_norp_tno_nl/Documents/Documents/Local%203GPP%20copy/SA1%23100/docs/S1-230021.zip" TargetMode="External"/><Relationship Id="rId10" Type="http://schemas.openxmlformats.org/officeDocument/2006/relationships/hyperlink" Target="https://www.3gpp.org/ftp/tsg_sa/TSG_SA/TSGS_96_Budapest_2022_06/Docs/SP-220679.zip" TargetMode="External"/><Relationship Id="rId31" Type="http://schemas.openxmlformats.org/officeDocument/2006/relationships/hyperlink" Target="https://365tno-my.sharepoint.com/personal/toon_norp_tno_nl/Documents/Documents/Local%203GPP%20copy/docs/S1-230467.zip" TargetMode="External"/><Relationship Id="rId44" Type="http://schemas.openxmlformats.org/officeDocument/2006/relationships/hyperlink" Target="https://365tno-my.sharepoint.com/personal/toon_norp_tno_nl/Documents/Documents/Local%203GPP%20copy/SA1%23100/docs/S1-230141.zip" TargetMode="External"/><Relationship Id="rId52" Type="http://schemas.openxmlformats.org/officeDocument/2006/relationships/hyperlink" Target="https://www.3gpp.org/ftp/tsg_sa/TSG_SA/TSGS_96_Budapest_2022_06/Docs/SP-220445.zip" TargetMode="External"/><Relationship Id="rId60" Type="http://schemas.openxmlformats.org/officeDocument/2006/relationships/hyperlink" Target="https://365tno-my.sharepoint.com/personal/toon_norp_tno_nl/Documents/Documents/Local%203GPP%20copy/SA1%23100/docs/S1-230025.zip" TargetMode="External"/><Relationship Id="rId65" Type="http://schemas.openxmlformats.org/officeDocument/2006/relationships/hyperlink" Target="https://365tno-my.sharepoint.com/personal/toon_norp_tno_nl/Documents/Documents/Local%203GPP%20copy/SA1%23100/docs/S1-230028.zip" TargetMode="External"/><Relationship Id="rId73" Type="http://schemas.openxmlformats.org/officeDocument/2006/relationships/hyperlink" Target="https://365tno-my.sharepoint.com/personal/toon_norp_tno_nl/Documents/Documents/Local%203GPP%20copy/docs/S1-22045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365tno-my.sharepoint.com/personal/toon_norp_tno_nl/Documents/Documents/Local%203GPP%20copy/docs/S1-230454.zip" TargetMode="External"/><Relationship Id="rId18" Type="http://schemas.openxmlformats.org/officeDocument/2006/relationships/hyperlink" Target="https://365tno-my.sharepoint.com/personal/toon_norp_tno_nl/Documents/Documents/Local%203GPP%20copy/docs/S1-230457.zip" TargetMode="External"/><Relationship Id="rId39" Type="http://schemas.openxmlformats.org/officeDocument/2006/relationships/hyperlink" Target="https://365tno-my.sharepoint.com/personal/toon_norp_tno_nl/Documents/Documents/Local%203GPP%20copy/SA1%23100/docs/S1-230139.zip" TargetMode="External"/><Relationship Id="rId34" Type="http://schemas.openxmlformats.org/officeDocument/2006/relationships/hyperlink" Target="https://365tno-my.sharepoint.com/personal/toon_norp_tno_nl/Documents/Documents/Local%203GPP%20copy/docs/S1-230466.zip" TargetMode="External"/><Relationship Id="rId50" Type="http://schemas.openxmlformats.org/officeDocument/2006/relationships/hyperlink" Target="https://365tno-my.sharepoint.com/personal/toon_norp_tno_nl/Documents/Documents/Local%203GPP%20copy/docs/S1-230474.zip" TargetMode="External"/><Relationship Id="rId55" Type="http://schemas.openxmlformats.org/officeDocument/2006/relationships/hyperlink" Target="https://365tno-my.sharepoint.com/personal/toon_norp_tno_nl/Documents/Documents/Local%203GPP%20copy/docs/S1-230453.zip" TargetMode="External"/><Relationship Id="rId76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hyperlink" Target="https://365tno-my.sharepoint.com/personal/toon_norp_tno_nl/Documents/Documents/Local%203GPP%20copy/docs/S1-230476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365tno-my.sharepoint.com/personal/toon_norp_tno_nl/Documents/Documents/Local%203GPP%20copy/SA1%23100/docs/S1-23005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OneDrive%20-%20TNO\Document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5</Pages>
  <Words>2700</Words>
  <Characters>15447</Characters>
  <Application>Microsoft Office Word</Application>
  <DocSecurity>0</DocSecurity>
  <Lines>1188</Lines>
  <Paragraphs>955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17192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Toon Norp</cp:lastModifiedBy>
  <cp:revision>3</cp:revision>
  <dcterms:created xsi:type="dcterms:W3CDTF">2023-02-23T06:36:00Z</dcterms:created>
  <dcterms:modified xsi:type="dcterms:W3CDTF">2023-02-23T06:36:00Z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