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C9EF3C" w14:textId="0778D102" w:rsidR="000924E4" w:rsidRPr="00497671" w:rsidRDefault="00CB4C92" w:rsidP="000924E4">
      <w:pPr>
        <w:tabs>
          <w:tab w:val="left" w:pos="13041"/>
        </w:tabs>
        <w:suppressAutoHyphens/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881287">
        <w:rPr>
          <w:rFonts w:eastAsia="MS Mincho" w:cs="Arial"/>
          <w:b/>
          <w:sz w:val="24"/>
          <w:szCs w:val="24"/>
          <w:lang w:eastAsia="ja-JP"/>
        </w:rPr>
        <w:t xml:space="preserve">3GPP TSG SA WG 1 Meeting </w:t>
      </w:r>
      <w:r>
        <w:rPr>
          <w:rFonts w:eastAsia="MS Mincho" w:cs="Arial"/>
          <w:b/>
          <w:sz w:val="24"/>
          <w:szCs w:val="24"/>
          <w:lang w:eastAsia="ja-JP"/>
        </w:rPr>
        <w:t>#10</w:t>
      </w:r>
      <w:r w:rsidR="00F921A8">
        <w:rPr>
          <w:rFonts w:eastAsia="MS Mincho" w:cs="Arial"/>
          <w:b/>
          <w:sz w:val="24"/>
          <w:szCs w:val="24"/>
          <w:lang w:eastAsia="ja-JP"/>
        </w:rPr>
        <w:t>1</w:t>
      </w:r>
      <w:r w:rsidR="000924E4">
        <w:rPr>
          <w:rFonts w:eastAsia="Times New Roman" w:cs="Arial"/>
          <w:sz w:val="24"/>
          <w:szCs w:val="20"/>
          <w:lang w:eastAsia="ar-SA"/>
        </w:rPr>
        <w:tab/>
      </w:r>
      <w:r w:rsidR="00497671" w:rsidRPr="00497671">
        <w:rPr>
          <w:rFonts w:eastAsia="MS Mincho" w:cs="Arial"/>
          <w:b/>
          <w:sz w:val="24"/>
          <w:szCs w:val="24"/>
          <w:lang w:eastAsia="ja-JP"/>
        </w:rPr>
        <w:t>S1-230701</w:t>
      </w:r>
    </w:p>
    <w:p w14:paraId="0FEBC1DE" w14:textId="022F99D0" w:rsidR="000924E4" w:rsidRPr="00F45489" w:rsidRDefault="00F921A8" w:rsidP="000924E4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92231B">
        <w:rPr>
          <w:rFonts w:eastAsia="MS Mincho" w:cs="Arial"/>
          <w:b/>
          <w:sz w:val="24"/>
          <w:szCs w:val="24"/>
          <w:lang w:eastAsia="ja-JP"/>
        </w:rPr>
        <w:t>Athens</w:t>
      </w:r>
      <w:r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92231B">
        <w:rPr>
          <w:rFonts w:eastAsia="MS Mincho" w:cs="Arial"/>
          <w:b/>
          <w:sz w:val="24"/>
          <w:szCs w:val="24"/>
          <w:lang w:eastAsia="ja-JP"/>
        </w:rPr>
        <w:t>Greece</w:t>
      </w:r>
      <w:r>
        <w:rPr>
          <w:rFonts w:eastAsia="MS Mincho" w:cs="Arial"/>
          <w:b/>
          <w:sz w:val="24"/>
          <w:szCs w:val="24"/>
          <w:lang w:eastAsia="ja-JP"/>
        </w:rPr>
        <w:t>, 20 - 24 February 2023</w:t>
      </w:r>
      <w:r w:rsidR="000924E4">
        <w:rPr>
          <w:rFonts w:cs="Arial"/>
          <w:b/>
          <w:i/>
          <w:color w:val="0070C0"/>
          <w:sz w:val="20"/>
          <w:szCs w:val="20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3ED73854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497671">
        <w:rPr>
          <w:rFonts w:eastAsia="Times New Roman" w:cs="Arial"/>
          <w:sz w:val="22"/>
          <w:szCs w:val="20"/>
          <w:lang w:eastAsia="ar-SA"/>
        </w:rPr>
        <w:t xml:space="preserve">Report - </w:t>
      </w:r>
      <w:r w:rsidR="00ED5A48">
        <w:rPr>
          <w:rFonts w:eastAsia="Times New Roman" w:cs="Arial"/>
          <w:sz w:val="22"/>
          <w:szCs w:val="20"/>
          <w:lang w:eastAsia="ar-SA"/>
        </w:rPr>
        <w:t>Drafting group Ambient IoT</w:t>
      </w:r>
    </w:p>
    <w:p w14:paraId="09D907A5" w14:textId="1079591C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F921A8">
        <w:rPr>
          <w:rFonts w:eastAsia="Times New Roman" w:cs="Arial"/>
          <w:sz w:val="22"/>
          <w:szCs w:val="20"/>
          <w:lang w:eastAsia="ar-SA"/>
        </w:rPr>
        <w:t>7.2</w:t>
      </w:r>
    </w:p>
    <w:p w14:paraId="6606FF29" w14:textId="1173B9D5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D5A48">
        <w:rPr>
          <w:rFonts w:eastAsia="Times New Roman" w:cs="Arial"/>
          <w:sz w:val="22"/>
          <w:szCs w:val="20"/>
          <w:lang w:eastAsia="ar-SA"/>
        </w:rPr>
        <w:t>Drafting Group</w:t>
      </w:r>
      <w:r w:rsidR="00ED5A48"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 w:rsidR="00ED5A48">
        <w:rPr>
          <w:rFonts w:eastAsia="Times New Roman" w:cs="Arial"/>
          <w:sz w:val="22"/>
          <w:szCs w:val="20"/>
          <w:lang w:eastAsia="ar-SA"/>
        </w:rPr>
        <w:t>Chairperson</w:t>
      </w:r>
    </w:p>
    <w:p w14:paraId="3577A6E8" w14:textId="77777777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 xml:space="preserve">Jose Almodovar 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FB64097" w14:textId="2D0A7CC4" w:rsidR="00ED5A48" w:rsidRPr="00ED5A48" w:rsidRDefault="00ED5A48" w:rsidP="00ED5A48">
      <w:pPr>
        <w:rPr>
          <w:rFonts w:eastAsia="Times New Roman" w:cs="Arial"/>
          <w:sz w:val="20"/>
          <w:szCs w:val="20"/>
        </w:rPr>
      </w:pPr>
      <w:bookmarkStart w:id="5" w:name="_Hlk21624406"/>
      <w:r w:rsidRPr="00ED5A48">
        <w:rPr>
          <w:rFonts w:eastAsia="MS Mincho" w:cs="Arial"/>
          <w:bCs/>
          <w:sz w:val="36"/>
          <w:szCs w:val="36"/>
        </w:rPr>
        <w:t xml:space="preserve">Drafting group Agenda for </w:t>
      </w:r>
      <w:r>
        <w:rPr>
          <w:rFonts w:eastAsia="MS Mincho" w:cs="Arial"/>
          <w:bCs/>
          <w:sz w:val="36"/>
          <w:szCs w:val="36"/>
        </w:rPr>
        <w:t>Ambient IoT</w:t>
      </w:r>
      <w:r w:rsidRPr="00ED5A48">
        <w:rPr>
          <w:rFonts w:eastAsia="MS Mincho" w:cs="Arial"/>
          <w:bCs/>
          <w:sz w:val="36"/>
          <w:szCs w:val="36"/>
        </w:rPr>
        <w:t xml:space="preserve"> </w:t>
      </w:r>
    </w:p>
    <w:bookmarkEnd w:id="5"/>
    <w:bookmarkEnd w:id="0"/>
    <w:bookmarkEnd w:id="1"/>
    <w:p w14:paraId="76B8AAF1" w14:textId="77777777" w:rsidR="006E501A" w:rsidRPr="008754F9" w:rsidRDefault="006E501A" w:rsidP="006E501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7556DAD5" w14:textId="77777777" w:rsidR="00F83C65" w:rsidRDefault="006E501A" w:rsidP="0036420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 w:rsidR="004964C7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26423E25" w14:textId="0B06B40D" w:rsidR="006E501A" w:rsidRPr="00364204" w:rsidRDefault="00364204" w:rsidP="0036420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5656D33A" w14:textId="77777777" w:rsidR="006E501A" w:rsidRPr="00015298" w:rsidRDefault="006E501A" w:rsidP="006E501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89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977"/>
        <w:gridCol w:w="2798"/>
      </w:tblGrid>
      <w:tr w:rsidR="00F921A8" w:rsidRPr="00AB0F3E" w14:paraId="633E67C3" w14:textId="77777777" w:rsidTr="00ED5A4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3A39CC0" w14:textId="2385338C" w:rsidR="00F921A8" w:rsidRPr="00AB0F3E" w:rsidRDefault="00F921A8" w:rsidP="00F921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00F3744" w14:textId="77777777" w:rsidR="00F921A8" w:rsidRPr="00AB0F3E" w:rsidRDefault="00F921A8" w:rsidP="00F921A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2C7F37D" w14:textId="77777777" w:rsidR="00F921A8" w:rsidRPr="00AB0F3E" w:rsidRDefault="00F921A8" w:rsidP="00F921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DDE2AD6" w14:textId="6BD4B655" w:rsidR="00F921A8" w:rsidRPr="00AB0F3E" w:rsidRDefault="00F921A8" w:rsidP="00F921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89FC0A" w14:textId="77777777" w:rsidR="00F921A8" w:rsidRPr="00B50B65" w:rsidRDefault="00F921A8" w:rsidP="00F921A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I&amp;II):</w:t>
            </w:r>
          </w:p>
          <w:p w14:paraId="5E96BF42" w14:textId="77777777" w:rsidR="00F921A8" w:rsidRPr="00AB0F3E" w:rsidRDefault="00F921A8" w:rsidP="00F921A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14:paraId="58342695" w14:textId="77777777" w:rsidR="00F921A8" w:rsidRPr="00B50B65" w:rsidRDefault="00F921A8" w:rsidP="00F921A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 III):</w:t>
            </w:r>
          </w:p>
          <w:p w14:paraId="54B29955" w14:textId="63B919A3" w:rsidR="00F921A8" w:rsidRPr="00F83C65" w:rsidRDefault="00F921A8" w:rsidP="00F921A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EnergyServ</w:t>
            </w:r>
            <w:proofErr w:type="spellEnd"/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0C474C" w14:textId="77777777" w:rsidR="00F921A8" w:rsidRPr="00B50B65" w:rsidRDefault="00F921A8" w:rsidP="00F921A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I&amp;II):</w:t>
            </w:r>
          </w:p>
          <w:p w14:paraId="3517F7BE" w14:textId="77777777" w:rsidR="00F921A8" w:rsidRPr="00AB0F3E" w:rsidRDefault="00F921A8" w:rsidP="00F921A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14:paraId="7387F249" w14:textId="77777777" w:rsidR="00F921A8" w:rsidRPr="00B50B65" w:rsidRDefault="00F921A8" w:rsidP="00F921A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 III):</w:t>
            </w:r>
          </w:p>
          <w:p w14:paraId="09FF348A" w14:textId="4166D88D" w:rsidR="00F921A8" w:rsidRPr="00F83C65" w:rsidRDefault="00F921A8" w:rsidP="00F921A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EnergyServ</w:t>
            </w:r>
            <w:proofErr w:type="spellEnd"/>
          </w:p>
        </w:tc>
      </w:tr>
      <w:tr w:rsidR="00F921A8" w:rsidRPr="00AB0F3E" w14:paraId="3FC4308D" w14:textId="77777777" w:rsidTr="00ED5A48">
        <w:trPr>
          <w:trHeight w:val="658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C1F9CC6" w14:textId="77777777" w:rsidR="00F921A8" w:rsidRPr="00AB0F3E" w:rsidRDefault="00F921A8" w:rsidP="00F921A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3CE3837" w14:textId="5A63D65C" w:rsidR="00F921A8" w:rsidRPr="00AB0F3E" w:rsidRDefault="00F921A8" w:rsidP="00F921A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25DD78" w14:textId="77777777" w:rsidR="00F921A8" w:rsidRPr="00415AA2" w:rsidRDefault="00F921A8" w:rsidP="00F921A8">
            <w:pPr>
              <w:spacing w:after="0" w:line="240" w:lineRule="auto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AE05B5" w14:textId="77777777" w:rsidR="00F921A8" w:rsidRPr="00415AA2" w:rsidRDefault="00F921A8" w:rsidP="00F921A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921A8" w:rsidRPr="00AB0F3E" w14:paraId="3400D598" w14:textId="77777777" w:rsidTr="00ED5A4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48766B7" w14:textId="41510240" w:rsidR="00F921A8" w:rsidRPr="00AB0F3E" w:rsidRDefault="00F921A8" w:rsidP="00F921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C8A9D98" w14:textId="77777777" w:rsidR="00F921A8" w:rsidRPr="00AB0F3E" w:rsidRDefault="00F921A8" w:rsidP="00F921A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CCCBC57" w14:textId="77777777" w:rsidR="00F921A8" w:rsidRPr="00AB0F3E" w:rsidRDefault="00F921A8" w:rsidP="00F921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5CA727" w14:textId="65623390" w:rsidR="00F921A8" w:rsidRPr="00AB0F3E" w:rsidRDefault="00F921A8" w:rsidP="00F921A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239E0A" w14:textId="77777777" w:rsidR="00F921A8" w:rsidRPr="00AB0F3E" w:rsidRDefault="00F921A8" w:rsidP="00F921A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MMS?</w:t>
            </w:r>
          </w:p>
          <w:p w14:paraId="7C82194E" w14:textId="6772C71D" w:rsidR="00F921A8" w:rsidRPr="00AB0F3E" w:rsidRDefault="00F921A8" w:rsidP="00F921A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(19:00)</w:t>
            </w:r>
          </w:p>
        </w:tc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A14898" w14:textId="77777777" w:rsidR="00F921A8" w:rsidRPr="00B50B65" w:rsidRDefault="00F921A8" w:rsidP="00F921A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I&amp;II):</w:t>
            </w:r>
          </w:p>
          <w:p w14:paraId="228AC89C" w14:textId="3C6ADF89" w:rsidR="00F921A8" w:rsidRPr="00AB0F3E" w:rsidRDefault="00F921A8" w:rsidP="00F921A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  <w:r w:rsidRPr="00E421A2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</w:t>
            </w:r>
          </w:p>
        </w:tc>
      </w:tr>
      <w:bookmarkEnd w:id="6"/>
    </w:tbl>
    <w:p w14:paraId="425428FD" w14:textId="77777777" w:rsidR="006E501A" w:rsidRDefault="006E501A" w:rsidP="006E501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77AE9BC2" w14:textId="5EB189BE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1849"/>
        <w:gridCol w:w="3933"/>
      </w:tblGrid>
      <w:tr w:rsidR="00B32630" w:rsidRPr="00745D37" w14:paraId="45652581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98C25B" w14:textId="35A4585B" w:rsidR="00B32630" w:rsidRPr="00745D37" w:rsidRDefault="00B32630" w:rsidP="00B32630">
            <w:pPr>
              <w:pStyle w:val="Heading2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FS</w:t>
            </w:r>
            <w:r>
              <w:rPr>
                <w:lang w:eastAsia="zh-CN"/>
              </w:rPr>
              <w:t>_</w:t>
            </w:r>
            <w:r>
              <w:t>AmbientIoT</w:t>
            </w:r>
            <w:proofErr w:type="spellEnd"/>
            <w:r w:rsidRPr="00745D37">
              <w:rPr>
                <w:lang w:val="en-US"/>
              </w:rPr>
              <w:t xml:space="preserve">: </w:t>
            </w:r>
            <w:r w:rsidRPr="003F1CEA">
              <w:rPr>
                <w:rFonts w:hint="eastAsia"/>
              </w:rPr>
              <w:t>Study on</w:t>
            </w:r>
            <w:r w:rsidRPr="003F1CEA">
              <w:t xml:space="preserve"> </w:t>
            </w:r>
            <w:r w:rsidRPr="00467BDE">
              <w:rPr>
                <w:rFonts w:eastAsia="Batang"/>
                <w:bCs/>
                <w:lang w:eastAsia="zh-CN"/>
              </w:rPr>
              <w:t>Ambient power-enabled</w:t>
            </w:r>
            <w:r w:rsidRPr="003F1CEA">
              <w:rPr>
                <w:rFonts w:hint="eastAsia"/>
              </w:rPr>
              <w:t xml:space="preserve"> </w:t>
            </w:r>
            <w:r w:rsidRPr="00DF697D">
              <w:rPr>
                <w:rFonts w:eastAsia="Batang"/>
                <w:lang w:eastAsia="zh-CN"/>
              </w:rPr>
              <w:t>Internet of Things</w:t>
            </w:r>
            <w:r w:rsidRPr="00745D37">
              <w:rPr>
                <w:lang w:val="en-US"/>
              </w:rPr>
              <w:t xml:space="preserve"> [</w:t>
            </w:r>
            <w:hyperlink r:id="rId11" w:history="1">
              <w:r w:rsidRPr="00291A88">
                <w:rPr>
                  <w:rStyle w:val="Hyperlink"/>
                  <w:lang w:val="en-US"/>
                </w:rPr>
                <w:t>SP-220085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B32630" w:rsidRPr="00AA7BD2" w14:paraId="7638F59C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3D37DD6" w14:textId="77777777" w:rsidR="00D12B27" w:rsidRPr="004067FF" w:rsidRDefault="00D12B27" w:rsidP="00D12B2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38F6691" w14:textId="77777777" w:rsidR="00D12B27" w:rsidRPr="00DD1791" w:rsidRDefault="00D12B27" w:rsidP="00D12B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DD1791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DD1791">
              <w:rPr>
                <w:rFonts w:eastAsia="Arial Unicode MS" w:cs="Arial"/>
                <w:lang w:val="nl-NL" w:eastAsia="ar-SA"/>
              </w:rPr>
              <w:t>W</w:t>
            </w:r>
            <w:r w:rsidRPr="00DD1791">
              <w:rPr>
                <w:rFonts w:hint="eastAsia"/>
                <w:iCs/>
                <w:lang w:val="nl-NL" w:eastAsia="zh-CN"/>
              </w:rPr>
              <w:t>eijie</w:t>
            </w:r>
            <w:r w:rsidRPr="00DD1791">
              <w:rPr>
                <w:iCs/>
                <w:lang w:val="nl-NL" w:eastAsia="zh-CN"/>
              </w:rPr>
              <w:t xml:space="preserve"> Xu</w:t>
            </w:r>
            <w:r w:rsidRPr="00DD1791">
              <w:rPr>
                <w:lang w:val="nl-NL"/>
              </w:rPr>
              <w:t xml:space="preserve"> (OPPO)</w:t>
            </w:r>
          </w:p>
          <w:p w14:paraId="4F5E8AC3" w14:textId="77777777" w:rsidR="00D12B27" w:rsidRPr="00DD1791" w:rsidRDefault="00D12B27" w:rsidP="00D12B27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nl-NL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 xml:space="preserve">n: </w:t>
            </w:r>
            <w:hyperlink r:id="rId12" w:history="1">
              <w:r w:rsidRPr="00CC566E">
                <w:rPr>
                  <w:rStyle w:val="Hyperlink"/>
                  <w:rFonts w:eastAsia="Arial Unicode MS" w:cs="Arial"/>
                  <w:szCs w:val="18"/>
                  <w:lang w:val="fr-FR" w:eastAsia="ar-SA"/>
                </w:rPr>
                <w:t>TR 22.840v1.0.0</w:t>
              </w:r>
            </w:hyperlink>
          </w:p>
          <w:p w14:paraId="78FE3C9E" w14:textId="77777777" w:rsidR="00D12B27" w:rsidRDefault="00D12B27" w:rsidP="00D12B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date: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8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5AE09ECD" w14:textId="4C687B2C" w:rsidR="00B32630" w:rsidRPr="00AA7BD2" w:rsidRDefault="00D12B27" w:rsidP="00D12B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lastRenderedPageBreak/>
              <w:t xml:space="preserve">Percentage </w:t>
            </w:r>
            <w:proofErr w:type="spell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65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F921A8" w:rsidRPr="00B04844" w14:paraId="5F171769" w14:textId="77777777" w:rsidTr="00F9568D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C400546" w14:textId="77777777" w:rsidR="00F921A8" w:rsidRPr="00D87E16" w:rsidRDefault="00F921A8" w:rsidP="00235896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General</w:t>
            </w:r>
          </w:p>
        </w:tc>
      </w:tr>
      <w:tr w:rsidR="00F921A8" w:rsidRPr="0092231B" w14:paraId="02FCCA5F" w14:textId="77777777" w:rsidTr="00F956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9EDD7" w14:textId="77777777" w:rsidR="00F921A8" w:rsidRPr="00F9568D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9568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560AA7" w14:textId="77777777" w:rsidR="00F921A8" w:rsidRPr="00F9568D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F921A8" w:rsidRPr="00F9568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E36F53" w14:textId="77777777" w:rsidR="00F921A8" w:rsidRPr="00F9568D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9568D">
              <w:rPr>
                <w:rFonts w:eastAsia="Times New Roman"/>
                <w:szCs w:val="18"/>
                <w:lang w:eastAsia="ar-SA"/>
              </w:rPr>
              <w:t xml:space="preserve">OPPO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32A801" w14:textId="77777777" w:rsidR="00F921A8" w:rsidRPr="00F9568D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F9568D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F9568D">
              <w:rPr>
                <w:rFonts w:eastAsia="Times New Roman"/>
                <w:szCs w:val="18"/>
                <w:lang w:eastAsia="ar-SA"/>
              </w:rPr>
              <w:t xml:space="preserve"> on overview for TR22840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41AF0" w14:textId="1D3300BA" w:rsidR="00F921A8" w:rsidRPr="00F9568D" w:rsidRDefault="00F9568D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9568D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F9568D">
              <w:rPr>
                <w:rFonts w:eastAsia="Times New Roman" w:cs="Arial"/>
                <w:szCs w:val="18"/>
                <w:lang w:val="fr-FR" w:eastAsia="ar-SA"/>
              </w:rPr>
              <w:t xml:space="preserve"> to S1-230515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6A243C" w14:textId="77777777" w:rsidR="00F921A8" w:rsidRPr="00F9568D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9568D" w:rsidRPr="0092231B" w14:paraId="3A2BE6CF" w14:textId="77777777" w:rsidTr="009665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4FF48" w14:textId="79D1F9D2" w:rsidR="00F9568D" w:rsidRPr="00F9568D" w:rsidRDefault="00F9568D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9568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24CC4" w14:textId="74DDB3E7" w:rsidR="00F9568D" w:rsidRPr="00F9568D" w:rsidRDefault="00497671" w:rsidP="00235896">
            <w:pPr>
              <w:snapToGrid w:val="0"/>
              <w:spacing w:after="0" w:line="240" w:lineRule="auto"/>
            </w:pPr>
            <w:hyperlink r:id="rId14" w:history="1">
              <w:r w:rsidR="00F9568D" w:rsidRPr="00F9568D">
                <w:rPr>
                  <w:rStyle w:val="Hyperlink"/>
                  <w:rFonts w:cs="Arial"/>
                  <w:color w:val="auto"/>
                </w:rPr>
                <w:t>S1-230515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7CC59" w14:textId="288116CB" w:rsidR="00F9568D" w:rsidRPr="00F9568D" w:rsidRDefault="00F9568D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9568D">
              <w:rPr>
                <w:rFonts w:eastAsia="Times New Roman"/>
                <w:szCs w:val="18"/>
                <w:lang w:eastAsia="ar-SA"/>
              </w:rPr>
              <w:t xml:space="preserve">OPPO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767AC" w14:textId="7B544155" w:rsidR="00F9568D" w:rsidRPr="00F9568D" w:rsidRDefault="00F9568D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F9568D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F9568D">
              <w:rPr>
                <w:rFonts w:eastAsia="Times New Roman"/>
                <w:szCs w:val="18"/>
                <w:lang w:eastAsia="ar-SA"/>
              </w:rPr>
              <w:t xml:space="preserve"> on overview for TR22840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0F657" w14:textId="77777777" w:rsidR="00F9568D" w:rsidRPr="00F9568D" w:rsidRDefault="00F9568D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76508" w14:textId="41425343" w:rsidR="00F9568D" w:rsidRPr="00F9568D" w:rsidRDefault="00F9568D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9568D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F9568D">
              <w:rPr>
                <w:rFonts w:eastAsia="Arial Unicode MS" w:cs="Arial"/>
                <w:szCs w:val="18"/>
                <w:lang w:val="fr-FR" w:eastAsia="ar-SA"/>
              </w:rPr>
              <w:t xml:space="preserve"> of S1-230167.</w:t>
            </w:r>
          </w:p>
        </w:tc>
      </w:tr>
      <w:tr w:rsidR="00F921A8" w:rsidRPr="0092231B" w14:paraId="5C790854" w14:textId="77777777" w:rsidTr="009665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EC574F" w14:textId="77777777" w:rsidR="00F921A8" w:rsidRPr="009665C7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665C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DE4AE7" w14:textId="77777777" w:rsidR="00F921A8" w:rsidRPr="009665C7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F921A8" w:rsidRPr="009665C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C38F1" w14:textId="77777777" w:rsidR="00F921A8" w:rsidRPr="009665C7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65C7">
              <w:rPr>
                <w:rFonts w:eastAsia="Times New Roman"/>
                <w:szCs w:val="18"/>
                <w:lang w:eastAsia="ar-SA"/>
              </w:rPr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5131CA" w14:textId="77777777" w:rsidR="00F921A8" w:rsidRPr="009665C7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65C7">
              <w:rPr>
                <w:rFonts w:eastAsia="Times New Roman"/>
                <w:szCs w:val="18"/>
                <w:lang w:eastAsia="ar-SA"/>
              </w:rPr>
              <w:t>Use Case grouping and priority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F01416" w14:textId="40E1DCC9" w:rsidR="00F921A8" w:rsidRPr="009665C7" w:rsidRDefault="009665C7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665C7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3F53A8" w14:textId="77777777" w:rsidR="00F921A8" w:rsidRPr="009665C7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921A8" w:rsidRPr="0092231B" w14:paraId="15DE3719" w14:textId="77777777" w:rsidTr="009665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1767A" w14:textId="77777777" w:rsidR="00F921A8" w:rsidRPr="009665C7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665C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6AF8BE" w14:textId="77777777" w:rsidR="00F921A8" w:rsidRPr="009665C7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" w:history="1">
              <w:r w:rsidR="00F921A8" w:rsidRPr="009665C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D5635F" w14:textId="77777777" w:rsidR="00F921A8" w:rsidRPr="009665C7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65C7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51FEE3" w14:textId="77777777" w:rsidR="00F921A8" w:rsidRPr="009665C7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65C7">
              <w:rPr>
                <w:rFonts w:eastAsia="Times New Roman"/>
                <w:szCs w:val="18"/>
                <w:lang w:eastAsia="ar-SA"/>
              </w:rPr>
              <w:t>Use case categories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AC4055" w14:textId="33DFDF64" w:rsidR="00F921A8" w:rsidRPr="009665C7" w:rsidRDefault="009665C7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665C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9665C7">
              <w:rPr>
                <w:rFonts w:eastAsia="Times New Roman" w:cs="Arial"/>
                <w:szCs w:val="18"/>
                <w:lang w:val="fr-FR" w:eastAsia="ar-SA"/>
              </w:rPr>
              <w:t xml:space="preserve"> to S1-230516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CA5B7" w14:textId="77777777" w:rsidR="00F921A8" w:rsidRPr="009665C7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665C7" w:rsidRPr="0092231B" w14:paraId="6515766B" w14:textId="77777777" w:rsidTr="00325CE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D844" w14:textId="74A7585C" w:rsidR="009665C7" w:rsidRPr="009665C7" w:rsidRDefault="009665C7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665C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2A2E9" w14:textId="126CC089" w:rsidR="009665C7" w:rsidRPr="009665C7" w:rsidRDefault="00497671" w:rsidP="00235896">
            <w:pPr>
              <w:snapToGrid w:val="0"/>
              <w:spacing w:after="0" w:line="240" w:lineRule="auto"/>
            </w:pPr>
            <w:hyperlink r:id="rId17" w:history="1">
              <w:r w:rsidR="009665C7" w:rsidRPr="009665C7">
                <w:rPr>
                  <w:rStyle w:val="Hyperlink"/>
                  <w:rFonts w:cs="Arial"/>
                  <w:color w:val="auto"/>
                </w:rPr>
                <w:t>S1-230516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0A85F" w14:textId="0288057C" w:rsidR="009665C7" w:rsidRPr="009665C7" w:rsidRDefault="009665C7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65C7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3BA6" w14:textId="3747213E" w:rsidR="009665C7" w:rsidRPr="009665C7" w:rsidRDefault="009665C7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665C7">
              <w:rPr>
                <w:rFonts w:eastAsia="Times New Roman"/>
                <w:szCs w:val="18"/>
                <w:lang w:eastAsia="ar-SA"/>
              </w:rPr>
              <w:t>Use case categories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521F4" w14:textId="77777777" w:rsidR="009665C7" w:rsidRPr="009665C7" w:rsidRDefault="009665C7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44E87" w14:textId="036CDDDC" w:rsidR="009665C7" w:rsidRPr="009665C7" w:rsidRDefault="009665C7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9665C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9665C7">
              <w:rPr>
                <w:rFonts w:eastAsia="Arial Unicode MS" w:cs="Arial"/>
                <w:szCs w:val="18"/>
                <w:lang w:val="fr-FR" w:eastAsia="ar-SA"/>
              </w:rPr>
              <w:t xml:space="preserve"> of S1-230164.</w:t>
            </w:r>
          </w:p>
        </w:tc>
      </w:tr>
      <w:tr w:rsidR="00F921A8" w:rsidRPr="0092231B" w14:paraId="1108F903" w14:textId="77777777" w:rsidTr="00AF4D5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E40DAE" w14:textId="77777777" w:rsidR="00F921A8" w:rsidRPr="00D66748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6674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D822A" w14:textId="77777777" w:rsidR="00F921A8" w:rsidRPr="00D66748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8" w:history="1">
              <w:r w:rsidR="00F921A8" w:rsidRPr="00D6674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A73058" w14:textId="77777777" w:rsidR="00F921A8" w:rsidRPr="00D66748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6748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F66474" w14:textId="77777777" w:rsidR="00F921A8" w:rsidRPr="00D66748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6748">
              <w:rPr>
                <w:rFonts w:eastAsia="Times New Roman"/>
                <w:szCs w:val="18"/>
                <w:lang w:eastAsia="ar-SA"/>
              </w:rPr>
              <w:t>On the use of comparison operators  in the KPI tables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789C3B" w14:textId="75A2CF3C" w:rsidR="00F921A8" w:rsidRPr="00D66748" w:rsidRDefault="00D6674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66748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0E5CC0" w14:textId="77777777" w:rsidR="00F921A8" w:rsidRPr="00D66748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921A8" w:rsidRPr="0092231B" w14:paraId="4D9234DD" w14:textId="77777777" w:rsidTr="00AF4D5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45919A" w14:textId="77777777" w:rsidR="00F921A8" w:rsidRPr="00AF4D5D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F4D5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EF8C8D" w14:textId="77777777" w:rsidR="00F921A8" w:rsidRPr="00AF4D5D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F921A8" w:rsidRPr="00AF4D5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EFBB44" w14:textId="77777777" w:rsidR="00F921A8" w:rsidRPr="00AF4D5D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4D5D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EFE277" w14:textId="77777777" w:rsidR="00F921A8" w:rsidRPr="00AF4D5D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4D5D">
              <w:rPr>
                <w:rFonts w:eastAsia="Times New Roman"/>
                <w:szCs w:val="18"/>
                <w:lang w:eastAsia="ar-SA"/>
              </w:rPr>
              <w:t>new KPI parameter proposal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CFC300" w14:textId="2BE2B626" w:rsidR="00F921A8" w:rsidRPr="00AF4D5D" w:rsidRDefault="00AF4D5D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F4D5D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AF4D5D">
              <w:rPr>
                <w:rFonts w:eastAsia="Times New Roman" w:cs="Arial"/>
                <w:szCs w:val="18"/>
                <w:lang w:val="fr-FR" w:eastAsia="ar-SA"/>
              </w:rPr>
              <w:t xml:space="preserve"> to S1-230518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78B3B0" w14:textId="77777777" w:rsidR="00F921A8" w:rsidRPr="00AF4D5D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F4D5D" w:rsidRPr="0092231B" w14:paraId="78F9906A" w14:textId="77777777" w:rsidTr="00AF4D5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DEB44" w14:textId="52BCBA7F" w:rsidR="00AF4D5D" w:rsidRPr="00AF4D5D" w:rsidRDefault="00AF4D5D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F4D5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761C0" w14:textId="5BB77FC0" w:rsidR="00AF4D5D" w:rsidRPr="00AF4D5D" w:rsidRDefault="00497671" w:rsidP="00235896">
            <w:pPr>
              <w:snapToGrid w:val="0"/>
              <w:spacing w:after="0" w:line="240" w:lineRule="auto"/>
            </w:pPr>
            <w:hyperlink r:id="rId20" w:history="1">
              <w:r w:rsidR="00AF4D5D" w:rsidRPr="00AF4D5D">
                <w:rPr>
                  <w:rStyle w:val="Hyperlink"/>
                  <w:rFonts w:cs="Arial"/>
                  <w:color w:val="auto"/>
                </w:rPr>
                <w:t>S1-230518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DD89F" w14:textId="6A0F7AE1" w:rsidR="00AF4D5D" w:rsidRPr="00AF4D5D" w:rsidRDefault="00AF4D5D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4D5D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0561" w14:textId="6EE9F1BC" w:rsidR="00AF4D5D" w:rsidRPr="00AF4D5D" w:rsidRDefault="00AF4D5D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4D5D">
              <w:rPr>
                <w:rFonts w:eastAsia="Times New Roman"/>
                <w:szCs w:val="18"/>
                <w:lang w:eastAsia="ar-SA"/>
              </w:rPr>
              <w:t>new KPI parameter proposal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74E3B" w14:textId="77777777" w:rsidR="00AF4D5D" w:rsidRPr="00AF4D5D" w:rsidRDefault="00AF4D5D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E7CE" w14:textId="192636C2" w:rsidR="00AF4D5D" w:rsidRPr="00AF4D5D" w:rsidRDefault="00AF4D5D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F4D5D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AF4D5D">
              <w:rPr>
                <w:rFonts w:eastAsia="Arial Unicode MS" w:cs="Arial"/>
                <w:szCs w:val="18"/>
                <w:lang w:val="fr-FR" w:eastAsia="ar-SA"/>
              </w:rPr>
              <w:t xml:space="preserve"> of S1-230201.</w:t>
            </w:r>
          </w:p>
        </w:tc>
      </w:tr>
      <w:tr w:rsidR="00F921A8" w:rsidRPr="00B04844" w14:paraId="71398F80" w14:textId="77777777" w:rsidTr="00AF4D5D">
        <w:trPr>
          <w:trHeight w:val="138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D02D886" w14:textId="77777777" w:rsidR="00F921A8" w:rsidRPr="00D87E16" w:rsidRDefault="00F921A8" w:rsidP="00235896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F921A8" w:rsidRPr="0092231B" w14:paraId="0AD6E179" w14:textId="77777777" w:rsidTr="00106B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432766" w14:textId="77777777" w:rsidR="00F921A8" w:rsidRPr="00AF4D5D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F4D5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4B3E4F" w14:textId="77777777" w:rsidR="00F921A8" w:rsidRPr="00AF4D5D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1" w:history="1">
              <w:r w:rsidR="00F921A8" w:rsidRPr="00AF4D5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236C4" w14:textId="77777777" w:rsidR="00F921A8" w:rsidRPr="00AF4D5D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4D5D">
              <w:rPr>
                <w:rFonts w:eastAsia="Times New Roman"/>
                <w:szCs w:val="18"/>
                <w:lang w:eastAsia="ar-SA"/>
              </w:rPr>
              <w:t>Sharp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1BBD6A" w14:textId="77777777" w:rsidR="00F921A8" w:rsidRPr="00AF4D5D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4D5D">
              <w:rPr>
                <w:rFonts w:eastAsia="Times New Roman"/>
                <w:szCs w:val="18"/>
                <w:lang w:eastAsia="ar-SA"/>
              </w:rPr>
              <w:t>Pseudo-CR on Ambient IoT device permanent deactivation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3E7EE7" w14:textId="2D4B892F" w:rsidR="00F921A8" w:rsidRPr="00AF4D5D" w:rsidRDefault="00AF4D5D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F4D5D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AF4D5D">
              <w:rPr>
                <w:rFonts w:eastAsia="Times New Roman" w:cs="Arial"/>
                <w:szCs w:val="18"/>
                <w:lang w:val="fr-FR" w:eastAsia="ar-SA"/>
              </w:rPr>
              <w:t xml:space="preserve"> to S1-230501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970CE8" w14:textId="77777777" w:rsidR="00F921A8" w:rsidRPr="00AF4D5D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F4D5D">
              <w:rPr>
                <w:rFonts w:eastAsia="Arial Unicode MS" w:cs="Arial"/>
                <w:szCs w:val="18"/>
                <w:highlight w:val="yellow"/>
                <w:lang w:val="fr-FR" w:eastAsia="ar-SA"/>
              </w:rPr>
              <w:t>Uploaded</w:t>
            </w:r>
            <w:proofErr w:type="spellEnd"/>
            <w:r w:rsidRPr="00AF4D5D">
              <w:rPr>
                <w:rFonts w:eastAsia="Arial Unicode MS" w:cs="Arial"/>
                <w:szCs w:val="18"/>
                <w:highlight w:val="yellow"/>
                <w:lang w:val="fr-FR" w:eastAsia="ar-SA"/>
              </w:rPr>
              <w:t xml:space="preserve"> by Jose in the </w:t>
            </w:r>
            <w:proofErr w:type="spellStart"/>
            <w:r w:rsidRPr="00AF4D5D">
              <w:rPr>
                <w:rFonts w:eastAsia="Arial Unicode MS" w:cs="Arial"/>
                <w:szCs w:val="18"/>
                <w:highlight w:val="yellow"/>
                <w:lang w:val="fr-FR" w:eastAsia="ar-SA"/>
              </w:rPr>
              <w:t>inbox</w:t>
            </w:r>
            <w:proofErr w:type="spellEnd"/>
          </w:p>
        </w:tc>
      </w:tr>
      <w:tr w:rsidR="00AF4D5D" w:rsidRPr="0092231B" w14:paraId="2465140A" w14:textId="77777777" w:rsidTr="00590B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8B505A" w14:textId="782DC1F9" w:rsidR="00AF4D5D" w:rsidRPr="00106B34" w:rsidRDefault="00AF4D5D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06B3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9684CF" w14:textId="4C4D4097" w:rsidR="00AF4D5D" w:rsidRPr="00106B34" w:rsidRDefault="00497671" w:rsidP="00235896">
            <w:pPr>
              <w:snapToGrid w:val="0"/>
              <w:spacing w:after="0" w:line="240" w:lineRule="auto"/>
            </w:pPr>
            <w:hyperlink r:id="rId22" w:history="1">
              <w:r w:rsidR="00AF4D5D" w:rsidRPr="00106B34">
                <w:rPr>
                  <w:rStyle w:val="Hyperlink"/>
                  <w:rFonts w:cs="Arial"/>
                  <w:color w:val="auto"/>
                </w:rPr>
                <w:t>S1-230501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71B332" w14:textId="2F2D8252" w:rsidR="00AF4D5D" w:rsidRPr="00106B34" w:rsidRDefault="00AF4D5D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6B34">
              <w:rPr>
                <w:rFonts w:eastAsia="Times New Roman"/>
                <w:szCs w:val="18"/>
                <w:lang w:eastAsia="ar-SA"/>
              </w:rPr>
              <w:t>Sharp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F44F44" w14:textId="7FED52AF" w:rsidR="00AF4D5D" w:rsidRPr="00106B34" w:rsidRDefault="00AF4D5D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6B34">
              <w:rPr>
                <w:rFonts w:eastAsia="Times New Roman"/>
                <w:szCs w:val="18"/>
                <w:lang w:eastAsia="ar-SA"/>
              </w:rPr>
              <w:t>Pseudo-CR on Ambient IoT device permanent deactivation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91D632" w14:textId="6F520FEC" w:rsidR="00AF4D5D" w:rsidRPr="00106B34" w:rsidRDefault="00106B34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06B34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106B34">
              <w:rPr>
                <w:rFonts w:eastAsia="Times New Roman" w:cs="Arial"/>
                <w:szCs w:val="18"/>
                <w:lang w:val="fr-FR" w:eastAsia="ar-SA"/>
              </w:rPr>
              <w:t xml:space="preserve"> to S1-230519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6978BB" w14:textId="7BB0B160" w:rsidR="00AF4D5D" w:rsidRPr="00106B34" w:rsidRDefault="00AF4D5D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06B34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>Uploaded</w:t>
            </w:r>
            <w:proofErr w:type="spellEnd"/>
            <w:r w:rsidRPr="00106B34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 xml:space="preserve"> by Jose in the </w:t>
            </w:r>
            <w:proofErr w:type="spellStart"/>
            <w:r w:rsidRPr="00106B34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>inbox</w:t>
            </w:r>
            <w:proofErr w:type="spellEnd"/>
          </w:p>
          <w:p w14:paraId="72D3049E" w14:textId="0E775E4D" w:rsidR="00AF4D5D" w:rsidRPr="00106B34" w:rsidRDefault="00AF4D5D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06B34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106B34">
              <w:rPr>
                <w:rFonts w:eastAsia="Arial Unicode MS" w:cs="Arial"/>
                <w:szCs w:val="18"/>
                <w:lang w:val="fr-FR" w:eastAsia="ar-SA"/>
              </w:rPr>
              <w:t xml:space="preserve"> of S1-230059.</w:t>
            </w:r>
          </w:p>
        </w:tc>
      </w:tr>
      <w:tr w:rsidR="00106B34" w:rsidRPr="0092231B" w14:paraId="616ABE78" w14:textId="77777777" w:rsidTr="00590B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0CAE43" w14:textId="6554FB7E" w:rsidR="00106B34" w:rsidRPr="00590BDA" w:rsidRDefault="00106B34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90BD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863767" w14:textId="55DD9AE5" w:rsidR="00106B34" w:rsidRPr="00590BDA" w:rsidRDefault="00497671" w:rsidP="00235896">
            <w:pPr>
              <w:snapToGrid w:val="0"/>
              <w:spacing w:after="0" w:line="240" w:lineRule="auto"/>
              <w:rPr>
                <w:rFonts w:cs="Arial"/>
              </w:rPr>
            </w:pPr>
            <w:hyperlink r:id="rId23" w:history="1">
              <w:r w:rsidR="00106B34" w:rsidRPr="00590BDA">
                <w:rPr>
                  <w:rStyle w:val="Hyperlink"/>
                  <w:rFonts w:cs="Arial"/>
                  <w:color w:val="auto"/>
                </w:rPr>
                <w:t>S1-230519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083606" w14:textId="19FAC0D0" w:rsidR="00106B34" w:rsidRPr="00590BDA" w:rsidRDefault="00106B34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90BDA">
              <w:rPr>
                <w:rFonts w:eastAsia="Times New Roman"/>
                <w:szCs w:val="18"/>
                <w:lang w:eastAsia="ar-SA"/>
              </w:rPr>
              <w:t>Sharp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0D4239" w14:textId="43C399A5" w:rsidR="00106B34" w:rsidRPr="00590BDA" w:rsidRDefault="00106B34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90BDA">
              <w:rPr>
                <w:rFonts w:eastAsia="Times New Roman"/>
                <w:szCs w:val="18"/>
                <w:lang w:eastAsia="ar-SA"/>
              </w:rPr>
              <w:t>Pseudo-CR on Ambient IoT device permanent deactivation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B24779" w14:textId="5375D285" w:rsidR="00106B34" w:rsidRPr="00590BDA" w:rsidRDefault="00590BDA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90BDA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590BDA">
              <w:rPr>
                <w:rFonts w:eastAsia="Times New Roman" w:cs="Arial"/>
                <w:szCs w:val="18"/>
                <w:lang w:val="fr-FR" w:eastAsia="ar-SA"/>
              </w:rPr>
              <w:t xml:space="preserve"> to S1-230624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9109D6" w14:textId="77777777" w:rsidR="00106B34" w:rsidRPr="00590BDA" w:rsidRDefault="00106B34" w:rsidP="00106B34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proofErr w:type="spellStart"/>
            <w:r w:rsidRPr="00590BDA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>Uploaded</w:t>
            </w:r>
            <w:proofErr w:type="spellEnd"/>
            <w:r w:rsidRPr="00590BDA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 xml:space="preserve"> by Jose in the </w:t>
            </w:r>
            <w:proofErr w:type="spellStart"/>
            <w:r w:rsidRPr="00590BDA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>inbox</w:t>
            </w:r>
            <w:proofErr w:type="spellEnd"/>
          </w:p>
          <w:p w14:paraId="42E77BFC" w14:textId="2B3335FA" w:rsidR="00106B34" w:rsidRPr="00590BDA" w:rsidRDefault="00106B34" w:rsidP="00106B3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90BDA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590BDA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S1-230059.</w:t>
            </w:r>
          </w:p>
          <w:p w14:paraId="006C9A5E" w14:textId="08410EF5" w:rsidR="00106B34" w:rsidRPr="00590BDA" w:rsidRDefault="00106B34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90BD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590BDA">
              <w:rPr>
                <w:rFonts w:eastAsia="Arial Unicode MS" w:cs="Arial"/>
                <w:szCs w:val="18"/>
                <w:lang w:val="fr-FR" w:eastAsia="ar-SA"/>
              </w:rPr>
              <w:t xml:space="preserve"> of S1-230501.</w:t>
            </w:r>
          </w:p>
        </w:tc>
      </w:tr>
      <w:tr w:rsidR="00590BDA" w:rsidRPr="0092231B" w14:paraId="3E45A68B" w14:textId="77777777" w:rsidTr="00590B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6D67D" w14:textId="74716336" w:rsidR="00590BDA" w:rsidRPr="00590BDA" w:rsidRDefault="00590BDA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90BD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F666E" w14:textId="1168789F" w:rsidR="00590BDA" w:rsidRPr="00590BDA" w:rsidRDefault="00497671" w:rsidP="00235896">
            <w:pPr>
              <w:snapToGrid w:val="0"/>
              <w:spacing w:after="0" w:line="240" w:lineRule="auto"/>
            </w:pPr>
            <w:hyperlink r:id="rId24" w:history="1">
              <w:r w:rsidR="00590BDA" w:rsidRPr="00590BDA">
                <w:rPr>
                  <w:rStyle w:val="Hyperlink"/>
                  <w:rFonts w:cs="Arial"/>
                  <w:color w:val="auto"/>
                </w:rPr>
                <w:t>S1-230624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96EE4" w14:textId="20A0BE54" w:rsidR="00590BDA" w:rsidRPr="00590BDA" w:rsidRDefault="00590BDA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90BDA">
              <w:rPr>
                <w:rFonts w:eastAsia="Times New Roman"/>
                <w:szCs w:val="18"/>
                <w:lang w:eastAsia="ar-SA"/>
              </w:rPr>
              <w:t>Sharp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FEE00" w14:textId="51B27036" w:rsidR="00590BDA" w:rsidRPr="00590BDA" w:rsidRDefault="00590BDA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90BDA">
              <w:rPr>
                <w:rFonts w:eastAsia="Times New Roman"/>
                <w:szCs w:val="18"/>
                <w:lang w:eastAsia="ar-SA"/>
              </w:rPr>
              <w:t>Pseudo-CR on Ambient IoT device permanent deactivation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A79A6" w14:textId="77777777" w:rsidR="00590BDA" w:rsidRPr="00590BDA" w:rsidRDefault="00590BDA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176CC" w14:textId="77777777" w:rsidR="00590BDA" w:rsidRPr="00590BDA" w:rsidRDefault="00590BDA" w:rsidP="00590BDA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proofErr w:type="spellStart"/>
            <w:r w:rsidRPr="00590BDA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>Uploaded</w:t>
            </w:r>
            <w:proofErr w:type="spellEnd"/>
            <w:r w:rsidRPr="00590BDA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 xml:space="preserve"> by Jose in the </w:t>
            </w:r>
            <w:proofErr w:type="spellStart"/>
            <w:r w:rsidRPr="00590BDA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>inbox</w:t>
            </w:r>
            <w:proofErr w:type="spellEnd"/>
          </w:p>
          <w:p w14:paraId="44C7678C" w14:textId="77777777" w:rsidR="00590BDA" w:rsidRPr="00590BDA" w:rsidRDefault="00590BDA" w:rsidP="00590BDA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proofErr w:type="spellStart"/>
            <w:r w:rsidRPr="00590BDA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590BDA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S1-230059.</w:t>
            </w:r>
          </w:p>
          <w:p w14:paraId="141557C3" w14:textId="30DC2E04" w:rsidR="00590BDA" w:rsidRDefault="00590BDA" w:rsidP="00590BD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90BDA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590BDA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S1-230501.</w:t>
            </w:r>
          </w:p>
          <w:p w14:paraId="3C69B4B0" w14:textId="3CF8139E" w:rsidR="00590BDA" w:rsidRPr="00590BDA" w:rsidRDefault="00590BDA" w:rsidP="00106B3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90BD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590BDA">
              <w:rPr>
                <w:rFonts w:eastAsia="Arial Unicode MS" w:cs="Arial"/>
                <w:szCs w:val="18"/>
                <w:lang w:val="fr-FR" w:eastAsia="ar-SA"/>
              </w:rPr>
              <w:t xml:space="preserve"> of S1-230519.</w:t>
            </w:r>
          </w:p>
        </w:tc>
      </w:tr>
      <w:tr w:rsidR="00F921A8" w:rsidRPr="0092231B" w14:paraId="241D0740" w14:textId="77777777" w:rsidTr="00106B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4937B" w14:textId="77777777" w:rsidR="00F921A8" w:rsidRPr="004D6A11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D6A11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ABC30" w14:textId="77777777" w:rsidR="00F921A8" w:rsidRPr="004D6A11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5" w:history="1">
              <w:r w:rsidR="00F921A8" w:rsidRPr="004D6A1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42437E" w14:textId="77777777" w:rsidR="00F921A8" w:rsidRPr="004D6A11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6A11">
              <w:rPr>
                <w:rFonts w:eastAsia="Times New Roman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24329C" w14:textId="77777777" w:rsidR="00F921A8" w:rsidRPr="004D6A11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D6A11">
              <w:rPr>
                <w:rFonts w:eastAsia="Times New Roman"/>
                <w:szCs w:val="18"/>
                <w:lang w:eastAsia="ar-SA"/>
              </w:rPr>
              <w:t>Use case on Ambient IoT device acting as a controller in smart agriculture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B64B7D" w14:textId="3E620487" w:rsidR="00F921A8" w:rsidRPr="004D6A11" w:rsidRDefault="004D6A11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D6A11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4D6A11">
              <w:rPr>
                <w:rFonts w:eastAsia="Times New Roman" w:cs="Arial"/>
                <w:szCs w:val="18"/>
                <w:lang w:val="fr-FR" w:eastAsia="ar-SA"/>
              </w:rPr>
              <w:t xml:space="preserve"> to S1-230500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7AB274" w14:textId="77777777" w:rsidR="00F921A8" w:rsidRPr="004D6A11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D6A11" w:rsidRPr="0092231B" w14:paraId="77F83E1C" w14:textId="77777777" w:rsidTr="00106B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76DCB7" w14:textId="4C15D3E4" w:rsidR="004D6A11" w:rsidRPr="00106B34" w:rsidRDefault="004D6A11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06B3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FE17CC" w14:textId="0256121B" w:rsidR="004D6A11" w:rsidRPr="00106B34" w:rsidRDefault="00497671" w:rsidP="00235896">
            <w:pPr>
              <w:snapToGrid w:val="0"/>
              <w:spacing w:after="0" w:line="240" w:lineRule="auto"/>
            </w:pPr>
            <w:hyperlink r:id="rId26" w:history="1">
              <w:r w:rsidR="004D6A11" w:rsidRPr="00106B34">
                <w:rPr>
                  <w:rStyle w:val="Hyperlink"/>
                  <w:rFonts w:cs="Arial"/>
                  <w:color w:val="auto"/>
                </w:rPr>
                <w:t>S1-230500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E3B33E" w14:textId="37EAE73F" w:rsidR="004D6A11" w:rsidRPr="00106B34" w:rsidRDefault="004D6A1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6B34">
              <w:rPr>
                <w:rFonts w:eastAsia="Times New Roman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602BF6" w14:textId="49B625C4" w:rsidR="004D6A11" w:rsidRPr="00106B34" w:rsidRDefault="004D6A1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6B34">
              <w:rPr>
                <w:rFonts w:eastAsia="Times New Roman"/>
                <w:szCs w:val="18"/>
                <w:lang w:eastAsia="ar-SA"/>
              </w:rPr>
              <w:t>Use case on Ambient IoT device acting as a controller in smart agriculture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835F6B" w14:textId="7EC3F8AA" w:rsidR="004D6A11" w:rsidRPr="00106B34" w:rsidRDefault="00106B34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06B34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106B34">
              <w:rPr>
                <w:rFonts w:eastAsia="Times New Roman" w:cs="Arial"/>
                <w:szCs w:val="18"/>
                <w:lang w:val="fr-FR" w:eastAsia="ar-SA"/>
              </w:rPr>
              <w:t xml:space="preserve"> to S1-230520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F09106" w14:textId="0973BB73" w:rsidR="004D6A11" w:rsidRPr="00106B34" w:rsidRDefault="004D6A11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06B34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106B34">
              <w:rPr>
                <w:rFonts w:eastAsia="Arial Unicode MS" w:cs="Arial"/>
                <w:szCs w:val="18"/>
                <w:lang w:val="fr-FR" w:eastAsia="ar-SA"/>
              </w:rPr>
              <w:t xml:space="preserve"> of S1-230097.</w:t>
            </w:r>
          </w:p>
        </w:tc>
      </w:tr>
      <w:tr w:rsidR="00106B34" w:rsidRPr="0092231B" w14:paraId="0C137312" w14:textId="77777777" w:rsidTr="00914B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48BA0" w14:textId="7F33DE2F" w:rsidR="00106B34" w:rsidRPr="00106B34" w:rsidRDefault="00106B34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06B3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D5C8E" w14:textId="731A4D9A" w:rsidR="00106B34" w:rsidRPr="00106B34" w:rsidRDefault="00497671" w:rsidP="00235896">
            <w:pPr>
              <w:snapToGrid w:val="0"/>
              <w:spacing w:after="0" w:line="240" w:lineRule="auto"/>
            </w:pPr>
            <w:hyperlink r:id="rId27" w:history="1">
              <w:r w:rsidR="00106B34" w:rsidRPr="00106B34">
                <w:rPr>
                  <w:rStyle w:val="Hyperlink"/>
                  <w:rFonts w:cs="Arial"/>
                  <w:color w:val="auto"/>
                </w:rPr>
                <w:t>S1-230520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8EEC" w14:textId="5C5D6AFA" w:rsidR="00106B34" w:rsidRPr="00106B34" w:rsidRDefault="00106B34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6B34">
              <w:rPr>
                <w:rFonts w:eastAsia="Times New Roman"/>
                <w:szCs w:val="18"/>
                <w:lang w:eastAsia="ar-SA"/>
              </w:rPr>
              <w:t>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BDDAF" w14:textId="06DDECD0" w:rsidR="00106B34" w:rsidRPr="00106B34" w:rsidRDefault="00106B34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6B34">
              <w:rPr>
                <w:rFonts w:eastAsia="Times New Roman"/>
                <w:szCs w:val="18"/>
                <w:lang w:eastAsia="ar-SA"/>
              </w:rPr>
              <w:t>Use case on Ambient IoT device acting as a controller in smart agriculture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45645" w14:textId="77777777" w:rsidR="00106B34" w:rsidRPr="00106B34" w:rsidRDefault="00106B34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16A81" w14:textId="30EDE167" w:rsidR="00106B34" w:rsidRDefault="00106B34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06B34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106B34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S1-230097.</w:t>
            </w:r>
          </w:p>
          <w:p w14:paraId="08BE6ACA" w14:textId="03DFACB6" w:rsidR="00106B34" w:rsidRPr="00106B34" w:rsidRDefault="00106B34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06B34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106B34">
              <w:rPr>
                <w:rFonts w:eastAsia="Arial Unicode MS" w:cs="Arial"/>
                <w:szCs w:val="18"/>
                <w:lang w:val="fr-FR" w:eastAsia="ar-SA"/>
              </w:rPr>
              <w:t xml:space="preserve"> of S1-230500.</w:t>
            </w:r>
          </w:p>
        </w:tc>
      </w:tr>
      <w:tr w:rsidR="00F921A8" w:rsidRPr="0092231B" w14:paraId="1AF7783E" w14:textId="77777777" w:rsidTr="00914B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BE670" w14:textId="77777777" w:rsidR="00F921A8" w:rsidRPr="00914BFD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14BF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B41567" w14:textId="77777777" w:rsidR="00F921A8" w:rsidRPr="00914BFD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8" w:history="1">
              <w:r w:rsidR="00F921A8" w:rsidRPr="00914BF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A5EB88" w14:textId="77777777" w:rsidR="00F921A8" w:rsidRPr="00914BFD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4BFD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499574" w14:textId="77777777" w:rsidR="00F921A8" w:rsidRPr="00914BFD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4BFD">
              <w:rPr>
                <w:rFonts w:eastAsia="Times New Roman"/>
                <w:szCs w:val="18"/>
                <w:lang w:eastAsia="ar-SA"/>
              </w:rPr>
              <w:t>Use case on 5GS-ambientIoT relay communication for animal health monitoring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F73CD6" w14:textId="7991AC2F" w:rsidR="00F921A8" w:rsidRPr="00914BFD" w:rsidRDefault="00914BFD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14BFD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914BFD">
              <w:rPr>
                <w:rFonts w:eastAsia="Times New Roman" w:cs="Arial"/>
                <w:szCs w:val="18"/>
                <w:lang w:val="fr-FR" w:eastAsia="ar-SA"/>
              </w:rPr>
              <w:t xml:space="preserve"> to S1-230529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E5B257" w14:textId="77777777" w:rsidR="00F921A8" w:rsidRPr="00914BFD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14BFD" w:rsidRPr="0092231B" w14:paraId="5CC5EB35" w14:textId="77777777" w:rsidTr="00914B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11699" w14:textId="5B7B47B8" w:rsidR="00914BFD" w:rsidRPr="00914BFD" w:rsidRDefault="00914BFD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14BF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CA07A" w14:textId="4D4DFCA8" w:rsidR="00914BFD" w:rsidRPr="00914BFD" w:rsidRDefault="00497671" w:rsidP="00235896">
            <w:pPr>
              <w:snapToGrid w:val="0"/>
              <w:spacing w:after="0" w:line="240" w:lineRule="auto"/>
            </w:pPr>
            <w:hyperlink r:id="rId29" w:history="1">
              <w:r w:rsidR="00914BFD" w:rsidRPr="00914BFD">
                <w:rPr>
                  <w:rStyle w:val="Hyperlink"/>
                  <w:rFonts w:cs="Arial"/>
                  <w:color w:val="auto"/>
                </w:rPr>
                <w:t>S1-230529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571A9" w14:textId="52D2AA52" w:rsidR="00914BFD" w:rsidRPr="00914BFD" w:rsidRDefault="00914BFD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4BFD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65EA6" w14:textId="76DCEFF7" w:rsidR="00914BFD" w:rsidRPr="00914BFD" w:rsidRDefault="00914BFD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14BFD">
              <w:rPr>
                <w:rFonts w:eastAsia="Times New Roman"/>
                <w:szCs w:val="18"/>
                <w:lang w:eastAsia="ar-SA"/>
              </w:rPr>
              <w:t>Use case on 5GS-ambientIoT relay communication for animal health monitoring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9E2B1" w14:textId="77777777" w:rsidR="00914BFD" w:rsidRPr="00914BFD" w:rsidRDefault="00914BFD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A78B7" w14:textId="2FDD2B4B" w:rsidR="00914BFD" w:rsidRPr="001F2096" w:rsidRDefault="00914BFD" w:rsidP="00235896">
            <w:pPr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proofErr w:type="spellStart"/>
            <w:r w:rsidRPr="00914BFD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914BFD">
              <w:rPr>
                <w:rFonts w:eastAsia="Arial Unicode MS" w:cs="Arial"/>
                <w:szCs w:val="18"/>
                <w:lang w:val="fr-FR" w:eastAsia="ar-SA"/>
              </w:rPr>
              <w:t xml:space="preserve"> of S1-230119.</w:t>
            </w:r>
          </w:p>
        </w:tc>
      </w:tr>
      <w:tr w:rsidR="00F921A8" w:rsidRPr="0092231B" w14:paraId="7590E385" w14:textId="77777777" w:rsidTr="00B763A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CCA4B0" w14:textId="77777777" w:rsidR="00F921A8" w:rsidRPr="00B763A3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763A3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D6B654" w14:textId="77777777" w:rsidR="00F921A8" w:rsidRPr="00B763A3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0" w:history="1">
              <w:r w:rsidR="00F921A8" w:rsidRPr="00B763A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1D6573" w14:textId="77777777" w:rsidR="00F921A8" w:rsidRPr="00B763A3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763A3">
              <w:rPr>
                <w:rFonts w:eastAsia="Times New Roman"/>
                <w:szCs w:val="18"/>
                <w:lang w:eastAsia="ar-SA"/>
              </w:rPr>
              <w:t xml:space="preserve">OPPO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99159" w14:textId="77777777" w:rsidR="00F921A8" w:rsidRPr="00B763A3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763A3">
              <w:rPr>
                <w:rFonts w:eastAsia="Times New Roman"/>
                <w:szCs w:val="18"/>
                <w:lang w:eastAsia="ar-SA"/>
              </w:rPr>
              <w:t>Traffic scenario on Electronic Shelf Label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D9A906" w14:textId="1CA799E4" w:rsidR="00F921A8" w:rsidRPr="00B763A3" w:rsidRDefault="00B763A3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763A3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B763A3">
              <w:rPr>
                <w:rFonts w:eastAsia="Times New Roman" w:cs="Arial"/>
                <w:szCs w:val="18"/>
                <w:lang w:val="fr-FR" w:eastAsia="ar-SA"/>
              </w:rPr>
              <w:t xml:space="preserve"> to S1-230521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360CAC" w14:textId="77777777" w:rsidR="00F921A8" w:rsidRPr="00B763A3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763A3" w:rsidRPr="0092231B" w14:paraId="3F8A749B" w14:textId="77777777" w:rsidTr="008335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36D90" w14:textId="41A466F6" w:rsidR="00B763A3" w:rsidRPr="00B763A3" w:rsidRDefault="00B763A3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763A3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105E" w14:textId="767925B5" w:rsidR="00B763A3" w:rsidRPr="00B763A3" w:rsidRDefault="00497671" w:rsidP="00235896">
            <w:pPr>
              <w:snapToGrid w:val="0"/>
              <w:spacing w:after="0" w:line="240" w:lineRule="auto"/>
            </w:pPr>
            <w:hyperlink r:id="rId31" w:history="1">
              <w:r w:rsidR="00B763A3" w:rsidRPr="00B763A3">
                <w:rPr>
                  <w:rStyle w:val="Hyperlink"/>
                  <w:rFonts w:cs="Arial"/>
                  <w:color w:val="auto"/>
                </w:rPr>
                <w:t>S1-230521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3C4EF" w14:textId="7939DE94" w:rsidR="00B763A3" w:rsidRPr="00B763A3" w:rsidRDefault="00B763A3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763A3">
              <w:rPr>
                <w:rFonts w:eastAsia="Times New Roman"/>
                <w:szCs w:val="18"/>
                <w:lang w:eastAsia="ar-SA"/>
              </w:rPr>
              <w:t xml:space="preserve">OPPO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6D60D" w14:textId="3C1CC356" w:rsidR="00B763A3" w:rsidRPr="00B763A3" w:rsidRDefault="00B763A3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763A3">
              <w:rPr>
                <w:rFonts w:eastAsia="Times New Roman"/>
                <w:szCs w:val="18"/>
                <w:lang w:eastAsia="ar-SA"/>
              </w:rPr>
              <w:t>Traffic scenario on Electronic Shelf Label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604D" w14:textId="77777777" w:rsidR="00B763A3" w:rsidRPr="00B763A3" w:rsidRDefault="00B763A3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150EE" w14:textId="3DA8365A" w:rsidR="00B763A3" w:rsidRPr="00B763A3" w:rsidRDefault="00B763A3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763A3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B763A3">
              <w:rPr>
                <w:rFonts w:eastAsia="Arial Unicode MS" w:cs="Arial"/>
                <w:szCs w:val="18"/>
                <w:lang w:val="fr-FR" w:eastAsia="ar-SA"/>
              </w:rPr>
              <w:t xml:space="preserve"> of S1-230168.</w:t>
            </w:r>
          </w:p>
        </w:tc>
      </w:tr>
      <w:tr w:rsidR="002D5AE2" w:rsidRPr="0092231B" w14:paraId="60F135DE" w14:textId="77777777" w:rsidTr="008335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4B4F2" w14:textId="77777777" w:rsidR="002D5AE2" w:rsidRPr="00833593" w:rsidRDefault="002D5AE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33593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9E4D9B" w14:textId="77777777" w:rsidR="002D5AE2" w:rsidRPr="00833593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2" w:history="1">
              <w:r w:rsidR="002D5AE2" w:rsidRPr="0083359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13F4CC" w14:textId="77777777" w:rsidR="002D5AE2" w:rsidRPr="00833593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3593">
              <w:rPr>
                <w:rFonts w:eastAsia="Times New Roman"/>
                <w:szCs w:val="18"/>
                <w:lang w:eastAsia="ar-SA"/>
              </w:rPr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A31203" w14:textId="77777777" w:rsidR="002D5AE2" w:rsidRPr="00833593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3593">
              <w:rPr>
                <w:rFonts w:eastAsia="Times New Roman"/>
                <w:szCs w:val="18"/>
                <w:lang w:eastAsia="ar-SA"/>
              </w:rPr>
              <w:t>Use Case on Ambient IoT for Self-service Library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F6BB6F" w14:textId="720F804F" w:rsidR="002D5AE2" w:rsidRPr="00833593" w:rsidRDefault="00833593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33593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814999" w14:textId="77777777" w:rsidR="002D5AE2" w:rsidRPr="00833593" w:rsidRDefault="002D5AE2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D5AE2" w:rsidRPr="0092231B" w14:paraId="61722810" w14:textId="77777777" w:rsidTr="008335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AC63D6" w14:textId="77777777" w:rsidR="002D5AE2" w:rsidRPr="008B7370" w:rsidRDefault="002D5AE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B737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7EC896" w14:textId="77777777" w:rsidR="002D5AE2" w:rsidRPr="008B7370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3" w:history="1">
              <w:r w:rsidR="002D5AE2" w:rsidRPr="008B737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E1CCAD" w14:textId="77777777" w:rsidR="002D5AE2" w:rsidRPr="008B7370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7370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5ECCD" w14:textId="77777777" w:rsidR="002D5AE2" w:rsidRPr="008B7370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7370">
              <w:rPr>
                <w:rFonts w:eastAsia="Times New Roman"/>
                <w:szCs w:val="18"/>
                <w:lang w:eastAsia="ar-SA"/>
              </w:rPr>
              <w:t>Use case on Ambient IoT for underground mining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0A5A4E" w14:textId="77777777" w:rsidR="002D5AE2" w:rsidRPr="008B7370" w:rsidRDefault="002D5AE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B7370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B7370">
              <w:rPr>
                <w:rFonts w:eastAsia="Times New Roman" w:cs="Arial"/>
                <w:szCs w:val="18"/>
                <w:lang w:val="fr-FR" w:eastAsia="ar-SA"/>
              </w:rPr>
              <w:t xml:space="preserve"> to S1-230565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37101E" w14:textId="77777777" w:rsidR="002D5AE2" w:rsidRPr="008B7370" w:rsidRDefault="002D5AE2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D5AE2" w:rsidRPr="0092231B" w14:paraId="12D2C39B" w14:textId="77777777" w:rsidTr="008335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7CD7E" w14:textId="77777777" w:rsidR="002D5AE2" w:rsidRPr="00833593" w:rsidRDefault="002D5AE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33593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135940" w14:textId="2E8876E0" w:rsidR="002D5AE2" w:rsidRPr="00833593" w:rsidRDefault="00497671" w:rsidP="00235896">
            <w:pPr>
              <w:snapToGrid w:val="0"/>
              <w:spacing w:after="0" w:line="240" w:lineRule="auto"/>
            </w:pPr>
            <w:hyperlink r:id="rId34" w:history="1">
              <w:r w:rsidR="002D5AE2" w:rsidRPr="00833593">
                <w:rPr>
                  <w:rStyle w:val="Hyperlink"/>
                  <w:rFonts w:cs="Arial"/>
                  <w:color w:val="auto"/>
                </w:rPr>
                <w:t>S1-230565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53DD78" w14:textId="77777777" w:rsidR="002D5AE2" w:rsidRPr="00833593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3593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6409AE" w14:textId="77777777" w:rsidR="002D5AE2" w:rsidRPr="00833593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3593">
              <w:rPr>
                <w:rFonts w:eastAsia="Times New Roman"/>
                <w:szCs w:val="18"/>
                <w:lang w:eastAsia="ar-SA"/>
              </w:rPr>
              <w:t>Use case on Ambient IoT for underground mining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41DD3" w14:textId="215E5647" w:rsidR="002D5AE2" w:rsidRPr="00833593" w:rsidRDefault="00833593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33593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33593">
              <w:rPr>
                <w:rFonts w:eastAsia="Times New Roman" w:cs="Arial"/>
                <w:szCs w:val="18"/>
                <w:lang w:val="fr-FR" w:eastAsia="ar-SA"/>
              </w:rPr>
              <w:t xml:space="preserve"> to S1-230522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88D150" w14:textId="77777777" w:rsidR="002D5AE2" w:rsidRPr="00833593" w:rsidRDefault="002D5AE2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33593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33593">
              <w:rPr>
                <w:rFonts w:eastAsia="Arial Unicode MS" w:cs="Arial"/>
                <w:szCs w:val="18"/>
                <w:lang w:val="fr-FR" w:eastAsia="ar-SA"/>
              </w:rPr>
              <w:t xml:space="preserve"> of S1-230241.</w:t>
            </w:r>
          </w:p>
        </w:tc>
      </w:tr>
      <w:tr w:rsidR="00833593" w:rsidRPr="0092231B" w14:paraId="1B7B0426" w14:textId="77777777" w:rsidTr="0083359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5CCEF" w14:textId="37A423A5" w:rsidR="00833593" w:rsidRPr="00833593" w:rsidRDefault="00833593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33593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C550" w14:textId="7F24DCB9" w:rsidR="00833593" w:rsidRPr="00833593" w:rsidRDefault="00497671" w:rsidP="00235896">
            <w:pPr>
              <w:snapToGrid w:val="0"/>
              <w:spacing w:after="0" w:line="240" w:lineRule="auto"/>
            </w:pPr>
            <w:hyperlink r:id="rId35" w:history="1">
              <w:r w:rsidR="00833593" w:rsidRPr="00833593">
                <w:rPr>
                  <w:rStyle w:val="Hyperlink"/>
                  <w:rFonts w:cs="Arial"/>
                  <w:color w:val="auto"/>
                </w:rPr>
                <w:t>S1-230522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57BC2" w14:textId="101A30A1" w:rsidR="00833593" w:rsidRPr="00833593" w:rsidRDefault="00833593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3593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99851" w14:textId="57C84D2E" w:rsidR="00833593" w:rsidRPr="00833593" w:rsidRDefault="00833593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3593">
              <w:rPr>
                <w:rFonts w:eastAsia="Times New Roman"/>
                <w:szCs w:val="18"/>
                <w:lang w:eastAsia="ar-SA"/>
              </w:rPr>
              <w:t>Use case on Ambient IoT for underground mining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54944" w14:textId="77777777" w:rsidR="00833593" w:rsidRPr="00833593" w:rsidRDefault="00833593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71914" w14:textId="75501AD4" w:rsidR="00833593" w:rsidRDefault="00833593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33593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833593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S1-230241.</w:t>
            </w:r>
          </w:p>
          <w:p w14:paraId="2928C0D9" w14:textId="2EF830DB" w:rsidR="00833593" w:rsidRPr="00833593" w:rsidRDefault="00833593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33593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33593">
              <w:rPr>
                <w:rFonts w:eastAsia="Arial Unicode MS" w:cs="Arial"/>
                <w:szCs w:val="18"/>
                <w:lang w:val="fr-FR" w:eastAsia="ar-SA"/>
              </w:rPr>
              <w:t xml:space="preserve"> of S1-230565.</w:t>
            </w:r>
          </w:p>
        </w:tc>
      </w:tr>
      <w:tr w:rsidR="002D5AE2" w:rsidRPr="0092231B" w14:paraId="35EFD4AA" w14:textId="77777777" w:rsidTr="00D86DD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A6C71C" w14:textId="77777777" w:rsidR="002D5AE2" w:rsidRPr="008B7370" w:rsidRDefault="002D5AE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B737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3140AF" w14:textId="77777777" w:rsidR="002D5AE2" w:rsidRPr="008B7370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6" w:history="1">
              <w:r w:rsidR="002D5AE2" w:rsidRPr="008B737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8B464E" w14:textId="77777777" w:rsidR="002D5AE2" w:rsidRPr="008B7370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7370">
              <w:rPr>
                <w:rFonts w:eastAsia="Times New Roman"/>
                <w:szCs w:val="18"/>
                <w:lang w:eastAsia="ar-SA"/>
              </w:rPr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4D1D0" w14:textId="77777777" w:rsidR="002D5AE2" w:rsidRPr="008B7370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7370">
              <w:rPr>
                <w:rFonts w:eastAsia="Times New Roman"/>
                <w:szCs w:val="18"/>
                <w:lang w:eastAsia="ar-SA"/>
              </w:rPr>
              <w:t>Use Case on Ambient IoT in wild animal park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1EA3C" w14:textId="77777777" w:rsidR="002D5AE2" w:rsidRPr="008B7370" w:rsidRDefault="002D5AE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B7370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B7370">
              <w:rPr>
                <w:rFonts w:eastAsia="Times New Roman" w:cs="Arial"/>
                <w:szCs w:val="18"/>
                <w:lang w:val="fr-FR" w:eastAsia="ar-SA"/>
              </w:rPr>
              <w:t xml:space="preserve"> to S1-230566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43D930" w14:textId="77777777" w:rsidR="002D5AE2" w:rsidRPr="008B7370" w:rsidRDefault="002D5AE2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D5AE2" w:rsidRPr="0092231B" w14:paraId="5CD8A905" w14:textId="77777777" w:rsidTr="00D86DD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BE4983" w14:textId="77777777" w:rsidR="002D5AE2" w:rsidRPr="00D86DD3" w:rsidRDefault="002D5AE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86DD3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16F291" w14:textId="14313AA4" w:rsidR="002D5AE2" w:rsidRPr="00D86DD3" w:rsidRDefault="00497671" w:rsidP="00235896">
            <w:pPr>
              <w:snapToGrid w:val="0"/>
              <w:spacing w:after="0" w:line="240" w:lineRule="auto"/>
            </w:pPr>
            <w:hyperlink r:id="rId37" w:history="1">
              <w:r w:rsidR="002D5AE2" w:rsidRPr="00D86DD3">
                <w:rPr>
                  <w:rStyle w:val="Hyperlink"/>
                  <w:rFonts w:cs="Arial"/>
                  <w:color w:val="auto"/>
                </w:rPr>
                <w:t>S1-230566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4858E" w14:textId="77777777" w:rsidR="002D5AE2" w:rsidRPr="00D86DD3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86DD3">
              <w:rPr>
                <w:rFonts w:eastAsia="Times New Roman"/>
                <w:szCs w:val="18"/>
                <w:lang w:eastAsia="ar-SA"/>
              </w:rPr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649377" w14:textId="77777777" w:rsidR="002D5AE2" w:rsidRPr="00D86DD3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86DD3">
              <w:rPr>
                <w:rFonts w:eastAsia="Times New Roman"/>
                <w:szCs w:val="18"/>
                <w:lang w:eastAsia="ar-SA"/>
              </w:rPr>
              <w:t>Use Case on Ambient IoT in wild animal park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A383D" w14:textId="1877A6BA" w:rsidR="002D5AE2" w:rsidRPr="00D86DD3" w:rsidRDefault="00D86DD3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86DD3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D86DD3">
              <w:rPr>
                <w:rFonts w:eastAsia="Times New Roman" w:cs="Arial"/>
                <w:szCs w:val="18"/>
                <w:lang w:val="fr-FR" w:eastAsia="ar-SA"/>
              </w:rPr>
              <w:t xml:space="preserve"> to S1-230523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CC4750" w14:textId="77777777" w:rsidR="002D5AE2" w:rsidRPr="00D86DD3" w:rsidRDefault="002D5AE2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86DD3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D86DD3">
              <w:rPr>
                <w:rFonts w:eastAsia="Arial Unicode MS" w:cs="Arial"/>
                <w:szCs w:val="18"/>
                <w:lang w:val="fr-FR" w:eastAsia="ar-SA"/>
              </w:rPr>
              <w:t xml:space="preserve"> of S1-230242.</w:t>
            </w:r>
          </w:p>
        </w:tc>
      </w:tr>
      <w:tr w:rsidR="00D86DD3" w:rsidRPr="0092231B" w14:paraId="1DA3B940" w14:textId="77777777" w:rsidTr="00D86DD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2E1ED" w14:textId="23F77366" w:rsidR="00D86DD3" w:rsidRPr="00D86DD3" w:rsidRDefault="00D86DD3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86DD3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223B3" w14:textId="7BF747A6" w:rsidR="00D86DD3" w:rsidRPr="00D86DD3" w:rsidRDefault="00497671" w:rsidP="00235896">
            <w:pPr>
              <w:snapToGrid w:val="0"/>
              <w:spacing w:after="0" w:line="240" w:lineRule="auto"/>
            </w:pPr>
            <w:hyperlink r:id="rId38" w:history="1">
              <w:r w:rsidR="00D86DD3" w:rsidRPr="00D86DD3">
                <w:rPr>
                  <w:rStyle w:val="Hyperlink"/>
                  <w:rFonts w:cs="Arial"/>
                  <w:color w:val="auto"/>
                </w:rPr>
                <w:t>S1-230523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08BBA" w14:textId="6EF14222" w:rsidR="00D86DD3" w:rsidRPr="00D86DD3" w:rsidRDefault="00D86DD3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86DD3">
              <w:rPr>
                <w:rFonts w:eastAsia="Times New Roman"/>
                <w:szCs w:val="18"/>
                <w:lang w:eastAsia="ar-SA"/>
              </w:rPr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D4886" w14:textId="3883109B" w:rsidR="00D86DD3" w:rsidRPr="00D86DD3" w:rsidRDefault="00D86DD3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86DD3">
              <w:rPr>
                <w:rFonts w:eastAsia="Times New Roman"/>
                <w:szCs w:val="18"/>
                <w:lang w:eastAsia="ar-SA"/>
              </w:rPr>
              <w:t>Use Case on Ambient IoT in wild animal park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3EA04" w14:textId="77777777" w:rsidR="00D86DD3" w:rsidRPr="00D86DD3" w:rsidRDefault="00D86DD3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8BA1" w14:textId="63D18AD2" w:rsidR="00D86DD3" w:rsidRDefault="00D86DD3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86DD3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D86DD3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S1-230242.</w:t>
            </w:r>
          </w:p>
          <w:p w14:paraId="7CD54ACE" w14:textId="6712C2A1" w:rsidR="00D86DD3" w:rsidRPr="00D86DD3" w:rsidRDefault="00D86DD3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86DD3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D86DD3">
              <w:rPr>
                <w:rFonts w:eastAsia="Arial Unicode MS" w:cs="Arial"/>
                <w:szCs w:val="18"/>
                <w:lang w:val="fr-FR" w:eastAsia="ar-SA"/>
              </w:rPr>
              <w:t xml:space="preserve"> of S1-230566.</w:t>
            </w:r>
          </w:p>
        </w:tc>
      </w:tr>
      <w:tr w:rsidR="00F921A8" w:rsidRPr="00B04844" w14:paraId="0BA73C99" w14:textId="77777777" w:rsidTr="005F1D20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B13A4D5" w14:textId="77777777" w:rsidR="00F921A8" w:rsidRPr="00D87E16" w:rsidRDefault="00F921A8" w:rsidP="00235896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Former Use cases Updates</w:t>
            </w:r>
          </w:p>
        </w:tc>
      </w:tr>
      <w:tr w:rsidR="00F921A8" w:rsidRPr="0092231B" w14:paraId="05CEBE61" w14:textId="77777777" w:rsidTr="005F1D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CC7C6B" w14:textId="77777777" w:rsidR="00F921A8" w:rsidRPr="005F1D20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F1D2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CDEF9C" w14:textId="77777777" w:rsidR="00F921A8" w:rsidRPr="005F1D20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9" w:history="1">
              <w:r w:rsidR="00F921A8" w:rsidRPr="005F1D2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6E0C3E" w14:textId="77777777" w:rsidR="00F921A8" w:rsidRPr="005F1D20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F1D20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D84E77" w14:textId="77777777" w:rsidR="00F921A8" w:rsidRPr="005F1D20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F1D20">
              <w:rPr>
                <w:rFonts w:eastAsia="Times New Roman"/>
                <w:szCs w:val="18"/>
                <w:lang w:eastAsia="ar-SA"/>
              </w:rPr>
              <w:t>Update to the Use Case for supporting Ambient power-enabled IoT in non-public network for logistics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46D796" w14:textId="7BBDCF3C" w:rsidR="00F921A8" w:rsidRPr="005F1D20" w:rsidRDefault="005F1D20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F1D20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5F1D20">
              <w:rPr>
                <w:rFonts w:eastAsia="Times New Roman" w:cs="Arial"/>
                <w:szCs w:val="18"/>
                <w:lang w:val="fr-FR" w:eastAsia="ar-SA"/>
              </w:rPr>
              <w:t xml:space="preserve"> to S1-230608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C983B7" w14:textId="77777777" w:rsidR="00F921A8" w:rsidRPr="005F1D20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5F1D20" w:rsidRPr="0092231B" w14:paraId="614F2609" w14:textId="77777777" w:rsidTr="005F1D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CC225" w14:textId="153F4724" w:rsidR="005F1D20" w:rsidRPr="005F1D20" w:rsidRDefault="005F1D20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5F1D2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11289" w14:textId="4C05DBB7" w:rsidR="005F1D20" w:rsidRPr="005F1D20" w:rsidRDefault="00497671" w:rsidP="00235896">
            <w:pPr>
              <w:snapToGrid w:val="0"/>
              <w:spacing w:after="0" w:line="240" w:lineRule="auto"/>
            </w:pPr>
            <w:hyperlink r:id="rId40" w:history="1">
              <w:r w:rsidR="005F1D20" w:rsidRPr="005F1D20">
                <w:rPr>
                  <w:rStyle w:val="Hyperlink"/>
                  <w:rFonts w:cs="Arial"/>
                  <w:color w:val="auto"/>
                </w:rPr>
                <w:t>S1-230608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C671" w14:textId="3B407DDF" w:rsidR="005F1D20" w:rsidRPr="005F1D20" w:rsidRDefault="005F1D20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F1D20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9D17E" w14:textId="34299B58" w:rsidR="005F1D20" w:rsidRPr="005F1D20" w:rsidRDefault="005F1D20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F1D20">
              <w:rPr>
                <w:rFonts w:eastAsia="Times New Roman"/>
                <w:szCs w:val="18"/>
                <w:lang w:eastAsia="ar-SA"/>
              </w:rPr>
              <w:t>Update to the Use Case for supporting Ambient power-enabled IoT in non-public network for logistics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68C97" w14:textId="77777777" w:rsidR="005F1D20" w:rsidRPr="005F1D20" w:rsidRDefault="005F1D20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C5113" w14:textId="347302D5" w:rsidR="005F1D20" w:rsidRPr="005F1D20" w:rsidRDefault="005F1D20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F1D20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5F1D20">
              <w:rPr>
                <w:rFonts w:eastAsia="Arial Unicode MS" w:cs="Arial"/>
                <w:szCs w:val="18"/>
                <w:lang w:val="fr-FR" w:eastAsia="ar-SA"/>
              </w:rPr>
              <w:t xml:space="preserve"> of S1-230011.</w:t>
            </w:r>
          </w:p>
        </w:tc>
      </w:tr>
      <w:tr w:rsidR="00F921A8" w:rsidRPr="0092231B" w14:paraId="61F1A62D" w14:textId="77777777" w:rsidTr="00A655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6A39DF" w14:textId="77777777" w:rsidR="00F921A8" w:rsidRPr="00A655FB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3B0769" w14:textId="77777777" w:rsidR="00F921A8" w:rsidRPr="00A655FB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1" w:history="1">
              <w:r w:rsidR="00F921A8" w:rsidRPr="00A655F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983A77" w14:textId="77777777" w:rsidR="00F921A8" w:rsidRPr="00A655FB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55FB">
              <w:rPr>
                <w:rFonts w:eastAsia="Times New Roman"/>
                <w:szCs w:val="18"/>
                <w:lang w:eastAsia="ar-SA"/>
              </w:rPr>
              <w:t>ZTE,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078952" w14:textId="77777777" w:rsidR="00F921A8" w:rsidRPr="00A655FB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655FB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A655FB">
              <w:rPr>
                <w:rFonts w:eastAsia="Times New Roman"/>
                <w:szCs w:val="18"/>
                <w:lang w:eastAsia="ar-SA"/>
              </w:rPr>
              <w:t xml:space="preserve"> to update 5.2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2C016F" w14:textId="465500BA" w:rsidR="00F921A8" w:rsidRPr="00A655FB" w:rsidRDefault="00A655FB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A655FB">
              <w:rPr>
                <w:rFonts w:eastAsia="Times New Roman" w:cs="Arial"/>
                <w:szCs w:val="18"/>
                <w:lang w:val="fr-FR" w:eastAsia="ar-SA"/>
              </w:rPr>
              <w:t xml:space="preserve"> to S1-230524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3FBAE5" w14:textId="77777777" w:rsidR="00F921A8" w:rsidRPr="00A655FB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655FB" w:rsidRPr="0092231B" w14:paraId="761A8597" w14:textId="77777777" w:rsidTr="00A655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2DD54" w14:textId="6127230D" w:rsidR="00A655FB" w:rsidRPr="00A655FB" w:rsidRDefault="00A655FB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AD12" w14:textId="53BC91B9" w:rsidR="00A655FB" w:rsidRPr="00A655FB" w:rsidRDefault="00497671" w:rsidP="00235896">
            <w:pPr>
              <w:snapToGrid w:val="0"/>
              <w:spacing w:after="0" w:line="240" w:lineRule="auto"/>
            </w:pPr>
            <w:hyperlink r:id="rId42" w:history="1">
              <w:r w:rsidR="00A655FB" w:rsidRPr="00A655FB">
                <w:rPr>
                  <w:rStyle w:val="Hyperlink"/>
                  <w:rFonts w:cs="Arial"/>
                  <w:color w:val="auto"/>
                </w:rPr>
                <w:t>S1-230524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93EF1" w14:textId="4BECAF8E" w:rsidR="00A655FB" w:rsidRPr="00A655FB" w:rsidRDefault="00A655FB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55FB">
              <w:rPr>
                <w:rFonts w:eastAsia="Times New Roman"/>
                <w:szCs w:val="18"/>
                <w:lang w:eastAsia="ar-SA"/>
              </w:rPr>
              <w:t>ZTE,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06E42" w14:textId="5217C7C1" w:rsidR="00A655FB" w:rsidRPr="00A655FB" w:rsidRDefault="00A655FB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655FB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A655FB">
              <w:rPr>
                <w:rFonts w:eastAsia="Times New Roman"/>
                <w:szCs w:val="18"/>
                <w:lang w:eastAsia="ar-SA"/>
              </w:rPr>
              <w:t xml:space="preserve"> to update 5.2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2911F" w14:textId="77777777" w:rsidR="00A655FB" w:rsidRPr="00A655FB" w:rsidRDefault="00A655FB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467A" w14:textId="7283F8CC" w:rsidR="00A655FB" w:rsidRPr="00A655FB" w:rsidRDefault="00A655FB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A655FB">
              <w:rPr>
                <w:rFonts w:eastAsia="Arial Unicode MS" w:cs="Arial"/>
                <w:szCs w:val="18"/>
                <w:lang w:val="fr-FR" w:eastAsia="ar-SA"/>
              </w:rPr>
              <w:t xml:space="preserve"> of S1-230095.</w:t>
            </w:r>
          </w:p>
        </w:tc>
      </w:tr>
      <w:tr w:rsidR="00F921A8" w:rsidRPr="0092231B" w14:paraId="2D0F5DCB" w14:textId="77777777" w:rsidTr="00A655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80F507" w14:textId="77777777" w:rsidR="00F921A8" w:rsidRPr="00A655FB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44CE83" w14:textId="77777777" w:rsidR="00F921A8" w:rsidRPr="00A655FB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3" w:history="1">
              <w:r w:rsidR="00F921A8" w:rsidRPr="00A655F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B31735" w14:textId="77777777" w:rsidR="00F921A8" w:rsidRPr="00A655FB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55FB">
              <w:rPr>
                <w:rFonts w:eastAsia="Times New Roman"/>
                <w:szCs w:val="18"/>
                <w:lang w:eastAsia="ar-SA"/>
              </w:rPr>
              <w:t>ZTE,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8E3F1F" w14:textId="77777777" w:rsidR="00F921A8" w:rsidRPr="00A655FB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655FB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A655FB">
              <w:rPr>
                <w:rFonts w:eastAsia="Times New Roman"/>
                <w:szCs w:val="18"/>
                <w:lang w:eastAsia="ar-SA"/>
              </w:rPr>
              <w:t xml:space="preserve"> to update 5.11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84D32" w14:textId="357887C2" w:rsidR="00F921A8" w:rsidRPr="00A655FB" w:rsidRDefault="00A655FB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A655FB">
              <w:rPr>
                <w:rFonts w:eastAsia="Times New Roman" w:cs="Arial"/>
                <w:szCs w:val="18"/>
                <w:lang w:val="fr-FR" w:eastAsia="ar-SA"/>
              </w:rPr>
              <w:t xml:space="preserve"> to S1-230525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565534" w14:textId="77777777" w:rsidR="00F921A8" w:rsidRPr="00A655FB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655FB" w:rsidRPr="0092231B" w14:paraId="39ED9CC8" w14:textId="77777777" w:rsidTr="00A655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F327" w14:textId="14597687" w:rsidR="00A655FB" w:rsidRPr="00A655FB" w:rsidRDefault="00A655FB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F376" w14:textId="00AF4A9B" w:rsidR="00A655FB" w:rsidRPr="00A655FB" w:rsidRDefault="00497671" w:rsidP="00235896">
            <w:pPr>
              <w:snapToGrid w:val="0"/>
              <w:spacing w:after="0" w:line="240" w:lineRule="auto"/>
            </w:pPr>
            <w:hyperlink r:id="rId44" w:history="1">
              <w:r w:rsidR="00A655FB" w:rsidRPr="00A655FB">
                <w:rPr>
                  <w:rStyle w:val="Hyperlink"/>
                  <w:rFonts w:cs="Arial"/>
                  <w:color w:val="auto"/>
                </w:rPr>
                <w:t>S1-230525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9DCF9" w14:textId="1E1D3C43" w:rsidR="00A655FB" w:rsidRPr="00A655FB" w:rsidRDefault="00A655FB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55FB">
              <w:rPr>
                <w:rFonts w:eastAsia="Times New Roman"/>
                <w:szCs w:val="18"/>
                <w:lang w:eastAsia="ar-SA"/>
              </w:rPr>
              <w:t>ZTE,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EED8A" w14:textId="629DA1CA" w:rsidR="00A655FB" w:rsidRPr="00A655FB" w:rsidRDefault="00A655FB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655FB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A655FB">
              <w:rPr>
                <w:rFonts w:eastAsia="Times New Roman"/>
                <w:szCs w:val="18"/>
                <w:lang w:eastAsia="ar-SA"/>
              </w:rPr>
              <w:t xml:space="preserve"> to update 5.11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B79A3" w14:textId="77777777" w:rsidR="00A655FB" w:rsidRPr="00A655FB" w:rsidRDefault="00A655FB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2606" w14:textId="6BA46E02" w:rsidR="00A655FB" w:rsidRPr="00A655FB" w:rsidRDefault="00A655FB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A655FB">
              <w:rPr>
                <w:rFonts w:eastAsia="Arial Unicode MS" w:cs="Arial"/>
                <w:szCs w:val="18"/>
                <w:lang w:val="fr-FR" w:eastAsia="ar-SA"/>
              </w:rPr>
              <w:t xml:space="preserve"> of S1-230096.</w:t>
            </w:r>
          </w:p>
        </w:tc>
      </w:tr>
      <w:tr w:rsidR="00F921A8" w:rsidRPr="0092231B" w14:paraId="35B665C4" w14:textId="77777777" w:rsidTr="00A655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8E0D89" w14:textId="77777777" w:rsidR="00F921A8" w:rsidRPr="00A655FB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AA23FB" w14:textId="77777777" w:rsidR="00F921A8" w:rsidRPr="00A655FB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5" w:history="1">
              <w:r w:rsidR="00F921A8" w:rsidRPr="00A655F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32F42D" w14:textId="77777777" w:rsidR="00F921A8" w:rsidRPr="00A655FB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55FB">
              <w:rPr>
                <w:rFonts w:eastAsia="Times New Roman"/>
                <w:szCs w:val="18"/>
                <w:lang w:eastAsia="ar-SA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E51B0" w14:textId="77777777" w:rsidR="00F921A8" w:rsidRPr="00A655FB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55FB">
              <w:rPr>
                <w:rFonts w:eastAsia="Times New Roman"/>
                <w:szCs w:val="18"/>
                <w:lang w:eastAsia="ar-SA"/>
              </w:rPr>
              <w:t>Update to Clause 5.7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20D589" w14:textId="7CC5C310" w:rsidR="00F921A8" w:rsidRPr="00A655FB" w:rsidRDefault="00A655FB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A655FB">
              <w:rPr>
                <w:rFonts w:eastAsia="Times New Roman" w:cs="Arial"/>
                <w:szCs w:val="18"/>
                <w:lang w:val="fr-FR" w:eastAsia="ar-SA"/>
              </w:rPr>
              <w:t xml:space="preserve"> to S1-230526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ACA157" w14:textId="77777777" w:rsidR="00F921A8" w:rsidRPr="00A655FB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655FB" w:rsidRPr="0092231B" w14:paraId="4E55EDAA" w14:textId="77777777" w:rsidTr="00A655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EBD1" w14:textId="7D8E3E24" w:rsidR="00A655FB" w:rsidRPr="00A655FB" w:rsidRDefault="00A655FB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191CF" w14:textId="367975ED" w:rsidR="00A655FB" w:rsidRPr="00A655FB" w:rsidRDefault="00497671" w:rsidP="00235896">
            <w:pPr>
              <w:snapToGrid w:val="0"/>
              <w:spacing w:after="0" w:line="240" w:lineRule="auto"/>
            </w:pPr>
            <w:hyperlink r:id="rId46" w:history="1">
              <w:r w:rsidR="00A655FB" w:rsidRPr="00A655FB">
                <w:rPr>
                  <w:rStyle w:val="Hyperlink"/>
                  <w:rFonts w:cs="Arial"/>
                  <w:color w:val="auto"/>
                </w:rPr>
                <w:t>S1-230526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386B7" w14:textId="6B848A41" w:rsidR="00A655FB" w:rsidRPr="00A655FB" w:rsidRDefault="00A655FB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55FB">
              <w:rPr>
                <w:rFonts w:eastAsia="Times New Roman"/>
                <w:szCs w:val="18"/>
                <w:lang w:eastAsia="ar-SA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167D" w14:textId="56B8CAAF" w:rsidR="00A655FB" w:rsidRPr="00A655FB" w:rsidRDefault="00A655FB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55FB">
              <w:rPr>
                <w:rFonts w:eastAsia="Times New Roman"/>
                <w:szCs w:val="18"/>
                <w:lang w:eastAsia="ar-SA"/>
              </w:rPr>
              <w:t>Update to Clause 5.7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F847D" w14:textId="77777777" w:rsidR="00A655FB" w:rsidRPr="00A655FB" w:rsidRDefault="00A655FB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A8967" w14:textId="518B63E8" w:rsidR="00A655FB" w:rsidRPr="00A655FB" w:rsidRDefault="00A655FB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A655FB">
              <w:rPr>
                <w:rFonts w:eastAsia="Arial Unicode MS" w:cs="Arial"/>
                <w:szCs w:val="18"/>
                <w:lang w:val="fr-FR" w:eastAsia="ar-SA"/>
              </w:rPr>
              <w:t xml:space="preserve"> of S1-230122.</w:t>
            </w:r>
          </w:p>
        </w:tc>
      </w:tr>
      <w:tr w:rsidR="00F921A8" w:rsidRPr="0092231B" w14:paraId="3DBE74B3" w14:textId="77777777" w:rsidTr="00A655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6ADE0E" w14:textId="77777777" w:rsidR="00F921A8" w:rsidRPr="00A655FB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D58E5C" w14:textId="77777777" w:rsidR="00F921A8" w:rsidRPr="00A655FB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7" w:history="1">
              <w:r w:rsidR="00F921A8" w:rsidRPr="00A655F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C34000" w14:textId="77777777" w:rsidR="00F921A8" w:rsidRPr="00A655FB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55FB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7B4573" w14:textId="77777777" w:rsidR="00F921A8" w:rsidRPr="00A655FB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55FB">
              <w:rPr>
                <w:rFonts w:eastAsia="Times New Roman"/>
                <w:szCs w:val="18"/>
                <w:lang w:eastAsia="ar-SA"/>
              </w:rPr>
              <w:t xml:space="preserve">Update to Clause 5.8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241396" w14:textId="1DB9F156" w:rsidR="00F921A8" w:rsidRPr="00A655FB" w:rsidRDefault="00A655FB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102DEC" w14:textId="77777777" w:rsidR="00F921A8" w:rsidRPr="00A655FB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921A8" w:rsidRPr="0092231B" w14:paraId="7AE81F11" w14:textId="77777777" w:rsidTr="00A655F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FD92F" w14:textId="77777777" w:rsidR="00F921A8" w:rsidRPr="00A655FB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BB7F6" w14:textId="77777777" w:rsidR="00F921A8" w:rsidRPr="00A655FB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8" w:history="1">
              <w:r w:rsidR="00F921A8" w:rsidRPr="00A655F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1D5B0B" w14:textId="77777777" w:rsidR="00F921A8" w:rsidRPr="00A655FB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55FB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3A8672" w14:textId="77777777" w:rsidR="00F921A8" w:rsidRPr="00A655FB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55FB">
              <w:rPr>
                <w:rFonts w:eastAsia="Times New Roman"/>
                <w:szCs w:val="18"/>
                <w:lang w:eastAsia="ar-SA"/>
              </w:rPr>
              <w:t>Update of Use case 5.12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4487E6" w14:textId="4FA0E7E8" w:rsidR="00F921A8" w:rsidRPr="00A655FB" w:rsidRDefault="00A655FB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A655FB">
              <w:rPr>
                <w:rFonts w:eastAsia="Times New Roman" w:cs="Arial"/>
                <w:szCs w:val="18"/>
                <w:lang w:val="fr-FR" w:eastAsia="ar-SA"/>
              </w:rPr>
              <w:t xml:space="preserve"> to S1-230527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1E5D24" w14:textId="77777777" w:rsidR="00F921A8" w:rsidRPr="00A655FB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655FB" w:rsidRPr="0092231B" w14:paraId="180FE4D0" w14:textId="77777777" w:rsidTr="002358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95B14" w14:textId="03F277B1" w:rsidR="00A655FB" w:rsidRPr="00A655FB" w:rsidRDefault="00A655FB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7C3C5" w14:textId="53F1987C" w:rsidR="00A655FB" w:rsidRPr="00A655FB" w:rsidRDefault="00497671" w:rsidP="00235896">
            <w:pPr>
              <w:snapToGrid w:val="0"/>
              <w:spacing w:after="0" w:line="240" w:lineRule="auto"/>
            </w:pPr>
            <w:hyperlink r:id="rId49" w:history="1">
              <w:r w:rsidR="00A655FB" w:rsidRPr="00A655FB">
                <w:rPr>
                  <w:rStyle w:val="Hyperlink"/>
                  <w:rFonts w:cs="Arial"/>
                  <w:color w:val="auto"/>
                </w:rPr>
                <w:t>S1-230527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0434" w14:textId="3BC63733" w:rsidR="00A655FB" w:rsidRPr="00A655FB" w:rsidRDefault="00A655FB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55FB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41C1B" w14:textId="3E4065BC" w:rsidR="00A655FB" w:rsidRPr="00A655FB" w:rsidRDefault="00A655FB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655FB">
              <w:rPr>
                <w:rFonts w:eastAsia="Times New Roman"/>
                <w:szCs w:val="18"/>
                <w:lang w:eastAsia="ar-SA"/>
              </w:rPr>
              <w:t>Update of Use case 5.12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700C9" w14:textId="77777777" w:rsidR="00A655FB" w:rsidRPr="00A655FB" w:rsidRDefault="00A655FB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1C12" w14:textId="34C9C639" w:rsidR="00A655FB" w:rsidRPr="00A655FB" w:rsidRDefault="00A655FB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655FB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A655FB">
              <w:rPr>
                <w:rFonts w:eastAsia="Arial Unicode MS" w:cs="Arial"/>
                <w:szCs w:val="18"/>
                <w:lang w:val="fr-FR" w:eastAsia="ar-SA"/>
              </w:rPr>
              <w:t xml:space="preserve"> of S1-230174.</w:t>
            </w:r>
          </w:p>
        </w:tc>
      </w:tr>
      <w:tr w:rsidR="00F921A8" w:rsidRPr="0092231B" w14:paraId="043C54E8" w14:textId="77777777" w:rsidTr="002358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FCCC15" w14:textId="77777777" w:rsidR="00F921A8" w:rsidRPr="00235896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2E13AD" w14:textId="77777777" w:rsidR="00F921A8" w:rsidRPr="00235896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0" w:history="1">
              <w:r w:rsidR="00F921A8" w:rsidRPr="0023589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B5A9B8" w14:textId="77777777" w:rsidR="00F921A8" w:rsidRPr="00235896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35896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3CB177" w14:textId="77777777" w:rsidR="00F921A8" w:rsidRPr="00235896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35896">
              <w:rPr>
                <w:rFonts w:eastAsia="Times New Roman"/>
                <w:szCs w:val="18"/>
                <w:lang w:eastAsia="ar-SA"/>
              </w:rPr>
              <w:t>Update of Use case 5.20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70EFDA" w14:textId="33472C8A" w:rsidR="00F921A8" w:rsidRPr="00235896" w:rsidRDefault="00235896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235896">
              <w:rPr>
                <w:rFonts w:eastAsia="Times New Roman" w:cs="Arial"/>
                <w:szCs w:val="18"/>
                <w:lang w:val="fr-FR" w:eastAsia="ar-SA"/>
              </w:rPr>
              <w:t xml:space="preserve"> to S1-230609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AE854B" w14:textId="77777777" w:rsidR="00F921A8" w:rsidRPr="00235896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35896" w:rsidRPr="0092231B" w14:paraId="24380FA7" w14:textId="77777777" w:rsidTr="002358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C3144" w14:textId="12195648" w:rsidR="00235896" w:rsidRPr="00235896" w:rsidRDefault="00235896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AC39D" w14:textId="728E239B" w:rsidR="00235896" w:rsidRPr="00235896" w:rsidRDefault="00497671" w:rsidP="00235896">
            <w:pPr>
              <w:snapToGrid w:val="0"/>
              <w:spacing w:after="0" w:line="240" w:lineRule="auto"/>
            </w:pPr>
            <w:hyperlink r:id="rId51" w:history="1">
              <w:r w:rsidR="00235896" w:rsidRPr="00235896">
                <w:rPr>
                  <w:rStyle w:val="Hyperlink"/>
                  <w:rFonts w:cs="Arial"/>
                  <w:color w:val="auto"/>
                </w:rPr>
                <w:t>S1-230609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F2392" w14:textId="17A75D07" w:rsidR="00235896" w:rsidRPr="00235896" w:rsidRDefault="00235896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35896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46118" w14:textId="0AA88EB8" w:rsidR="00235896" w:rsidRPr="00235896" w:rsidRDefault="00235896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35896">
              <w:rPr>
                <w:rFonts w:eastAsia="Times New Roman"/>
                <w:szCs w:val="18"/>
                <w:lang w:eastAsia="ar-SA"/>
              </w:rPr>
              <w:t>Update of Use case 5.20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B360" w14:textId="77777777" w:rsidR="00235896" w:rsidRPr="00235896" w:rsidRDefault="00235896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76C06" w14:textId="15BD3BAF" w:rsidR="00235896" w:rsidRPr="00235896" w:rsidRDefault="00235896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235896">
              <w:rPr>
                <w:rFonts w:eastAsia="Arial Unicode MS" w:cs="Arial"/>
                <w:szCs w:val="18"/>
                <w:lang w:val="fr-FR" w:eastAsia="ar-SA"/>
              </w:rPr>
              <w:t xml:space="preserve"> of S1-230176.</w:t>
            </w:r>
          </w:p>
        </w:tc>
      </w:tr>
      <w:tr w:rsidR="00F921A8" w:rsidRPr="0092231B" w14:paraId="585694E5" w14:textId="77777777" w:rsidTr="002358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9206C6" w14:textId="77777777" w:rsidR="00F921A8" w:rsidRPr="00235896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1AA024" w14:textId="77777777" w:rsidR="00F921A8" w:rsidRPr="00235896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2" w:history="1">
              <w:r w:rsidR="00F921A8" w:rsidRPr="0023589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7E4020" w14:textId="77777777" w:rsidR="00F921A8" w:rsidRPr="00235896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nl-NL" w:eastAsia="ar-SA"/>
              </w:rPr>
            </w:pPr>
            <w:r w:rsidRPr="00235896">
              <w:rPr>
                <w:rFonts w:eastAsia="Times New Roman"/>
                <w:szCs w:val="18"/>
                <w:lang w:val="nl-NL"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EC432" w14:textId="77777777" w:rsidR="00F921A8" w:rsidRPr="00235896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35896">
              <w:rPr>
                <w:rFonts w:eastAsia="Times New Roman"/>
                <w:szCs w:val="18"/>
                <w:lang w:eastAsia="ar-SA"/>
              </w:rPr>
              <w:t>Pseudo-CR on updates to clause 5.3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699153" w14:textId="76799140" w:rsidR="00F921A8" w:rsidRPr="00235896" w:rsidRDefault="00235896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235896">
              <w:rPr>
                <w:rFonts w:eastAsia="Times New Roman" w:cs="Arial"/>
                <w:szCs w:val="18"/>
                <w:lang w:val="fr-FR" w:eastAsia="ar-SA"/>
              </w:rPr>
              <w:t xml:space="preserve"> to S1-230610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F8EADB" w14:textId="77777777" w:rsidR="00F921A8" w:rsidRPr="00235896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35896" w:rsidRPr="0092231B" w14:paraId="36FE8BD3" w14:textId="77777777" w:rsidTr="002358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D86D8E" w14:textId="0FDEE356" w:rsidR="00235896" w:rsidRPr="00235896" w:rsidRDefault="00235896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EFC751" w14:textId="0DA814ED" w:rsidR="00235896" w:rsidRPr="00235896" w:rsidRDefault="00497671" w:rsidP="00235896">
            <w:pPr>
              <w:snapToGrid w:val="0"/>
              <w:spacing w:after="0" w:line="240" w:lineRule="auto"/>
            </w:pPr>
            <w:hyperlink r:id="rId53" w:history="1">
              <w:r w:rsidR="00235896" w:rsidRPr="00235896">
                <w:rPr>
                  <w:rStyle w:val="Hyperlink"/>
                  <w:rFonts w:cs="Arial"/>
                  <w:color w:val="auto"/>
                </w:rPr>
                <w:t>S1-230610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BE2307" w14:textId="612A4A1F" w:rsidR="00235896" w:rsidRPr="00235896" w:rsidRDefault="00235896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nl-NL" w:eastAsia="ar-SA"/>
              </w:rPr>
            </w:pPr>
            <w:r w:rsidRPr="00235896">
              <w:rPr>
                <w:rFonts w:eastAsia="Times New Roman"/>
                <w:szCs w:val="18"/>
                <w:lang w:val="nl-NL"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528AA6" w14:textId="2E6A6034" w:rsidR="00235896" w:rsidRPr="00235896" w:rsidRDefault="00235896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35896">
              <w:rPr>
                <w:rFonts w:eastAsia="Times New Roman"/>
                <w:szCs w:val="18"/>
                <w:lang w:eastAsia="ar-SA"/>
              </w:rPr>
              <w:t>Pseudo-CR on updates to clause 5.3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9DEA9B" w14:textId="74C41A74" w:rsidR="00235896" w:rsidRPr="00235896" w:rsidRDefault="00235896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EE7BC1" w14:textId="77777777" w:rsidR="00235896" w:rsidRDefault="00235896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235896">
              <w:rPr>
                <w:rFonts w:eastAsia="Arial Unicode MS" w:cs="Arial"/>
                <w:szCs w:val="18"/>
                <w:lang w:val="fr-FR" w:eastAsia="ar-SA"/>
              </w:rPr>
              <w:t xml:space="preserve"> of S1-230183.</w:t>
            </w:r>
          </w:p>
          <w:p w14:paraId="1B3E1028" w14:textId="26415D36" w:rsidR="00235896" w:rsidRPr="00235896" w:rsidRDefault="00235896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Abbreviation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in the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units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KPI table</w:t>
            </w:r>
          </w:p>
        </w:tc>
      </w:tr>
      <w:tr w:rsidR="002D5AE2" w:rsidRPr="0092231B" w14:paraId="3F7F3C56" w14:textId="77777777" w:rsidTr="002358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7023EE" w14:textId="77777777" w:rsidR="002D5AE2" w:rsidRPr="008B7370" w:rsidRDefault="002D5AE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B737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1F280B" w14:textId="77777777" w:rsidR="002D5AE2" w:rsidRPr="008B7370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4" w:history="1">
              <w:r w:rsidR="002D5AE2" w:rsidRPr="008B737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500BE2" w14:textId="77777777" w:rsidR="002D5AE2" w:rsidRPr="008B7370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7370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E4A76E" w14:textId="77777777" w:rsidR="002D5AE2" w:rsidRPr="008B7370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B7370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8B7370">
              <w:rPr>
                <w:rFonts w:eastAsia="Times New Roman"/>
                <w:szCs w:val="18"/>
                <w:lang w:eastAsia="ar-SA"/>
              </w:rPr>
              <w:t xml:space="preserve"> on update service requirements and KPI table for clause 5.1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F807FE" w14:textId="77777777" w:rsidR="002D5AE2" w:rsidRPr="008B7370" w:rsidRDefault="002D5AE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B7370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B7370">
              <w:rPr>
                <w:rFonts w:eastAsia="Times New Roman" w:cs="Arial"/>
                <w:szCs w:val="18"/>
                <w:lang w:val="fr-FR" w:eastAsia="ar-SA"/>
              </w:rPr>
              <w:t xml:space="preserve"> to S1-230564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577DBB" w14:textId="77777777" w:rsidR="002D5AE2" w:rsidRPr="008B7370" w:rsidRDefault="002D5AE2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D5AE2" w:rsidRPr="0092231B" w14:paraId="43AC1E6A" w14:textId="77777777" w:rsidTr="002358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3A7B13" w14:textId="77777777" w:rsidR="002D5AE2" w:rsidRPr="00235896" w:rsidRDefault="002D5AE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90347C" w14:textId="32664D74" w:rsidR="002D5AE2" w:rsidRPr="00235896" w:rsidRDefault="00497671" w:rsidP="00235896">
            <w:pPr>
              <w:snapToGrid w:val="0"/>
              <w:spacing w:after="0" w:line="240" w:lineRule="auto"/>
            </w:pPr>
            <w:hyperlink r:id="rId55" w:history="1">
              <w:r w:rsidR="002D5AE2" w:rsidRPr="00235896">
                <w:rPr>
                  <w:rStyle w:val="Hyperlink"/>
                  <w:rFonts w:cs="Arial"/>
                  <w:color w:val="auto"/>
                </w:rPr>
                <w:t>S1-230564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3A55CF" w14:textId="77777777" w:rsidR="002D5AE2" w:rsidRPr="00235896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35896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FABB17" w14:textId="77777777" w:rsidR="002D5AE2" w:rsidRPr="00235896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35896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235896">
              <w:rPr>
                <w:rFonts w:eastAsia="Times New Roman"/>
                <w:szCs w:val="18"/>
                <w:lang w:eastAsia="ar-SA"/>
              </w:rPr>
              <w:t xml:space="preserve"> on update service requirements and KPI table for clause 5.1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E859D7" w14:textId="629D3EB1" w:rsidR="002D5AE2" w:rsidRPr="00235896" w:rsidRDefault="00235896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235896">
              <w:rPr>
                <w:rFonts w:eastAsia="Times New Roman" w:cs="Arial"/>
                <w:szCs w:val="18"/>
                <w:lang w:val="fr-FR" w:eastAsia="ar-SA"/>
              </w:rPr>
              <w:t xml:space="preserve"> to S1-230611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CB69F2" w14:textId="77777777" w:rsidR="002D5AE2" w:rsidRPr="00235896" w:rsidRDefault="002D5AE2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235896">
              <w:rPr>
                <w:rFonts w:eastAsia="Arial Unicode MS" w:cs="Arial"/>
                <w:szCs w:val="18"/>
                <w:lang w:val="fr-FR" w:eastAsia="ar-SA"/>
              </w:rPr>
              <w:t xml:space="preserve"> of S1-230209.</w:t>
            </w:r>
          </w:p>
        </w:tc>
      </w:tr>
      <w:tr w:rsidR="00235896" w:rsidRPr="0092231B" w14:paraId="77AB8BDD" w14:textId="77777777" w:rsidTr="002358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4CBA5" w14:textId="140330D3" w:rsidR="00235896" w:rsidRPr="00235896" w:rsidRDefault="00235896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56571" w14:textId="1174A5D2" w:rsidR="00235896" w:rsidRPr="00235896" w:rsidRDefault="00497671" w:rsidP="00235896">
            <w:pPr>
              <w:snapToGrid w:val="0"/>
              <w:spacing w:after="0" w:line="240" w:lineRule="auto"/>
            </w:pPr>
            <w:hyperlink r:id="rId56" w:history="1">
              <w:r w:rsidR="00235896" w:rsidRPr="00235896">
                <w:rPr>
                  <w:rStyle w:val="Hyperlink"/>
                  <w:rFonts w:cs="Arial"/>
                  <w:color w:val="auto"/>
                </w:rPr>
                <w:t>S1-230611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15420" w14:textId="1FDAE1D1" w:rsidR="00235896" w:rsidRPr="00235896" w:rsidRDefault="00235896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35896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532AF" w14:textId="2B15D79C" w:rsidR="00235896" w:rsidRPr="00235896" w:rsidRDefault="00235896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35896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235896">
              <w:rPr>
                <w:rFonts w:eastAsia="Times New Roman"/>
                <w:szCs w:val="18"/>
                <w:lang w:eastAsia="ar-SA"/>
              </w:rPr>
              <w:t xml:space="preserve"> on update service requirements and KPI table for clause 5.1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61BFF" w14:textId="77777777" w:rsidR="00235896" w:rsidRPr="00235896" w:rsidRDefault="00235896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DB6EF" w14:textId="637DEA94" w:rsidR="00235896" w:rsidRDefault="00235896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235896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S1-230209.</w:t>
            </w:r>
          </w:p>
          <w:p w14:paraId="0F5CD6DD" w14:textId="5974C606" w:rsidR="00235896" w:rsidRPr="00235896" w:rsidRDefault="00235896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235896">
              <w:rPr>
                <w:rFonts w:eastAsia="Arial Unicode MS" w:cs="Arial"/>
                <w:szCs w:val="18"/>
                <w:lang w:val="fr-FR" w:eastAsia="ar-SA"/>
              </w:rPr>
              <w:t xml:space="preserve"> of S1-230564.</w:t>
            </w:r>
          </w:p>
        </w:tc>
      </w:tr>
      <w:tr w:rsidR="002D5AE2" w:rsidRPr="0092231B" w14:paraId="247B7A68" w14:textId="77777777" w:rsidTr="002358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79682" w14:textId="77777777" w:rsidR="002D5AE2" w:rsidRPr="008B7370" w:rsidRDefault="002D5AE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B737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F5D670" w14:textId="77777777" w:rsidR="002D5AE2" w:rsidRPr="008B7370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7" w:history="1">
              <w:r w:rsidR="002D5AE2" w:rsidRPr="008B737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305F08" w14:textId="77777777" w:rsidR="002D5AE2" w:rsidRPr="008B7370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B7370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BA6F4C" w14:textId="77777777" w:rsidR="002D5AE2" w:rsidRPr="008B7370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B7370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8B7370">
              <w:rPr>
                <w:rFonts w:eastAsia="Times New Roman"/>
                <w:szCs w:val="18"/>
                <w:lang w:eastAsia="ar-SA"/>
              </w:rPr>
              <w:t xml:space="preserve"> on update service requirements and KPI table for clause 5.13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4CBC0F" w14:textId="77777777" w:rsidR="002D5AE2" w:rsidRPr="008B7370" w:rsidRDefault="002D5AE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B7370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B7370">
              <w:rPr>
                <w:rFonts w:eastAsia="Times New Roman" w:cs="Arial"/>
                <w:szCs w:val="18"/>
                <w:lang w:val="fr-FR" w:eastAsia="ar-SA"/>
              </w:rPr>
              <w:t xml:space="preserve"> to S1-230563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D75243" w14:textId="77777777" w:rsidR="002D5AE2" w:rsidRPr="008B7370" w:rsidRDefault="002D5AE2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D5AE2" w:rsidRPr="0092231B" w14:paraId="4E1B8147" w14:textId="77777777" w:rsidTr="002358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3A5C0" w14:textId="77777777" w:rsidR="002D5AE2" w:rsidRPr="00235896" w:rsidRDefault="002D5AE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CA728A" w14:textId="5BD35F8D" w:rsidR="002D5AE2" w:rsidRPr="00235896" w:rsidRDefault="00497671" w:rsidP="00235896">
            <w:pPr>
              <w:snapToGrid w:val="0"/>
              <w:spacing w:after="0" w:line="240" w:lineRule="auto"/>
            </w:pPr>
            <w:hyperlink r:id="rId58" w:history="1">
              <w:r w:rsidR="002D5AE2" w:rsidRPr="00235896">
                <w:rPr>
                  <w:rStyle w:val="Hyperlink"/>
                  <w:rFonts w:cs="Arial"/>
                  <w:color w:val="auto"/>
                </w:rPr>
                <w:t>S1-230563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991662" w14:textId="77777777" w:rsidR="002D5AE2" w:rsidRPr="00235896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35896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FCB059" w14:textId="77777777" w:rsidR="002D5AE2" w:rsidRPr="00235896" w:rsidRDefault="002D5AE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35896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235896">
              <w:rPr>
                <w:rFonts w:eastAsia="Times New Roman"/>
                <w:szCs w:val="18"/>
                <w:lang w:eastAsia="ar-SA"/>
              </w:rPr>
              <w:t xml:space="preserve"> on update service requirements and KPI table for clause 5.13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064530" w14:textId="2A69448D" w:rsidR="002D5AE2" w:rsidRPr="00235896" w:rsidRDefault="00235896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235896">
              <w:rPr>
                <w:rFonts w:eastAsia="Times New Roman" w:cs="Arial"/>
                <w:szCs w:val="18"/>
                <w:lang w:val="fr-FR" w:eastAsia="ar-SA"/>
              </w:rPr>
              <w:t xml:space="preserve"> to S1-230612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9909D9" w14:textId="77777777" w:rsidR="002D5AE2" w:rsidRPr="00235896" w:rsidRDefault="002D5AE2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235896">
              <w:rPr>
                <w:rFonts w:eastAsia="Arial Unicode MS" w:cs="Arial"/>
                <w:szCs w:val="18"/>
                <w:lang w:val="fr-FR" w:eastAsia="ar-SA"/>
              </w:rPr>
              <w:t xml:space="preserve"> of S1-230210.</w:t>
            </w:r>
          </w:p>
        </w:tc>
      </w:tr>
      <w:tr w:rsidR="00235896" w:rsidRPr="0092231B" w14:paraId="1DEE8AEC" w14:textId="77777777" w:rsidTr="0065357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58D6" w14:textId="3987E53B" w:rsidR="00235896" w:rsidRPr="00235896" w:rsidRDefault="00235896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EB38E" w14:textId="69B82CE6" w:rsidR="00235896" w:rsidRPr="00235896" w:rsidRDefault="00497671" w:rsidP="00235896">
            <w:pPr>
              <w:snapToGrid w:val="0"/>
              <w:spacing w:after="0" w:line="240" w:lineRule="auto"/>
            </w:pPr>
            <w:hyperlink r:id="rId59" w:history="1">
              <w:r w:rsidR="00235896" w:rsidRPr="00235896">
                <w:rPr>
                  <w:rStyle w:val="Hyperlink"/>
                  <w:rFonts w:cs="Arial"/>
                  <w:color w:val="auto"/>
                </w:rPr>
                <w:t>S1-230612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B0FB3" w14:textId="2F93D7EC" w:rsidR="00235896" w:rsidRPr="00235896" w:rsidRDefault="00235896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35896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619F3" w14:textId="55CF38B9" w:rsidR="00235896" w:rsidRPr="00235896" w:rsidRDefault="00235896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35896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235896">
              <w:rPr>
                <w:rFonts w:eastAsia="Times New Roman"/>
                <w:szCs w:val="18"/>
                <w:lang w:eastAsia="ar-SA"/>
              </w:rPr>
              <w:t xml:space="preserve"> on update service requirements and KPI table for clause 5.13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E438A" w14:textId="77777777" w:rsidR="00235896" w:rsidRPr="00235896" w:rsidRDefault="00235896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016B" w14:textId="0DD470DA" w:rsidR="00235896" w:rsidRDefault="00235896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235896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S1-230210.</w:t>
            </w:r>
          </w:p>
          <w:p w14:paraId="14A1CAD2" w14:textId="2D71D430" w:rsidR="00235896" w:rsidRPr="00235896" w:rsidRDefault="00235896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235896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235896">
              <w:rPr>
                <w:rFonts w:eastAsia="Arial Unicode MS" w:cs="Arial"/>
                <w:szCs w:val="18"/>
                <w:lang w:val="fr-FR" w:eastAsia="ar-SA"/>
              </w:rPr>
              <w:t xml:space="preserve"> of S1-230563.</w:t>
            </w:r>
          </w:p>
        </w:tc>
      </w:tr>
      <w:tr w:rsidR="00F921A8" w:rsidRPr="0092231B" w14:paraId="26B4B13D" w14:textId="77777777" w:rsidTr="0065357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DC327E" w14:textId="77777777" w:rsidR="00F921A8" w:rsidRPr="00653572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89DC53" w14:textId="77777777" w:rsidR="00F921A8" w:rsidRPr="00653572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0" w:history="1">
              <w:r w:rsidR="00F921A8" w:rsidRPr="0065357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D630C0" w14:textId="77777777" w:rsidR="00F921A8" w:rsidRPr="00653572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53572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18EBFF" w14:textId="77777777" w:rsidR="00F921A8" w:rsidRPr="00653572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53572">
              <w:rPr>
                <w:rFonts w:eastAsia="Times New Roman"/>
                <w:szCs w:val="18"/>
                <w:lang w:eastAsia="ar-SA"/>
              </w:rPr>
              <w:t>Pseudo-CR to update KPI in clause 5.5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2282F5" w14:textId="14221807" w:rsidR="00F921A8" w:rsidRPr="00653572" w:rsidRDefault="0065357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06CB5E" w14:textId="77777777" w:rsidR="00F921A8" w:rsidRPr="00653572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921A8" w:rsidRPr="0092231B" w14:paraId="1EB9B639" w14:textId="77777777" w:rsidTr="0065357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002DB3" w14:textId="77777777" w:rsidR="00F921A8" w:rsidRPr="00653572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E6233E" w14:textId="77777777" w:rsidR="00F921A8" w:rsidRPr="00653572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1" w:history="1">
              <w:r w:rsidR="00F921A8" w:rsidRPr="0065357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E2B4B3" w14:textId="77777777" w:rsidR="00F921A8" w:rsidRPr="00653572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53572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3B1330" w14:textId="77777777" w:rsidR="00F921A8" w:rsidRPr="00653572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53572">
              <w:rPr>
                <w:rFonts w:eastAsia="Times New Roman"/>
                <w:szCs w:val="18"/>
                <w:lang w:eastAsia="ar-SA"/>
              </w:rPr>
              <w:t>Pseudo-CR add KPI to use case automated supply distribution Clause 5.16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5C024F" w14:textId="23E590FC" w:rsidR="00F921A8" w:rsidRPr="00653572" w:rsidRDefault="0065357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53572">
              <w:rPr>
                <w:rFonts w:eastAsia="Times New Roman" w:cs="Arial"/>
                <w:szCs w:val="18"/>
                <w:lang w:val="fr-FR" w:eastAsia="ar-SA"/>
              </w:rPr>
              <w:t xml:space="preserve"> to S1-230613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D183CA" w14:textId="77777777" w:rsidR="00F921A8" w:rsidRPr="00653572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53572" w:rsidRPr="0092231B" w14:paraId="03E32A6A" w14:textId="77777777" w:rsidTr="0065357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89D08" w14:textId="4F866DED" w:rsidR="00653572" w:rsidRPr="00653572" w:rsidRDefault="0065357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F873" w14:textId="79AE6F1C" w:rsidR="00653572" w:rsidRPr="00653572" w:rsidRDefault="00497671" w:rsidP="00235896">
            <w:pPr>
              <w:snapToGrid w:val="0"/>
              <w:spacing w:after="0" w:line="240" w:lineRule="auto"/>
            </w:pPr>
            <w:hyperlink r:id="rId62" w:history="1">
              <w:r w:rsidR="00653572" w:rsidRPr="00653572">
                <w:rPr>
                  <w:rStyle w:val="Hyperlink"/>
                  <w:rFonts w:cs="Arial"/>
                  <w:color w:val="auto"/>
                </w:rPr>
                <w:t>S1-230613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424A0" w14:textId="4C9AAA03" w:rsidR="00653572" w:rsidRPr="00653572" w:rsidRDefault="0065357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53572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DE798" w14:textId="6479087C" w:rsidR="00653572" w:rsidRPr="00653572" w:rsidRDefault="0065357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53572">
              <w:rPr>
                <w:rFonts w:eastAsia="Times New Roman"/>
                <w:szCs w:val="18"/>
                <w:lang w:eastAsia="ar-SA"/>
              </w:rPr>
              <w:t>Pseudo-CR add KPI to use case automated supply distribution Clause 5.16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A610C" w14:textId="77777777" w:rsidR="00653572" w:rsidRPr="00653572" w:rsidRDefault="0065357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9F75A" w14:textId="3CDEDB95" w:rsidR="00653572" w:rsidRPr="00653572" w:rsidRDefault="00653572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53572">
              <w:rPr>
                <w:rFonts w:eastAsia="Arial Unicode MS" w:cs="Arial"/>
                <w:szCs w:val="18"/>
                <w:lang w:val="fr-FR" w:eastAsia="ar-SA"/>
              </w:rPr>
              <w:t xml:space="preserve"> of S1-230232.</w:t>
            </w:r>
          </w:p>
        </w:tc>
      </w:tr>
      <w:tr w:rsidR="00F921A8" w:rsidRPr="0092231B" w14:paraId="6BE7B714" w14:textId="77777777" w:rsidTr="0065357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07A61" w14:textId="77777777" w:rsidR="00F921A8" w:rsidRPr="00653572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3B4A1" w14:textId="77777777" w:rsidR="00F921A8" w:rsidRPr="00653572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3" w:history="1">
              <w:r w:rsidR="00F921A8" w:rsidRPr="0065357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2552B6" w14:textId="77777777" w:rsidR="00F921A8" w:rsidRPr="00653572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53572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E3023C" w14:textId="77777777" w:rsidR="00F921A8" w:rsidRPr="00653572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53572">
              <w:rPr>
                <w:rFonts w:eastAsia="Times New Roman"/>
                <w:szCs w:val="18"/>
                <w:lang w:eastAsia="ar-SA"/>
              </w:rPr>
              <w:t>Pseudo-CR add Communication Service Availability KPI and Communication Range KPI to use case smart grazing dairy farming Clause 5.22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D983C7" w14:textId="05D0E487" w:rsidR="00F921A8" w:rsidRPr="00653572" w:rsidRDefault="0065357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53572">
              <w:rPr>
                <w:rFonts w:eastAsia="Times New Roman" w:cs="Arial"/>
                <w:szCs w:val="18"/>
                <w:lang w:val="fr-FR" w:eastAsia="ar-SA"/>
              </w:rPr>
              <w:t xml:space="preserve"> to S1-230614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A123D0" w14:textId="77777777" w:rsidR="00F921A8" w:rsidRPr="00653572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53572" w:rsidRPr="0092231B" w14:paraId="6D775565" w14:textId="77777777" w:rsidTr="0065357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EFFE51" w14:textId="7C6494D4" w:rsidR="00653572" w:rsidRPr="00653572" w:rsidRDefault="0065357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FC12DD" w14:textId="496BCE96" w:rsidR="00653572" w:rsidRPr="00653572" w:rsidRDefault="00497671" w:rsidP="00235896">
            <w:pPr>
              <w:snapToGrid w:val="0"/>
              <w:spacing w:after="0" w:line="240" w:lineRule="auto"/>
            </w:pPr>
            <w:hyperlink r:id="rId64" w:history="1">
              <w:r w:rsidR="00653572" w:rsidRPr="00653572">
                <w:rPr>
                  <w:rStyle w:val="Hyperlink"/>
                  <w:rFonts w:cs="Arial"/>
                  <w:color w:val="auto"/>
                </w:rPr>
                <w:t>S1-230614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6C6CEC" w14:textId="188FFDD2" w:rsidR="00653572" w:rsidRPr="00653572" w:rsidRDefault="0065357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53572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9B5BE6" w14:textId="670923D3" w:rsidR="00653572" w:rsidRPr="00653572" w:rsidRDefault="0065357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53572">
              <w:rPr>
                <w:rFonts w:eastAsia="Times New Roman"/>
                <w:szCs w:val="18"/>
                <w:lang w:eastAsia="ar-SA"/>
              </w:rPr>
              <w:t>Pseudo-CR add Communication Service Availability KPI and Communication Range KPI to use case smart grazing dairy farming Clause 5.22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2148F2" w14:textId="760F047A" w:rsidR="00653572" w:rsidRPr="00653572" w:rsidRDefault="0065357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BF3316" w14:textId="77777777" w:rsidR="00653572" w:rsidRPr="00653572" w:rsidRDefault="00653572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53572">
              <w:rPr>
                <w:rFonts w:eastAsia="Arial Unicode MS" w:cs="Arial"/>
                <w:szCs w:val="18"/>
                <w:lang w:val="fr-FR" w:eastAsia="ar-SA"/>
              </w:rPr>
              <w:t xml:space="preserve"> of S1-230234.</w:t>
            </w:r>
          </w:p>
          <w:p w14:paraId="74F81CD7" w14:textId="349A622E" w:rsidR="00653572" w:rsidRPr="00653572" w:rsidRDefault="00653572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53572">
              <w:rPr>
                <w:rFonts w:eastAsia="Arial Unicode MS" w:cs="Arial"/>
                <w:szCs w:val="18"/>
                <w:lang w:val="fr-FR" w:eastAsia="ar-SA"/>
              </w:rPr>
              <w:t xml:space="preserve">Com range in </w:t>
            </w:r>
            <w:proofErr w:type="spellStart"/>
            <w:r w:rsidRPr="00653572">
              <w:rPr>
                <w:rFonts w:eastAsia="Arial Unicode MS" w:cs="Arial"/>
                <w:szCs w:val="18"/>
                <w:lang w:val="fr-FR" w:eastAsia="ar-SA"/>
              </w:rPr>
              <w:t>brackets</w:t>
            </w:r>
            <w:proofErr w:type="spellEnd"/>
            <w:r w:rsidRPr="00653572">
              <w:rPr>
                <w:rFonts w:eastAsia="Arial Unicode MS" w:cs="Arial"/>
                <w:szCs w:val="18"/>
                <w:lang w:val="fr-FR" w:eastAsia="ar-SA"/>
              </w:rPr>
              <w:t>.</w:t>
            </w:r>
          </w:p>
        </w:tc>
      </w:tr>
      <w:tr w:rsidR="00F921A8" w:rsidRPr="0092231B" w14:paraId="60A3B838" w14:textId="77777777" w:rsidTr="0065357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677646" w14:textId="77777777" w:rsidR="00F921A8" w:rsidRPr="00653572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312696" w14:textId="77777777" w:rsidR="00F921A8" w:rsidRPr="00653572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5" w:history="1">
              <w:r w:rsidR="00F921A8" w:rsidRPr="0065357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A20316" w14:textId="77777777" w:rsidR="00F921A8" w:rsidRPr="00653572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53572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5D3E7A" w14:textId="77777777" w:rsidR="00F921A8" w:rsidRPr="00653572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53572">
              <w:rPr>
                <w:rFonts w:eastAsia="Times New Roman"/>
                <w:szCs w:val="18"/>
                <w:lang w:eastAsia="ar-SA"/>
              </w:rPr>
              <w:t>Pseudo-CR add KPIs to use case smart manhole cover safety monitoring Clause 5.24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32C635" w14:textId="22651754" w:rsidR="00F921A8" w:rsidRPr="00653572" w:rsidRDefault="0065357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53572">
              <w:rPr>
                <w:rFonts w:eastAsia="Times New Roman" w:cs="Arial"/>
                <w:szCs w:val="18"/>
                <w:lang w:val="fr-FR" w:eastAsia="ar-SA"/>
              </w:rPr>
              <w:t xml:space="preserve"> to S1-230615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EAAAB5" w14:textId="77777777" w:rsidR="00F921A8" w:rsidRPr="00653572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53572" w:rsidRPr="0092231B" w14:paraId="569C9BAE" w14:textId="77777777" w:rsidTr="0065357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6E3D95" w14:textId="35FA0997" w:rsidR="00653572" w:rsidRPr="00653572" w:rsidRDefault="0065357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3D5219" w14:textId="2D18B7E3" w:rsidR="00653572" w:rsidRPr="00653572" w:rsidRDefault="00497671" w:rsidP="00235896">
            <w:pPr>
              <w:snapToGrid w:val="0"/>
              <w:spacing w:after="0" w:line="240" w:lineRule="auto"/>
            </w:pPr>
            <w:hyperlink r:id="rId66" w:history="1">
              <w:r w:rsidR="00653572" w:rsidRPr="00653572">
                <w:rPr>
                  <w:rStyle w:val="Hyperlink"/>
                  <w:rFonts w:cs="Arial"/>
                  <w:color w:val="auto"/>
                </w:rPr>
                <w:t>S1-230615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83622C" w14:textId="03D3EFC0" w:rsidR="00653572" w:rsidRPr="00653572" w:rsidRDefault="0065357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53572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5A0AB4" w14:textId="74A15D88" w:rsidR="00653572" w:rsidRPr="00653572" w:rsidRDefault="0065357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53572">
              <w:rPr>
                <w:rFonts w:eastAsia="Times New Roman"/>
                <w:szCs w:val="18"/>
                <w:lang w:eastAsia="ar-SA"/>
              </w:rPr>
              <w:t>Pseudo-CR add KPIs to use case smart manhole cover safety monitoring Clause 5.24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595144" w14:textId="544EB175" w:rsidR="00653572" w:rsidRPr="00653572" w:rsidRDefault="0065357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BAE268" w14:textId="77777777" w:rsidR="00653572" w:rsidRDefault="00653572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53572">
              <w:rPr>
                <w:rFonts w:eastAsia="Arial Unicode MS" w:cs="Arial"/>
                <w:szCs w:val="18"/>
                <w:lang w:val="fr-FR" w:eastAsia="ar-SA"/>
              </w:rPr>
              <w:t xml:space="preserve"> of S1-230237.</w:t>
            </w:r>
          </w:p>
          <w:p w14:paraId="568F682E" w14:textId="5E113BF2" w:rsidR="00653572" w:rsidRPr="00653572" w:rsidRDefault="00653572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53572">
              <w:rPr>
                <w:rFonts w:eastAsia="Arial Unicode MS" w:cs="Arial"/>
                <w:szCs w:val="18"/>
                <w:lang w:val="fr-FR" w:eastAsia="ar-SA"/>
              </w:rPr>
              <w:t xml:space="preserve">Com range in </w:t>
            </w:r>
            <w:proofErr w:type="spellStart"/>
            <w:r w:rsidRPr="00653572">
              <w:rPr>
                <w:rFonts w:eastAsia="Arial Unicode MS" w:cs="Arial"/>
                <w:szCs w:val="18"/>
                <w:lang w:val="fr-FR" w:eastAsia="ar-SA"/>
              </w:rPr>
              <w:t>brackets</w:t>
            </w:r>
            <w:proofErr w:type="spellEnd"/>
            <w:r w:rsidRPr="00653572">
              <w:rPr>
                <w:rFonts w:eastAsia="Arial Unicode MS" w:cs="Arial"/>
                <w:szCs w:val="18"/>
                <w:lang w:val="fr-FR" w:eastAsia="ar-SA"/>
              </w:rPr>
              <w:t>.</w:t>
            </w:r>
          </w:p>
        </w:tc>
      </w:tr>
      <w:tr w:rsidR="00F921A8" w:rsidRPr="0092231B" w14:paraId="40811356" w14:textId="77777777" w:rsidTr="00FD2D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DF2DB7" w14:textId="77777777" w:rsidR="00F921A8" w:rsidRPr="00653572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E97224" w14:textId="77777777" w:rsidR="00F921A8" w:rsidRPr="00653572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7" w:history="1">
              <w:r w:rsidR="00F921A8" w:rsidRPr="0065357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CC8C72" w14:textId="77777777" w:rsidR="00F921A8" w:rsidRPr="00653572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53572">
              <w:rPr>
                <w:rFonts w:eastAsia="Times New Roman"/>
                <w:szCs w:val="18"/>
                <w:lang w:eastAsia="ar-SA"/>
              </w:rPr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34C230" w14:textId="77777777" w:rsidR="00F921A8" w:rsidRPr="00653572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53572">
              <w:rPr>
                <w:rFonts w:eastAsia="Times New Roman"/>
                <w:szCs w:val="18"/>
                <w:lang w:eastAsia="ar-SA"/>
              </w:rPr>
              <w:t>Update to Use Case on Ambient IoT for Museum Guide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0A7DEE" w14:textId="613418DF" w:rsidR="00F921A8" w:rsidRPr="00653572" w:rsidRDefault="0065357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53572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8E1324" w14:textId="77777777" w:rsidR="00F921A8" w:rsidRPr="00653572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921A8" w:rsidRPr="0092231B" w14:paraId="608C49C0" w14:textId="77777777" w:rsidTr="00FD2DD6">
        <w:trPr>
          <w:trHeight w:val="6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CF9A1E" w14:textId="77777777" w:rsidR="00F921A8" w:rsidRPr="00FD2DD6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D2DD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583C80" w14:textId="77777777" w:rsidR="00F921A8" w:rsidRPr="00FD2DD6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8" w:history="1">
              <w:r w:rsidR="00F921A8" w:rsidRPr="00FD2DD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15DEE8" w14:textId="77777777" w:rsidR="00F921A8" w:rsidRPr="00FD2DD6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D2DD6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152D0C" w14:textId="77777777" w:rsidR="00F921A8" w:rsidRPr="00FD2DD6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D2DD6">
              <w:rPr>
                <w:rFonts w:eastAsia="Times New Roman"/>
                <w:szCs w:val="18"/>
                <w:lang w:eastAsia="ar-SA"/>
              </w:rPr>
              <w:t>Pseudo-CR add KPIs to use case smart bridge health monitoring Clause 5.25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6DD2C4" w14:textId="2179F67D" w:rsidR="00F921A8" w:rsidRPr="00FD2DD6" w:rsidRDefault="00FD2DD6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D2DD6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FD2DD6">
              <w:rPr>
                <w:rFonts w:eastAsia="Times New Roman" w:cs="Arial"/>
                <w:szCs w:val="18"/>
                <w:lang w:val="fr-FR" w:eastAsia="ar-SA"/>
              </w:rPr>
              <w:t xml:space="preserve"> to S1-230616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3B85E4" w14:textId="77777777" w:rsidR="00F921A8" w:rsidRPr="00FD2DD6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D2DD6" w:rsidRPr="0092231B" w14:paraId="6AFB75E6" w14:textId="77777777" w:rsidTr="00865D8A">
        <w:trPr>
          <w:trHeight w:val="6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3B7B8" w14:textId="5CF12A4C" w:rsidR="00FD2DD6" w:rsidRPr="00FD2DD6" w:rsidRDefault="00FD2DD6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D2DD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BBEAFB" w14:textId="3E592983" w:rsidR="00FD2DD6" w:rsidRPr="00FD2DD6" w:rsidRDefault="00497671" w:rsidP="00235896">
            <w:pPr>
              <w:snapToGrid w:val="0"/>
              <w:spacing w:after="0" w:line="240" w:lineRule="auto"/>
            </w:pPr>
            <w:hyperlink r:id="rId69" w:history="1">
              <w:r w:rsidR="00FD2DD6" w:rsidRPr="00FD2DD6">
                <w:rPr>
                  <w:rStyle w:val="Hyperlink"/>
                  <w:rFonts w:cs="Arial"/>
                  <w:color w:val="auto"/>
                </w:rPr>
                <w:t>S1-230616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32708E" w14:textId="730AE873" w:rsidR="00FD2DD6" w:rsidRPr="00FD2DD6" w:rsidRDefault="00FD2DD6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D2DD6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14DB77" w14:textId="04848076" w:rsidR="00FD2DD6" w:rsidRPr="00FD2DD6" w:rsidRDefault="00FD2DD6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D2DD6">
              <w:rPr>
                <w:rFonts w:eastAsia="Times New Roman"/>
                <w:szCs w:val="18"/>
                <w:lang w:eastAsia="ar-SA"/>
              </w:rPr>
              <w:t>Pseudo-CR add KPIs to use case smart bridge health monitoring Clause 5.25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93442F1" w14:textId="2AF09AE0" w:rsidR="00FD2DD6" w:rsidRPr="00FD2DD6" w:rsidRDefault="00FD2DD6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D2DD6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38E927" w14:textId="77777777" w:rsidR="00FD2DD6" w:rsidRDefault="00FD2DD6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D2DD6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FD2DD6">
              <w:rPr>
                <w:rFonts w:eastAsia="Arial Unicode MS" w:cs="Arial"/>
                <w:szCs w:val="18"/>
                <w:lang w:val="fr-FR" w:eastAsia="ar-SA"/>
              </w:rPr>
              <w:t xml:space="preserve"> of S1-230239.</w:t>
            </w:r>
          </w:p>
          <w:p w14:paraId="54F8E1CE" w14:textId="52D43FE4" w:rsidR="00FD2DD6" w:rsidRPr="00FD2DD6" w:rsidRDefault="00FD2DD6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53572">
              <w:rPr>
                <w:rFonts w:eastAsia="Arial Unicode MS" w:cs="Arial"/>
                <w:szCs w:val="18"/>
                <w:lang w:val="fr-FR" w:eastAsia="ar-SA"/>
              </w:rPr>
              <w:t xml:space="preserve">Com range in </w:t>
            </w:r>
            <w:proofErr w:type="spellStart"/>
            <w:r w:rsidRPr="00653572">
              <w:rPr>
                <w:rFonts w:eastAsia="Arial Unicode MS" w:cs="Arial"/>
                <w:szCs w:val="18"/>
                <w:lang w:val="fr-FR" w:eastAsia="ar-SA"/>
              </w:rPr>
              <w:t>brackets</w:t>
            </w:r>
            <w:proofErr w:type="spellEnd"/>
            <w:r w:rsidRPr="00653572">
              <w:rPr>
                <w:rFonts w:eastAsia="Arial Unicode MS" w:cs="Arial"/>
                <w:szCs w:val="18"/>
                <w:lang w:val="fr-FR" w:eastAsia="ar-SA"/>
              </w:rPr>
              <w:t>.</w:t>
            </w:r>
          </w:p>
        </w:tc>
      </w:tr>
      <w:tr w:rsidR="00F921A8" w:rsidRPr="0092231B" w14:paraId="4EE14C30" w14:textId="77777777" w:rsidTr="00865D8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6475C" w14:textId="77777777" w:rsidR="00F921A8" w:rsidRPr="00865D8A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65D8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1C4A86" w14:textId="77777777" w:rsidR="00F921A8" w:rsidRPr="00865D8A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0" w:history="1">
              <w:r w:rsidR="00F921A8" w:rsidRPr="00865D8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63AFB3" w14:textId="77777777" w:rsidR="00F921A8" w:rsidRPr="00865D8A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5D8A">
              <w:rPr>
                <w:rFonts w:eastAsia="Times New Roman"/>
                <w:szCs w:val="18"/>
                <w:lang w:eastAsia="ar-SA"/>
              </w:rPr>
              <w:t xml:space="preserve">VODAFONE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85421" w14:textId="77777777" w:rsidR="00F921A8" w:rsidRPr="00865D8A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5D8A">
              <w:rPr>
                <w:rFonts w:eastAsia="Times New Roman"/>
                <w:szCs w:val="18"/>
                <w:lang w:eastAsia="ar-SA"/>
              </w:rPr>
              <w:t>Pseudo-CR on update to clause 5.26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A06F72" w14:textId="4572662E" w:rsidR="00F921A8" w:rsidRPr="00865D8A" w:rsidRDefault="00865D8A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65D8A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65D8A">
              <w:rPr>
                <w:rFonts w:eastAsia="Times New Roman" w:cs="Arial"/>
                <w:szCs w:val="18"/>
                <w:lang w:val="fr-FR" w:eastAsia="ar-SA"/>
              </w:rPr>
              <w:t xml:space="preserve"> to S1-230621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0531E" w14:textId="77777777" w:rsidR="00F921A8" w:rsidRPr="00865D8A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65D8A" w:rsidRPr="0092231B" w14:paraId="1FDDB140" w14:textId="77777777" w:rsidTr="00865D8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1D273" w14:textId="16191B6E" w:rsidR="00865D8A" w:rsidRPr="00865D8A" w:rsidRDefault="00865D8A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65D8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353A2" w14:textId="4290B794" w:rsidR="00865D8A" w:rsidRPr="00865D8A" w:rsidRDefault="00497671" w:rsidP="00235896">
            <w:pPr>
              <w:snapToGrid w:val="0"/>
              <w:spacing w:after="0" w:line="240" w:lineRule="auto"/>
            </w:pPr>
            <w:hyperlink r:id="rId71" w:history="1">
              <w:r w:rsidR="00865D8A" w:rsidRPr="00865D8A">
                <w:rPr>
                  <w:rStyle w:val="Hyperlink"/>
                  <w:rFonts w:cs="Arial"/>
                  <w:color w:val="auto"/>
                </w:rPr>
                <w:t>S1-230621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C16C4" w14:textId="031CCAAD" w:rsidR="00865D8A" w:rsidRPr="00865D8A" w:rsidRDefault="00865D8A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5D8A">
              <w:rPr>
                <w:rFonts w:eastAsia="Times New Roman"/>
                <w:szCs w:val="18"/>
                <w:lang w:eastAsia="ar-SA"/>
              </w:rPr>
              <w:t xml:space="preserve">VODAFONE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2176C" w14:textId="02980F71" w:rsidR="00865D8A" w:rsidRPr="00865D8A" w:rsidRDefault="00865D8A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5D8A">
              <w:rPr>
                <w:rFonts w:eastAsia="Times New Roman"/>
                <w:szCs w:val="18"/>
                <w:lang w:eastAsia="ar-SA"/>
              </w:rPr>
              <w:t>Pseudo-CR on update to clause 5.26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693E" w14:textId="77777777" w:rsidR="00865D8A" w:rsidRPr="00865D8A" w:rsidRDefault="00865D8A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55A8" w14:textId="16E5A5F8" w:rsidR="00865D8A" w:rsidRPr="00865D8A" w:rsidRDefault="00865D8A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65D8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65D8A">
              <w:rPr>
                <w:rFonts w:eastAsia="Arial Unicode MS" w:cs="Arial"/>
                <w:szCs w:val="18"/>
                <w:lang w:val="fr-FR" w:eastAsia="ar-SA"/>
              </w:rPr>
              <w:t xml:space="preserve"> of S1-230293.</w:t>
            </w:r>
          </w:p>
        </w:tc>
      </w:tr>
      <w:tr w:rsidR="00F921A8" w:rsidRPr="0092231B" w14:paraId="523FFF8E" w14:textId="77777777" w:rsidTr="008804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34A04F" w14:textId="77777777" w:rsidR="00F921A8" w:rsidRPr="008F2442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F2442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6CC7E" w14:textId="77777777" w:rsidR="00F921A8" w:rsidRPr="008F2442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2" w:history="1">
              <w:r w:rsidR="00F921A8" w:rsidRPr="008F244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0FD6CA" w14:textId="77777777" w:rsidR="00F921A8" w:rsidRPr="008F2442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F2442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AFD520" w14:textId="77777777" w:rsidR="00F921A8" w:rsidRPr="008F2442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F2442">
              <w:rPr>
                <w:rFonts w:eastAsia="Times New Roman"/>
                <w:szCs w:val="18"/>
                <w:lang w:eastAsia="ar-SA"/>
              </w:rPr>
              <w:t>Update to section-5.19 – Resolving EN Note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03359" w14:textId="4CD58116" w:rsidR="00F921A8" w:rsidRPr="008F2442" w:rsidRDefault="008F244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F2442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F2442">
              <w:rPr>
                <w:rFonts w:eastAsia="Times New Roman" w:cs="Arial"/>
                <w:szCs w:val="18"/>
                <w:lang w:val="fr-FR" w:eastAsia="ar-SA"/>
              </w:rPr>
              <w:t xml:space="preserve"> to S1-230528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0EA796" w14:textId="77777777" w:rsidR="00F921A8" w:rsidRPr="008F2442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F2442" w:rsidRPr="0092231B" w14:paraId="58893E94" w14:textId="77777777" w:rsidTr="008804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6C6F1D" w14:textId="0A62D1BF" w:rsidR="008F2442" w:rsidRPr="0088044E" w:rsidRDefault="008F2442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8044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EF64C8" w14:textId="55324BEB" w:rsidR="008F2442" w:rsidRPr="0088044E" w:rsidRDefault="00497671" w:rsidP="00235896">
            <w:pPr>
              <w:snapToGrid w:val="0"/>
              <w:spacing w:after="0" w:line="240" w:lineRule="auto"/>
            </w:pPr>
            <w:hyperlink r:id="rId73" w:history="1">
              <w:r w:rsidR="008F2442" w:rsidRPr="0088044E">
                <w:rPr>
                  <w:rStyle w:val="Hyperlink"/>
                  <w:rFonts w:cs="Arial"/>
                  <w:color w:val="auto"/>
                </w:rPr>
                <w:t>S1-230528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FA1DCE" w14:textId="421BE8BB" w:rsidR="008F2442" w:rsidRPr="0088044E" w:rsidRDefault="008F244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8044E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5636D0" w14:textId="43BC2BBE" w:rsidR="008F2442" w:rsidRPr="0088044E" w:rsidRDefault="008F2442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8044E">
              <w:rPr>
                <w:rFonts w:eastAsia="Times New Roman"/>
                <w:szCs w:val="18"/>
                <w:lang w:eastAsia="ar-SA"/>
              </w:rPr>
              <w:t>Update to section-5.19 – Resolving EN Note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818E45" w14:textId="21A4EB1C" w:rsidR="008F2442" w:rsidRPr="0088044E" w:rsidRDefault="0088044E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8044E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8044E">
              <w:rPr>
                <w:rFonts w:eastAsia="Times New Roman" w:cs="Arial"/>
                <w:szCs w:val="18"/>
                <w:lang w:val="fr-FR" w:eastAsia="ar-SA"/>
              </w:rPr>
              <w:t xml:space="preserve"> to S1-230617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3BDC90" w14:textId="24328B6F" w:rsidR="008F2442" w:rsidRPr="0088044E" w:rsidRDefault="008F2442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8044E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8044E">
              <w:rPr>
                <w:rFonts w:eastAsia="Arial Unicode MS" w:cs="Arial"/>
                <w:szCs w:val="18"/>
                <w:lang w:val="fr-FR" w:eastAsia="ar-SA"/>
              </w:rPr>
              <w:t xml:space="preserve"> of S1-230298.</w:t>
            </w:r>
          </w:p>
        </w:tc>
      </w:tr>
      <w:tr w:rsidR="0088044E" w:rsidRPr="0092231B" w14:paraId="2B4A82AA" w14:textId="77777777" w:rsidTr="008804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460B" w14:textId="29958A3C" w:rsidR="0088044E" w:rsidRPr="0088044E" w:rsidRDefault="0088044E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8044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8D569" w14:textId="5E0639D3" w:rsidR="0088044E" w:rsidRPr="0088044E" w:rsidRDefault="00497671" w:rsidP="00235896">
            <w:pPr>
              <w:snapToGrid w:val="0"/>
              <w:spacing w:after="0" w:line="240" w:lineRule="auto"/>
            </w:pPr>
            <w:hyperlink r:id="rId74" w:history="1">
              <w:r w:rsidR="0088044E" w:rsidRPr="0088044E">
                <w:rPr>
                  <w:rStyle w:val="Hyperlink"/>
                  <w:rFonts w:cs="Arial"/>
                  <w:color w:val="auto"/>
                </w:rPr>
                <w:t>S1-230617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FE692" w14:textId="23C8302E" w:rsidR="0088044E" w:rsidRPr="0088044E" w:rsidRDefault="0088044E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8044E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6F8B" w14:textId="51ED293B" w:rsidR="0088044E" w:rsidRPr="0088044E" w:rsidRDefault="0088044E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8044E">
              <w:rPr>
                <w:rFonts w:eastAsia="Times New Roman"/>
                <w:szCs w:val="18"/>
                <w:lang w:eastAsia="ar-SA"/>
              </w:rPr>
              <w:t>Update to section-5.19 – Resolving EN Note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EEC0" w14:textId="77777777" w:rsidR="0088044E" w:rsidRPr="0088044E" w:rsidRDefault="0088044E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93B4" w14:textId="7FB161E6" w:rsidR="0088044E" w:rsidRDefault="0088044E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8044E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88044E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S1-230298.</w:t>
            </w:r>
          </w:p>
          <w:p w14:paraId="1FC031FD" w14:textId="68E4E734" w:rsidR="0088044E" w:rsidRPr="0088044E" w:rsidRDefault="0088044E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8044E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8044E">
              <w:rPr>
                <w:rFonts w:eastAsia="Arial Unicode MS" w:cs="Arial"/>
                <w:szCs w:val="18"/>
                <w:lang w:val="fr-FR" w:eastAsia="ar-SA"/>
              </w:rPr>
              <w:t xml:space="preserve"> of S1-230528.</w:t>
            </w:r>
          </w:p>
        </w:tc>
      </w:tr>
      <w:tr w:rsidR="00F921A8" w:rsidRPr="0092231B" w14:paraId="01AA6127" w14:textId="77777777" w:rsidTr="008804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3BD129" w14:textId="77777777" w:rsidR="00F921A8" w:rsidRPr="0088044E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8044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D40549" w14:textId="77777777" w:rsidR="00F921A8" w:rsidRPr="0088044E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5" w:history="1">
              <w:r w:rsidR="00F921A8" w:rsidRPr="0088044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S1-230305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DB90DE" w14:textId="77777777" w:rsidR="00F921A8" w:rsidRPr="0088044E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8044E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517C33" w14:textId="77777777" w:rsidR="00F921A8" w:rsidRPr="0088044E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8044E">
              <w:rPr>
                <w:rFonts w:eastAsia="Times New Roman"/>
                <w:szCs w:val="18"/>
                <w:lang w:eastAsia="ar-SA"/>
              </w:rPr>
              <w:t>Pseudo-CR on store and forward messaging for Ambient IoT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168B69" w14:textId="2E231EE3" w:rsidR="00F921A8" w:rsidRPr="0088044E" w:rsidRDefault="0088044E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8044E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8044E">
              <w:rPr>
                <w:rFonts w:eastAsia="Times New Roman" w:cs="Arial"/>
                <w:szCs w:val="18"/>
                <w:lang w:val="fr-FR" w:eastAsia="ar-SA"/>
              </w:rPr>
              <w:t xml:space="preserve"> to S1-230618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EF4803" w14:textId="77777777" w:rsidR="00F921A8" w:rsidRPr="0088044E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8044E" w:rsidRPr="0092231B" w14:paraId="762C3AB1" w14:textId="77777777" w:rsidTr="00D629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B47F" w14:textId="2C50512A" w:rsidR="0088044E" w:rsidRPr="0088044E" w:rsidRDefault="0088044E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8044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D24DB" w14:textId="31C6199F" w:rsidR="0088044E" w:rsidRPr="0088044E" w:rsidRDefault="00497671" w:rsidP="00235896">
            <w:pPr>
              <w:snapToGrid w:val="0"/>
              <w:spacing w:after="0" w:line="240" w:lineRule="auto"/>
            </w:pPr>
            <w:hyperlink r:id="rId76" w:history="1">
              <w:r w:rsidR="0088044E" w:rsidRPr="0088044E">
                <w:rPr>
                  <w:rStyle w:val="Hyperlink"/>
                  <w:rFonts w:cs="Arial"/>
                  <w:color w:val="auto"/>
                </w:rPr>
                <w:t>S1-230618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BD2A7" w14:textId="09AF5846" w:rsidR="0088044E" w:rsidRPr="0088044E" w:rsidRDefault="0088044E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8044E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D3C7D" w14:textId="26DA36EB" w:rsidR="0088044E" w:rsidRPr="0088044E" w:rsidRDefault="0088044E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8044E">
              <w:rPr>
                <w:rFonts w:eastAsia="Times New Roman"/>
                <w:szCs w:val="18"/>
                <w:lang w:eastAsia="ar-SA"/>
              </w:rPr>
              <w:t>Pseudo-CR on store and forward messaging for Ambient IoT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66FEF" w14:textId="77777777" w:rsidR="0088044E" w:rsidRPr="0088044E" w:rsidRDefault="0088044E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0C94" w14:textId="19D48998" w:rsidR="0088044E" w:rsidRPr="0088044E" w:rsidRDefault="0088044E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8044E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8044E">
              <w:rPr>
                <w:rFonts w:eastAsia="Arial Unicode MS" w:cs="Arial"/>
                <w:szCs w:val="18"/>
                <w:lang w:val="fr-FR" w:eastAsia="ar-SA"/>
              </w:rPr>
              <w:t xml:space="preserve"> of S1-230305.</w:t>
            </w:r>
          </w:p>
        </w:tc>
      </w:tr>
      <w:tr w:rsidR="00F921A8" w:rsidRPr="0092231B" w14:paraId="5268C5B2" w14:textId="77777777" w:rsidTr="00D629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DC247" w14:textId="77777777" w:rsidR="00F921A8" w:rsidRPr="00D629DE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629DE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F2DE9C" w14:textId="77777777" w:rsidR="00F921A8" w:rsidRPr="00D629DE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7" w:history="1">
              <w:r w:rsidR="00F921A8" w:rsidRPr="00D629D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52D5B8" w14:textId="77777777" w:rsidR="00F921A8" w:rsidRPr="00D629DE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D629DE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DDAF44" w14:textId="77777777" w:rsidR="00F921A8" w:rsidRPr="00D629DE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29DE">
              <w:rPr>
                <w:rFonts w:eastAsia="Times New Roman"/>
                <w:szCs w:val="18"/>
                <w:lang w:eastAsia="ar-SA"/>
              </w:rPr>
              <w:t>Clarifications of the use case on End-to-End Logistics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9978C2" w14:textId="4B6CD830" w:rsidR="00F921A8" w:rsidRPr="00D629DE" w:rsidRDefault="00D629DE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val="fr-FR" w:eastAsia="ar-SA"/>
              </w:rPr>
              <w:t>Merged</w:t>
            </w:r>
            <w:proofErr w:type="spellEnd"/>
            <w:r>
              <w:rPr>
                <w:rFonts w:eastAsia="Times New Roman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Times New Roman" w:cs="Arial"/>
                <w:szCs w:val="18"/>
                <w:lang w:val="fr-FR" w:eastAsia="ar-SA"/>
              </w:rPr>
              <w:t>into</w:t>
            </w:r>
            <w:proofErr w:type="spellEnd"/>
            <w:r>
              <w:rPr>
                <w:rFonts w:eastAsia="Times New Roman" w:cs="Arial"/>
                <w:szCs w:val="18"/>
                <w:lang w:val="fr-FR" w:eastAsia="ar-SA"/>
              </w:rPr>
              <w:t xml:space="preserve"> </w:t>
            </w:r>
            <w:r w:rsidRPr="00D629DE">
              <w:rPr>
                <w:rFonts w:eastAsia="Times New Roman" w:cs="Arial"/>
                <w:szCs w:val="18"/>
                <w:lang w:val="fr-FR" w:eastAsia="ar-SA"/>
              </w:rPr>
              <w:t>S1-230619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BA4EAB" w14:textId="77777777" w:rsidR="00F921A8" w:rsidRPr="00D629DE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D629DE" w:rsidRPr="0092231B" w14:paraId="55BCFF04" w14:textId="77777777" w:rsidTr="00D629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424A9A" w14:textId="77777777" w:rsidR="00D629DE" w:rsidRPr="00325CE8" w:rsidRDefault="00D629DE" w:rsidP="003E23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25CE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34E0B7" w14:textId="77777777" w:rsidR="00D629DE" w:rsidRPr="00325CE8" w:rsidRDefault="00497671" w:rsidP="003E238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8" w:history="1">
              <w:r w:rsidR="00D629DE" w:rsidRPr="00325CE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S1-230307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9DC678" w14:textId="77777777" w:rsidR="00D629DE" w:rsidRPr="00325CE8" w:rsidRDefault="00D629DE" w:rsidP="003E238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25CE8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391FB" w14:textId="77777777" w:rsidR="00D629DE" w:rsidRPr="00325CE8" w:rsidRDefault="00D629DE" w:rsidP="003E238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25CE8">
              <w:rPr>
                <w:rFonts w:eastAsia="Times New Roman"/>
                <w:szCs w:val="18"/>
                <w:lang w:eastAsia="ar-SA"/>
              </w:rPr>
              <w:t>Pseudo-CR on definition of Ambient IoT device triggering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42059" w14:textId="77777777" w:rsidR="00D629DE" w:rsidRPr="00325CE8" w:rsidRDefault="00D629DE" w:rsidP="003E23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25CE8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325CE8">
              <w:rPr>
                <w:rFonts w:eastAsia="Times New Roman" w:cs="Arial"/>
                <w:szCs w:val="18"/>
                <w:lang w:val="fr-FR" w:eastAsia="ar-SA"/>
              </w:rPr>
              <w:t xml:space="preserve"> to S1-230517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A9F231" w14:textId="77777777" w:rsidR="00D629DE" w:rsidRPr="00325CE8" w:rsidRDefault="00D629DE" w:rsidP="003E23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D629DE" w:rsidRPr="0092231B" w14:paraId="5297053C" w14:textId="77777777" w:rsidTr="00D629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9025A7" w14:textId="77777777" w:rsidR="00D629DE" w:rsidRPr="00D629DE" w:rsidRDefault="00D629DE" w:rsidP="003E23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629D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015269" w14:textId="77777777" w:rsidR="00D629DE" w:rsidRPr="00D629DE" w:rsidRDefault="00497671" w:rsidP="003E238F">
            <w:pPr>
              <w:snapToGrid w:val="0"/>
              <w:spacing w:after="0" w:line="240" w:lineRule="auto"/>
            </w:pPr>
            <w:hyperlink r:id="rId79" w:history="1">
              <w:r w:rsidR="00D629DE" w:rsidRPr="00D629DE">
                <w:rPr>
                  <w:rStyle w:val="Hyperlink"/>
                  <w:rFonts w:cs="Arial"/>
                  <w:color w:val="auto"/>
                </w:rPr>
                <w:t>S1-230517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C33859" w14:textId="77777777" w:rsidR="00D629DE" w:rsidRPr="00D629DE" w:rsidRDefault="00D629DE" w:rsidP="003E238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29DE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557CA1" w14:textId="77777777" w:rsidR="00D629DE" w:rsidRPr="00D629DE" w:rsidRDefault="00D629DE" w:rsidP="003E238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29DE">
              <w:rPr>
                <w:rFonts w:eastAsia="Times New Roman"/>
                <w:szCs w:val="18"/>
                <w:lang w:eastAsia="ar-SA"/>
              </w:rPr>
              <w:t>Pseudo-CR on definition of Ambient IoT device triggering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B2594" w14:textId="5A025363" w:rsidR="00D629DE" w:rsidRPr="00D629DE" w:rsidRDefault="00D629DE" w:rsidP="003E23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629DE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D629DE">
              <w:rPr>
                <w:rFonts w:eastAsia="Times New Roman" w:cs="Arial"/>
                <w:szCs w:val="18"/>
                <w:lang w:val="fr-FR" w:eastAsia="ar-SA"/>
              </w:rPr>
              <w:t xml:space="preserve"> to S1-230619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FD4043" w14:textId="77777777" w:rsidR="00D629DE" w:rsidRPr="00D629DE" w:rsidRDefault="00D629DE" w:rsidP="003E23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629DE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D629DE">
              <w:rPr>
                <w:rFonts w:eastAsia="Arial Unicode MS" w:cs="Arial"/>
                <w:szCs w:val="18"/>
                <w:lang w:val="fr-FR" w:eastAsia="ar-SA"/>
              </w:rPr>
              <w:t xml:space="preserve"> of S1-230307.</w:t>
            </w:r>
          </w:p>
        </w:tc>
      </w:tr>
      <w:tr w:rsidR="00D629DE" w:rsidRPr="0092231B" w14:paraId="40E2690D" w14:textId="77777777" w:rsidTr="00865D8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692A" w14:textId="53D3B19A" w:rsidR="00D629DE" w:rsidRPr="00D629DE" w:rsidRDefault="00D629DE" w:rsidP="003E23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629D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616EB" w14:textId="18A13FF6" w:rsidR="00D629DE" w:rsidRPr="00D629DE" w:rsidRDefault="00497671" w:rsidP="003E238F">
            <w:pPr>
              <w:snapToGrid w:val="0"/>
              <w:spacing w:after="0" w:line="240" w:lineRule="auto"/>
            </w:pPr>
            <w:hyperlink r:id="rId80" w:history="1">
              <w:r w:rsidR="00D629DE" w:rsidRPr="00D629DE">
                <w:rPr>
                  <w:rStyle w:val="Hyperlink"/>
                  <w:rFonts w:cs="Arial"/>
                  <w:color w:val="auto"/>
                </w:rPr>
                <w:t>S1-230619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B15" w14:textId="111F9DFB" w:rsidR="00D629DE" w:rsidRPr="00D629DE" w:rsidRDefault="00D629DE" w:rsidP="003E238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29DE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3AC2E" w14:textId="04FC5E3C" w:rsidR="00D629DE" w:rsidRPr="00D629DE" w:rsidRDefault="00D629DE" w:rsidP="003E238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629DE">
              <w:rPr>
                <w:rFonts w:eastAsia="Times New Roman"/>
                <w:szCs w:val="18"/>
                <w:lang w:eastAsia="ar-SA"/>
              </w:rPr>
              <w:t>Pseudo-CR on definition of Ambient IoT device triggering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13B99" w14:textId="77777777" w:rsidR="00D629DE" w:rsidRPr="00D629DE" w:rsidRDefault="00D629DE" w:rsidP="003E23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A92C8" w14:textId="2A08D26A" w:rsidR="00D629DE" w:rsidRDefault="00D629DE" w:rsidP="003E23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629DE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D629DE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S1-230307.</w:t>
            </w:r>
          </w:p>
          <w:p w14:paraId="3E684316" w14:textId="7B5143FF" w:rsidR="00D629DE" w:rsidRPr="00D629DE" w:rsidRDefault="00D629DE" w:rsidP="003E238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629DE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D629DE">
              <w:rPr>
                <w:rFonts w:eastAsia="Arial Unicode MS" w:cs="Arial"/>
                <w:szCs w:val="18"/>
                <w:lang w:val="fr-FR" w:eastAsia="ar-SA"/>
              </w:rPr>
              <w:t xml:space="preserve"> of S1-230517.</w:t>
            </w:r>
          </w:p>
        </w:tc>
      </w:tr>
      <w:tr w:rsidR="00F921A8" w:rsidRPr="0092231B" w14:paraId="2C0BD845" w14:textId="77777777" w:rsidTr="00865D8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7513C2" w14:textId="77777777" w:rsidR="00F921A8" w:rsidRPr="00865D8A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65D8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83C800" w14:textId="77777777" w:rsidR="00F921A8" w:rsidRPr="00865D8A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1" w:history="1">
              <w:r w:rsidR="00F921A8" w:rsidRPr="00865D8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S1-230309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9C8FA1" w14:textId="77777777" w:rsidR="00F921A8" w:rsidRPr="00865D8A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5D8A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ECEFC" w14:textId="77777777" w:rsidR="00F921A8" w:rsidRPr="00865D8A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5D8A">
              <w:rPr>
                <w:rFonts w:eastAsia="Times New Roman"/>
                <w:szCs w:val="18"/>
                <w:lang w:eastAsia="ar-SA"/>
              </w:rPr>
              <w:t>Pseudo-CR to clarify terminology in clause 5.28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975591" w14:textId="4BD8F949" w:rsidR="00F921A8" w:rsidRPr="00865D8A" w:rsidRDefault="00865D8A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65D8A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65D8A">
              <w:rPr>
                <w:rFonts w:eastAsia="Times New Roman" w:cs="Arial"/>
                <w:szCs w:val="18"/>
                <w:lang w:val="fr-FR" w:eastAsia="ar-SA"/>
              </w:rPr>
              <w:t xml:space="preserve"> to S1-230620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BA6D9D" w14:textId="77777777" w:rsidR="00F921A8" w:rsidRPr="00865D8A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65D8A" w:rsidRPr="0092231B" w14:paraId="6898948F" w14:textId="77777777" w:rsidTr="00865D8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0CBF4" w14:textId="673D533F" w:rsidR="00865D8A" w:rsidRPr="00865D8A" w:rsidRDefault="00865D8A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65D8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CF748" w14:textId="4746A375" w:rsidR="00865D8A" w:rsidRPr="00865D8A" w:rsidRDefault="00497671" w:rsidP="00235896">
            <w:pPr>
              <w:snapToGrid w:val="0"/>
              <w:spacing w:after="0" w:line="240" w:lineRule="auto"/>
            </w:pPr>
            <w:hyperlink r:id="rId82" w:history="1">
              <w:r w:rsidR="00865D8A" w:rsidRPr="00865D8A">
                <w:rPr>
                  <w:rStyle w:val="Hyperlink"/>
                  <w:rFonts w:cs="Arial"/>
                  <w:color w:val="auto"/>
                </w:rPr>
                <w:t>S1-230620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73C01" w14:textId="40EAF704" w:rsidR="00865D8A" w:rsidRPr="00865D8A" w:rsidRDefault="00865D8A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5D8A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5CAB5" w14:textId="1113363D" w:rsidR="00865D8A" w:rsidRPr="00865D8A" w:rsidRDefault="00865D8A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5D8A">
              <w:rPr>
                <w:rFonts w:eastAsia="Times New Roman"/>
                <w:szCs w:val="18"/>
                <w:lang w:eastAsia="ar-SA"/>
              </w:rPr>
              <w:t>Pseudo-CR to clarify terminology in clause 5.28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E3B27" w14:textId="77777777" w:rsidR="00865D8A" w:rsidRPr="00865D8A" w:rsidRDefault="00865D8A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FFFE4" w14:textId="40881DC5" w:rsidR="00865D8A" w:rsidRPr="00865D8A" w:rsidRDefault="00865D8A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65D8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65D8A">
              <w:rPr>
                <w:rFonts w:eastAsia="Arial Unicode MS" w:cs="Arial"/>
                <w:szCs w:val="18"/>
                <w:lang w:val="fr-FR" w:eastAsia="ar-SA"/>
              </w:rPr>
              <w:t xml:space="preserve"> of S1-230309.</w:t>
            </w:r>
          </w:p>
        </w:tc>
      </w:tr>
      <w:tr w:rsidR="00F921A8" w:rsidRPr="0092231B" w14:paraId="29AB0E37" w14:textId="77777777" w:rsidTr="00865D8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74A20C" w14:textId="77777777" w:rsidR="00F921A8" w:rsidRPr="00865D8A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65D8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7999C9" w14:textId="77777777" w:rsidR="00F921A8" w:rsidRPr="00865D8A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3" w:history="1">
              <w:r w:rsidR="00F921A8" w:rsidRPr="00865D8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S1-230026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0D9A12" w14:textId="77777777" w:rsidR="00F921A8" w:rsidRPr="00865D8A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65D8A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DC8D83" w14:textId="77777777" w:rsidR="00F921A8" w:rsidRPr="00865D8A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5D8A">
              <w:rPr>
                <w:rFonts w:eastAsia="Times New Roman"/>
                <w:szCs w:val="18"/>
                <w:lang w:eastAsia="ar-SA"/>
              </w:rPr>
              <w:t>Update to the use case on Pressure Powered Switch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2DC6DD" w14:textId="6D772CEC" w:rsidR="00F921A8" w:rsidRPr="00865D8A" w:rsidRDefault="00865D8A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val="fr-FR" w:eastAsia="ar-SA"/>
              </w:rPr>
              <w:t>Merged</w:t>
            </w:r>
            <w:proofErr w:type="spellEnd"/>
            <w:r>
              <w:rPr>
                <w:rFonts w:eastAsia="Times New Roman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Times New Roman" w:cs="Arial"/>
                <w:szCs w:val="18"/>
                <w:lang w:val="fr-FR" w:eastAsia="ar-SA"/>
              </w:rPr>
              <w:t>into</w:t>
            </w:r>
            <w:proofErr w:type="spellEnd"/>
            <w:r>
              <w:rPr>
                <w:rFonts w:eastAsia="Times New Roman" w:cs="Arial"/>
                <w:szCs w:val="18"/>
                <w:lang w:val="fr-FR" w:eastAsia="ar-SA"/>
              </w:rPr>
              <w:t xml:space="preserve"> </w:t>
            </w:r>
            <w:r w:rsidRPr="00865D8A">
              <w:rPr>
                <w:rFonts w:eastAsia="Times New Roman" w:cs="Arial"/>
                <w:szCs w:val="18"/>
                <w:lang w:val="fr-FR" w:eastAsia="ar-SA"/>
              </w:rPr>
              <w:t>S1-230620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32D1E5" w14:textId="77777777" w:rsidR="00F921A8" w:rsidRPr="00865D8A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921A8" w:rsidRPr="00B04844" w14:paraId="05D8237B" w14:textId="77777777" w:rsidTr="00865D8A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24D2D86" w14:textId="77777777" w:rsidR="00F921A8" w:rsidRPr="00D87E16" w:rsidRDefault="00F921A8" w:rsidP="00235896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 xml:space="preserve">Consolidation </w:t>
            </w:r>
          </w:p>
        </w:tc>
      </w:tr>
      <w:tr w:rsidR="00F921A8" w:rsidRPr="0092231B" w14:paraId="19CC2E4E" w14:textId="77777777" w:rsidTr="00865D8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D5E931" w14:textId="77777777" w:rsidR="00F921A8" w:rsidRPr="00865D8A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65D8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5FEFE4" w14:textId="77777777" w:rsidR="00F921A8" w:rsidRPr="00865D8A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4" w:history="1">
              <w:r w:rsidR="00F921A8" w:rsidRPr="00865D8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82D7AA" w14:textId="77777777" w:rsidR="00F921A8" w:rsidRPr="00865D8A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5D8A">
              <w:rPr>
                <w:rFonts w:eastAsia="Times New Roman"/>
                <w:szCs w:val="18"/>
                <w:lang w:eastAsia="ar-SA"/>
              </w:rPr>
              <w:t>OPPO, 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988CCC" w14:textId="77777777" w:rsidR="00F921A8" w:rsidRPr="00865D8A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5D8A">
              <w:rPr>
                <w:rFonts w:eastAsia="Times New Roman"/>
                <w:szCs w:val="18"/>
                <w:lang w:eastAsia="ar-SA"/>
              </w:rPr>
              <w:t>Consolidation on Functional Requirement of Ambient IoT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E2122" w14:textId="5C3E0567" w:rsidR="00F921A8" w:rsidRPr="00865D8A" w:rsidRDefault="00865D8A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65D8A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65D8A">
              <w:rPr>
                <w:rFonts w:eastAsia="Times New Roman" w:cs="Arial"/>
                <w:szCs w:val="18"/>
                <w:lang w:val="fr-FR" w:eastAsia="ar-SA"/>
              </w:rPr>
              <w:t xml:space="preserve"> to S1-230622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2A09F0" w14:textId="77777777" w:rsidR="00F921A8" w:rsidRPr="00865D8A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65D8A" w:rsidRPr="0092231B" w14:paraId="63B3358B" w14:textId="77777777" w:rsidTr="00747D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6E97" w14:textId="302146EB" w:rsidR="00865D8A" w:rsidRPr="00865D8A" w:rsidRDefault="00865D8A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65D8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83CE" w14:textId="3115765B" w:rsidR="00865D8A" w:rsidRPr="00865D8A" w:rsidRDefault="00497671" w:rsidP="00235896">
            <w:pPr>
              <w:snapToGrid w:val="0"/>
              <w:spacing w:after="0" w:line="240" w:lineRule="auto"/>
            </w:pPr>
            <w:hyperlink r:id="rId85" w:history="1">
              <w:r w:rsidR="00865D8A" w:rsidRPr="00865D8A">
                <w:rPr>
                  <w:rStyle w:val="Hyperlink"/>
                  <w:rFonts w:cs="Arial"/>
                  <w:color w:val="auto"/>
                </w:rPr>
                <w:t>S1-230622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C2D83" w14:textId="199A69EA" w:rsidR="00865D8A" w:rsidRPr="00865D8A" w:rsidRDefault="00865D8A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5D8A">
              <w:rPr>
                <w:rFonts w:eastAsia="Times New Roman"/>
                <w:szCs w:val="18"/>
                <w:lang w:eastAsia="ar-SA"/>
              </w:rPr>
              <w:t>OPPO, 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AAC7D" w14:textId="53DDEC2E" w:rsidR="00865D8A" w:rsidRPr="00865D8A" w:rsidRDefault="00865D8A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65D8A">
              <w:rPr>
                <w:rFonts w:eastAsia="Times New Roman"/>
                <w:szCs w:val="18"/>
                <w:lang w:eastAsia="ar-SA"/>
              </w:rPr>
              <w:t>Consolidation on Functional Requirement of Ambient IoT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83690" w14:textId="77777777" w:rsidR="00865D8A" w:rsidRPr="00865D8A" w:rsidRDefault="00865D8A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21597" w14:textId="6D1A00B7" w:rsidR="00865D8A" w:rsidRPr="00865D8A" w:rsidRDefault="00865D8A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65D8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65D8A">
              <w:rPr>
                <w:rFonts w:eastAsia="Arial Unicode MS" w:cs="Arial"/>
                <w:szCs w:val="18"/>
                <w:lang w:val="fr-FR" w:eastAsia="ar-SA"/>
              </w:rPr>
              <w:t xml:space="preserve"> of S1-230163.</w:t>
            </w:r>
          </w:p>
        </w:tc>
      </w:tr>
      <w:tr w:rsidR="00F921A8" w:rsidRPr="0092231B" w14:paraId="031769F6" w14:textId="77777777" w:rsidTr="00747D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93250" w14:textId="77777777" w:rsidR="00F921A8" w:rsidRPr="00747D18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47D1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C07F1" w14:textId="77777777" w:rsidR="00F921A8" w:rsidRPr="00747D18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6" w:history="1">
              <w:r w:rsidR="00F921A8" w:rsidRPr="00747D1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S1-230165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B9A36E" w14:textId="77777777" w:rsidR="00F921A8" w:rsidRPr="00747D18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47D18">
              <w:rPr>
                <w:rFonts w:eastAsia="Times New Roman"/>
                <w:szCs w:val="18"/>
                <w:lang w:eastAsia="ar-SA"/>
              </w:rPr>
              <w:t xml:space="preserve">OPPO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BFAEF8" w14:textId="77777777" w:rsidR="00F921A8" w:rsidRPr="00747D18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47D18">
              <w:rPr>
                <w:rFonts w:eastAsia="Times New Roman"/>
                <w:szCs w:val="18"/>
                <w:lang w:eastAsia="ar-SA"/>
              </w:rPr>
              <w:t>Consolidation on KPI for Ambient IoT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A82B40" w14:textId="08A73341" w:rsidR="00F921A8" w:rsidRPr="00747D18" w:rsidRDefault="00747D1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47D18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747D18">
              <w:rPr>
                <w:rFonts w:eastAsia="Times New Roman" w:cs="Arial"/>
                <w:szCs w:val="18"/>
                <w:lang w:val="fr-FR" w:eastAsia="ar-SA"/>
              </w:rPr>
              <w:t xml:space="preserve"> to S1-230623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FF0D8" w14:textId="77777777" w:rsidR="00F921A8" w:rsidRPr="00747D18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47D18" w:rsidRPr="0092231B" w14:paraId="1A34B532" w14:textId="77777777" w:rsidTr="00747D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056FF" w14:textId="26E46DBE" w:rsidR="00747D18" w:rsidRPr="00747D18" w:rsidRDefault="00747D1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47D1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640E" w14:textId="2E1ED999" w:rsidR="00747D18" w:rsidRPr="00747D18" w:rsidRDefault="00497671" w:rsidP="00235896">
            <w:pPr>
              <w:snapToGrid w:val="0"/>
              <w:spacing w:after="0" w:line="240" w:lineRule="auto"/>
            </w:pPr>
            <w:hyperlink r:id="rId87" w:history="1">
              <w:r w:rsidR="00747D18" w:rsidRPr="00747D18">
                <w:rPr>
                  <w:rStyle w:val="Hyperlink"/>
                  <w:rFonts w:cs="Arial"/>
                  <w:color w:val="auto"/>
                </w:rPr>
                <w:t>S1-230623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94AC0" w14:textId="77E41956" w:rsidR="00747D18" w:rsidRPr="00747D18" w:rsidRDefault="00747D1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47D18">
              <w:rPr>
                <w:rFonts w:eastAsia="Times New Roman"/>
                <w:szCs w:val="18"/>
                <w:lang w:eastAsia="ar-SA"/>
              </w:rPr>
              <w:t xml:space="preserve">OPPO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55D2D" w14:textId="04ACE02C" w:rsidR="00747D18" w:rsidRPr="00747D18" w:rsidRDefault="00747D1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47D18">
              <w:rPr>
                <w:rFonts w:eastAsia="Times New Roman"/>
                <w:szCs w:val="18"/>
                <w:lang w:eastAsia="ar-SA"/>
              </w:rPr>
              <w:t>Consolidation on KPI for Ambient IoT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4E61" w14:textId="77777777" w:rsidR="00747D18" w:rsidRPr="00747D18" w:rsidRDefault="00747D1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FCC12" w14:textId="7317ECCB" w:rsidR="00747D18" w:rsidRPr="00747D18" w:rsidRDefault="00747D1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747D18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747D18">
              <w:rPr>
                <w:rFonts w:eastAsia="Arial Unicode MS" w:cs="Arial"/>
                <w:szCs w:val="18"/>
                <w:lang w:val="fr-FR" w:eastAsia="ar-SA"/>
              </w:rPr>
              <w:t xml:space="preserve"> of S1-230165.</w:t>
            </w:r>
          </w:p>
        </w:tc>
      </w:tr>
      <w:tr w:rsidR="00F921A8" w:rsidRPr="0092231B" w14:paraId="182E171C" w14:textId="77777777" w:rsidTr="00747D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48B8FE" w14:textId="77777777" w:rsidR="00F921A8" w:rsidRPr="00747D18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47D1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EDABB6" w14:textId="77777777" w:rsidR="00F921A8" w:rsidRPr="00747D18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8" w:history="1">
              <w:r w:rsidR="00F921A8" w:rsidRPr="00747D1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E141E2" w14:textId="77777777" w:rsidR="00F921A8" w:rsidRPr="00747D18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47D18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A929A2" w14:textId="77777777" w:rsidR="00F921A8" w:rsidRPr="00747D18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47D18">
              <w:rPr>
                <w:rFonts w:eastAsia="Times New Roman"/>
                <w:szCs w:val="18"/>
                <w:lang w:eastAsia="ar-SA"/>
              </w:rPr>
              <w:t>Consolidated KPI for Ambient IoT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AEFDF9" w14:textId="15C7B80B" w:rsidR="00F921A8" w:rsidRPr="00747D18" w:rsidRDefault="00747D1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val="fr-FR" w:eastAsia="ar-SA"/>
              </w:rPr>
              <w:t>Merged</w:t>
            </w:r>
            <w:proofErr w:type="spellEnd"/>
            <w:r>
              <w:rPr>
                <w:rFonts w:eastAsia="Times New Roman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Times New Roman" w:cs="Arial"/>
                <w:szCs w:val="18"/>
                <w:lang w:val="fr-FR" w:eastAsia="ar-SA"/>
              </w:rPr>
              <w:t>into</w:t>
            </w:r>
            <w:proofErr w:type="spellEnd"/>
            <w:r>
              <w:rPr>
                <w:rFonts w:eastAsia="Times New Roman" w:cs="Arial"/>
                <w:szCs w:val="18"/>
                <w:lang w:val="fr-FR" w:eastAsia="ar-SA"/>
              </w:rPr>
              <w:t xml:space="preserve"> </w:t>
            </w:r>
            <w:r w:rsidRPr="00747D18">
              <w:rPr>
                <w:rFonts w:eastAsia="Times New Roman" w:cs="Arial"/>
                <w:szCs w:val="18"/>
                <w:lang w:val="fr-FR" w:eastAsia="ar-SA"/>
              </w:rPr>
              <w:t>S1-230623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52164A" w14:textId="77777777" w:rsidR="00F921A8" w:rsidRPr="00747D18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921A8" w:rsidRPr="00B04844" w14:paraId="227143F0" w14:textId="77777777" w:rsidTr="00747D18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B395B53" w14:textId="77777777" w:rsidR="00F921A8" w:rsidRPr="00D87E16" w:rsidRDefault="00F921A8" w:rsidP="00235896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Others</w:t>
            </w:r>
          </w:p>
        </w:tc>
      </w:tr>
      <w:tr w:rsidR="00F921A8" w:rsidRPr="0092231B" w14:paraId="707E23D8" w14:textId="77777777" w:rsidTr="00747D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481E49" w14:textId="77777777" w:rsidR="00F921A8" w:rsidRPr="00747D18" w:rsidRDefault="00F921A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47D1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BEB707" w14:textId="77777777" w:rsidR="00F921A8" w:rsidRPr="00747D18" w:rsidRDefault="00497671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9" w:history="1">
              <w:r w:rsidR="00F921A8" w:rsidRPr="00747D1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S1-230211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805F96" w14:textId="77777777" w:rsidR="00F921A8" w:rsidRPr="00747D18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47D18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DFC162" w14:textId="77777777" w:rsidR="00F921A8" w:rsidRPr="00747D18" w:rsidRDefault="00F921A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47D18">
              <w:rPr>
                <w:rFonts w:eastAsia="Times New Roman"/>
                <w:szCs w:val="18"/>
                <w:lang w:eastAsia="ar-SA"/>
              </w:rPr>
              <w:t>Annex for Communication Modes of Low Power Consumption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0A6F73" w14:textId="7F927ECA" w:rsidR="00F921A8" w:rsidRPr="00747D18" w:rsidRDefault="00747D1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47D18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622DA7" w14:textId="77777777" w:rsidR="00F921A8" w:rsidRPr="00747D18" w:rsidRDefault="00F921A8" w:rsidP="0023589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D5A48" w:rsidRPr="00F45489" w14:paraId="42939749" w14:textId="77777777" w:rsidTr="00235896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12D64EA4" w14:textId="77777777" w:rsidR="00ED5A48" w:rsidRPr="00F45489" w:rsidRDefault="00ED5A48" w:rsidP="00235896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ED5A48" w:rsidRPr="00A75C05" w14:paraId="785119BF" w14:textId="77777777" w:rsidTr="002358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5B69E" w14:textId="30FE03CE" w:rsidR="00ED5A48" w:rsidRPr="00A75C05" w:rsidRDefault="00ED5A4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BBF3D" w14:textId="5A8EBD38" w:rsidR="00ED5A48" w:rsidRPr="009133FD" w:rsidRDefault="00ED5A4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5A1C" w14:textId="254B7330" w:rsidR="00ED5A48" w:rsidRPr="009133FD" w:rsidRDefault="00ED5A4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19A92" w14:textId="5A55B69C" w:rsidR="00ED5A48" w:rsidRPr="009133FD" w:rsidRDefault="00ED5A4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3A7EE" w14:textId="77777777" w:rsidR="00ED5A48" w:rsidRPr="00A75C05" w:rsidRDefault="00ED5A4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E4DF3" w14:textId="77777777" w:rsidR="00ED5A48" w:rsidRPr="00A75C05" w:rsidRDefault="00ED5A48" w:rsidP="0023589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5A48" w:rsidRPr="00A75C05" w14:paraId="03590510" w14:textId="77777777" w:rsidTr="002358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B600" w14:textId="77777777" w:rsidR="00ED5A48" w:rsidRPr="00A75C05" w:rsidRDefault="00ED5A4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FCA3" w14:textId="77777777" w:rsidR="00ED5A48" w:rsidRPr="009133FD" w:rsidRDefault="00ED5A4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BC80" w14:textId="77777777" w:rsidR="00ED5A48" w:rsidRPr="009133FD" w:rsidRDefault="00ED5A4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B58B0" w14:textId="77777777" w:rsidR="00ED5A48" w:rsidRPr="009133FD" w:rsidRDefault="00ED5A4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17C7" w14:textId="77777777" w:rsidR="00ED5A48" w:rsidRPr="00A75C05" w:rsidRDefault="00ED5A4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FDD7" w14:textId="77777777" w:rsidR="00ED5A48" w:rsidRPr="00A75C05" w:rsidRDefault="00ED5A48" w:rsidP="0023589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5A48" w:rsidRPr="00A75C05" w14:paraId="7C14B0AE" w14:textId="77777777" w:rsidTr="002358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CBC9D" w14:textId="77777777" w:rsidR="00ED5A48" w:rsidRPr="00A75C05" w:rsidRDefault="00ED5A4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CD2DD" w14:textId="77777777" w:rsidR="00ED5A48" w:rsidRPr="009133FD" w:rsidRDefault="00ED5A4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23DA1" w14:textId="77777777" w:rsidR="00ED5A48" w:rsidRPr="009133FD" w:rsidRDefault="00ED5A4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1F0E" w14:textId="77777777" w:rsidR="00ED5A48" w:rsidRPr="009133FD" w:rsidRDefault="00ED5A4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B468E" w14:textId="77777777" w:rsidR="00ED5A48" w:rsidRPr="00A75C05" w:rsidRDefault="00ED5A4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BA0E" w14:textId="77777777" w:rsidR="00ED5A48" w:rsidRPr="00A75C05" w:rsidRDefault="00ED5A48" w:rsidP="0023589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5A48" w:rsidRPr="00A75C05" w14:paraId="6BBF0777" w14:textId="77777777" w:rsidTr="0023589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FADE3" w14:textId="77777777" w:rsidR="00ED5A48" w:rsidRPr="00A75C05" w:rsidRDefault="00ED5A4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EB7E7" w14:textId="77777777" w:rsidR="00ED5A48" w:rsidRPr="009133FD" w:rsidRDefault="00ED5A4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1FBFA" w14:textId="77777777" w:rsidR="00ED5A48" w:rsidRPr="009133FD" w:rsidRDefault="00ED5A4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C5E3E" w14:textId="77777777" w:rsidR="00ED5A48" w:rsidRPr="009133FD" w:rsidRDefault="00ED5A48" w:rsidP="0023589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841BF" w14:textId="77777777" w:rsidR="00ED5A48" w:rsidRPr="00A75C05" w:rsidRDefault="00ED5A48" w:rsidP="0023589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1254" w14:textId="77777777" w:rsidR="00ED5A48" w:rsidRPr="00A75C05" w:rsidRDefault="00ED5A48" w:rsidP="0023589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5A48" w:rsidRPr="004E36F9" w14:paraId="7C518AC3" w14:textId="77777777" w:rsidTr="00235896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218EBF67" w14:textId="77777777" w:rsidR="00ED5A48" w:rsidRPr="004E36F9" w:rsidRDefault="00ED5A48" w:rsidP="00235896">
            <w:pPr>
              <w:pStyle w:val="Heading1"/>
            </w:pPr>
            <w:r>
              <w:t>Summary of drafting session</w:t>
            </w:r>
          </w:p>
        </w:tc>
      </w:tr>
      <w:tr w:rsidR="00ED5A48" w:rsidRPr="00420E58" w14:paraId="13E84860" w14:textId="77777777" w:rsidTr="00235896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5F454B75" w14:textId="77777777" w:rsidR="00ED5A48" w:rsidRDefault="00ED5A48" w:rsidP="0023589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bookmarkStart w:id="7" w:name="_Hlk112879543"/>
          </w:p>
          <w:p w14:paraId="006CA1A6" w14:textId="77777777" w:rsidR="00ED5A48" w:rsidRPr="00894FB0" w:rsidRDefault="00ED5A48" w:rsidP="0023589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6281FE1F" w14:textId="4839C66C" w:rsidR="00ED5A48" w:rsidRDefault="00ED5A48" w:rsidP="00235896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497671">
              <w:rPr>
                <w:rFonts w:eastAsia="Arial Unicode MS" w:cs="Arial"/>
                <w:i/>
                <w:szCs w:val="18"/>
                <w:lang w:eastAsia="ko-KR"/>
              </w:rPr>
              <w:t>6 documents agreed</w:t>
            </w:r>
          </w:p>
          <w:p w14:paraId="2FFEDA88" w14:textId="3615E695" w:rsidR="00ED5A48" w:rsidRPr="00894FB0" w:rsidRDefault="00497671" w:rsidP="00235896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24 documents still open</w:t>
            </w:r>
          </w:p>
          <w:bookmarkEnd w:id="7"/>
          <w:p w14:paraId="5F126E98" w14:textId="77777777" w:rsidR="00ED5A48" w:rsidRPr="00684D48" w:rsidRDefault="00ED5A48" w:rsidP="0023589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6129993B" w14:textId="77777777" w:rsidR="00ED5A48" w:rsidRPr="00420E58" w:rsidRDefault="00ED5A48" w:rsidP="0023589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highlight w:val="yellow"/>
                <w:lang w:val="en-US" w:eastAsia="ar-SA"/>
              </w:rPr>
            </w:pPr>
          </w:p>
        </w:tc>
      </w:tr>
      <w:tr w:rsidR="00ED5A48" w:rsidRPr="00F45489" w14:paraId="4F02FCC6" w14:textId="77777777" w:rsidTr="00235896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512D397B" w14:textId="77777777" w:rsidR="00ED5A48" w:rsidRPr="00F45489" w:rsidRDefault="00ED5A48" w:rsidP="00235896">
            <w:pPr>
              <w:pStyle w:val="Heading1"/>
            </w:pPr>
            <w:bookmarkStart w:id="8" w:name="_Toc316030641"/>
            <w:bookmarkStart w:id="9" w:name="_Toc324137383"/>
            <w:bookmarkStart w:id="10" w:name="_Toc331152547"/>
            <w:bookmarkStart w:id="11" w:name="_Toc378052474"/>
            <w:bookmarkStart w:id="12" w:name="_Toc387990783"/>
            <w:bookmarkStart w:id="13" w:name="_Toc395595534"/>
            <w:bookmarkStart w:id="14" w:name="_Toc414625515"/>
            <w:r w:rsidRPr="00F45489">
              <w:lastRenderedPageBreak/>
              <w:t>Close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BBC90" w14:textId="77777777" w:rsidR="00235896" w:rsidRDefault="00235896" w:rsidP="002E015E">
      <w:pPr>
        <w:spacing w:after="0" w:line="240" w:lineRule="auto"/>
      </w:pPr>
      <w:r>
        <w:separator/>
      </w:r>
    </w:p>
  </w:endnote>
  <w:endnote w:type="continuationSeparator" w:id="0">
    <w:p w14:paraId="3C92F780" w14:textId="77777777" w:rsidR="00235896" w:rsidRDefault="00235896" w:rsidP="002E015E">
      <w:pPr>
        <w:spacing w:after="0" w:line="240" w:lineRule="auto"/>
      </w:pPr>
      <w:r>
        <w:continuationSeparator/>
      </w:r>
    </w:p>
  </w:endnote>
  <w:endnote w:type="continuationNotice" w:id="1">
    <w:p w14:paraId="0E895F58" w14:textId="77777777" w:rsidR="00235896" w:rsidRDefault="002358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89EFD" w14:textId="77777777" w:rsidR="00235896" w:rsidRDefault="00235896" w:rsidP="002E015E">
      <w:pPr>
        <w:spacing w:after="0" w:line="240" w:lineRule="auto"/>
      </w:pPr>
      <w:r>
        <w:separator/>
      </w:r>
    </w:p>
  </w:footnote>
  <w:footnote w:type="continuationSeparator" w:id="0">
    <w:p w14:paraId="7CB80843" w14:textId="77777777" w:rsidR="00235896" w:rsidRDefault="00235896" w:rsidP="002E015E">
      <w:pPr>
        <w:spacing w:after="0" w:line="240" w:lineRule="auto"/>
      </w:pPr>
      <w:r>
        <w:continuationSeparator/>
      </w:r>
    </w:p>
  </w:footnote>
  <w:footnote w:type="continuationNotice" w:id="1">
    <w:p w14:paraId="1CF8B78F" w14:textId="77777777" w:rsidR="00235896" w:rsidRDefault="0023589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511"/>
        </w:tabs>
        <w:ind w:left="644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609"/>
        </w:tabs>
        <w:ind w:left="2552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84"/>
        </w:tabs>
        <w:ind w:left="284" w:firstLine="0"/>
      </w:pPr>
    </w:lvl>
    <w:lvl w:ilvl="3">
      <w:start w:val="1"/>
      <w:numFmt w:val="decimal"/>
      <w:lvlText w:val="%1.%2.%3.%4"/>
      <w:lvlJc w:val="left"/>
      <w:pPr>
        <w:tabs>
          <w:tab w:val="num" w:pos="284"/>
        </w:tabs>
        <w:ind w:left="284" w:firstLine="0"/>
      </w:pPr>
    </w:lvl>
    <w:lvl w:ilvl="4">
      <w:start w:val="1"/>
      <w:numFmt w:val="none"/>
      <w:suff w:val="nothing"/>
      <w:lvlText w:val=""/>
      <w:lvlJc w:val="left"/>
      <w:pPr>
        <w:ind w:left="284" w:firstLine="0"/>
      </w:pPr>
    </w:lvl>
    <w:lvl w:ilvl="5">
      <w:start w:val="1"/>
      <w:numFmt w:val="none"/>
      <w:suff w:val="nothing"/>
      <w:lvlText w:val="."/>
      <w:lvlJc w:val="left"/>
      <w:pPr>
        <w:ind w:left="2804" w:hanging="360"/>
      </w:pPr>
    </w:lvl>
    <w:lvl w:ilvl="6">
      <w:start w:val="1"/>
      <w:numFmt w:val="none"/>
      <w:suff w:val="nothing"/>
      <w:lvlText w:val=""/>
      <w:lvlJc w:val="left"/>
      <w:pPr>
        <w:ind w:left="284" w:firstLine="0"/>
      </w:pPr>
    </w:lvl>
    <w:lvl w:ilvl="7">
      <w:start w:val="1"/>
      <w:numFmt w:val="none"/>
      <w:suff w:val="nothing"/>
      <w:lvlText w:val=""/>
      <w:lvlJc w:val="left"/>
      <w:pPr>
        <w:ind w:left="284" w:firstLine="0"/>
      </w:pPr>
    </w:lvl>
    <w:lvl w:ilvl="8">
      <w:start w:val="1"/>
      <w:numFmt w:val="none"/>
      <w:suff w:val="nothing"/>
      <w:lvlText w:val=""/>
      <w:lvlJc w:val="left"/>
      <w:pPr>
        <w:ind w:left="284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72D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4932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6B34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096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89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68F"/>
    <w:rsid w:val="002A7773"/>
    <w:rsid w:val="002A796E"/>
    <w:rsid w:val="002B08C1"/>
    <w:rsid w:val="002B0FD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AE2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21A"/>
    <w:rsid w:val="002E157F"/>
    <w:rsid w:val="002E17D3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5CE8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088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304A7"/>
    <w:rsid w:val="004306EE"/>
    <w:rsid w:val="0043109B"/>
    <w:rsid w:val="00431449"/>
    <w:rsid w:val="00431983"/>
    <w:rsid w:val="00431AE9"/>
    <w:rsid w:val="0043229E"/>
    <w:rsid w:val="0043246C"/>
    <w:rsid w:val="00432A0B"/>
    <w:rsid w:val="00432C67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636"/>
    <w:rsid w:val="00456C6F"/>
    <w:rsid w:val="00456DED"/>
    <w:rsid w:val="00456FA0"/>
    <w:rsid w:val="00457575"/>
    <w:rsid w:val="0045774A"/>
    <w:rsid w:val="00457978"/>
    <w:rsid w:val="0046085B"/>
    <w:rsid w:val="00460B3A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671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A11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5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F68"/>
    <w:rsid w:val="00587FCA"/>
    <w:rsid w:val="00590BD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2EC8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1D20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572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26F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2E6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D18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180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3E0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9E1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593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18"/>
    <w:rsid w:val="00865D47"/>
    <w:rsid w:val="00865D8A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4E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D13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442"/>
    <w:rsid w:val="008F28EA"/>
    <w:rsid w:val="008F2FE0"/>
    <w:rsid w:val="008F34B5"/>
    <w:rsid w:val="008F38B1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891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4BFD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1A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5C7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40BA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5FB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01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32A"/>
    <w:rsid w:val="00AF3360"/>
    <w:rsid w:val="00AF35B8"/>
    <w:rsid w:val="00AF40EF"/>
    <w:rsid w:val="00AF4BA8"/>
    <w:rsid w:val="00AF4D5D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97B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AD5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A3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1C57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A6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B7E18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2FAA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B27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7F0"/>
    <w:rsid w:val="00D548D5"/>
    <w:rsid w:val="00D54C2A"/>
    <w:rsid w:val="00D5541A"/>
    <w:rsid w:val="00D55AD8"/>
    <w:rsid w:val="00D568DF"/>
    <w:rsid w:val="00D568E5"/>
    <w:rsid w:val="00D56C39"/>
    <w:rsid w:val="00D573C5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29D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748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6DD3"/>
    <w:rsid w:val="00D8703D"/>
    <w:rsid w:val="00D871BC"/>
    <w:rsid w:val="00D877A7"/>
    <w:rsid w:val="00D87CFC"/>
    <w:rsid w:val="00D87F9B"/>
    <w:rsid w:val="00D902F7"/>
    <w:rsid w:val="00D905A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77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4592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4F8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5A48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3EC6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91B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1A8"/>
    <w:rsid w:val="00F92589"/>
    <w:rsid w:val="00F9283E"/>
    <w:rsid w:val="00F92D94"/>
    <w:rsid w:val="00F93BD0"/>
    <w:rsid w:val="00F93E0B"/>
    <w:rsid w:val="00F94242"/>
    <w:rsid w:val="00F94708"/>
    <w:rsid w:val="00F948AB"/>
    <w:rsid w:val="00F9568D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15DF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DD6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E:\TSGS1_101_Athens\docs\S1-230167.zip" TargetMode="External"/><Relationship Id="rId18" Type="http://schemas.openxmlformats.org/officeDocument/2006/relationships/hyperlink" Target="file:///E:\TSGS1_101_Athens\docs\S1-230161.zip" TargetMode="External"/><Relationship Id="rId26" Type="http://schemas.openxmlformats.org/officeDocument/2006/relationships/hyperlink" Target="file:///E:\TSGS1_101_Athens\docs\S1-230500.zip" TargetMode="External"/><Relationship Id="rId39" Type="http://schemas.openxmlformats.org/officeDocument/2006/relationships/hyperlink" Target="file:///E:\TSGS1_101_Athens\docs\S1-230011.zip" TargetMode="External"/><Relationship Id="rId21" Type="http://schemas.openxmlformats.org/officeDocument/2006/relationships/hyperlink" Target="file:///E:\TSGS1_101_Athens\docs\S1-230059.zip" TargetMode="External"/><Relationship Id="rId34" Type="http://schemas.openxmlformats.org/officeDocument/2006/relationships/hyperlink" Target="file:///E:\TSGS1_101_Athens\docs\S1-230565.zip" TargetMode="External"/><Relationship Id="rId42" Type="http://schemas.openxmlformats.org/officeDocument/2006/relationships/hyperlink" Target="file:///E:\TSGS1_101_Athens\docs\S1-230524.zip" TargetMode="External"/><Relationship Id="rId47" Type="http://schemas.openxmlformats.org/officeDocument/2006/relationships/hyperlink" Target="file:///E:\TSGS1_101_Athens\docs\S1-230123.zip" TargetMode="External"/><Relationship Id="rId50" Type="http://schemas.openxmlformats.org/officeDocument/2006/relationships/hyperlink" Target="file:///E:\TSGS1_101_Athens\docs\S1-230176.zip" TargetMode="External"/><Relationship Id="rId55" Type="http://schemas.openxmlformats.org/officeDocument/2006/relationships/hyperlink" Target="file:///E:\TSGS1_101_Athens\docs\S1-230564.zip" TargetMode="External"/><Relationship Id="rId63" Type="http://schemas.openxmlformats.org/officeDocument/2006/relationships/hyperlink" Target="file:///E:\TSGS1_101_Athens\docs\S1-230234.zip" TargetMode="External"/><Relationship Id="rId68" Type="http://schemas.openxmlformats.org/officeDocument/2006/relationships/hyperlink" Target="file:///E:\TSGS1_101_Athens\docs\S1-230239.zip" TargetMode="External"/><Relationship Id="rId76" Type="http://schemas.openxmlformats.org/officeDocument/2006/relationships/hyperlink" Target="file:///C:\Users\almodovarchicojl\OneDrive%20-%20TNO\Desktop\agenda_drafting_sessions\docs\S1-230618.zip" TargetMode="External"/><Relationship Id="rId84" Type="http://schemas.openxmlformats.org/officeDocument/2006/relationships/hyperlink" Target="file:///E:\TSGS1_101_Athens\docs\S1-230163.zip" TargetMode="External"/><Relationship Id="rId89" Type="http://schemas.openxmlformats.org/officeDocument/2006/relationships/hyperlink" Target="file:///E:\TSGS1_101_Athens\docs\S1-230211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almodovarchicojl\OneDrive%20-%20TNO\Desktop\agenda_drafting_sessions\docs\S1-23062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E:\TSGS1_101_Athens\docs\S1-230164.zip" TargetMode="External"/><Relationship Id="rId29" Type="http://schemas.openxmlformats.org/officeDocument/2006/relationships/hyperlink" Target="file:///E:\TSGS1_101_Athens\docs\S1-230529.zip" TargetMode="External"/><Relationship Id="rId11" Type="http://schemas.openxmlformats.org/officeDocument/2006/relationships/hyperlink" Target="https://www.3gpp.org/ftp/tsg_sa/TSG_SA/TSGS_95E_Electronic_2022_03/Docs/SP-220085.zip" TargetMode="External"/><Relationship Id="rId24" Type="http://schemas.openxmlformats.org/officeDocument/2006/relationships/hyperlink" Target="file:///C:\Users\almodovarchicojl\OneDrive%20-%20TNO\Desktop\agenda_drafting_sessions\docs\S1-230624.zip" TargetMode="External"/><Relationship Id="rId32" Type="http://schemas.openxmlformats.org/officeDocument/2006/relationships/hyperlink" Target="file:///E:\TSGS1_101_Athens\docs\S1-230240.zip" TargetMode="External"/><Relationship Id="rId37" Type="http://schemas.openxmlformats.org/officeDocument/2006/relationships/hyperlink" Target="file:///E:\TSGS1_101_Athens\docs\S1-230566.zip" TargetMode="External"/><Relationship Id="rId40" Type="http://schemas.openxmlformats.org/officeDocument/2006/relationships/hyperlink" Target="file:///C:\Users\almodovarchicojl\OneDrive%20-%20TNO\Desktop\agenda_drafting_sessions\docs\S1-230608.zip" TargetMode="External"/><Relationship Id="rId45" Type="http://schemas.openxmlformats.org/officeDocument/2006/relationships/hyperlink" Target="file:///E:\TSGS1_101_Athens\docs\S1-230122.zip" TargetMode="External"/><Relationship Id="rId53" Type="http://schemas.openxmlformats.org/officeDocument/2006/relationships/hyperlink" Target="file:///C:\Users\almodovarchicojl\OneDrive%20-%20TNO\Desktop\agenda_drafting_sessions\docs\S1-230610.zip" TargetMode="External"/><Relationship Id="rId58" Type="http://schemas.openxmlformats.org/officeDocument/2006/relationships/hyperlink" Target="file:///E:\TSGS1_101_Athens\docs\S1-230563.zip" TargetMode="External"/><Relationship Id="rId66" Type="http://schemas.openxmlformats.org/officeDocument/2006/relationships/hyperlink" Target="file:///C:\Users\almodovarchicojl\OneDrive%20-%20TNO\Desktop\agenda_drafting_sessions\docs\S1-230615.zip" TargetMode="External"/><Relationship Id="rId74" Type="http://schemas.openxmlformats.org/officeDocument/2006/relationships/hyperlink" Target="file:///C:\Users\almodovarchicojl\OneDrive%20-%20TNO\Desktop\agenda_drafting_sessions\docs\S1-230617.zip" TargetMode="External"/><Relationship Id="rId79" Type="http://schemas.openxmlformats.org/officeDocument/2006/relationships/hyperlink" Target="file:///E:\TSGS1_101_Athens\docs\S1-230517.zip" TargetMode="External"/><Relationship Id="rId87" Type="http://schemas.openxmlformats.org/officeDocument/2006/relationships/hyperlink" Target="file:///C:\Users\almodovarchicojl\OneDrive%20-%20TNO\Desktop\agenda_drafting_sessions\docs\S1-230623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E:\TSGS1_101_Athens\docs\S1-230232.zip" TargetMode="External"/><Relationship Id="rId82" Type="http://schemas.openxmlformats.org/officeDocument/2006/relationships/hyperlink" Target="file:///C:\Users\almodovarchicojl\OneDrive%20-%20TNO\Desktop\agenda_drafting_sessions\docs\S1-230620.zip" TargetMode="External"/><Relationship Id="rId90" Type="http://schemas.openxmlformats.org/officeDocument/2006/relationships/fontTable" Target="fontTable.xml"/><Relationship Id="rId19" Type="http://schemas.openxmlformats.org/officeDocument/2006/relationships/hyperlink" Target="file:///E:\TSGS1_101_Athens\docs\S1-230201.zip" TargetMode="External"/><Relationship Id="rId14" Type="http://schemas.openxmlformats.org/officeDocument/2006/relationships/hyperlink" Target="file:///E:\TSGS1_101_Athens\docs\S1-230515.zip" TargetMode="External"/><Relationship Id="rId22" Type="http://schemas.openxmlformats.org/officeDocument/2006/relationships/hyperlink" Target="file:///E:\TSGS1_101_Athens\docs\S1-230501.zip" TargetMode="External"/><Relationship Id="rId27" Type="http://schemas.openxmlformats.org/officeDocument/2006/relationships/hyperlink" Target="file:///E:\TSGS1_101_Athens\docs\S1-230520.zip" TargetMode="External"/><Relationship Id="rId30" Type="http://schemas.openxmlformats.org/officeDocument/2006/relationships/hyperlink" Target="file:///E:\TSGS1_101_Athens\docs\S1-230168.zip" TargetMode="External"/><Relationship Id="rId35" Type="http://schemas.openxmlformats.org/officeDocument/2006/relationships/hyperlink" Target="file:///E:\TSGS1_101_Athens\docs\S1-230522.zip" TargetMode="External"/><Relationship Id="rId43" Type="http://schemas.openxmlformats.org/officeDocument/2006/relationships/hyperlink" Target="file:///E:\TSGS1_101_Athens\docs\S1-230096.zip" TargetMode="External"/><Relationship Id="rId48" Type="http://schemas.openxmlformats.org/officeDocument/2006/relationships/hyperlink" Target="file:///E:\TSGS1_101_Athens\docs\S1-230174.zip" TargetMode="External"/><Relationship Id="rId56" Type="http://schemas.openxmlformats.org/officeDocument/2006/relationships/hyperlink" Target="file:///C:\Users\almodovarchicojl\OneDrive%20-%20TNO\Desktop\agenda_drafting_sessions\docs\S1-230611.zip" TargetMode="External"/><Relationship Id="rId64" Type="http://schemas.openxmlformats.org/officeDocument/2006/relationships/hyperlink" Target="file:///C:\Users\almodovarchicojl\OneDrive%20-%20TNO\Desktop\agenda_drafting_sessions\docs\S1-230614.zip" TargetMode="External"/><Relationship Id="rId69" Type="http://schemas.openxmlformats.org/officeDocument/2006/relationships/hyperlink" Target="file:///C:\Users\almodovarchicojl\OneDrive%20-%20TNO\Desktop\agenda_drafting_sessions\docs\S1-230616.zip" TargetMode="External"/><Relationship Id="rId77" Type="http://schemas.openxmlformats.org/officeDocument/2006/relationships/hyperlink" Target="file:///E:\TSGS1_101_Athens\docs\S1-230023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almodovarchicojl\OneDrive%20-%20TNO\Desktop\agenda_drafting_sessions\docs\S1-230609.zip" TargetMode="External"/><Relationship Id="rId72" Type="http://schemas.openxmlformats.org/officeDocument/2006/relationships/hyperlink" Target="file:///E:\TSGS1_101_Athens\docs\S1-230298.zip" TargetMode="External"/><Relationship Id="rId80" Type="http://schemas.openxmlformats.org/officeDocument/2006/relationships/hyperlink" Target="file:///C:\Users\almodovarchicojl\OneDrive%20-%20TNO\Desktop\agenda_drafting_sessions\docs\S1-230619.zip" TargetMode="External"/><Relationship Id="rId85" Type="http://schemas.openxmlformats.org/officeDocument/2006/relationships/hyperlink" Target="file:///C:\Users\almodovarchicojl\OneDrive%20-%20TNO\Desktop\agenda_drafting_sessions\docs\S1-230622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ftp.3gpp.org/Specs/archive/22_series/22.840/22840-100.zip" TargetMode="External"/><Relationship Id="rId17" Type="http://schemas.openxmlformats.org/officeDocument/2006/relationships/hyperlink" Target="file:///E:\TSGS1_101_Athens\docs\S1-230516.zip" TargetMode="External"/><Relationship Id="rId25" Type="http://schemas.openxmlformats.org/officeDocument/2006/relationships/hyperlink" Target="file:///E:\TSGS1_101_Athens\docs\S1-230097.zip" TargetMode="External"/><Relationship Id="rId33" Type="http://schemas.openxmlformats.org/officeDocument/2006/relationships/hyperlink" Target="file:///E:\TSGS1_101_Athens\docs\S1-230241.zip" TargetMode="External"/><Relationship Id="rId38" Type="http://schemas.openxmlformats.org/officeDocument/2006/relationships/hyperlink" Target="file:///E:\TSGS1_101_Athens\docs\S1-230523.zip" TargetMode="External"/><Relationship Id="rId46" Type="http://schemas.openxmlformats.org/officeDocument/2006/relationships/hyperlink" Target="file:///E:\TSGS1_101_Athens\docs\S1-230526.zip" TargetMode="External"/><Relationship Id="rId59" Type="http://schemas.openxmlformats.org/officeDocument/2006/relationships/hyperlink" Target="file:///C:\Users\almodovarchicojl\OneDrive%20-%20TNO\Desktop\agenda_drafting_sessions\docs\S1-230612.zip" TargetMode="External"/><Relationship Id="rId67" Type="http://schemas.openxmlformats.org/officeDocument/2006/relationships/hyperlink" Target="file:///E:\TSGS1_101_Athens\docs\S1-230238.zip" TargetMode="External"/><Relationship Id="rId20" Type="http://schemas.openxmlformats.org/officeDocument/2006/relationships/hyperlink" Target="file:///E:\TSGS1_101_Athens\docs\S1-230518.zip" TargetMode="External"/><Relationship Id="rId41" Type="http://schemas.openxmlformats.org/officeDocument/2006/relationships/hyperlink" Target="file:///E:\TSGS1_101_Athens\docs\S1-230095.zip" TargetMode="External"/><Relationship Id="rId54" Type="http://schemas.openxmlformats.org/officeDocument/2006/relationships/hyperlink" Target="file:///E:\TSGS1_101_Athens\docs\S1-230209.zip" TargetMode="External"/><Relationship Id="rId62" Type="http://schemas.openxmlformats.org/officeDocument/2006/relationships/hyperlink" Target="file:///C:\Users\almodovarchicojl\OneDrive%20-%20TNO\Desktop\agenda_drafting_sessions\docs\S1-230613.zip" TargetMode="External"/><Relationship Id="rId70" Type="http://schemas.openxmlformats.org/officeDocument/2006/relationships/hyperlink" Target="file:///E:\TSGS1_101_Athens\docs\S1-230293.zip" TargetMode="External"/><Relationship Id="rId75" Type="http://schemas.openxmlformats.org/officeDocument/2006/relationships/hyperlink" Target="file:///E:\TSGS1_101_Athens\docs\S1-230305.zip" TargetMode="External"/><Relationship Id="rId83" Type="http://schemas.openxmlformats.org/officeDocument/2006/relationships/hyperlink" Target="file:///E:\TSGS1_101_Athens\docs\S1-230026.zip" TargetMode="External"/><Relationship Id="rId88" Type="http://schemas.openxmlformats.org/officeDocument/2006/relationships/hyperlink" Target="file:///E:\TSGS1_101_Athens\docs\S1-230212.zip" TargetMode="Externa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E:\TSGS1_101_Athens\docs\S1-230205.zip" TargetMode="External"/><Relationship Id="rId23" Type="http://schemas.openxmlformats.org/officeDocument/2006/relationships/hyperlink" Target="file:///E:\TSGS1_101_Athens\docs\S1-230519.zip" TargetMode="External"/><Relationship Id="rId28" Type="http://schemas.openxmlformats.org/officeDocument/2006/relationships/hyperlink" Target="file:///E:\TSGS1_101_Athens\docs\S1-230119.zip" TargetMode="External"/><Relationship Id="rId36" Type="http://schemas.openxmlformats.org/officeDocument/2006/relationships/hyperlink" Target="file:///E:\TSGS1_101_Athens\docs\S1-230242.zip" TargetMode="External"/><Relationship Id="rId49" Type="http://schemas.openxmlformats.org/officeDocument/2006/relationships/hyperlink" Target="file:///E:\TSGS1_101_Athens\docs\S1-230527.zip" TargetMode="External"/><Relationship Id="rId57" Type="http://schemas.openxmlformats.org/officeDocument/2006/relationships/hyperlink" Target="file:///E:\TSGS1_101_Athens\docs\S1-230210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E:\TSGS1_101_Athens\docs\S1-230521.zip" TargetMode="External"/><Relationship Id="rId44" Type="http://schemas.openxmlformats.org/officeDocument/2006/relationships/hyperlink" Target="file:///E:\TSGS1_101_Athens\docs\S1-230525.zip" TargetMode="External"/><Relationship Id="rId52" Type="http://schemas.openxmlformats.org/officeDocument/2006/relationships/hyperlink" Target="file:///E:\TSGS1_101_Athens\docs\S1-230183.zip" TargetMode="External"/><Relationship Id="rId60" Type="http://schemas.openxmlformats.org/officeDocument/2006/relationships/hyperlink" Target="file:///E:\TSGS1_101_Athens\docs\S1-230231.zip" TargetMode="External"/><Relationship Id="rId65" Type="http://schemas.openxmlformats.org/officeDocument/2006/relationships/hyperlink" Target="file:///E:\TSGS1_101_Athens\docs\S1-230237.zip" TargetMode="External"/><Relationship Id="rId73" Type="http://schemas.openxmlformats.org/officeDocument/2006/relationships/hyperlink" Target="file:///E:\TSGS1_101_Athens\docs\S1-230528.zip" TargetMode="External"/><Relationship Id="rId78" Type="http://schemas.openxmlformats.org/officeDocument/2006/relationships/hyperlink" Target="file:///E:\TSGS1_101_Athens\docs\S1-230307.zip" TargetMode="External"/><Relationship Id="rId81" Type="http://schemas.openxmlformats.org/officeDocument/2006/relationships/hyperlink" Target="file:///E:\TSGS1_101_Athens\docs\S1-230309.zip" TargetMode="External"/><Relationship Id="rId86" Type="http://schemas.openxmlformats.org/officeDocument/2006/relationships/hyperlink" Target="file:///E:\TSGS1_101_Athens\docs\S1-230165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6</Pages>
  <Words>2144</Words>
  <Characters>11796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13913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Almodovar Chico, J.L. (José)</cp:lastModifiedBy>
  <cp:revision>2</cp:revision>
  <dcterms:created xsi:type="dcterms:W3CDTF">2023-02-23T05:00:00Z</dcterms:created>
  <dcterms:modified xsi:type="dcterms:W3CDTF">2023-02-23T05:00:00Z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dpVersionNumber">
    <vt:lpwstr>1.04</vt:lpwstr>
  </property>
  <property fmtid="{D5CDD505-2E9C-101B-9397-08002B2CF9AE}" pid="4" name="dpVersionDate">
    <vt:lpwstr>18 januari 2023</vt:lpwstr>
  </property>
</Properties>
</file>