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C9EF3C" w14:textId="6BFE5BBD" w:rsidR="000924E4" w:rsidRPr="00916BDD" w:rsidRDefault="00CB4C92" w:rsidP="000924E4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color w:val="FF0000"/>
          <w:sz w:val="24"/>
          <w:szCs w:val="20"/>
          <w:lang w:eastAsia="ar-SA"/>
        </w:rPr>
      </w:pPr>
      <w:bookmarkStart w:id="0" w:name="OLE_LINK7"/>
      <w:bookmarkStart w:id="1" w:name="OLE_LINK8"/>
      <w:r w:rsidRPr="00881287">
        <w:rPr>
          <w:rFonts w:eastAsia="MS Mincho" w:cs="Arial"/>
          <w:b/>
          <w:sz w:val="24"/>
          <w:szCs w:val="24"/>
          <w:lang w:eastAsia="ja-JP"/>
        </w:rPr>
        <w:t xml:space="preserve">3GPP TSG SA WG 1 Meeting </w:t>
      </w:r>
      <w:r>
        <w:rPr>
          <w:rFonts w:eastAsia="MS Mincho" w:cs="Arial"/>
          <w:b/>
          <w:sz w:val="24"/>
          <w:szCs w:val="24"/>
          <w:lang w:eastAsia="ja-JP"/>
        </w:rPr>
        <w:t>#100</w:t>
      </w:r>
      <w:r w:rsidR="000924E4">
        <w:rPr>
          <w:rFonts w:eastAsia="Times New Roman" w:cs="Arial"/>
          <w:sz w:val="24"/>
          <w:szCs w:val="20"/>
          <w:lang w:eastAsia="ar-SA"/>
        </w:rPr>
        <w:tab/>
      </w:r>
      <w:r w:rsidR="003F0074" w:rsidRPr="009E7368">
        <w:rPr>
          <w:rFonts w:eastAsia="MS Mincho" w:cs="Arial"/>
          <w:b/>
          <w:sz w:val="24"/>
          <w:szCs w:val="24"/>
          <w:lang w:eastAsia="ja-JP"/>
        </w:rPr>
        <w:t>S1-23070</w:t>
      </w:r>
      <w:r w:rsidR="003F0074" w:rsidRPr="009E7368">
        <w:rPr>
          <w:rFonts w:eastAsia="MS Mincho" w:cs="Arial"/>
          <w:b/>
          <w:sz w:val="24"/>
          <w:szCs w:val="24"/>
          <w:lang w:eastAsia="ja-JP"/>
        </w:rPr>
        <w:t>0</w:t>
      </w:r>
    </w:p>
    <w:p w14:paraId="0FEBC1DE" w14:textId="4DEA84A2" w:rsidR="000924E4" w:rsidRPr="00F45489" w:rsidRDefault="0032180C" w:rsidP="000924E4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92231B">
        <w:rPr>
          <w:rFonts w:eastAsia="MS Mincho" w:cs="Arial"/>
          <w:b/>
          <w:sz w:val="24"/>
          <w:szCs w:val="24"/>
          <w:lang w:eastAsia="ja-JP"/>
        </w:rPr>
        <w:t>Athens</w:t>
      </w:r>
      <w:r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92231B">
        <w:rPr>
          <w:rFonts w:eastAsia="MS Mincho" w:cs="Arial"/>
          <w:b/>
          <w:sz w:val="24"/>
          <w:szCs w:val="24"/>
          <w:lang w:eastAsia="ja-JP"/>
        </w:rPr>
        <w:t>Greece</w:t>
      </w:r>
      <w:r>
        <w:rPr>
          <w:rFonts w:eastAsia="MS Mincho" w:cs="Arial"/>
          <w:b/>
          <w:sz w:val="24"/>
          <w:szCs w:val="24"/>
          <w:lang w:eastAsia="ja-JP"/>
        </w:rPr>
        <w:t>, 20 - 24 February 2023</w:t>
      </w:r>
      <w:r w:rsidR="000924E4">
        <w:rPr>
          <w:rFonts w:cs="Arial"/>
          <w:b/>
          <w:i/>
          <w:color w:val="0070C0"/>
          <w:sz w:val="20"/>
          <w:szCs w:val="20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2AC0F24A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9E7368">
        <w:rPr>
          <w:rFonts w:eastAsia="Times New Roman" w:cs="Arial"/>
          <w:sz w:val="22"/>
          <w:szCs w:val="20"/>
          <w:lang w:eastAsia="ar-SA"/>
        </w:rPr>
        <w:t xml:space="preserve">Report - </w:t>
      </w:r>
      <w:r w:rsidR="00237551">
        <w:rPr>
          <w:rFonts w:eastAsia="Times New Roman" w:cs="Arial"/>
          <w:sz w:val="22"/>
          <w:szCs w:val="20"/>
          <w:lang w:eastAsia="ar-SA"/>
        </w:rPr>
        <w:t>Drafting group Sensing</w:t>
      </w:r>
    </w:p>
    <w:p w14:paraId="09D907A5" w14:textId="3AA30660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237551">
        <w:rPr>
          <w:rFonts w:eastAsia="Times New Roman" w:cs="Arial"/>
          <w:sz w:val="22"/>
          <w:szCs w:val="20"/>
          <w:lang w:eastAsia="ar-SA"/>
        </w:rPr>
        <w:t>7.1</w:t>
      </w:r>
    </w:p>
    <w:p w14:paraId="6606FF29" w14:textId="05C85453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37551">
        <w:rPr>
          <w:rFonts w:eastAsia="Times New Roman" w:cs="Arial"/>
          <w:sz w:val="22"/>
          <w:szCs w:val="20"/>
          <w:lang w:eastAsia="ar-SA"/>
        </w:rPr>
        <w:t>Drafting Group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77777777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 xml:space="preserve">Jose Almodovar 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CE096A2" w14:textId="4A639CE5" w:rsidR="000924E4" w:rsidRPr="003B6AB6" w:rsidRDefault="00237551" w:rsidP="00237551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5" w:name="_Hlk21624406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Sensing </w:t>
      </w:r>
      <w:bookmarkEnd w:id="5"/>
    </w:p>
    <w:p w14:paraId="255DC3F9" w14:textId="77777777" w:rsidR="00E53D87" w:rsidRPr="00F45489" w:rsidRDefault="00E53D87" w:rsidP="00E53D8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bookmarkEnd w:id="0"/>
    <w:bookmarkEnd w:id="1"/>
    <w:p w14:paraId="76B8AAF1" w14:textId="77777777" w:rsidR="006E501A" w:rsidRPr="008754F9" w:rsidRDefault="006E501A" w:rsidP="006E501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0E3803B1" w14:textId="77777777" w:rsidR="004C484A" w:rsidRDefault="004C484A" w:rsidP="004C484A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B50B65">
        <w:rPr>
          <w:rFonts w:eastAsia="Arial Unicode MS"/>
          <w:sz w:val="24"/>
          <w:szCs w:val="24"/>
          <w:lang w:eastAsia="ar-SA"/>
        </w:rPr>
        <w:t>Aphrodite I&amp;II</w:t>
      </w:r>
      <w:r>
        <w:rPr>
          <w:rFonts w:eastAsia="Arial Unicode MS"/>
          <w:sz w:val="24"/>
          <w:szCs w:val="24"/>
          <w:lang w:eastAsia="ar-SA"/>
        </w:rPr>
        <w:t>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 </w:t>
      </w:r>
    </w:p>
    <w:p w14:paraId="26423E25" w14:textId="324F2A5D" w:rsidR="006E501A" w:rsidRPr="004C484A" w:rsidRDefault="004C484A" w:rsidP="00364204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B50B65">
        <w:rPr>
          <w:rFonts w:eastAsia="Arial Unicode MS" w:cs="Arial"/>
          <w:color w:val="00B050"/>
          <w:sz w:val="24"/>
          <w:szCs w:val="24"/>
          <w:lang w:eastAsia="ar-SA"/>
        </w:rPr>
        <w:t>Aphrodite III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364204"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5656D33A" w14:textId="77777777" w:rsidR="006E501A" w:rsidRPr="00015298" w:rsidRDefault="006E501A" w:rsidP="006E501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89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977"/>
        <w:gridCol w:w="2798"/>
      </w:tblGrid>
      <w:tr w:rsidR="00237551" w:rsidRPr="00AB0F3E" w14:paraId="633E67C3" w14:textId="77777777" w:rsidTr="0023755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3A39CC0" w14:textId="77777777" w:rsidR="00237551" w:rsidRPr="00AB0F3E" w:rsidRDefault="002375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6C12DD8" w14:textId="77777777" w:rsidR="00237551" w:rsidRPr="00AB0F3E" w:rsidRDefault="002375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2C0884DF" w14:textId="77777777" w:rsidR="00237551" w:rsidRPr="00AB0F3E" w:rsidRDefault="002375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DDE2AD6" w14:textId="77777777" w:rsidR="00237551" w:rsidRPr="00AB0F3E" w:rsidRDefault="002375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A0CED8" w14:textId="77777777" w:rsidR="004C484A" w:rsidRPr="00B50B65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(Aphro I&amp;II):</w:t>
            </w:r>
          </w:p>
          <w:p w14:paraId="7C2C1C64" w14:textId="77777777" w:rsidR="004C484A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Sensing</w:t>
            </w:r>
          </w:p>
          <w:p w14:paraId="434A260F" w14:textId="77777777" w:rsidR="004C484A" w:rsidRPr="00AB0F3E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0EA2DF80" w14:textId="77777777" w:rsidR="004C484A" w:rsidRPr="00B50B65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(Aphro III):</w:t>
            </w:r>
          </w:p>
          <w:p w14:paraId="54B29955" w14:textId="1964E102" w:rsidR="00237551" w:rsidRPr="00F83C65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NetShare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+</w:t>
            </w:r>
            <w:r>
              <w:rPr>
                <w:rFonts w:eastAsia="MS Mincho" w:cs="Arial"/>
                <w:bCs/>
                <w:color w:val="00B050"/>
              </w:rPr>
              <w:t xml:space="preserve"> </w:t>
            </w: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AIML_Ph2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F99BDD" w14:textId="77777777" w:rsidR="004C484A" w:rsidRPr="00B50B65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(Aphro I&amp;II):</w:t>
            </w:r>
          </w:p>
          <w:p w14:paraId="67DD43FA" w14:textId="77777777" w:rsidR="004C484A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Sensing</w:t>
            </w:r>
          </w:p>
          <w:p w14:paraId="2E85ADBB" w14:textId="77777777" w:rsidR="004C484A" w:rsidRPr="00AB0F3E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5966A597" w14:textId="77777777" w:rsidR="004C484A" w:rsidRPr="00B50B65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(Aphro III):</w:t>
            </w:r>
          </w:p>
          <w:p w14:paraId="09FF348A" w14:textId="51EB76B5" w:rsidR="00237551" w:rsidRPr="00F83C65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NetShare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+</w:t>
            </w:r>
            <w:r>
              <w:rPr>
                <w:rFonts w:eastAsia="MS Mincho" w:cs="Arial"/>
                <w:bCs/>
                <w:color w:val="00B050"/>
              </w:rPr>
              <w:t xml:space="preserve"> </w:t>
            </w: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AIML_Ph2</w:t>
            </w:r>
          </w:p>
        </w:tc>
      </w:tr>
      <w:tr w:rsidR="00237551" w:rsidRPr="00AB0F3E" w14:paraId="3FC4308D" w14:textId="77777777" w:rsidTr="00237551">
        <w:trPr>
          <w:trHeight w:val="658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C1F9CC6" w14:textId="77777777" w:rsidR="00237551" w:rsidRPr="00AB0F3E" w:rsidRDefault="00237551" w:rsidP="006E501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3CE3837" w14:textId="77777777" w:rsidR="00237551" w:rsidRPr="00AB0F3E" w:rsidRDefault="00237551" w:rsidP="006E501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1D8405" w14:textId="77777777" w:rsidR="00237551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D153272" w14:textId="77777777" w:rsidR="00237551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 New incomers</w:t>
            </w:r>
          </w:p>
          <w:p w14:paraId="1B5E77C7" w14:textId="36B5F217" w:rsidR="00237551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(Chair &amp; Secretary)</w:t>
            </w:r>
          </w:p>
          <w:p w14:paraId="1225DD78" w14:textId="77777777" w:rsidR="00237551" w:rsidRPr="00415AA2" w:rsidRDefault="00237551" w:rsidP="006E501A">
            <w:pPr>
              <w:spacing w:after="0" w:line="240" w:lineRule="auto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AE05B5" w14:textId="77777777" w:rsidR="00237551" w:rsidRPr="00415AA2" w:rsidRDefault="00237551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4C484A" w:rsidRPr="00AB0F3E" w14:paraId="3400D598" w14:textId="77777777" w:rsidTr="0023755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48766B7" w14:textId="77777777" w:rsidR="004C484A" w:rsidRPr="00AB0F3E" w:rsidRDefault="004C484A" w:rsidP="004C484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97C5DFC" w14:textId="77777777" w:rsidR="004C484A" w:rsidRPr="00AB0F3E" w:rsidRDefault="004C484A" w:rsidP="004C484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32E6EC6" w14:textId="77777777" w:rsidR="004C484A" w:rsidRPr="00AB0F3E" w:rsidRDefault="004C484A" w:rsidP="004C484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5CA727" w14:textId="785822DC" w:rsidR="004C484A" w:rsidRPr="00AB0F3E" w:rsidRDefault="004C484A" w:rsidP="004C484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6CBDE0" w14:textId="77777777" w:rsidR="004C484A" w:rsidRPr="00B50B65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(Aphro I&amp;II):</w:t>
            </w:r>
          </w:p>
          <w:p w14:paraId="56BD121D" w14:textId="77777777" w:rsidR="004C484A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2E6CD746" w14:textId="77777777" w:rsidR="004C484A" w:rsidRPr="00AB0F3E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208B721F" w14:textId="77777777" w:rsidR="004C484A" w:rsidRPr="00B50B65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(Aphro III):</w:t>
            </w:r>
          </w:p>
          <w:p w14:paraId="7C82194E" w14:textId="20A5D300" w:rsidR="004C484A" w:rsidRPr="00AB0F3E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DualSteer + </w:t>
            </w:r>
            <w:r w:rsidRPr="001574E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5GSAT_Ph3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72BE8B" w14:textId="77777777" w:rsidR="004C484A" w:rsidRPr="00B50B65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(Aphro I&amp;II):</w:t>
            </w:r>
          </w:p>
          <w:p w14:paraId="2304AD4B" w14:textId="77777777" w:rsidR="004C484A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0578E513" w14:textId="77777777" w:rsidR="004C484A" w:rsidRPr="00AB0F3E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09F8C0AE" w14:textId="77777777" w:rsidR="004C484A" w:rsidRPr="00B50B65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(Aphro III):</w:t>
            </w:r>
          </w:p>
          <w:p w14:paraId="228AC89C" w14:textId="27047E39" w:rsidR="004C484A" w:rsidRPr="00AB0F3E" w:rsidRDefault="004C484A" w:rsidP="004C484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DualSteer + </w:t>
            </w:r>
            <w:r w:rsidRPr="001574E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5GSAT_Ph3</w:t>
            </w:r>
          </w:p>
        </w:tc>
      </w:tr>
      <w:bookmarkEnd w:id="6"/>
    </w:tbl>
    <w:p w14:paraId="425428FD" w14:textId="77777777" w:rsidR="006E501A" w:rsidRDefault="006E501A" w:rsidP="006E501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77AE9BC2" w14:textId="5EB189BE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1849"/>
        <w:gridCol w:w="3933"/>
      </w:tblGrid>
      <w:tr w:rsidR="00B32630" w:rsidRPr="00745D37" w14:paraId="43C988A5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5C0E2CC" w14:textId="17817028" w:rsidR="00B32630" w:rsidRPr="00745D37" w:rsidRDefault="00B32630" w:rsidP="00B32630">
            <w:pPr>
              <w:pStyle w:val="Heading2"/>
              <w:rPr>
                <w:lang w:val="en-US"/>
              </w:rPr>
            </w:pPr>
            <w:r>
              <w:lastRenderedPageBreak/>
              <w:t>FS_Sensing</w:t>
            </w:r>
            <w:r w:rsidRPr="00745D37">
              <w:rPr>
                <w:lang w:val="en-US"/>
              </w:rPr>
              <w:t xml:space="preserve">: </w:t>
            </w:r>
            <w:r>
              <w:t>Study on Integrated Sensing and Communication</w:t>
            </w:r>
            <w:r w:rsidRPr="00745D37">
              <w:rPr>
                <w:lang w:val="en-US"/>
              </w:rPr>
              <w:t xml:space="preserve"> [</w:t>
            </w:r>
            <w:hyperlink r:id="rId11" w:history="1">
              <w:r w:rsidRPr="0010213B">
                <w:rPr>
                  <w:rStyle w:val="Hyperlink"/>
                  <w:lang w:val="en-US"/>
                </w:rPr>
                <w:t>SP-220717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B32630" w:rsidRPr="00AA7BD2" w14:paraId="51EA1A92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86EEFEC" w14:textId="77777777" w:rsidR="00D847BF" w:rsidRPr="004067FF" w:rsidRDefault="00D847BF" w:rsidP="00D847B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32F703C2" w14:textId="77777777" w:rsidR="00D847BF" w:rsidRPr="00250CDE" w:rsidRDefault="00D847BF" w:rsidP="00D847B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250CDE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250CDE">
              <w:rPr>
                <w:lang w:val="nl-NL"/>
              </w:rPr>
              <w:t xml:space="preserve">Vasil </w:t>
            </w:r>
            <w:r w:rsidRPr="00BC213E">
              <w:rPr>
                <w:iCs/>
                <w:lang w:val="de-AT"/>
              </w:rPr>
              <w:t>Aleksiev</w:t>
            </w:r>
            <w:r w:rsidRPr="00250CDE">
              <w:rPr>
                <w:lang w:val="nl-NL"/>
              </w:rPr>
              <w:t xml:space="preserve"> (</w:t>
            </w:r>
            <w:r w:rsidRPr="00BC213E">
              <w:rPr>
                <w:iCs/>
                <w:lang w:val="de-AT"/>
              </w:rPr>
              <w:t>Deutsche Telekom</w:t>
            </w:r>
            <w:r w:rsidRPr="00250CDE">
              <w:rPr>
                <w:lang w:val="nl-NL"/>
              </w:rPr>
              <w:t>)</w:t>
            </w:r>
          </w:p>
          <w:p w14:paraId="4957E6D8" w14:textId="77777777" w:rsidR="00D847BF" w:rsidRDefault="00D847BF" w:rsidP="00D847BF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>Latest 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 xml:space="preserve">n: </w:t>
            </w:r>
            <w:hyperlink r:id="rId12" w:history="1">
              <w:r w:rsidRPr="0092231B">
                <w:rPr>
                  <w:rStyle w:val="Hyperlink"/>
                  <w:lang w:val="fr-FR"/>
                </w:rPr>
                <w:t>TR 22.837v0.3.0</w:t>
              </w:r>
            </w:hyperlink>
          </w:p>
          <w:p w14:paraId="4C3FBD3E" w14:textId="77777777" w:rsidR="00D847BF" w:rsidRDefault="00D847BF" w:rsidP="00D847B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>Target completion date: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100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(0</w:t>
            </w:r>
            <w:r>
              <w:rPr>
                <w:rFonts w:eastAsia="Arial Unicode MS" w:cs="Arial"/>
                <w:szCs w:val="18"/>
                <w:lang w:val="fr-FR" w:eastAsia="ar-SA"/>
              </w:rPr>
              <w:t>6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6A54CA84" w14:textId="444BC605" w:rsidR="00B32630" w:rsidRPr="00AA7BD2" w:rsidRDefault="00D847BF" w:rsidP="00D847B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>Percentage completion: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65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C33E7C" w:rsidRPr="00B04844" w14:paraId="7307D4EF" w14:textId="77777777" w:rsidTr="00027DC6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3F898BA" w14:textId="77777777" w:rsidR="00C33E7C" w:rsidRPr="00D87E16" w:rsidRDefault="00C33E7C" w:rsidP="009748C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C33E7C" w:rsidRPr="00A75C05" w14:paraId="6EBC9946" w14:textId="77777777" w:rsidTr="00027D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80CBF7" w14:textId="77777777" w:rsidR="00C33E7C" w:rsidRPr="00027DC6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DC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D6F02" w14:textId="77777777" w:rsidR="00C33E7C" w:rsidRPr="00027DC6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C33E7C" w:rsidRPr="00027DC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38AD57" w14:textId="77777777" w:rsidR="00C33E7C" w:rsidRPr="00027DC6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>Nokia, Nokia Shanghai Bell, Deutsche Telekom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5EC821" w14:textId="77777777" w:rsidR="00C33E7C" w:rsidRPr="00027DC6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>Pseudo-CR on correction to sensing KPI definitions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309EE8" w14:textId="3177EE6F" w:rsidR="00C33E7C" w:rsidRPr="00027DC6" w:rsidRDefault="00027DC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DC6">
              <w:rPr>
                <w:rFonts w:eastAsia="Times New Roman" w:cs="Arial"/>
                <w:szCs w:val="18"/>
                <w:lang w:eastAsia="ar-SA"/>
              </w:rPr>
              <w:t>Revised to S1-230600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D337A" w14:textId="77777777" w:rsidR="00C33E7C" w:rsidRPr="00027DC6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7DC6" w:rsidRPr="00A75C05" w14:paraId="2141DD96" w14:textId="77777777" w:rsidTr="00027D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6D95" w14:textId="3F685F21" w:rsidR="00027DC6" w:rsidRPr="00027DC6" w:rsidRDefault="00027DC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DC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BB55C" w14:textId="0C360A7F" w:rsidR="00027DC6" w:rsidRPr="00027DC6" w:rsidRDefault="009E7368" w:rsidP="009748C0">
            <w:pPr>
              <w:snapToGrid w:val="0"/>
              <w:spacing w:after="0" w:line="240" w:lineRule="auto"/>
            </w:pPr>
            <w:hyperlink r:id="rId14" w:history="1">
              <w:r w:rsidR="00027DC6" w:rsidRPr="00027DC6">
                <w:rPr>
                  <w:rStyle w:val="Hyperlink"/>
                  <w:rFonts w:cs="Arial"/>
                  <w:color w:val="auto"/>
                </w:rPr>
                <w:t>S1-230600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96829" w14:textId="539D2AB1" w:rsidR="00027DC6" w:rsidRPr="00027DC6" w:rsidRDefault="00027DC6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>Nokia, Nokia Shanghai Bell, Deutsche Telekom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DA949" w14:textId="4F7B9DF1" w:rsidR="00027DC6" w:rsidRPr="00027DC6" w:rsidRDefault="00027DC6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>Pseudo-CR on correction to sensing KPI definitions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43ECC" w14:textId="77777777" w:rsidR="00027DC6" w:rsidRPr="00027DC6" w:rsidRDefault="00027DC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9D373" w14:textId="76DE923D" w:rsidR="00027DC6" w:rsidRPr="00027DC6" w:rsidRDefault="00027DC6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27DC6">
              <w:rPr>
                <w:rFonts w:eastAsia="Arial Unicode MS" w:cs="Arial"/>
                <w:szCs w:val="18"/>
                <w:lang w:eastAsia="ar-SA"/>
              </w:rPr>
              <w:t>Revision of S1-230077.</w:t>
            </w:r>
          </w:p>
        </w:tc>
      </w:tr>
      <w:tr w:rsidR="00C33E7C" w:rsidRPr="00A75C05" w14:paraId="36A6D319" w14:textId="77777777" w:rsidTr="00027D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0F6FC" w14:textId="77777777" w:rsidR="00C33E7C" w:rsidRPr="00027DC6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DC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1FF265" w14:textId="77777777" w:rsidR="00C33E7C" w:rsidRPr="00027DC6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C33E7C" w:rsidRPr="00027DC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A2E629" w14:textId="77777777" w:rsidR="00C33E7C" w:rsidRPr="00027DC6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 xml:space="preserve">KPN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6461B9" w14:textId="77777777" w:rsidR="00C33E7C" w:rsidRPr="00027DC6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>Pseudo-CR on update of definitions in TR 22.837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5E433" w14:textId="4DC16348" w:rsidR="00C33E7C" w:rsidRPr="00027DC6" w:rsidRDefault="00027DC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 into </w:t>
            </w:r>
            <w:r w:rsidRPr="00027DC6">
              <w:rPr>
                <w:rFonts w:eastAsia="Times New Roman" w:cs="Arial"/>
                <w:szCs w:val="18"/>
                <w:lang w:eastAsia="ar-SA"/>
              </w:rPr>
              <w:t>S1-230600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1076B4" w14:textId="77777777" w:rsidR="00C33E7C" w:rsidRPr="00027DC6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598FFDA4" w14:textId="77777777" w:rsidTr="00027D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FD3BBA" w14:textId="77777777" w:rsidR="00C33E7C" w:rsidRPr="00027DC6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DC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E919A5" w14:textId="77777777" w:rsidR="00C33E7C" w:rsidRPr="00027DC6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" w:history="1">
              <w:r w:rsidR="00C33E7C" w:rsidRPr="00027DC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89CF4B" w14:textId="77777777" w:rsidR="00C33E7C" w:rsidRPr="00027DC6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E24FDB" w14:textId="77777777" w:rsidR="00C33E7C" w:rsidRPr="00027DC6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>Definition of rainfall estimation accuracy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E55B5" w14:textId="0F0A9827" w:rsidR="00C33E7C" w:rsidRPr="00027DC6" w:rsidRDefault="00027DC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DC6">
              <w:rPr>
                <w:rFonts w:eastAsia="Times New Roman" w:cs="Arial"/>
                <w:szCs w:val="18"/>
                <w:lang w:eastAsia="ar-SA"/>
              </w:rPr>
              <w:t>Revised to S1-230601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CACFBB" w14:textId="77777777" w:rsidR="00C33E7C" w:rsidRPr="00027DC6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7DC6" w:rsidRPr="00A75C05" w14:paraId="301ECE5E" w14:textId="77777777" w:rsidTr="00027D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FEA53" w14:textId="0C56873E" w:rsidR="00027DC6" w:rsidRPr="00027DC6" w:rsidRDefault="00027DC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DC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D2A58" w14:textId="64F5050C" w:rsidR="00027DC6" w:rsidRPr="00027DC6" w:rsidRDefault="009E7368" w:rsidP="009748C0">
            <w:pPr>
              <w:snapToGrid w:val="0"/>
              <w:spacing w:after="0" w:line="240" w:lineRule="auto"/>
            </w:pPr>
            <w:hyperlink r:id="rId17" w:history="1">
              <w:r w:rsidR="00027DC6" w:rsidRPr="00027DC6">
                <w:rPr>
                  <w:rStyle w:val="Hyperlink"/>
                  <w:rFonts w:cs="Arial"/>
                  <w:color w:val="auto"/>
                </w:rPr>
                <w:t>S1-230601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E7B04" w14:textId="26F2C3AD" w:rsidR="00027DC6" w:rsidRPr="00027DC6" w:rsidRDefault="00027DC6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0479" w14:textId="4A499418" w:rsidR="00027DC6" w:rsidRPr="00027DC6" w:rsidRDefault="00027DC6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>Definition of rainfall estimation accuracy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25C63" w14:textId="77777777" w:rsidR="00027DC6" w:rsidRPr="00027DC6" w:rsidRDefault="00027DC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F3847" w14:textId="28DFA612" w:rsidR="00027DC6" w:rsidRPr="00027DC6" w:rsidRDefault="00027DC6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27DC6">
              <w:rPr>
                <w:rFonts w:eastAsia="Arial Unicode MS" w:cs="Arial"/>
                <w:szCs w:val="18"/>
                <w:lang w:eastAsia="ar-SA"/>
              </w:rPr>
              <w:t>Revision of S1-230194.</w:t>
            </w:r>
          </w:p>
        </w:tc>
      </w:tr>
      <w:tr w:rsidR="00C33E7C" w:rsidRPr="00A75C05" w14:paraId="18E0F5BE" w14:textId="77777777" w:rsidTr="00A22A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026C13" w14:textId="77777777" w:rsidR="00C33E7C" w:rsidRPr="00A22A76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2A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F8D32A" w14:textId="77777777" w:rsidR="00C33E7C" w:rsidRPr="00A22A76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8" w:history="1">
              <w:r w:rsidR="00C33E7C" w:rsidRPr="00A22A7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C9F04A" w14:textId="77777777" w:rsidR="00C33E7C" w:rsidRPr="00A22A76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2A76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140E71" w14:textId="77777777" w:rsidR="00C33E7C" w:rsidRPr="00A22A76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2A76">
              <w:rPr>
                <w:rFonts w:eastAsia="Times New Roman"/>
                <w:szCs w:val="18"/>
                <w:lang w:eastAsia="ar-SA"/>
              </w:rPr>
              <w:t>Discussion on the sensing definitions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7ACA6F" w14:textId="2C91A035" w:rsidR="00C33E7C" w:rsidRPr="00A22A76" w:rsidRDefault="00A22A7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2A7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B4E5CE" w14:textId="77777777" w:rsidR="00C33E7C" w:rsidRPr="00A22A76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1027CC6C" w14:textId="77777777" w:rsidTr="00027D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402EB4" w14:textId="77777777" w:rsidR="00C33E7C" w:rsidRPr="00A22A76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2A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4C5719" w14:textId="77777777" w:rsidR="00C33E7C" w:rsidRPr="00A22A76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C33E7C" w:rsidRPr="00A22A7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B664A0" w14:textId="77777777" w:rsidR="00C33E7C" w:rsidRPr="00A22A76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2A76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3F226B" w14:textId="77777777" w:rsidR="00C33E7C" w:rsidRPr="00A22A76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2A76">
              <w:rPr>
                <w:rFonts w:eastAsia="Times New Roman"/>
                <w:szCs w:val="18"/>
                <w:lang w:eastAsia="ar-SA"/>
              </w:rPr>
              <w:t>Update of sensing definitions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849F9" w14:textId="31970B54" w:rsidR="00C33E7C" w:rsidRPr="00A22A76" w:rsidRDefault="00A22A7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2A76">
              <w:rPr>
                <w:rFonts w:eastAsia="Times New Roman" w:cs="Arial"/>
                <w:szCs w:val="18"/>
                <w:lang w:eastAsia="ar-SA"/>
              </w:rPr>
              <w:t>Revised to S1-230532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DAACE5" w14:textId="77777777" w:rsidR="00C33E7C" w:rsidRPr="00A22A76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2A76" w:rsidRPr="00A75C05" w14:paraId="0B33E364" w14:textId="77777777" w:rsidTr="00027D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1147C3" w14:textId="4C888636" w:rsidR="00A22A76" w:rsidRPr="00027DC6" w:rsidRDefault="00A22A7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DC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FACB06" w14:textId="435CE32D" w:rsidR="00A22A76" w:rsidRPr="00027DC6" w:rsidRDefault="009E7368" w:rsidP="009748C0">
            <w:pPr>
              <w:snapToGrid w:val="0"/>
              <w:spacing w:after="0" w:line="240" w:lineRule="auto"/>
            </w:pPr>
            <w:hyperlink r:id="rId20" w:history="1">
              <w:r w:rsidR="00A22A76" w:rsidRPr="00027DC6">
                <w:rPr>
                  <w:rStyle w:val="Hyperlink"/>
                  <w:rFonts w:cs="Arial"/>
                  <w:color w:val="auto"/>
                </w:rPr>
                <w:t>S1-230532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4B6E17" w14:textId="07ADDCD5" w:rsidR="00A22A76" w:rsidRPr="00027DC6" w:rsidRDefault="00A22A76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CB11B7" w14:textId="33FD7B32" w:rsidR="00A22A76" w:rsidRPr="00027DC6" w:rsidRDefault="00A22A76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>Update of sensing definitions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737D83" w14:textId="6F20A60A" w:rsidR="00A22A76" w:rsidRPr="00027DC6" w:rsidRDefault="00027DC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DC6">
              <w:rPr>
                <w:rFonts w:eastAsia="Times New Roman" w:cs="Arial"/>
                <w:szCs w:val="18"/>
                <w:lang w:eastAsia="ar-SA"/>
              </w:rPr>
              <w:t>Revised to S1-230549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A2D0E0" w14:textId="60A727C7" w:rsidR="00A22A76" w:rsidRPr="00027DC6" w:rsidRDefault="00A22A76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27DC6">
              <w:rPr>
                <w:rFonts w:eastAsia="Arial Unicode MS" w:cs="Arial"/>
                <w:szCs w:val="18"/>
                <w:lang w:eastAsia="ar-SA"/>
              </w:rPr>
              <w:t>Revision of S1-230222.</w:t>
            </w:r>
          </w:p>
        </w:tc>
      </w:tr>
      <w:tr w:rsidR="00027DC6" w:rsidRPr="00A75C05" w14:paraId="0C7143BA" w14:textId="77777777" w:rsidTr="00027D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D688C9" w14:textId="46FE8E9F" w:rsidR="00027DC6" w:rsidRPr="00027DC6" w:rsidRDefault="00027DC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DC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4A54B8" w14:textId="54375F65" w:rsidR="00027DC6" w:rsidRPr="00027DC6" w:rsidRDefault="009E7368" w:rsidP="009748C0">
            <w:pPr>
              <w:snapToGrid w:val="0"/>
              <w:spacing w:after="0" w:line="240" w:lineRule="auto"/>
              <w:rPr>
                <w:rFonts w:cs="Arial"/>
              </w:rPr>
            </w:pPr>
            <w:hyperlink r:id="rId21" w:history="1">
              <w:r w:rsidR="00027DC6" w:rsidRPr="00027DC6">
                <w:rPr>
                  <w:rStyle w:val="Hyperlink"/>
                  <w:rFonts w:cs="Arial"/>
                  <w:color w:val="auto"/>
                </w:rPr>
                <w:t>S1-230549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A0FE8B" w14:textId="60A64D26" w:rsidR="00027DC6" w:rsidRPr="00027DC6" w:rsidRDefault="00027DC6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520353" w14:textId="66EA9055" w:rsidR="00027DC6" w:rsidRPr="00027DC6" w:rsidRDefault="00027DC6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>Update of sensing definitions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563F20" w14:textId="7DCF4B57" w:rsidR="00027DC6" w:rsidRPr="00027DC6" w:rsidRDefault="00027DC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DC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A1CA97" w14:textId="039168AF" w:rsidR="00027DC6" w:rsidRPr="00027DC6" w:rsidRDefault="00027DC6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27DC6">
              <w:rPr>
                <w:rFonts w:eastAsia="Arial Unicode MS" w:cs="Arial"/>
                <w:i/>
                <w:szCs w:val="18"/>
                <w:lang w:eastAsia="ar-SA"/>
              </w:rPr>
              <w:t>Revision of S1-230222.</w:t>
            </w:r>
          </w:p>
          <w:p w14:paraId="6DC07C66" w14:textId="456792CF" w:rsidR="00027DC6" w:rsidRPr="00027DC6" w:rsidRDefault="00027DC6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27DC6">
              <w:rPr>
                <w:rFonts w:eastAsia="Arial Unicode MS" w:cs="Arial"/>
                <w:szCs w:val="18"/>
                <w:lang w:eastAsia="ar-SA"/>
              </w:rPr>
              <w:t>Revision of S1-230532.</w:t>
            </w:r>
          </w:p>
        </w:tc>
      </w:tr>
      <w:tr w:rsidR="00C33E7C" w:rsidRPr="00A75C05" w14:paraId="7B73E9FF" w14:textId="77777777" w:rsidTr="00027D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DA0F31" w14:textId="77777777" w:rsidR="00C33E7C" w:rsidRPr="00027DC6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DC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85C157" w14:textId="77777777" w:rsidR="00C33E7C" w:rsidRPr="00027DC6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2" w:history="1">
              <w:r w:rsidR="00C33E7C" w:rsidRPr="00027DC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56E7B7" w14:textId="77777777" w:rsidR="00C33E7C" w:rsidRPr="00027DC6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0451C3" w14:textId="77777777" w:rsidR="00C33E7C" w:rsidRPr="00027DC6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>Update definition and usage on motion rate accuracy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C19077" w14:textId="6E8F0540" w:rsidR="00C33E7C" w:rsidRPr="00027DC6" w:rsidRDefault="00027DC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DC6">
              <w:rPr>
                <w:rFonts w:eastAsia="Times New Roman" w:cs="Arial"/>
                <w:szCs w:val="18"/>
                <w:lang w:eastAsia="ar-SA"/>
              </w:rPr>
              <w:t>Revised to S1-230602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CFEAEB" w14:textId="77777777" w:rsidR="00C33E7C" w:rsidRPr="00027DC6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7DC6" w:rsidRPr="00A75C05" w14:paraId="625A39C1" w14:textId="77777777" w:rsidTr="00027D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04BD2" w14:textId="189AE29E" w:rsidR="00027DC6" w:rsidRPr="00027DC6" w:rsidRDefault="00027DC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DC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A5CF" w14:textId="4D7B83C8" w:rsidR="00027DC6" w:rsidRPr="00027DC6" w:rsidRDefault="009E7368" w:rsidP="009748C0">
            <w:pPr>
              <w:snapToGrid w:val="0"/>
              <w:spacing w:after="0" w:line="240" w:lineRule="auto"/>
            </w:pPr>
            <w:hyperlink r:id="rId23" w:history="1">
              <w:r w:rsidR="00027DC6" w:rsidRPr="00027DC6">
                <w:rPr>
                  <w:rStyle w:val="Hyperlink"/>
                  <w:rFonts w:cs="Arial"/>
                  <w:color w:val="auto"/>
                </w:rPr>
                <w:t>S1-230602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ACD0A" w14:textId="08BB71FD" w:rsidR="00027DC6" w:rsidRPr="00027DC6" w:rsidRDefault="00027DC6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8E67A" w14:textId="1A10AC7D" w:rsidR="00027DC6" w:rsidRPr="00027DC6" w:rsidRDefault="00027DC6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27DC6">
              <w:rPr>
                <w:rFonts w:eastAsia="Times New Roman"/>
                <w:szCs w:val="18"/>
                <w:lang w:eastAsia="ar-SA"/>
              </w:rPr>
              <w:t>Update definition and usage on motion rate accuracy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EBB40" w14:textId="77777777" w:rsidR="00027DC6" w:rsidRPr="00027DC6" w:rsidRDefault="00027DC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5381" w14:textId="3A667C4D" w:rsidR="00027DC6" w:rsidRPr="00027DC6" w:rsidRDefault="00027DC6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27DC6">
              <w:rPr>
                <w:rFonts w:eastAsia="Arial Unicode MS" w:cs="Arial"/>
                <w:szCs w:val="18"/>
                <w:lang w:eastAsia="ar-SA"/>
              </w:rPr>
              <w:t>Revision of S1-230224.</w:t>
            </w:r>
          </w:p>
        </w:tc>
      </w:tr>
      <w:tr w:rsidR="00C33E7C" w:rsidRPr="00A75C05" w14:paraId="50544746" w14:textId="77777777" w:rsidTr="009748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E4D76C" w14:textId="77777777" w:rsidR="00C33E7C" w:rsidRPr="009748C0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48C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290068" w14:textId="77777777" w:rsidR="00C33E7C" w:rsidRPr="009748C0" w:rsidRDefault="009E7368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C33E7C" w:rsidRPr="009748C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S1-230320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17C22" w14:textId="77777777" w:rsidR="00C33E7C" w:rsidRPr="009748C0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748C0">
              <w:rPr>
                <w:rFonts w:eastAsia="Times New Roman"/>
                <w:szCs w:val="18"/>
                <w:lang w:eastAsia="ar-SA"/>
              </w:rPr>
              <w:t>SA1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0402FC" w14:textId="77777777" w:rsidR="00C33E7C" w:rsidRPr="009748C0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748C0">
              <w:rPr>
                <w:rFonts w:eastAsia="Times New Roman"/>
                <w:szCs w:val="18"/>
                <w:lang w:eastAsia="ar-SA"/>
              </w:rPr>
              <w:t xml:space="preserve">FS_Sensing </w:t>
            </w:r>
            <w:bookmarkStart w:id="7" w:name="_Hlk127098329"/>
            <w:r w:rsidRPr="009748C0">
              <w:rPr>
                <w:rFonts w:eastAsia="Times New Roman"/>
                <w:szCs w:val="18"/>
                <w:lang w:eastAsia="ar-SA"/>
              </w:rPr>
              <w:t>Definition updates compilation</w:t>
            </w:r>
            <w:bookmarkEnd w:id="7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F36733" w14:textId="55CFF9A1" w:rsidR="00C33E7C" w:rsidRPr="009748C0" w:rsidRDefault="009748C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48C0">
              <w:rPr>
                <w:rFonts w:eastAsia="Times New Roman" w:cs="Arial"/>
                <w:szCs w:val="18"/>
                <w:highlight w:val="yellow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CAC77F" w14:textId="77777777" w:rsidR="00C33E7C" w:rsidRPr="009748C0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52609C3B" w14:textId="77777777" w:rsidTr="009114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3F3740" w14:textId="77777777" w:rsidR="00C33E7C" w:rsidRPr="009748C0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48C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375E87" w14:textId="77777777" w:rsidR="00C33E7C" w:rsidRPr="009748C0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5" w:history="1">
              <w:r w:rsidR="00C33E7C" w:rsidRPr="009748C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32376F" w14:textId="77777777" w:rsidR="00C33E7C" w:rsidRPr="009748C0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748C0">
              <w:rPr>
                <w:rFonts w:eastAsia="Times New Roman"/>
                <w:szCs w:val="18"/>
                <w:lang w:eastAsia="ar-SA"/>
              </w:rPr>
              <w:t>Apple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8587B9" w14:textId="77777777" w:rsidR="00C33E7C" w:rsidRPr="009748C0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748C0">
              <w:rPr>
                <w:rFonts w:eastAsia="Times New Roman"/>
                <w:szCs w:val="18"/>
                <w:lang w:eastAsia="ar-SA"/>
              </w:rPr>
              <w:t>Discussion of Sensing concepts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B49B59" w14:textId="26A868CF" w:rsidR="00C33E7C" w:rsidRPr="009748C0" w:rsidRDefault="009748C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48C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888B0" w14:textId="77777777" w:rsidR="00C33E7C" w:rsidRPr="009748C0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7DC1DF6B" w14:textId="77777777" w:rsidTr="009114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566A89" w14:textId="77777777" w:rsidR="00C33E7C" w:rsidRPr="00911465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146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41E137" w14:textId="77777777" w:rsidR="00C33E7C" w:rsidRPr="00911465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6" w:history="1">
              <w:r w:rsidR="00C33E7C" w:rsidRPr="0091146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9AD7C" w14:textId="77777777" w:rsidR="00C33E7C" w:rsidRPr="00911465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1465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3131DC" w14:textId="77777777" w:rsidR="00C33E7C" w:rsidRPr="00911465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1465">
              <w:rPr>
                <w:rFonts w:eastAsia="Times New Roman"/>
                <w:szCs w:val="18"/>
                <w:lang w:eastAsia="ar-SA"/>
              </w:rPr>
              <w:t>Discussion paper on KPI definition about false alarm related use cases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528729" w14:textId="0B75A964" w:rsidR="00C33E7C" w:rsidRPr="00911465" w:rsidRDefault="00911465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146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7F940" w14:textId="77777777" w:rsidR="00C33E7C" w:rsidRPr="00911465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B04844" w14:paraId="019F5FBE" w14:textId="77777777" w:rsidTr="009748C0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1A4FD8A" w14:textId="77777777" w:rsidR="00C33E7C" w:rsidRPr="00D87E16" w:rsidRDefault="00C33E7C" w:rsidP="009748C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C33E7C" w:rsidRPr="00A75C05" w14:paraId="136CA3FA" w14:textId="77777777" w:rsidTr="00CA25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28AFDF" w14:textId="77777777" w:rsidR="00C33E7C" w:rsidRPr="00A6256C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EFF286" w14:textId="77777777" w:rsidR="00C33E7C" w:rsidRPr="00A6256C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7" w:history="1">
              <w:r w:rsidR="00C33E7C" w:rsidRPr="009B0770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S1-230012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37F54B" w14:textId="77777777" w:rsidR="00C33E7C" w:rsidRPr="00A6256C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256C">
              <w:rPr>
                <w:rFonts w:eastAsia="Times New Roman"/>
                <w:szCs w:val="18"/>
                <w:lang w:eastAsia="ar-SA"/>
              </w:rPr>
              <w:t>FirstNet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CA0654" w14:textId="77777777" w:rsidR="00C33E7C" w:rsidRPr="00A6256C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256C">
              <w:rPr>
                <w:rFonts w:eastAsia="Times New Roman"/>
                <w:szCs w:val="18"/>
                <w:lang w:eastAsia="ar-SA"/>
              </w:rPr>
              <w:t>Pseudo-CR on Public Safety indoor search and rescue for Sensing and Communications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619450" w14:textId="77777777" w:rsidR="00C33E7C" w:rsidRPr="00A6256C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256C">
              <w:rPr>
                <w:rFonts w:eastAsia="Times New Roman" w:cs="Arial"/>
                <w:szCs w:val="18"/>
                <w:lang w:eastAsia="ar-SA"/>
              </w:rPr>
              <w:t>Revised to S1-230024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83AC0F" w14:textId="77777777" w:rsidR="00C33E7C" w:rsidRPr="00A6256C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295E83B6" w14:textId="77777777" w:rsidTr="00F247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DB7035" w14:textId="77777777" w:rsidR="00C33E7C" w:rsidRPr="00CA25D5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25D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6C788D" w14:textId="77777777" w:rsidR="00C33E7C" w:rsidRPr="00CA25D5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8" w:history="1">
              <w:r w:rsidR="00C33E7C" w:rsidRPr="00CA25D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595DCA" w14:textId="77777777" w:rsidR="00C33E7C" w:rsidRPr="00CA25D5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25D5">
              <w:rPr>
                <w:rFonts w:eastAsia="Times New Roman"/>
                <w:szCs w:val="18"/>
                <w:lang w:eastAsia="ar-SA"/>
              </w:rPr>
              <w:t>FirstNet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6FDA6F" w14:textId="77777777" w:rsidR="00C33E7C" w:rsidRPr="00CA25D5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25D5">
              <w:rPr>
                <w:rFonts w:eastAsia="Times New Roman"/>
                <w:szCs w:val="18"/>
                <w:lang w:eastAsia="ar-SA"/>
              </w:rPr>
              <w:t>Pseudo-CR on Public Safety indoor search and rescue for Sensing and Communications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BD32D" w14:textId="289EA4C3" w:rsidR="00C33E7C" w:rsidRPr="00CA25D5" w:rsidRDefault="00CA25D5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25D5">
              <w:rPr>
                <w:rFonts w:eastAsia="Times New Roman" w:cs="Arial"/>
                <w:szCs w:val="18"/>
                <w:lang w:eastAsia="ar-SA"/>
              </w:rPr>
              <w:t>Revised to S1-230503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1531F" w14:textId="77777777" w:rsidR="00C33E7C" w:rsidRPr="00CA25D5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25D5">
              <w:rPr>
                <w:rFonts w:eastAsia="Arial Unicode MS" w:cs="Arial"/>
                <w:szCs w:val="18"/>
                <w:lang w:eastAsia="ar-SA"/>
              </w:rPr>
              <w:t>Revision of S1-230012.</w:t>
            </w:r>
          </w:p>
        </w:tc>
      </w:tr>
      <w:tr w:rsidR="00CA25D5" w:rsidRPr="00A75C05" w14:paraId="1E5898DA" w14:textId="77777777" w:rsidTr="00F247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240D17" w14:textId="169B8FED" w:rsidR="00CA25D5" w:rsidRPr="00F24782" w:rsidRDefault="00CA25D5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78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17166E" w14:textId="3E9B48FD" w:rsidR="00CA25D5" w:rsidRPr="00F24782" w:rsidRDefault="009E7368" w:rsidP="009748C0">
            <w:pPr>
              <w:snapToGrid w:val="0"/>
              <w:spacing w:after="0" w:line="240" w:lineRule="auto"/>
            </w:pPr>
            <w:hyperlink r:id="rId29" w:history="1">
              <w:r w:rsidR="00CA25D5" w:rsidRPr="00F24782">
                <w:rPr>
                  <w:rStyle w:val="Hyperlink"/>
                  <w:rFonts w:cs="Arial"/>
                  <w:color w:val="auto"/>
                </w:rPr>
                <w:t>S1-230503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C44318" w14:textId="5DCCAE95" w:rsidR="00CA25D5" w:rsidRPr="00F24782" w:rsidRDefault="00CA25D5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24782">
              <w:rPr>
                <w:rFonts w:eastAsia="Times New Roman"/>
                <w:szCs w:val="18"/>
                <w:lang w:eastAsia="ar-SA"/>
              </w:rPr>
              <w:t>FirstNet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4EADFC" w14:textId="10526878" w:rsidR="00CA25D5" w:rsidRPr="00F24782" w:rsidRDefault="00CA25D5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24782">
              <w:rPr>
                <w:rFonts w:eastAsia="Times New Roman"/>
                <w:szCs w:val="18"/>
                <w:lang w:eastAsia="ar-SA"/>
              </w:rPr>
              <w:t>Pseudo-CR on Public Safety indoor search and rescue for Sensing and Communications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757436" w14:textId="5733DEB6" w:rsidR="00CA25D5" w:rsidRPr="00F24782" w:rsidRDefault="00F24782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 into </w:t>
            </w:r>
            <w:r w:rsidRPr="00CA25D5">
              <w:rPr>
                <w:rFonts w:eastAsia="Times New Roman" w:cs="Arial"/>
                <w:szCs w:val="18"/>
                <w:lang w:eastAsia="ar-SA"/>
              </w:rPr>
              <w:t>S1-230504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55BABD" w14:textId="113E1399" w:rsidR="00CA25D5" w:rsidRPr="00F24782" w:rsidRDefault="00CA25D5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4782">
              <w:rPr>
                <w:rFonts w:eastAsia="Arial Unicode MS" w:cs="Arial"/>
                <w:i/>
                <w:szCs w:val="18"/>
                <w:lang w:eastAsia="ar-SA"/>
              </w:rPr>
              <w:t>Revision of S1-230012.</w:t>
            </w:r>
          </w:p>
          <w:p w14:paraId="6FF82962" w14:textId="68ED3D4E" w:rsidR="00CA25D5" w:rsidRPr="00F24782" w:rsidRDefault="00CA25D5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4782">
              <w:rPr>
                <w:rFonts w:eastAsia="Arial Unicode MS" w:cs="Arial"/>
                <w:szCs w:val="18"/>
                <w:lang w:eastAsia="ar-SA"/>
              </w:rPr>
              <w:t>Revision of S1-230024.</w:t>
            </w:r>
          </w:p>
        </w:tc>
      </w:tr>
      <w:tr w:rsidR="00C33E7C" w:rsidRPr="00A75C05" w14:paraId="15DAC7D6" w14:textId="77777777" w:rsidTr="00F247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EFA07B" w14:textId="77777777" w:rsidR="00C33E7C" w:rsidRPr="00CA25D5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25D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EC4D79" w14:textId="77777777" w:rsidR="00C33E7C" w:rsidRPr="00CA25D5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0" w:history="1">
              <w:r w:rsidR="00C33E7C" w:rsidRPr="00CA25D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64FD0A" w14:textId="77777777" w:rsidR="00C33E7C" w:rsidRPr="00CA25D5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25D5">
              <w:rPr>
                <w:rFonts w:eastAsia="Times New Roman"/>
                <w:szCs w:val="18"/>
                <w:lang w:eastAsia="ar-SA"/>
              </w:rPr>
              <w:t>FirstNet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4C398E" w14:textId="77777777" w:rsidR="00C33E7C" w:rsidRPr="00CA25D5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25D5">
              <w:rPr>
                <w:rFonts w:eastAsia="Times New Roman"/>
                <w:szCs w:val="18"/>
                <w:lang w:eastAsia="ar-SA"/>
              </w:rPr>
              <w:t>Pseudo-CR on Public Safety Outdoor search and rescue/apprehend for Sensing and Communications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48DD04" w14:textId="5765F5DB" w:rsidR="00C33E7C" w:rsidRPr="00CA25D5" w:rsidRDefault="00CA25D5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25D5">
              <w:rPr>
                <w:rFonts w:eastAsia="Times New Roman" w:cs="Arial"/>
                <w:szCs w:val="18"/>
                <w:lang w:eastAsia="ar-SA"/>
              </w:rPr>
              <w:t>Revised to S1-230504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53D9E3" w14:textId="77777777" w:rsidR="00C33E7C" w:rsidRPr="00CA25D5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A25D5" w:rsidRPr="00A75C05" w14:paraId="2B2A2AC6" w14:textId="77777777" w:rsidTr="00F247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F8B425" w14:textId="4BBEB9BC" w:rsidR="00CA25D5" w:rsidRPr="00F24782" w:rsidRDefault="00CA25D5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782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3B7E5" w14:textId="53DD2C3A" w:rsidR="00CA25D5" w:rsidRPr="00F24782" w:rsidRDefault="009E7368" w:rsidP="009748C0">
            <w:pPr>
              <w:snapToGrid w:val="0"/>
              <w:spacing w:after="0" w:line="240" w:lineRule="auto"/>
            </w:pPr>
            <w:hyperlink r:id="rId31" w:history="1">
              <w:r w:rsidR="00CA25D5" w:rsidRPr="00F24782">
                <w:rPr>
                  <w:rStyle w:val="Hyperlink"/>
                  <w:rFonts w:cs="Arial"/>
                  <w:color w:val="auto"/>
                </w:rPr>
                <w:t>S1-230504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52BED6" w14:textId="2294B7F8" w:rsidR="00CA25D5" w:rsidRPr="00F24782" w:rsidRDefault="00CA25D5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24782">
              <w:rPr>
                <w:rFonts w:eastAsia="Times New Roman"/>
                <w:szCs w:val="18"/>
                <w:lang w:eastAsia="ar-SA"/>
              </w:rPr>
              <w:t>FirstNet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6FC7ED" w14:textId="3E6259EB" w:rsidR="00CA25D5" w:rsidRPr="00F24782" w:rsidRDefault="00CA25D5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24782">
              <w:rPr>
                <w:rFonts w:eastAsia="Times New Roman"/>
                <w:szCs w:val="18"/>
                <w:lang w:eastAsia="ar-SA"/>
              </w:rPr>
              <w:t>Pseudo-CR on Public Safety Outdoor search and rescue/apprehend for Sensing and Communications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557AB4" w14:textId="547BF58C" w:rsidR="00CA25D5" w:rsidRPr="00F24782" w:rsidRDefault="00F24782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782">
              <w:rPr>
                <w:rFonts w:eastAsia="Times New Roman" w:cs="Arial"/>
                <w:szCs w:val="18"/>
                <w:lang w:eastAsia="ar-SA"/>
              </w:rPr>
              <w:t>Revised to S1-230607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5140A7" w14:textId="0BB7BB2F" w:rsidR="00CA25D5" w:rsidRPr="00F24782" w:rsidRDefault="00CA25D5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4782">
              <w:rPr>
                <w:rFonts w:eastAsia="Arial Unicode MS" w:cs="Arial"/>
                <w:szCs w:val="18"/>
                <w:lang w:eastAsia="ar-SA"/>
              </w:rPr>
              <w:t>Revision of S1-230013.</w:t>
            </w:r>
          </w:p>
        </w:tc>
      </w:tr>
      <w:tr w:rsidR="00F24782" w:rsidRPr="00A75C05" w14:paraId="23AEB610" w14:textId="77777777" w:rsidTr="00F247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20E4F" w14:textId="6B8544B8" w:rsidR="00F24782" w:rsidRPr="00F24782" w:rsidRDefault="00F24782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78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AB30" w14:textId="248FDB4A" w:rsidR="00F24782" w:rsidRPr="00F24782" w:rsidRDefault="009E7368" w:rsidP="009748C0">
            <w:pPr>
              <w:snapToGrid w:val="0"/>
              <w:spacing w:after="0" w:line="240" w:lineRule="auto"/>
            </w:pPr>
            <w:hyperlink r:id="rId32" w:history="1">
              <w:r w:rsidR="00F24782" w:rsidRPr="00F24782">
                <w:rPr>
                  <w:rStyle w:val="Hyperlink"/>
                  <w:rFonts w:cs="Arial"/>
                  <w:color w:val="auto"/>
                </w:rPr>
                <w:t>S1-230607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33D01" w14:textId="7BFF5392" w:rsidR="00F24782" w:rsidRPr="00F24782" w:rsidRDefault="00F24782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24782">
              <w:rPr>
                <w:rFonts w:eastAsia="Times New Roman"/>
                <w:szCs w:val="18"/>
                <w:lang w:eastAsia="ar-SA"/>
              </w:rPr>
              <w:t>FirstNet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85723" w14:textId="0D360D6B" w:rsidR="00F24782" w:rsidRPr="00F24782" w:rsidRDefault="00F24782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24782">
              <w:rPr>
                <w:rFonts w:eastAsia="Times New Roman"/>
                <w:szCs w:val="18"/>
                <w:lang w:eastAsia="ar-SA"/>
              </w:rPr>
              <w:t>Pseudo-CR on Public Safety Outdoor search and rescue/apprehend for Sensing and Communications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39248" w14:textId="77777777" w:rsidR="00F24782" w:rsidRPr="00F24782" w:rsidRDefault="00F24782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BF1D" w14:textId="37270DEF" w:rsidR="00F24782" w:rsidRDefault="00F24782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4782">
              <w:rPr>
                <w:rFonts w:eastAsia="Arial Unicode MS" w:cs="Arial"/>
                <w:i/>
                <w:szCs w:val="18"/>
                <w:lang w:eastAsia="ar-SA"/>
              </w:rPr>
              <w:t>Revision of S1-230013.</w:t>
            </w:r>
          </w:p>
          <w:p w14:paraId="21DFD9AE" w14:textId="72AA27CC" w:rsidR="00F24782" w:rsidRPr="00F24782" w:rsidRDefault="00F24782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4782">
              <w:rPr>
                <w:rFonts w:eastAsia="Arial Unicode MS" w:cs="Arial"/>
                <w:szCs w:val="18"/>
                <w:lang w:eastAsia="ar-SA"/>
              </w:rPr>
              <w:t>Revision of S1-230504.</w:t>
            </w:r>
          </w:p>
        </w:tc>
      </w:tr>
      <w:tr w:rsidR="00C33E7C" w:rsidRPr="00A75C05" w14:paraId="1914A9C3" w14:textId="77777777" w:rsidTr="00D540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3125A7" w14:textId="77777777" w:rsidR="00C33E7C" w:rsidRPr="00D540B3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40B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7E2107" w14:textId="77777777" w:rsidR="00C33E7C" w:rsidRPr="00D540B3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3" w:history="1">
              <w:r w:rsidR="00C33E7C" w:rsidRPr="00D540B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C5ED93" w14:textId="77777777" w:rsidR="00C33E7C" w:rsidRPr="00D540B3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40B3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37E6AF" w14:textId="77777777" w:rsidR="00C33E7C" w:rsidRPr="00D540B3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40B3">
              <w:rPr>
                <w:rFonts w:eastAsia="Times New Roman"/>
                <w:szCs w:val="18"/>
                <w:lang w:eastAsia="ar-SA"/>
              </w:rPr>
              <w:t>Health monitoring in care facilities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99AFF3" w14:textId="5DC61EE8" w:rsidR="00C33E7C" w:rsidRPr="00D540B3" w:rsidRDefault="00D540B3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40B3">
              <w:rPr>
                <w:rFonts w:eastAsia="Times New Roman" w:cs="Arial"/>
                <w:szCs w:val="18"/>
                <w:lang w:eastAsia="ar-SA"/>
              </w:rPr>
              <w:t>Revised to S1-230505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FFD82A" w14:textId="77777777" w:rsidR="00C33E7C" w:rsidRPr="00D540B3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540B3" w:rsidRPr="00A75C05" w14:paraId="2D2AF2B9" w14:textId="77777777" w:rsidTr="006D4C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757B5" w14:textId="4B86BB43" w:rsidR="00D540B3" w:rsidRPr="00D540B3" w:rsidRDefault="00D540B3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40B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C7BB9" w14:textId="6FEF845E" w:rsidR="00D540B3" w:rsidRPr="00D540B3" w:rsidRDefault="009E7368" w:rsidP="009748C0">
            <w:pPr>
              <w:snapToGrid w:val="0"/>
              <w:spacing w:after="0" w:line="240" w:lineRule="auto"/>
            </w:pPr>
            <w:hyperlink r:id="rId34" w:history="1">
              <w:r w:rsidR="00D540B3" w:rsidRPr="00D540B3">
                <w:rPr>
                  <w:rStyle w:val="Hyperlink"/>
                  <w:rFonts w:cs="Arial"/>
                  <w:color w:val="auto"/>
                </w:rPr>
                <w:t>S1-230505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307D3" w14:textId="370BB206" w:rsidR="00D540B3" w:rsidRPr="00D540B3" w:rsidRDefault="00D540B3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40B3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01C84" w14:textId="56B96E97" w:rsidR="00D540B3" w:rsidRPr="00D540B3" w:rsidRDefault="00D540B3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40B3">
              <w:rPr>
                <w:rFonts w:eastAsia="Times New Roman"/>
                <w:szCs w:val="18"/>
                <w:lang w:eastAsia="ar-SA"/>
              </w:rPr>
              <w:t>Health monitoring in care facilities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2ECF5" w14:textId="77777777" w:rsidR="00D540B3" w:rsidRPr="00D540B3" w:rsidRDefault="00D540B3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980B2" w14:textId="63AE76AD" w:rsidR="00D540B3" w:rsidRPr="00D540B3" w:rsidRDefault="00D540B3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540B3">
              <w:rPr>
                <w:rFonts w:eastAsia="Arial Unicode MS" w:cs="Arial"/>
                <w:szCs w:val="18"/>
                <w:lang w:eastAsia="ar-SA"/>
              </w:rPr>
              <w:t>Revision of S1-230076.</w:t>
            </w:r>
          </w:p>
        </w:tc>
      </w:tr>
      <w:tr w:rsidR="00C33E7C" w:rsidRPr="00A75C05" w14:paraId="5FF4EF76" w14:textId="77777777" w:rsidTr="006D4C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C163E6" w14:textId="77777777" w:rsidR="00C33E7C" w:rsidRPr="006D4C96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4C9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224206" w14:textId="77777777" w:rsidR="00C33E7C" w:rsidRPr="006D4C96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5" w:history="1">
              <w:r w:rsidR="00C33E7C" w:rsidRPr="006D4C9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4BC75B" w14:textId="77777777" w:rsidR="00C33E7C" w:rsidRPr="006D4C96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4C96">
              <w:rPr>
                <w:rFonts w:eastAsia="Times New Roman"/>
                <w:szCs w:val="18"/>
                <w:lang w:eastAsia="ar-SA"/>
              </w:rPr>
              <w:t>Xiaomi, Qualcomm, 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2BCC78" w14:textId="77777777" w:rsidR="00C33E7C" w:rsidRPr="006D4C96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4C96">
              <w:rPr>
                <w:rFonts w:eastAsia="Times New Roman"/>
                <w:szCs w:val="18"/>
                <w:lang w:eastAsia="ar-SA"/>
              </w:rPr>
              <w:t>New use case: Vehicle Sensing for ADAS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4FEC57" w14:textId="48A7865A" w:rsidR="00C33E7C" w:rsidRPr="006D4C96" w:rsidRDefault="006D4C9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4C96">
              <w:rPr>
                <w:rFonts w:eastAsia="Times New Roman" w:cs="Arial"/>
                <w:szCs w:val="18"/>
                <w:lang w:eastAsia="ar-SA"/>
              </w:rPr>
              <w:t>Revised to S1-230506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2A89CB" w14:textId="77777777" w:rsidR="00C33E7C" w:rsidRPr="006D4C96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D4C96" w:rsidRPr="00A75C05" w14:paraId="24CE44C7" w14:textId="77777777" w:rsidTr="006D4C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07B4C" w14:textId="66DF7CF2" w:rsidR="006D4C96" w:rsidRPr="006D4C96" w:rsidRDefault="006D4C9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4C9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6D1C7" w14:textId="29D92957" w:rsidR="006D4C96" w:rsidRPr="006D4C96" w:rsidRDefault="009E7368" w:rsidP="009748C0">
            <w:pPr>
              <w:snapToGrid w:val="0"/>
              <w:spacing w:after="0" w:line="240" w:lineRule="auto"/>
            </w:pPr>
            <w:hyperlink r:id="rId36" w:history="1">
              <w:r w:rsidR="006D4C96" w:rsidRPr="006D4C96">
                <w:rPr>
                  <w:rStyle w:val="Hyperlink"/>
                  <w:rFonts w:cs="Arial"/>
                  <w:color w:val="auto"/>
                </w:rPr>
                <w:t>S1-230506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A777E" w14:textId="381C9737" w:rsidR="006D4C96" w:rsidRPr="006D4C96" w:rsidRDefault="006D4C96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4C96">
              <w:rPr>
                <w:rFonts w:eastAsia="Times New Roman"/>
                <w:szCs w:val="18"/>
                <w:lang w:eastAsia="ar-SA"/>
              </w:rPr>
              <w:t>Xiaomi, Qualcomm, 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6D918" w14:textId="3BE1F0B9" w:rsidR="006D4C96" w:rsidRPr="006D4C96" w:rsidRDefault="006D4C96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4C96">
              <w:rPr>
                <w:rFonts w:eastAsia="Times New Roman"/>
                <w:szCs w:val="18"/>
                <w:lang w:eastAsia="ar-SA"/>
              </w:rPr>
              <w:t>New use case: Vehicle Sensing for ADAS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329A9" w14:textId="77777777" w:rsidR="006D4C96" w:rsidRPr="006D4C96" w:rsidRDefault="006D4C9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21E3A" w14:textId="1831587E" w:rsidR="006D4C96" w:rsidRPr="006D4C96" w:rsidRDefault="006D4C96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D4C96">
              <w:rPr>
                <w:rFonts w:eastAsia="Arial Unicode MS" w:cs="Arial"/>
                <w:szCs w:val="18"/>
                <w:lang w:eastAsia="ar-SA"/>
              </w:rPr>
              <w:t>Revision of S1-230089.</w:t>
            </w:r>
          </w:p>
        </w:tc>
      </w:tr>
      <w:tr w:rsidR="00C33E7C" w:rsidRPr="00A75C05" w14:paraId="0ABC6FF5" w14:textId="77777777" w:rsidTr="006D4C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935CFB" w14:textId="77777777" w:rsidR="00C33E7C" w:rsidRPr="006D4C96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4C9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2DE39" w14:textId="77777777" w:rsidR="00C33E7C" w:rsidRPr="006D4C96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7" w:history="1">
              <w:r w:rsidR="00C33E7C" w:rsidRPr="006D4C9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F43721" w14:textId="77777777" w:rsidR="00C33E7C" w:rsidRPr="006D4C96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4C96">
              <w:rPr>
                <w:rFonts w:eastAsia="Times New Roman"/>
                <w:szCs w:val="18"/>
                <w:lang w:eastAsia="ar-SA"/>
              </w:rPr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F3C1BB" w14:textId="77777777" w:rsidR="00C33E7C" w:rsidRPr="006D4C96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4C96">
              <w:rPr>
                <w:rFonts w:eastAsia="Times New Roman"/>
                <w:szCs w:val="18"/>
                <w:lang w:eastAsia="ar-SA"/>
              </w:rPr>
              <w:t>New use case: eCall Sensing for life detection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C0D7C" w14:textId="6840E4BC" w:rsidR="00C33E7C" w:rsidRPr="006D4C96" w:rsidRDefault="006D4C9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4C96">
              <w:rPr>
                <w:rFonts w:eastAsia="Times New Roman" w:cs="Arial"/>
                <w:szCs w:val="18"/>
                <w:lang w:eastAsia="ar-SA"/>
              </w:rPr>
              <w:t>Revised to S1-230507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7E0CC2" w14:textId="77777777" w:rsidR="00C33E7C" w:rsidRPr="006D4C96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D4C96" w:rsidRPr="00A75C05" w14:paraId="5A17DFBF" w14:textId="77777777" w:rsidTr="00844F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E66D8" w14:textId="4A98B4CA" w:rsidR="006D4C96" w:rsidRPr="006D4C96" w:rsidRDefault="006D4C9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4C9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4542" w14:textId="0991DE91" w:rsidR="006D4C96" w:rsidRPr="006D4C96" w:rsidRDefault="009E7368" w:rsidP="009748C0">
            <w:pPr>
              <w:snapToGrid w:val="0"/>
              <w:spacing w:after="0" w:line="240" w:lineRule="auto"/>
            </w:pPr>
            <w:hyperlink r:id="rId38" w:history="1">
              <w:r w:rsidR="006D4C96" w:rsidRPr="006D4C96">
                <w:rPr>
                  <w:rStyle w:val="Hyperlink"/>
                  <w:rFonts w:cs="Arial"/>
                  <w:color w:val="auto"/>
                </w:rPr>
                <w:t>S1-230507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9D830" w14:textId="617D0C36" w:rsidR="006D4C96" w:rsidRPr="006D4C96" w:rsidRDefault="006D4C96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4C96">
              <w:rPr>
                <w:rFonts w:eastAsia="Times New Roman"/>
                <w:szCs w:val="18"/>
                <w:lang w:eastAsia="ar-SA"/>
              </w:rPr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7496E" w14:textId="154A5939" w:rsidR="006D4C96" w:rsidRPr="006D4C96" w:rsidRDefault="006D4C96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4C96">
              <w:rPr>
                <w:rFonts w:eastAsia="Times New Roman"/>
                <w:szCs w:val="18"/>
                <w:lang w:eastAsia="ar-SA"/>
              </w:rPr>
              <w:t>New use case: eCall Sensing for life detection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8F04F" w14:textId="77777777" w:rsidR="006D4C96" w:rsidRPr="006D4C96" w:rsidRDefault="006D4C96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7CE07" w14:textId="60EF903B" w:rsidR="006D4C96" w:rsidRPr="006D4C96" w:rsidRDefault="006D4C96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D4C96">
              <w:rPr>
                <w:rFonts w:eastAsia="Arial Unicode MS" w:cs="Arial"/>
                <w:szCs w:val="18"/>
                <w:lang w:eastAsia="ar-SA"/>
              </w:rPr>
              <w:t>Revision of S1-230094.</w:t>
            </w:r>
          </w:p>
        </w:tc>
      </w:tr>
      <w:tr w:rsidR="00C33E7C" w:rsidRPr="00A75C05" w14:paraId="1FD91E1D" w14:textId="77777777" w:rsidTr="00844F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1FB8AE" w14:textId="77777777" w:rsidR="00C33E7C" w:rsidRPr="00844F6D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F6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FCF1A2" w14:textId="77777777" w:rsidR="00C33E7C" w:rsidRPr="00844F6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9" w:history="1">
              <w:r w:rsidR="00C33E7C" w:rsidRPr="00844F6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CEA898" w14:textId="77777777" w:rsidR="00C33E7C" w:rsidRPr="00844F6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44F6D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26B9C5" w14:textId="77777777" w:rsidR="00C33E7C" w:rsidRPr="00844F6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44F6D">
              <w:rPr>
                <w:rFonts w:eastAsia="Times New Roman"/>
                <w:szCs w:val="18"/>
                <w:lang w:eastAsia="ar-SA"/>
              </w:rPr>
              <w:t>Use case on Sensing Malicious UE Transmitter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B17948" w14:textId="598EFB7A" w:rsidR="00C33E7C" w:rsidRPr="00844F6D" w:rsidRDefault="00844F6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F6D">
              <w:rPr>
                <w:rFonts w:eastAsia="Times New Roman" w:cs="Arial"/>
                <w:szCs w:val="18"/>
                <w:lang w:eastAsia="ar-SA"/>
              </w:rPr>
              <w:t>Revised to S1-230508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869A45" w14:textId="77777777" w:rsidR="00C33E7C" w:rsidRPr="00844F6D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44F6D" w:rsidRPr="00A75C05" w14:paraId="087B2152" w14:textId="77777777" w:rsidTr="00844F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5AFBA" w14:textId="2D5C52D3" w:rsidR="00844F6D" w:rsidRPr="00844F6D" w:rsidRDefault="00844F6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F6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33EA0" w14:textId="3BF4AB60" w:rsidR="00844F6D" w:rsidRPr="00844F6D" w:rsidRDefault="009E7368" w:rsidP="009748C0">
            <w:pPr>
              <w:snapToGrid w:val="0"/>
              <w:spacing w:after="0" w:line="240" w:lineRule="auto"/>
            </w:pPr>
            <w:hyperlink r:id="rId40" w:history="1">
              <w:r w:rsidR="00844F6D" w:rsidRPr="00844F6D">
                <w:rPr>
                  <w:rStyle w:val="Hyperlink"/>
                  <w:rFonts w:cs="Arial"/>
                  <w:color w:val="auto"/>
                </w:rPr>
                <w:t>S1-230508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6419C" w14:textId="58F94668" w:rsidR="00844F6D" w:rsidRPr="00844F6D" w:rsidRDefault="00844F6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44F6D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FF46F" w14:textId="6E0EEC9A" w:rsidR="00844F6D" w:rsidRPr="00844F6D" w:rsidRDefault="00844F6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44F6D">
              <w:rPr>
                <w:rFonts w:eastAsia="Times New Roman"/>
                <w:szCs w:val="18"/>
                <w:lang w:eastAsia="ar-SA"/>
              </w:rPr>
              <w:t>Use case on Sensing Malicious UE Transmitter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11C6A" w14:textId="77777777" w:rsidR="00844F6D" w:rsidRPr="00844F6D" w:rsidRDefault="00844F6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C0365" w14:textId="76BA025B" w:rsidR="00844F6D" w:rsidRPr="00844F6D" w:rsidRDefault="00844F6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44F6D">
              <w:rPr>
                <w:rFonts w:eastAsia="Arial Unicode MS" w:cs="Arial"/>
                <w:szCs w:val="18"/>
                <w:lang w:eastAsia="ar-SA"/>
              </w:rPr>
              <w:t>Revision of S1-230111.</w:t>
            </w:r>
          </w:p>
        </w:tc>
      </w:tr>
      <w:tr w:rsidR="00C33E7C" w:rsidRPr="00A75C05" w14:paraId="3EE0D140" w14:textId="77777777" w:rsidTr="0038586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64F83A" w14:textId="77777777" w:rsidR="00C33E7C" w:rsidRPr="00844F6D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F6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3C408" w14:textId="77777777" w:rsidR="00C33E7C" w:rsidRPr="00844F6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1" w:history="1">
              <w:r w:rsidR="00C33E7C" w:rsidRPr="00844F6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D41D27" w14:textId="77777777" w:rsidR="00C33E7C" w:rsidRPr="00844F6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44F6D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6F4E7D" w14:textId="77777777" w:rsidR="00C33E7C" w:rsidRPr="00844F6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44F6D">
              <w:rPr>
                <w:rFonts w:eastAsia="Times New Roman"/>
                <w:szCs w:val="18"/>
                <w:lang w:eastAsia="ar-SA"/>
              </w:rPr>
              <w:t>Use case on Sensing 5G Spectrum for Opportunistic Spectrum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22EBD9" w14:textId="3DAC0F22" w:rsidR="00C33E7C" w:rsidRPr="00844F6D" w:rsidRDefault="00844F6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F6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BEC6E2" w14:textId="77777777" w:rsidR="00C33E7C" w:rsidRPr="00844F6D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5B8C56E2" w14:textId="77777777" w:rsidTr="0038586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C8558C" w14:textId="77777777" w:rsidR="00C33E7C" w:rsidRPr="0038586C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586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6B8C6" w14:textId="77777777" w:rsidR="00C33E7C" w:rsidRPr="0038586C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2" w:history="1">
              <w:r w:rsidR="00C33E7C" w:rsidRPr="0038586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6B4067" w14:textId="77777777" w:rsidR="00C33E7C" w:rsidRPr="0038586C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8586C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9252F0" w14:textId="77777777" w:rsidR="00C33E7C" w:rsidRPr="0038586C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8586C">
              <w:rPr>
                <w:rFonts w:eastAsia="Times New Roman"/>
                <w:szCs w:val="18"/>
                <w:lang w:eastAsia="ar-SA"/>
              </w:rPr>
              <w:t>Use Case on Application Navigation using Gesture Recognition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84786A" w14:textId="441B7966" w:rsidR="00C33E7C" w:rsidRPr="0038586C" w:rsidRDefault="0038586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586C">
              <w:rPr>
                <w:rFonts w:eastAsia="Times New Roman" w:cs="Arial"/>
                <w:szCs w:val="18"/>
                <w:lang w:eastAsia="ar-SA"/>
              </w:rPr>
              <w:t>Revised to S1-230509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0C28F7" w14:textId="77777777" w:rsidR="00C33E7C" w:rsidRPr="0038586C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8586C" w:rsidRPr="00A75C05" w14:paraId="0DBBDCE5" w14:textId="77777777" w:rsidTr="0038586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887EB" w14:textId="46006AED" w:rsidR="0038586C" w:rsidRPr="0038586C" w:rsidRDefault="0038586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586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2E6A3" w14:textId="6D183C4E" w:rsidR="0038586C" w:rsidRPr="0038586C" w:rsidRDefault="009E7368" w:rsidP="009748C0">
            <w:pPr>
              <w:snapToGrid w:val="0"/>
              <w:spacing w:after="0" w:line="240" w:lineRule="auto"/>
            </w:pPr>
            <w:hyperlink r:id="rId43" w:history="1">
              <w:r w:rsidR="0038586C" w:rsidRPr="0038586C">
                <w:rPr>
                  <w:rStyle w:val="Hyperlink"/>
                  <w:rFonts w:cs="Arial"/>
                  <w:color w:val="auto"/>
                </w:rPr>
                <w:t>S1-230509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6D1C1" w14:textId="154E2FD2" w:rsidR="0038586C" w:rsidRPr="0038586C" w:rsidRDefault="0038586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8586C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9D173" w14:textId="738D4103" w:rsidR="0038586C" w:rsidRPr="0038586C" w:rsidRDefault="0038586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8586C">
              <w:rPr>
                <w:rFonts w:eastAsia="Times New Roman"/>
                <w:szCs w:val="18"/>
                <w:lang w:eastAsia="ar-SA"/>
              </w:rPr>
              <w:t>Use Case on Application Navigation using Gesture Recognition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4F7AD" w14:textId="77777777" w:rsidR="0038586C" w:rsidRPr="0038586C" w:rsidRDefault="0038586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E8BF4" w14:textId="7B15FB14" w:rsidR="0038586C" w:rsidRPr="0038586C" w:rsidRDefault="0038586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586C">
              <w:rPr>
                <w:rFonts w:eastAsia="Arial Unicode MS" w:cs="Arial"/>
                <w:szCs w:val="18"/>
                <w:lang w:eastAsia="ar-SA"/>
              </w:rPr>
              <w:t>Revision of S1-230120.</w:t>
            </w:r>
          </w:p>
        </w:tc>
      </w:tr>
      <w:tr w:rsidR="00C33E7C" w:rsidRPr="00A75C05" w14:paraId="62D1EB32" w14:textId="77777777" w:rsidTr="0038586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EDFD0F" w14:textId="77777777" w:rsidR="00C33E7C" w:rsidRPr="0038586C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586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1203F1" w14:textId="77777777" w:rsidR="00C33E7C" w:rsidRPr="0038586C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4" w:history="1">
              <w:r w:rsidR="00C33E7C" w:rsidRPr="0038586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2DDFB5" w14:textId="77777777" w:rsidR="00C33E7C" w:rsidRPr="0038586C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8586C">
              <w:rPr>
                <w:rFonts w:eastAsia="Times New Roman"/>
                <w:szCs w:val="18"/>
                <w:lang w:eastAsia="ar-SA"/>
              </w:rPr>
              <w:t xml:space="preserve">Rakuten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EC1491" w14:textId="77777777" w:rsidR="00C33E7C" w:rsidRPr="0038586C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8586C">
              <w:rPr>
                <w:rFonts w:eastAsia="Times New Roman"/>
                <w:szCs w:val="18"/>
                <w:lang w:eastAsia="ar-SA"/>
              </w:rPr>
              <w:t>Pseudo-CR Use case of sensing on Congestion Detection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DDFB81" w14:textId="7D120DCA" w:rsidR="00C33E7C" w:rsidRPr="0038586C" w:rsidRDefault="0038586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586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067562" w14:textId="77777777" w:rsidR="00C33E7C" w:rsidRPr="0038586C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535B3ABE" w14:textId="77777777" w:rsidTr="002562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8B8A7" w14:textId="77777777" w:rsidR="00C33E7C" w:rsidRPr="00AA6884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688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10B030" w14:textId="77777777" w:rsidR="00C33E7C" w:rsidRPr="00AA6884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5" w:history="1">
              <w:r w:rsidR="00C33E7C" w:rsidRPr="00AA688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441340" w14:textId="77777777" w:rsidR="00C33E7C" w:rsidRPr="00AA6884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A6884">
              <w:rPr>
                <w:rFonts w:eastAsia="Times New Roman"/>
                <w:szCs w:val="18"/>
                <w:lang w:eastAsia="ar-SA"/>
              </w:rPr>
              <w:t>Huawei, 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37B15" w14:textId="77777777" w:rsidR="00C33E7C" w:rsidRPr="00AA6884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A6884">
              <w:rPr>
                <w:rFonts w:eastAsia="Times New Roman"/>
                <w:szCs w:val="18"/>
                <w:lang w:eastAsia="ar-SA"/>
              </w:rPr>
              <w:t>out-of-coverage 5G Wireless sensing for automotive maneuvering and navigation service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B59FA1" w14:textId="54AC6E6E" w:rsidR="00C33E7C" w:rsidRPr="00AA6884" w:rsidRDefault="00AA6884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6884">
              <w:rPr>
                <w:rFonts w:eastAsia="Times New Roman" w:cs="Arial"/>
                <w:szCs w:val="18"/>
                <w:lang w:eastAsia="ar-SA"/>
              </w:rPr>
              <w:t>Revised to S1-230502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B9DCDE" w14:textId="77777777" w:rsidR="00C33E7C" w:rsidRPr="00AA6884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6884" w:rsidRPr="00A75C05" w14:paraId="1926A74F" w14:textId="77777777" w:rsidTr="002562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4820B" w14:textId="62B00DD5" w:rsidR="00AA6884" w:rsidRPr="002562B3" w:rsidRDefault="00AA6884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62B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ADD0EA" w14:textId="5982B33D" w:rsidR="00AA6884" w:rsidRPr="002562B3" w:rsidRDefault="009E7368" w:rsidP="009748C0">
            <w:pPr>
              <w:snapToGrid w:val="0"/>
              <w:spacing w:after="0" w:line="240" w:lineRule="auto"/>
            </w:pPr>
            <w:hyperlink r:id="rId46" w:history="1">
              <w:r w:rsidR="00AA6884" w:rsidRPr="002562B3">
                <w:rPr>
                  <w:rStyle w:val="Hyperlink"/>
                  <w:rFonts w:cs="Arial"/>
                  <w:color w:val="auto"/>
                </w:rPr>
                <w:t>S1-230502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347096" w14:textId="7A658246" w:rsidR="00AA6884" w:rsidRPr="002562B3" w:rsidRDefault="00AA6884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562B3">
              <w:rPr>
                <w:rFonts w:eastAsia="Times New Roman"/>
                <w:szCs w:val="18"/>
                <w:lang w:eastAsia="ar-SA"/>
              </w:rPr>
              <w:t>Huawei, 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CFDA39" w14:textId="2343ADBE" w:rsidR="00AA6884" w:rsidRPr="002562B3" w:rsidRDefault="00AA6884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562B3">
              <w:rPr>
                <w:rFonts w:eastAsia="Times New Roman"/>
                <w:szCs w:val="18"/>
                <w:lang w:eastAsia="ar-SA"/>
              </w:rPr>
              <w:t>out-of-coverage 5G Wireless sensing for automotive maneuvering and navigation service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F38B3B" w14:textId="43BFBEF3" w:rsidR="00AA6884" w:rsidRPr="002562B3" w:rsidRDefault="002562B3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62B3">
              <w:rPr>
                <w:rFonts w:eastAsia="Times New Roman" w:cs="Arial"/>
                <w:szCs w:val="18"/>
                <w:lang w:eastAsia="ar-SA"/>
              </w:rPr>
              <w:t>Revised to S1-230510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313E0F" w14:textId="7AED3DB7" w:rsidR="00AA6884" w:rsidRPr="002562B3" w:rsidRDefault="00AA6884" w:rsidP="009748C0">
            <w:pPr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2562B3">
              <w:rPr>
                <w:rFonts w:eastAsia="Arial Unicode MS" w:cs="Arial"/>
                <w:szCs w:val="18"/>
                <w:lang w:eastAsia="ar-SA"/>
              </w:rPr>
              <w:t>Revision of S1-230135.</w:t>
            </w:r>
          </w:p>
        </w:tc>
      </w:tr>
      <w:tr w:rsidR="002562B3" w:rsidRPr="00A75C05" w14:paraId="76E68ECC" w14:textId="77777777" w:rsidTr="002562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CCEDB" w14:textId="03AC95B5" w:rsidR="002562B3" w:rsidRPr="002562B3" w:rsidRDefault="002562B3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62B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871E4" w14:textId="2A78BF5B" w:rsidR="002562B3" w:rsidRPr="002562B3" w:rsidRDefault="009E7368" w:rsidP="009748C0">
            <w:pPr>
              <w:snapToGrid w:val="0"/>
              <w:spacing w:after="0" w:line="240" w:lineRule="auto"/>
              <w:rPr>
                <w:rFonts w:cs="Arial"/>
              </w:rPr>
            </w:pPr>
            <w:hyperlink r:id="rId47" w:history="1">
              <w:r w:rsidR="002562B3" w:rsidRPr="002562B3">
                <w:rPr>
                  <w:rStyle w:val="Hyperlink"/>
                  <w:rFonts w:cs="Arial"/>
                  <w:color w:val="auto"/>
                </w:rPr>
                <w:t>S1-230510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F280" w14:textId="75E751A2" w:rsidR="002562B3" w:rsidRPr="002562B3" w:rsidRDefault="002562B3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562B3">
              <w:rPr>
                <w:rFonts w:eastAsia="Times New Roman"/>
                <w:szCs w:val="18"/>
                <w:lang w:eastAsia="ar-SA"/>
              </w:rPr>
              <w:t>Huawei, 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4D498" w14:textId="4633AF2F" w:rsidR="002562B3" w:rsidRPr="002562B3" w:rsidRDefault="002562B3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562B3">
              <w:rPr>
                <w:rFonts w:eastAsia="Times New Roman"/>
                <w:szCs w:val="18"/>
                <w:lang w:eastAsia="ar-SA"/>
              </w:rPr>
              <w:t>out-of-coverage 5G Wireless sensing for automotive maneuvering and navigation service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C989F" w14:textId="77777777" w:rsidR="002562B3" w:rsidRPr="002562B3" w:rsidRDefault="002562B3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A5EB1" w14:textId="27E97D2E" w:rsidR="002562B3" w:rsidRDefault="002562B3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562B3">
              <w:rPr>
                <w:rFonts w:eastAsia="Arial Unicode MS" w:cs="Arial"/>
                <w:i/>
                <w:szCs w:val="18"/>
                <w:lang w:eastAsia="ar-SA"/>
              </w:rPr>
              <w:t>Revision of S1-230135.</w:t>
            </w:r>
          </w:p>
          <w:p w14:paraId="7B07D796" w14:textId="0EF7EA0B" w:rsidR="002562B3" w:rsidRPr="002562B3" w:rsidRDefault="002562B3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562B3">
              <w:rPr>
                <w:rFonts w:eastAsia="Arial Unicode MS" w:cs="Arial"/>
                <w:szCs w:val="18"/>
                <w:lang w:eastAsia="ar-SA"/>
              </w:rPr>
              <w:t>Revision of S1-230502.</w:t>
            </w:r>
          </w:p>
        </w:tc>
      </w:tr>
      <w:tr w:rsidR="00F42FD0" w:rsidRPr="00A75C05" w14:paraId="288426CB" w14:textId="77777777" w:rsidTr="00BE31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040D15" w14:textId="77777777" w:rsidR="00F42FD0" w:rsidRPr="008B7370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737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76D5D8" w14:textId="77777777" w:rsidR="00F42FD0" w:rsidRPr="008B7370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8" w:history="1">
              <w:r w:rsidR="00F42FD0" w:rsidRPr="008B737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672A6" w14:textId="77777777" w:rsidR="00F42FD0" w:rsidRPr="008B7370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7370">
              <w:rPr>
                <w:rFonts w:eastAsia="Times New Roman"/>
                <w:szCs w:val="18"/>
                <w:lang w:eastAsia="ar-SA"/>
              </w:rPr>
              <w:t>CMDI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99001B" w14:textId="77777777" w:rsidR="00F42FD0" w:rsidRPr="008B7370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7370">
              <w:rPr>
                <w:rFonts w:eastAsia="Times New Roman"/>
                <w:szCs w:val="18"/>
                <w:lang w:eastAsia="ar-SA"/>
              </w:rPr>
              <w:t>pCR on new use case on intersection detection for a Smart Traffic Light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A5CF52" w14:textId="77777777" w:rsidR="00F42FD0" w:rsidRPr="008B7370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7370">
              <w:rPr>
                <w:rFonts w:eastAsia="Times New Roman" w:cs="Arial"/>
                <w:szCs w:val="18"/>
                <w:lang w:eastAsia="ar-SA"/>
              </w:rPr>
              <w:t>Revised to S1-230562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0F4985" w14:textId="77777777" w:rsidR="00F42FD0" w:rsidRPr="008B7370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2FD0" w:rsidRPr="00A75C05" w14:paraId="63E0D86D" w14:textId="77777777" w:rsidTr="00BE31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D10B6A" w14:textId="77777777" w:rsidR="00F42FD0" w:rsidRPr="00BE3141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314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AFE143" w14:textId="06640BE5" w:rsidR="00F42FD0" w:rsidRPr="00BE3141" w:rsidRDefault="009E7368" w:rsidP="009748C0">
            <w:pPr>
              <w:snapToGrid w:val="0"/>
              <w:spacing w:after="0" w:line="240" w:lineRule="auto"/>
            </w:pPr>
            <w:hyperlink r:id="rId49" w:history="1">
              <w:r w:rsidR="00F42FD0" w:rsidRPr="00BE3141">
                <w:rPr>
                  <w:rStyle w:val="Hyperlink"/>
                  <w:rFonts w:cs="Arial"/>
                  <w:color w:val="auto"/>
                </w:rPr>
                <w:t>S1-230562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6195A3" w14:textId="77777777" w:rsidR="00F42FD0" w:rsidRPr="00BE3141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E3141">
              <w:rPr>
                <w:rFonts w:eastAsia="Times New Roman"/>
                <w:szCs w:val="18"/>
                <w:lang w:eastAsia="ar-SA"/>
              </w:rPr>
              <w:t>CMDI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6874D" w14:textId="77777777" w:rsidR="00F42FD0" w:rsidRPr="00BE3141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E3141">
              <w:rPr>
                <w:rFonts w:eastAsia="Times New Roman"/>
                <w:szCs w:val="18"/>
                <w:lang w:eastAsia="ar-SA"/>
              </w:rPr>
              <w:t>pCR on new use case on intersection detection for a Smart Traffic Light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715CD4" w14:textId="57276CDD" w:rsidR="00F42FD0" w:rsidRPr="00BE3141" w:rsidRDefault="00BE3141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3141">
              <w:rPr>
                <w:rFonts w:eastAsia="Times New Roman" w:cs="Arial"/>
                <w:szCs w:val="18"/>
                <w:lang w:eastAsia="ar-SA"/>
              </w:rPr>
              <w:t>Revised to S1-230511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031245" w14:textId="77777777" w:rsidR="00F42FD0" w:rsidRPr="00BE3141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141">
              <w:rPr>
                <w:rFonts w:eastAsia="Arial Unicode MS" w:cs="Arial"/>
                <w:szCs w:val="18"/>
                <w:lang w:eastAsia="ar-SA"/>
              </w:rPr>
              <w:t>Revision of S1-230146.</w:t>
            </w:r>
          </w:p>
        </w:tc>
      </w:tr>
      <w:tr w:rsidR="00BE3141" w:rsidRPr="00A75C05" w14:paraId="422D398F" w14:textId="77777777" w:rsidTr="00BE31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A0064" w14:textId="5F6F4C86" w:rsidR="00BE3141" w:rsidRPr="00BE3141" w:rsidRDefault="00BE3141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314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DB43B" w14:textId="0621236C" w:rsidR="00BE3141" w:rsidRPr="00BE3141" w:rsidRDefault="009E7368" w:rsidP="009748C0">
            <w:pPr>
              <w:snapToGrid w:val="0"/>
              <w:spacing w:after="0" w:line="240" w:lineRule="auto"/>
            </w:pPr>
            <w:hyperlink r:id="rId50" w:history="1">
              <w:r w:rsidR="00BE3141" w:rsidRPr="00BE3141">
                <w:rPr>
                  <w:rStyle w:val="Hyperlink"/>
                  <w:rFonts w:cs="Arial"/>
                  <w:color w:val="auto"/>
                </w:rPr>
                <w:t>S1-230511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7DBE1" w14:textId="6BE52CE2" w:rsidR="00BE3141" w:rsidRPr="00BE3141" w:rsidRDefault="00BE314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E3141">
              <w:rPr>
                <w:rFonts w:eastAsia="Times New Roman"/>
                <w:szCs w:val="18"/>
                <w:lang w:eastAsia="ar-SA"/>
              </w:rPr>
              <w:t>CMDI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B2189" w14:textId="51F7B9C9" w:rsidR="00BE3141" w:rsidRPr="00BE3141" w:rsidRDefault="00BE314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E3141">
              <w:rPr>
                <w:rFonts w:eastAsia="Times New Roman"/>
                <w:szCs w:val="18"/>
                <w:lang w:eastAsia="ar-SA"/>
              </w:rPr>
              <w:t>pCR on new use case on intersection detection for a Smart Traffic Light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27F47" w14:textId="77777777" w:rsidR="00BE3141" w:rsidRPr="00BE3141" w:rsidRDefault="00BE3141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4EE8" w14:textId="33F9984B" w:rsidR="00BE3141" w:rsidRDefault="00BE3141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141">
              <w:rPr>
                <w:rFonts w:eastAsia="Arial Unicode MS" w:cs="Arial"/>
                <w:i/>
                <w:szCs w:val="18"/>
                <w:lang w:eastAsia="ar-SA"/>
              </w:rPr>
              <w:t>Revision of S1-230146.</w:t>
            </w:r>
          </w:p>
          <w:p w14:paraId="6F69A008" w14:textId="4BD7A81D" w:rsidR="00BE3141" w:rsidRPr="00BE3141" w:rsidRDefault="00BE3141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3141">
              <w:rPr>
                <w:rFonts w:eastAsia="Arial Unicode MS" w:cs="Arial"/>
                <w:szCs w:val="18"/>
                <w:lang w:eastAsia="ar-SA"/>
              </w:rPr>
              <w:t>Revision of S1-230562.</w:t>
            </w:r>
          </w:p>
        </w:tc>
      </w:tr>
      <w:tr w:rsidR="00C33E7C" w:rsidRPr="00A75C05" w14:paraId="21B5D23E" w14:textId="77777777" w:rsidTr="00BE31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291D94" w14:textId="77777777" w:rsidR="00C33E7C" w:rsidRPr="00BE3141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314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073FB" w14:textId="77777777" w:rsidR="00C33E7C" w:rsidRPr="00BE3141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1" w:history="1">
              <w:r w:rsidR="00C33E7C" w:rsidRPr="00BE314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4E4D62" w14:textId="77777777" w:rsidR="00C33E7C" w:rsidRPr="00BE3141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E3141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B8357" w14:textId="77777777" w:rsidR="00C33E7C" w:rsidRPr="00BE3141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E3141">
              <w:rPr>
                <w:rFonts w:eastAsia="Times New Roman"/>
                <w:szCs w:val="18"/>
                <w:lang w:eastAsia="ar-SA"/>
              </w:rPr>
              <w:t>pCR use case on Hand Tracking in XR applications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EA792D" w14:textId="70337127" w:rsidR="00C33E7C" w:rsidRPr="00BE3141" w:rsidRDefault="00BE3141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 into </w:t>
            </w:r>
            <w:r w:rsidRPr="00BE3141">
              <w:rPr>
                <w:rFonts w:cs="Arial"/>
              </w:rPr>
              <w:t>S1-230509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375B48" w14:textId="77777777" w:rsidR="00C33E7C" w:rsidRPr="00BE3141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4B1D3A42" w14:textId="77777777" w:rsidTr="00BE31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4F5C61" w14:textId="77777777" w:rsidR="00C33E7C" w:rsidRPr="00BE3141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314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97D67F" w14:textId="77777777" w:rsidR="00C33E7C" w:rsidRPr="00BE3141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2" w:history="1">
              <w:r w:rsidR="00C33E7C" w:rsidRPr="00BE314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0C9722" w14:textId="77777777" w:rsidR="00C33E7C" w:rsidRPr="00BE3141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E3141">
              <w:rPr>
                <w:rFonts w:eastAsia="Times New Roman"/>
                <w:szCs w:val="18"/>
                <w:lang w:eastAsia="ar-SA"/>
              </w:rPr>
              <w:t xml:space="preserve">DENSO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0EDAC0" w14:textId="77777777" w:rsidR="00C33E7C" w:rsidRPr="00BE3141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E3141">
              <w:rPr>
                <w:rFonts w:eastAsia="Times New Roman"/>
                <w:szCs w:val="18"/>
                <w:lang w:eastAsia="ar-SA"/>
              </w:rPr>
              <w:t>5G Wireless sensing for automated mobility in partial coverage and out-of-coverage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EAEB10" w14:textId="3C20FC31" w:rsidR="00C33E7C" w:rsidRPr="00BE3141" w:rsidRDefault="00BE3141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 into </w:t>
            </w:r>
            <w:r w:rsidRPr="00BE3141">
              <w:rPr>
                <w:rFonts w:cs="Arial"/>
              </w:rPr>
              <w:t>S1-2305</w:t>
            </w:r>
            <w:r>
              <w:rPr>
                <w:rFonts w:cs="Arial"/>
              </w:rPr>
              <w:t>10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48B38E" w14:textId="77777777" w:rsidR="00C33E7C" w:rsidRPr="00BE3141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2FD0" w:rsidRPr="00A75C05" w14:paraId="61F6BDE9" w14:textId="77777777" w:rsidTr="00335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2F2104" w14:textId="77777777" w:rsidR="00F42FD0" w:rsidRPr="008B7370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737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127F21" w14:textId="77777777" w:rsidR="00F42FD0" w:rsidRPr="008B7370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3" w:history="1">
              <w:r w:rsidR="00F42FD0" w:rsidRPr="008B737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3E550" w14:textId="77777777" w:rsidR="00F42FD0" w:rsidRPr="008B7370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7370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A0FD1D" w14:textId="77777777" w:rsidR="00F42FD0" w:rsidRPr="008B7370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7370">
              <w:rPr>
                <w:rFonts w:eastAsia="Times New Roman"/>
                <w:szCs w:val="18"/>
                <w:lang w:eastAsia="ar-SA"/>
              </w:rPr>
              <w:t xml:space="preserve">Use case on sensing disturbance/intrusion in maritime scenario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1B0D37" w14:textId="77777777" w:rsidR="00F42FD0" w:rsidRPr="008B7370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7370">
              <w:rPr>
                <w:rFonts w:eastAsia="Times New Roman" w:cs="Arial"/>
                <w:szCs w:val="18"/>
                <w:lang w:eastAsia="ar-SA"/>
              </w:rPr>
              <w:t>Revised to S1-230554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6BBFD" w14:textId="77777777" w:rsidR="00F42FD0" w:rsidRPr="008B7370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2FD0" w:rsidRPr="00A75C05" w14:paraId="54789C91" w14:textId="77777777" w:rsidTr="00335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08E27" w14:textId="77777777" w:rsidR="00F42FD0" w:rsidRPr="00335250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5250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A4756" w14:textId="46DD5DCF" w:rsidR="00F42FD0" w:rsidRPr="00335250" w:rsidRDefault="009E7368" w:rsidP="009748C0">
            <w:pPr>
              <w:snapToGrid w:val="0"/>
              <w:spacing w:after="0" w:line="240" w:lineRule="auto"/>
            </w:pPr>
            <w:hyperlink r:id="rId54" w:history="1">
              <w:r w:rsidR="00F42FD0" w:rsidRPr="00335250">
                <w:rPr>
                  <w:rStyle w:val="Hyperlink"/>
                  <w:rFonts w:cs="Arial"/>
                  <w:color w:val="auto"/>
                </w:rPr>
                <w:t>S1-230554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4F6790" w14:textId="77777777" w:rsidR="00F42FD0" w:rsidRPr="00335250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35250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44D76D" w14:textId="77777777" w:rsidR="00F42FD0" w:rsidRPr="00335250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35250">
              <w:rPr>
                <w:rFonts w:eastAsia="Times New Roman"/>
                <w:szCs w:val="18"/>
                <w:lang w:eastAsia="ar-SA"/>
              </w:rPr>
              <w:t xml:space="preserve">Use case on sensing disturbance/intrusion in maritime scenario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0961D1" w14:textId="01B154C9" w:rsidR="00F42FD0" w:rsidRPr="00335250" w:rsidRDefault="0033525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525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FA5416" w14:textId="77777777" w:rsidR="00F42FD0" w:rsidRPr="00335250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5250">
              <w:rPr>
                <w:rFonts w:eastAsia="Arial Unicode MS" w:cs="Arial"/>
                <w:szCs w:val="18"/>
                <w:lang w:eastAsia="ar-SA"/>
              </w:rPr>
              <w:t>Revision of S1-230216.</w:t>
            </w:r>
          </w:p>
        </w:tc>
      </w:tr>
      <w:tr w:rsidR="00C33E7C" w:rsidRPr="00A75C05" w14:paraId="4047AA20" w14:textId="77777777" w:rsidTr="00D335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FCD02" w14:textId="77777777" w:rsidR="00C33E7C" w:rsidRPr="00D3358C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358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28A2DD" w14:textId="77777777" w:rsidR="00C33E7C" w:rsidRPr="00D3358C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5" w:history="1">
              <w:r w:rsidR="00C33E7C" w:rsidRPr="00D3358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FCC9A9" w14:textId="77777777" w:rsidR="00C33E7C" w:rsidRPr="00D3358C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358C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D115EA" w14:textId="77777777" w:rsidR="00C33E7C" w:rsidRPr="00D3358C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358C">
              <w:rPr>
                <w:rFonts w:eastAsia="Times New Roman"/>
                <w:szCs w:val="18"/>
                <w:lang w:eastAsia="ar-SA"/>
              </w:rPr>
              <w:t>New use case on blind spot detection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426A5B" w14:textId="34BA7D65" w:rsidR="00C33E7C" w:rsidRPr="00D3358C" w:rsidRDefault="00D3358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358C">
              <w:rPr>
                <w:rFonts w:eastAsia="Times New Roman" w:cs="Arial"/>
                <w:szCs w:val="18"/>
                <w:lang w:eastAsia="ar-SA"/>
              </w:rPr>
              <w:t>Revised to S1-230512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F6EF4F" w14:textId="77777777" w:rsidR="00C33E7C" w:rsidRPr="00D3358C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358C" w:rsidRPr="00A75C05" w14:paraId="1700BA3B" w14:textId="77777777" w:rsidTr="00335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4398" w14:textId="5D495FB6" w:rsidR="00D3358C" w:rsidRPr="00D3358C" w:rsidRDefault="00D3358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358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81EA5" w14:textId="7519F706" w:rsidR="00D3358C" w:rsidRPr="00D3358C" w:rsidRDefault="009E7368" w:rsidP="009748C0">
            <w:pPr>
              <w:snapToGrid w:val="0"/>
              <w:spacing w:after="0" w:line="240" w:lineRule="auto"/>
            </w:pPr>
            <w:hyperlink r:id="rId56" w:history="1">
              <w:r w:rsidR="00D3358C" w:rsidRPr="00D3358C">
                <w:rPr>
                  <w:rStyle w:val="Hyperlink"/>
                  <w:rFonts w:cs="Arial"/>
                  <w:color w:val="auto"/>
                </w:rPr>
                <w:t>S1-230512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C86AA" w14:textId="04F83616" w:rsidR="00D3358C" w:rsidRPr="00D3358C" w:rsidRDefault="00D3358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358C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72915" w14:textId="413F9766" w:rsidR="00D3358C" w:rsidRPr="00D3358C" w:rsidRDefault="00D3358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358C">
              <w:rPr>
                <w:rFonts w:eastAsia="Times New Roman"/>
                <w:szCs w:val="18"/>
                <w:lang w:eastAsia="ar-SA"/>
              </w:rPr>
              <w:t>New use case on blind spot detection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F840" w14:textId="77777777" w:rsidR="00D3358C" w:rsidRPr="00D3358C" w:rsidRDefault="00D3358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37F1F" w14:textId="11F5277A" w:rsidR="00D3358C" w:rsidRPr="00D3358C" w:rsidRDefault="00D3358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3358C">
              <w:rPr>
                <w:rFonts w:eastAsia="Arial Unicode MS" w:cs="Arial"/>
                <w:szCs w:val="18"/>
                <w:lang w:eastAsia="ar-SA"/>
              </w:rPr>
              <w:t>Revision of S1-230227.</w:t>
            </w:r>
          </w:p>
        </w:tc>
      </w:tr>
      <w:tr w:rsidR="00C33E7C" w:rsidRPr="00A75C05" w14:paraId="0717ED70" w14:textId="77777777" w:rsidTr="00335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56745B" w14:textId="77777777" w:rsidR="00C33E7C" w:rsidRPr="00335250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525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BA7BA8" w14:textId="77777777" w:rsidR="00C33E7C" w:rsidRPr="00335250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7" w:history="1">
              <w:r w:rsidR="00C33E7C" w:rsidRPr="0033525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26C980" w14:textId="77777777" w:rsidR="00C33E7C" w:rsidRPr="00335250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35250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D1BCC" w14:textId="77777777" w:rsidR="00C33E7C" w:rsidRPr="00335250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35250">
              <w:rPr>
                <w:rFonts w:eastAsia="Times New Roman"/>
                <w:szCs w:val="18"/>
                <w:lang w:eastAsia="ar-SA"/>
              </w:rPr>
              <w:t xml:space="preserve">New use case on sensing-assisted autonomous driving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F05B52" w14:textId="353750F0" w:rsidR="00C33E7C" w:rsidRPr="00335250" w:rsidRDefault="0033525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 into </w:t>
            </w:r>
            <w:r w:rsidRPr="00BE3141">
              <w:rPr>
                <w:rFonts w:cs="Arial"/>
              </w:rPr>
              <w:t>S1-2305</w:t>
            </w:r>
            <w:r>
              <w:rPr>
                <w:rFonts w:cs="Arial"/>
              </w:rPr>
              <w:t>10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EC1616" w14:textId="77777777" w:rsidR="00C33E7C" w:rsidRPr="00335250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794BDC98" w14:textId="77777777" w:rsidTr="00335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FC91F1" w14:textId="77777777" w:rsidR="00C33E7C" w:rsidRPr="00335250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525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7A37D" w14:textId="77777777" w:rsidR="00C33E7C" w:rsidRPr="00335250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8" w:history="1">
              <w:r w:rsidR="00C33E7C" w:rsidRPr="0033525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C7E38C" w14:textId="77777777" w:rsidR="00C33E7C" w:rsidRPr="00335250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35250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717CB4" w14:textId="77777777" w:rsidR="00C33E7C" w:rsidRPr="00335250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35250">
              <w:rPr>
                <w:rFonts w:eastAsia="Times New Roman"/>
                <w:szCs w:val="18"/>
                <w:lang w:eastAsia="ar-SA"/>
              </w:rPr>
              <w:t>New use case on sensing-assisted child custody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C9CF32" w14:textId="75CD0CD2" w:rsidR="00C33E7C" w:rsidRPr="00335250" w:rsidRDefault="0033525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525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E87C8" w14:textId="77777777" w:rsidR="00C33E7C" w:rsidRPr="00335250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5FB4CBED" w14:textId="77777777" w:rsidTr="00335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AA45C" w14:textId="77777777" w:rsidR="00C33E7C" w:rsidRPr="00335250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525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60420D" w14:textId="77777777" w:rsidR="00C33E7C" w:rsidRPr="00335250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9" w:history="1">
              <w:r w:rsidR="00C33E7C" w:rsidRPr="0033525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D2C476" w14:textId="77777777" w:rsidR="00C33E7C" w:rsidRPr="00335250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35250">
              <w:rPr>
                <w:rFonts w:eastAsia="Times New Roman"/>
                <w:szCs w:val="18"/>
                <w:lang w:eastAsia="ar-SA"/>
              </w:rPr>
              <w:t xml:space="preserve">Rakuten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C7D79C" w14:textId="77777777" w:rsidR="00C33E7C" w:rsidRPr="00335250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35250">
              <w:rPr>
                <w:rFonts w:eastAsia="Times New Roman"/>
                <w:szCs w:val="18"/>
                <w:lang w:eastAsia="ar-SA"/>
              </w:rPr>
              <w:t>Use Case on Air Pollution Monitoring using 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A72F00" w14:textId="22569543" w:rsidR="00C33E7C" w:rsidRPr="00335250" w:rsidRDefault="0033525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5250">
              <w:rPr>
                <w:rFonts w:eastAsia="Times New Roman" w:cs="Arial"/>
                <w:szCs w:val="18"/>
                <w:lang w:eastAsia="ar-SA"/>
              </w:rPr>
              <w:t>Revised to S1-230513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C2D6BC" w14:textId="77777777" w:rsidR="00C33E7C" w:rsidRPr="00335250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5250" w:rsidRPr="00A75C05" w14:paraId="7BE57B7F" w14:textId="77777777" w:rsidTr="000E77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3B17" w14:textId="01C191CE" w:rsidR="00335250" w:rsidRPr="00335250" w:rsidRDefault="0033525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525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8CD66" w14:textId="30DBA9A2" w:rsidR="00335250" w:rsidRPr="00335250" w:rsidRDefault="009E7368" w:rsidP="009748C0">
            <w:pPr>
              <w:snapToGrid w:val="0"/>
              <w:spacing w:after="0" w:line="240" w:lineRule="auto"/>
            </w:pPr>
            <w:hyperlink r:id="rId60" w:history="1">
              <w:r w:rsidR="00335250" w:rsidRPr="00335250">
                <w:rPr>
                  <w:rStyle w:val="Hyperlink"/>
                  <w:rFonts w:cs="Arial"/>
                  <w:color w:val="auto"/>
                </w:rPr>
                <w:t>S1-230513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BF8F" w14:textId="2E3CDE1D" w:rsidR="00335250" w:rsidRPr="00335250" w:rsidRDefault="0033525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35250">
              <w:rPr>
                <w:rFonts w:eastAsia="Times New Roman"/>
                <w:szCs w:val="18"/>
                <w:lang w:eastAsia="ar-SA"/>
              </w:rPr>
              <w:t xml:space="preserve">Rakuten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DB462" w14:textId="7021C99C" w:rsidR="00335250" w:rsidRPr="00335250" w:rsidRDefault="0033525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35250">
              <w:rPr>
                <w:rFonts w:eastAsia="Times New Roman"/>
                <w:szCs w:val="18"/>
                <w:lang w:eastAsia="ar-SA"/>
              </w:rPr>
              <w:t>Use Case on Air Pollution Monitoring using 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C880" w14:textId="77777777" w:rsidR="00335250" w:rsidRPr="00335250" w:rsidRDefault="0033525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1B97B" w14:textId="2DBFB2D8" w:rsidR="00335250" w:rsidRPr="00335250" w:rsidRDefault="0033525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5250">
              <w:rPr>
                <w:rFonts w:eastAsia="Arial Unicode MS" w:cs="Arial"/>
                <w:szCs w:val="18"/>
                <w:lang w:eastAsia="ar-SA"/>
              </w:rPr>
              <w:t>Revision of S1-230269.</w:t>
            </w:r>
          </w:p>
        </w:tc>
      </w:tr>
      <w:tr w:rsidR="00C33E7C" w:rsidRPr="00A75C05" w14:paraId="70A74FA0" w14:textId="77777777" w:rsidTr="000E77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00168" w14:textId="77777777" w:rsidR="00C33E7C" w:rsidRPr="000E77FB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77F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2F336" w14:textId="77777777" w:rsidR="00C33E7C" w:rsidRPr="000E77FB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1" w:history="1">
              <w:r w:rsidR="00C33E7C" w:rsidRPr="000E77F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S1-230317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991EFC" w14:textId="77777777" w:rsidR="00C33E7C" w:rsidRPr="000E77FB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E77FB">
              <w:rPr>
                <w:rFonts w:eastAsia="Times New Roman"/>
                <w:szCs w:val="18"/>
                <w:lang w:eastAsia="ar-SA"/>
              </w:rPr>
              <w:t xml:space="preserve">Philips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465E25" w14:textId="77777777" w:rsidR="00C33E7C" w:rsidRPr="000E77FB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E77FB">
              <w:rPr>
                <w:rFonts w:eastAsia="Times New Roman"/>
                <w:szCs w:val="18"/>
                <w:lang w:eastAsia="ar-SA"/>
              </w:rPr>
              <w:t>New use case on fall detection using wireless 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969EE9" w14:textId="2484A7B7" w:rsidR="00C33E7C" w:rsidRPr="000E77FB" w:rsidRDefault="000E77FB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77FB">
              <w:rPr>
                <w:rFonts w:eastAsia="Times New Roman" w:cs="Arial"/>
                <w:szCs w:val="18"/>
                <w:lang w:eastAsia="ar-SA"/>
              </w:rPr>
              <w:t>Revised to S1-230514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5B3905" w14:textId="77777777" w:rsidR="00C33E7C" w:rsidRPr="000E77FB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E77FB" w:rsidRPr="00A75C05" w14:paraId="2E0180E8" w14:textId="77777777" w:rsidTr="0042338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F571F" w14:textId="1AFB344E" w:rsidR="000E77FB" w:rsidRPr="000E77FB" w:rsidRDefault="000E77FB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77F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DFF20" w14:textId="3BEA73A2" w:rsidR="000E77FB" w:rsidRPr="000E77FB" w:rsidRDefault="009E7368" w:rsidP="009748C0">
            <w:pPr>
              <w:snapToGrid w:val="0"/>
              <w:spacing w:after="0" w:line="240" w:lineRule="auto"/>
            </w:pPr>
            <w:hyperlink r:id="rId62" w:history="1">
              <w:r w:rsidR="000E77FB" w:rsidRPr="000E77FB">
                <w:rPr>
                  <w:rStyle w:val="Hyperlink"/>
                  <w:rFonts w:cs="Arial"/>
                  <w:color w:val="auto"/>
                </w:rPr>
                <w:t>S1-230514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157AC" w14:textId="42F05171" w:rsidR="000E77FB" w:rsidRPr="000E77FB" w:rsidRDefault="000E77FB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E77FB">
              <w:rPr>
                <w:rFonts w:eastAsia="Times New Roman"/>
                <w:szCs w:val="18"/>
                <w:lang w:eastAsia="ar-SA"/>
              </w:rPr>
              <w:t xml:space="preserve">Philips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D54CC" w14:textId="1871269B" w:rsidR="000E77FB" w:rsidRPr="000E77FB" w:rsidRDefault="000E77FB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E77FB">
              <w:rPr>
                <w:rFonts w:eastAsia="Times New Roman"/>
                <w:szCs w:val="18"/>
                <w:lang w:eastAsia="ar-SA"/>
              </w:rPr>
              <w:t>New use case on fall detection using wireless 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B04DB" w14:textId="77777777" w:rsidR="000E77FB" w:rsidRPr="000E77FB" w:rsidRDefault="000E77FB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60B04" w14:textId="0ABAFFB4" w:rsidR="000E77FB" w:rsidRPr="000E77FB" w:rsidRDefault="000E77FB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E77FB">
              <w:rPr>
                <w:rFonts w:eastAsia="Arial Unicode MS" w:cs="Arial"/>
                <w:szCs w:val="18"/>
                <w:lang w:eastAsia="ar-SA"/>
              </w:rPr>
              <w:t>Revision of S1-230317.</w:t>
            </w:r>
          </w:p>
        </w:tc>
      </w:tr>
      <w:tr w:rsidR="00417DFA" w:rsidRPr="00A75C05" w14:paraId="2A15855B" w14:textId="77777777" w:rsidTr="0042338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CAC9B" w14:textId="77777777" w:rsidR="00417DFA" w:rsidRPr="00423383" w:rsidRDefault="00417DFA" w:rsidP="00027D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338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36A832" w14:textId="77777777" w:rsidR="00417DFA" w:rsidRPr="00423383" w:rsidRDefault="009E7368" w:rsidP="00027DC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3" w:history="1">
              <w:r w:rsidR="00417DFA" w:rsidRPr="0042338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DF89F6" w14:textId="77777777" w:rsidR="00417DFA" w:rsidRPr="00423383" w:rsidRDefault="00417DFA" w:rsidP="00027DC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3383">
              <w:rPr>
                <w:rFonts w:eastAsia="Times New Roman"/>
                <w:szCs w:val="18"/>
                <w:lang w:eastAsia="ar-SA"/>
              </w:rPr>
              <w:t>Apple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BC8FB1" w14:textId="77777777" w:rsidR="00417DFA" w:rsidRPr="00423383" w:rsidRDefault="00417DFA" w:rsidP="00027DC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3383">
              <w:rPr>
                <w:rFonts w:eastAsia="Times New Roman"/>
                <w:szCs w:val="18"/>
                <w:lang w:eastAsia="ar-SA"/>
              </w:rPr>
              <w:t>New Use case on Simultaneous Active Sensing Services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E12D4D" w14:textId="64D8AEFC" w:rsidR="00417DFA" w:rsidRPr="00423383" w:rsidRDefault="00423383" w:rsidP="00027D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3383">
              <w:rPr>
                <w:rFonts w:eastAsia="Times New Roman" w:cs="Arial"/>
                <w:szCs w:val="18"/>
                <w:lang w:eastAsia="ar-SA"/>
              </w:rPr>
              <w:t>Revised to S1-230548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3BF0F" w14:textId="77777777" w:rsidR="00417DFA" w:rsidRPr="00423383" w:rsidRDefault="00417DFA" w:rsidP="00027DC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3383" w:rsidRPr="00A75C05" w14:paraId="2EE4B762" w14:textId="77777777" w:rsidTr="0042338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6A4B8" w14:textId="0D08A76A" w:rsidR="00423383" w:rsidRPr="00423383" w:rsidRDefault="00423383" w:rsidP="00027D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338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A1537" w14:textId="20E47200" w:rsidR="00423383" w:rsidRPr="00423383" w:rsidRDefault="009E7368" w:rsidP="00027DC6">
            <w:pPr>
              <w:snapToGrid w:val="0"/>
              <w:spacing w:after="0" w:line="240" w:lineRule="auto"/>
            </w:pPr>
            <w:hyperlink r:id="rId64" w:history="1">
              <w:r w:rsidR="00423383" w:rsidRPr="00423383">
                <w:rPr>
                  <w:rStyle w:val="Hyperlink"/>
                  <w:rFonts w:cs="Arial"/>
                  <w:color w:val="auto"/>
                </w:rPr>
                <w:t>S1-230548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CA7CF" w14:textId="3D9F51B1" w:rsidR="00423383" w:rsidRPr="00423383" w:rsidRDefault="00423383" w:rsidP="00027DC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3383">
              <w:rPr>
                <w:rFonts w:eastAsia="Times New Roman"/>
                <w:szCs w:val="18"/>
                <w:lang w:eastAsia="ar-SA"/>
              </w:rPr>
              <w:t>Apple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9F52" w14:textId="240DCF17" w:rsidR="00423383" w:rsidRPr="00423383" w:rsidRDefault="00423383" w:rsidP="00027DC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23383">
              <w:rPr>
                <w:rFonts w:eastAsia="Times New Roman"/>
                <w:szCs w:val="18"/>
                <w:lang w:eastAsia="ar-SA"/>
              </w:rPr>
              <w:t>New Use case on Simultaneous Active Sensing Services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CE93" w14:textId="77777777" w:rsidR="00423383" w:rsidRPr="00423383" w:rsidRDefault="00423383" w:rsidP="00027D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BC9AC" w14:textId="175BF3A9" w:rsidR="00423383" w:rsidRPr="00423383" w:rsidRDefault="00423383" w:rsidP="00027DC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3383">
              <w:rPr>
                <w:rFonts w:eastAsia="Arial Unicode MS" w:cs="Arial"/>
                <w:szCs w:val="18"/>
                <w:lang w:eastAsia="ar-SA"/>
              </w:rPr>
              <w:t>Revision of S1-230295.</w:t>
            </w:r>
          </w:p>
        </w:tc>
      </w:tr>
      <w:tr w:rsidR="00C33E7C" w:rsidRPr="00A75C05" w14:paraId="0D218419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A6B305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2EB76F" w14:textId="77777777" w:rsidR="00C33E7C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5" w:history="1">
              <w:r w:rsidR="00C33E7C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S1-230318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3FF764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02778B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Use Case of sensing assistance for visually impaired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B0DC85" w14:textId="0EB37C45" w:rsidR="00C33E7C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Revised to S1-230530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08D008" w14:textId="77777777" w:rsidR="00C33E7C" w:rsidRPr="00A85ACD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85ACD" w:rsidRPr="00A75C05" w14:paraId="2C8B857C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F8B26" w14:textId="21F892BC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E9E017" w14:textId="42B93031" w:rsidR="00A85ACD" w:rsidRPr="00A85ACD" w:rsidRDefault="009E7368" w:rsidP="009748C0">
            <w:pPr>
              <w:snapToGrid w:val="0"/>
              <w:spacing w:after="0" w:line="240" w:lineRule="auto"/>
            </w:pPr>
            <w:hyperlink r:id="rId66" w:history="1">
              <w:r w:rsidR="00A85ACD" w:rsidRPr="00A85ACD">
                <w:rPr>
                  <w:rStyle w:val="Hyperlink"/>
                  <w:rFonts w:cs="Arial"/>
                  <w:color w:val="auto"/>
                </w:rPr>
                <w:t>S1-230530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467712" w14:textId="549365AE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52C787" w14:textId="35B0ADC9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Use Case of sensing assistance for visually impaired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BD7CA7" w14:textId="146D61DB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Revised to S1-230533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64011D" w14:textId="7F8CB89D" w:rsidR="00A85ACD" w:rsidRP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szCs w:val="18"/>
                <w:lang w:eastAsia="ar-SA"/>
              </w:rPr>
              <w:t>Revision of S1-230318.</w:t>
            </w:r>
          </w:p>
        </w:tc>
      </w:tr>
      <w:tr w:rsidR="00A85ACD" w:rsidRPr="00A75C05" w14:paraId="4CDCDC8D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C0C83" w14:textId="2692B06D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8F39B" w14:textId="37232E0E" w:rsidR="00A85ACD" w:rsidRPr="00A85ACD" w:rsidRDefault="009E7368" w:rsidP="009748C0">
            <w:pPr>
              <w:snapToGrid w:val="0"/>
              <w:spacing w:after="0" w:line="240" w:lineRule="auto"/>
              <w:rPr>
                <w:rFonts w:cs="Arial"/>
              </w:rPr>
            </w:pPr>
            <w:hyperlink r:id="rId67" w:history="1">
              <w:r w:rsidR="00A85ACD" w:rsidRPr="00A85ACD">
                <w:rPr>
                  <w:rStyle w:val="Hyperlink"/>
                  <w:rFonts w:cs="Arial"/>
                  <w:color w:val="auto"/>
                </w:rPr>
                <w:t>S1-230533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63801" w14:textId="10AE7DC2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F6F21" w14:textId="111B4163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Use Case of sensing assistance for visually impaired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72D10" w14:textId="77777777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38225" w14:textId="00E2A428" w:rsid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i/>
                <w:szCs w:val="18"/>
                <w:lang w:eastAsia="ar-SA"/>
              </w:rPr>
              <w:t>Revision of S1-230318.</w:t>
            </w:r>
          </w:p>
          <w:p w14:paraId="7A98A41D" w14:textId="64871CAA" w:rsidR="00A85ACD" w:rsidRP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szCs w:val="18"/>
                <w:lang w:eastAsia="ar-SA"/>
              </w:rPr>
              <w:t>Revision of S1-230530.</w:t>
            </w:r>
          </w:p>
        </w:tc>
      </w:tr>
      <w:tr w:rsidR="00C33E7C" w:rsidRPr="00A75C05" w14:paraId="4FB80E93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D5679B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48BCF" w14:textId="77777777" w:rsidR="00C33E7C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8" w:history="1">
              <w:r w:rsidR="00C33E7C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S1-230319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A4709F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81574F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Use Case of sensing assistance for enhanced positioning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FF397B" w14:textId="1A755371" w:rsidR="00C33E7C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Revised to S1-230531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4CFDF9" w14:textId="77777777" w:rsidR="00C33E7C" w:rsidRPr="00A85ACD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85ACD" w:rsidRPr="00A75C05" w14:paraId="6F824DEB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B38271" w14:textId="4AAF7ED5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9FD63C" w14:textId="3CE33833" w:rsidR="00A85ACD" w:rsidRPr="00A85ACD" w:rsidRDefault="009E7368" w:rsidP="009748C0">
            <w:pPr>
              <w:snapToGrid w:val="0"/>
              <w:spacing w:after="0" w:line="240" w:lineRule="auto"/>
            </w:pPr>
            <w:hyperlink r:id="rId69" w:history="1">
              <w:r w:rsidR="00A85ACD" w:rsidRPr="00A85ACD">
                <w:rPr>
                  <w:rStyle w:val="Hyperlink"/>
                  <w:rFonts w:cs="Arial"/>
                  <w:color w:val="auto"/>
                </w:rPr>
                <w:t>S1-230531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EA8395" w14:textId="52BC99FB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69F0D" w14:textId="286C0654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Use Case of sensing assistance for enhanced positioning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D0B134" w14:textId="66786FB5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Revised to S1-230534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2AFEEB" w14:textId="74F41453" w:rsidR="00A85ACD" w:rsidRP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szCs w:val="18"/>
                <w:lang w:eastAsia="ar-SA"/>
              </w:rPr>
              <w:t>Revision of S1-230319.</w:t>
            </w:r>
          </w:p>
        </w:tc>
      </w:tr>
      <w:tr w:rsidR="00A85ACD" w:rsidRPr="00A75C05" w14:paraId="44C4F0B6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DA560" w14:textId="4004EF93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E3CB3" w14:textId="6EF7F535" w:rsidR="00A85ACD" w:rsidRPr="00A85ACD" w:rsidRDefault="009E7368" w:rsidP="009748C0">
            <w:pPr>
              <w:snapToGrid w:val="0"/>
              <w:spacing w:after="0" w:line="240" w:lineRule="auto"/>
              <w:rPr>
                <w:rFonts w:cs="Arial"/>
              </w:rPr>
            </w:pPr>
            <w:hyperlink r:id="rId70" w:history="1">
              <w:r w:rsidR="00A85ACD" w:rsidRPr="00A85ACD">
                <w:rPr>
                  <w:rStyle w:val="Hyperlink"/>
                  <w:rFonts w:cs="Arial"/>
                  <w:color w:val="auto"/>
                </w:rPr>
                <w:t>S1-230534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B7D49" w14:textId="60E47F09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246B0" w14:textId="38EA7415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Use Case of sensing assistance for enhanced positioning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EC0BA" w14:textId="77777777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1890" w14:textId="0EB4ACC7" w:rsid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i/>
                <w:szCs w:val="18"/>
                <w:lang w:eastAsia="ar-SA"/>
              </w:rPr>
              <w:t>Revision of S1-230319.</w:t>
            </w:r>
          </w:p>
          <w:p w14:paraId="268483E7" w14:textId="1867B8AA" w:rsidR="00A85ACD" w:rsidRP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szCs w:val="18"/>
                <w:lang w:eastAsia="ar-SA"/>
              </w:rPr>
              <w:t>Revision of S1-230531.</w:t>
            </w:r>
          </w:p>
        </w:tc>
      </w:tr>
      <w:tr w:rsidR="00C33E7C" w:rsidRPr="00B04844" w14:paraId="11FAC070" w14:textId="77777777" w:rsidTr="009748C0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314046D" w14:textId="77777777" w:rsidR="00C33E7C" w:rsidRPr="00D87E16" w:rsidRDefault="00C33E7C" w:rsidP="009748C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Former Use cases Updates</w:t>
            </w:r>
          </w:p>
        </w:tc>
      </w:tr>
      <w:tr w:rsidR="00F42FD0" w:rsidRPr="00A75C05" w14:paraId="48DFC3C8" w14:textId="77777777" w:rsidTr="009748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59FA30" w14:textId="77777777" w:rsidR="00F42FD0" w:rsidRPr="009C744C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74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DFB2CB" w14:textId="77777777" w:rsidR="00F42FD0" w:rsidRPr="009C744C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1" w:history="1">
              <w:r w:rsidR="00F42FD0" w:rsidRPr="009C744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DAE7CB" w14:textId="77777777" w:rsidR="00F42FD0" w:rsidRPr="009C744C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744C">
              <w:rPr>
                <w:rFonts w:eastAsia="Times New Roman"/>
                <w:szCs w:val="18"/>
                <w:lang w:eastAsia="ar-SA"/>
              </w:rPr>
              <w:t>InterDigital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FB2C9E" w14:textId="77777777" w:rsidR="00F42FD0" w:rsidRPr="009C744C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744C">
              <w:rPr>
                <w:rFonts w:eastAsia="Times New Roman"/>
                <w:szCs w:val="18"/>
                <w:lang w:eastAsia="ar-SA"/>
              </w:rPr>
              <w:t>Update of the use case of intruder detection in smart home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EB6305" w14:textId="77777777" w:rsidR="00F42FD0" w:rsidRPr="009C744C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744C">
              <w:rPr>
                <w:rFonts w:eastAsia="Times New Roman" w:cs="Arial"/>
                <w:szCs w:val="18"/>
                <w:lang w:eastAsia="ar-SA"/>
              </w:rPr>
              <w:t>Revised to S1-230557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428472" w14:textId="77777777" w:rsidR="00F42FD0" w:rsidRPr="009C744C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2FD0" w:rsidRPr="00A75C05" w14:paraId="4F3CECDA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BC9A" w14:textId="77777777" w:rsidR="00F42FD0" w:rsidRPr="009C744C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74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E3DD5" w14:textId="77777777" w:rsidR="00F42FD0" w:rsidRPr="009C744C" w:rsidRDefault="009E7368" w:rsidP="009748C0">
            <w:pPr>
              <w:snapToGrid w:val="0"/>
              <w:spacing w:after="0" w:line="240" w:lineRule="auto"/>
            </w:pPr>
            <w:hyperlink r:id="rId72" w:history="1">
              <w:r w:rsidR="00F42FD0" w:rsidRPr="009C744C">
                <w:rPr>
                  <w:rStyle w:val="Hyperlink"/>
                  <w:rFonts w:cs="Arial"/>
                  <w:color w:val="auto"/>
                </w:rPr>
                <w:t>S1-230557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6DEB6" w14:textId="77777777" w:rsidR="00F42FD0" w:rsidRPr="009C744C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744C">
              <w:rPr>
                <w:rFonts w:eastAsia="Times New Roman"/>
                <w:szCs w:val="18"/>
                <w:lang w:eastAsia="ar-SA"/>
              </w:rPr>
              <w:t>InterDigital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AA6C8" w14:textId="77777777" w:rsidR="00F42FD0" w:rsidRPr="009C744C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744C">
              <w:rPr>
                <w:rFonts w:eastAsia="Times New Roman"/>
                <w:szCs w:val="18"/>
                <w:lang w:eastAsia="ar-SA"/>
              </w:rPr>
              <w:t>Update of the use case of intruder detection in smart home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D4F79" w14:textId="77777777" w:rsidR="00F42FD0" w:rsidRPr="009C744C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C8E0" w14:textId="77777777" w:rsidR="00F42FD0" w:rsidRPr="009C744C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744C">
              <w:rPr>
                <w:rFonts w:eastAsia="Arial Unicode MS" w:cs="Arial"/>
                <w:szCs w:val="18"/>
                <w:lang w:eastAsia="ar-SA"/>
              </w:rPr>
              <w:t>Revision of S1-230055.</w:t>
            </w:r>
          </w:p>
        </w:tc>
      </w:tr>
      <w:tr w:rsidR="00F42FD0" w:rsidRPr="00A75C05" w14:paraId="397723AA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5738DD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2D760B" w14:textId="77777777" w:rsidR="00F42FD0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3" w:history="1">
              <w:r w:rsidR="00F42FD0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162BEE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Apple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A0428C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Clarification on sensing data processing and entity initiating sensing procedure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25CB1A" w14:textId="44AD8E0F" w:rsidR="00F42FD0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Revised to S1-230535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D80E8" w14:textId="77777777" w:rsidR="00F42FD0" w:rsidRPr="00A85ACD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85ACD" w:rsidRPr="00A75C05" w14:paraId="4C220687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C5ADC" w14:textId="4A8CE2B4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99CA" w14:textId="017E3D40" w:rsidR="00A85ACD" w:rsidRPr="00A85ACD" w:rsidRDefault="009E7368" w:rsidP="009748C0">
            <w:pPr>
              <w:snapToGrid w:val="0"/>
              <w:spacing w:after="0" w:line="240" w:lineRule="auto"/>
            </w:pPr>
            <w:hyperlink r:id="rId74" w:history="1">
              <w:r w:rsidR="00A85ACD" w:rsidRPr="00A85ACD">
                <w:rPr>
                  <w:rStyle w:val="Hyperlink"/>
                  <w:rFonts w:cs="Arial"/>
                  <w:color w:val="auto"/>
                </w:rPr>
                <w:t>S1-230535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BB7E" w14:textId="3DDB4D5C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Apple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393D7" w14:textId="2133A0FC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Clarification on sensing data processing and entity initiating sensing procedure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B4206" w14:textId="77777777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0AC63" w14:textId="50613FD9" w:rsidR="00A85ACD" w:rsidRP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szCs w:val="18"/>
                <w:lang w:eastAsia="ar-SA"/>
              </w:rPr>
              <w:t>Revision of S1-230294.</w:t>
            </w:r>
          </w:p>
        </w:tc>
      </w:tr>
      <w:tr w:rsidR="00F42FD0" w:rsidRPr="00A75C05" w14:paraId="0C093343" w14:textId="77777777" w:rsidTr="009748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A0135D" w14:textId="77777777" w:rsidR="00F42FD0" w:rsidRPr="009C744C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74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3B21F" w14:textId="77777777" w:rsidR="00F42FD0" w:rsidRPr="009C744C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5" w:history="1">
              <w:r w:rsidR="00F42FD0" w:rsidRPr="009C744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A53936" w14:textId="77777777" w:rsidR="00F42FD0" w:rsidRPr="009C744C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744C">
              <w:rPr>
                <w:rFonts w:eastAsia="Times New Roman"/>
                <w:szCs w:val="18"/>
                <w:lang w:eastAsia="ar-SA"/>
              </w:rPr>
              <w:t>InterDigital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90A051" w14:textId="77777777" w:rsidR="00F42FD0" w:rsidRPr="009C744C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744C">
              <w:rPr>
                <w:rFonts w:eastAsia="Times New Roman"/>
                <w:szCs w:val="18"/>
                <w:lang w:eastAsia="ar-SA"/>
              </w:rPr>
              <w:t>Update of the use case on health monitoring at home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62F2C8" w14:textId="77777777" w:rsidR="00F42FD0" w:rsidRPr="009C744C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744C">
              <w:rPr>
                <w:rFonts w:eastAsia="Times New Roman" w:cs="Arial"/>
                <w:szCs w:val="18"/>
                <w:lang w:eastAsia="ar-SA"/>
              </w:rPr>
              <w:t>Revised to S1-230556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08B4B3" w14:textId="77777777" w:rsidR="00F42FD0" w:rsidRPr="009C744C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2FD0" w:rsidRPr="00A75C05" w14:paraId="2B279DA2" w14:textId="77777777" w:rsidTr="009748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4B1C" w14:textId="77777777" w:rsidR="00F42FD0" w:rsidRPr="009C744C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744C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E4CBD" w14:textId="77777777" w:rsidR="00F42FD0" w:rsidRPr="009C744C" w:rsidRDefault="009E7368" w:rsidP="009748C0">
            <w:pPr>
              <w:snapToGrid w:val="0"/>
              <w:spacing w:after="0" w:line="240" w:lineRule="auto"/>
            </w:pPr>
            <w:hyperlink r:id="rId76" w:history="1">
              <w:r w:rsidR="00F42FD0" w:rsidRPr="009C744C">
                <w:rPr>
                  <w:rStyle w:val="Hyperlink"/>
                  <w:rFonts w:cs="Arial"/>
                  <w:color w:val="auto"/>
                </w:rPr>
                <w:t>S1-230556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2A0CA" w14:textId="77777777" w:rsidR="00F42FD0" w:rsidRPr="009C744C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744C">
              <w:rPr>
                <w:rFonts w:eastAsia="Times New Roman"/>
                <w:szCs w:val="18"/>
                <w:lang w:eastAsia="ar-SA"/>
              </w:rPr>
              <w:t>InterDigital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2CB7" w14:textId="77777777" w:rsidR="00F42FD0" w:rsidRPr="009C744C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744C">
              <w:rPr>
                <w:rFonts w:eastAsia="Times New Roman"/>
                <w:szCs w:val="18"/>
                <w:lang w:eastAsia="ar-SA"/>
              </w:rPr>
              <w:t>Update of the use case on health monitoring at home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3F52" w14:textId="77777777" w:rsidR="00F42FD0" w:rsidRPr="009C744C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11AA3" w14:textId="77777777" w:rsidR="00F42FD0" w:rsidRPr="009C744C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744C">
              <w:rPr>
                <w:rFonts w:eastAsia="Arial Unicode MS" w:cs="Arial"/>
                <w:szCs w:val="18"/>
                <w:lang w:eastAsia="ar-SA"/>
              </w:rPr>
              <w:t>Revision of S1-230056.</w:t>
            </w:r>
          </w:p>
        </w:tc>
      </w:tr>
      <w:tr w:rsidR="00F42FD0" w:rsidRPr="00A75C05" w14:paraId="1AE473B3" w14:textId="77777777" w:rsidTr="009748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D70F18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04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6ACAE2" w14:textId="77777777" w:rsidR="00F42FD0" w:rsidRPr="00CE04B0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7" w:history="1">
              <w:r w:rsidR="00F42FD0" w:rsidRPr="00CE04B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F61EAA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E04B0">
              <w:rPr>
                <w:rFonts w:eastAsia="Times New Roman"/>
                <w:szCs w:val="18"/>
                <w:lang w:eastAsia="ar-SA"/>
              </w:rPr>
              <w:t>InterDigital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031C13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E04B0">
              <w:rPr>
                <w:rFonts w:eastAsia="Times New Roman"/>
                <w:szCs w:val="18"/>
                <w:lang w:eastAsia="ar-SA"/>
              </w:rPr>
              <w:t>Update of use case on sensing in smart cities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58E735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04B0">
              <w:rPr>
                <w:rFonts w:eastAsia="Times New Roman" w:cs="Arial"/>
                <w:szCs w:val="18"/>
                <w:lang w:eastAsia="ar-SA"/>
              </w:rPr>
              <w:t>Revised to S1-230558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AAC214" w14:textId="77777777" w:rsidR="00F42FD0" w:rsidRPr="00CE04B0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2FD0" w:rsidRPr="00A75C05" w14:paraId="582F6392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76C60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04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56A40" w14:textId="77777777" w:rsidR="00F42FD0" w:rsidRPr="00CE04B0" w:rsidRDefault="009E7368" w:rsidP="009748C0">
            <w:pPr>
              <w:snapToGrid w:val="0"/>
              <w:spacing w:after="0" w:line="240" w:lineRule="auto"/>
            </w:pPr>
            <w:hyperlink r:id="rId78" w:history="1">
              <w:r w:rsidR="00F42FD0" w:rsidRPr="00CE04B0">
                <w:rPr>
                  <w:rStyle w:val="Hyperlink"/>
                  <w:rFonts w:cs="Arial"/>
                  <w:color w:val="auto"/>
                </w:rPr>
                <w:t>S1-230558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0F1C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E04B0">
              <w:rPr>
                <w:rFonts w:eastAsia="Times New Roman"/>
                <w:szCs w:val="18"/>
                <w:lang w:eastAsia="ar-SA"/>
              </w:rPr>
              <w:t>InterDigital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9ABC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E04B0">
              <w:rPr>
                <w:rFonts w:eastAsia="Times New Roman"/>
                <w:szCs w:val="18"/>
                <w:lang w:eastAsia="ar-SA"/>
              </w:rPr>
              <w:t>Update of use case on sensing in smart cities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6F7FC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468A6" w14:textId="77777777" w:rsidR="00F42FD0" w:rsidRPr="00CE04B0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E04B0">
              <w:rPr>
                <w:rFonts w:eastAsia="Arial Unicode MS" w:cs="Arial"/>
                <w:szCs w:val="18"/>
                <w:lang w:eastAsia="ar-SA"/>
              </w:rPr>
              <w:t>Revision of S1-230060.</w:t>
            </w:r>
          </w:p>
        </w:tc>
      </w:tr>
      <w:tr w:rsidR="00F42FD0" w:rsidRPr="00A75C05" w14:paraId="0BCCF694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BCBE1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994989" w14:textId="77777777" w:rsidR="00F42FD0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9" w:history="1">
              <w:r w:rsidR="00F42FD0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A6DB97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NTT DOCOMO, NTT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3335A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Update use case on sensing for flooding in smart cities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15FB81" w14:textId="521312DA" w:rsidR="00F42FD0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Revised to S1-230539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5E6EC9" w14:textId="77777777" w:rsidR="00F42FD0" w:rsidRPr="00A85ACD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85ACD" w:rsidRPr="00A75C05" w14:paraId="25C20EEB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2D4912" w14:textId="1F22EC04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58EEEA" w14:textId="25D6E006" w:rsidR="00A85ACD" w:rsidRPr="00A85ACD" w:rsidRDefault="009E7368" w:rsidP="009748C0">
            <w:pPr>
              <w:snapToGrid w:val="0"/>
              <w:spacing w:after="0" w:line="240" w:lineRule="auto"/>
            </w:pPr>
            <w:hyperlink r:id="rId80" w:history="1">
              <w:r w:rsidR="00A85ACD" w:rsidRPr="00A85ACD">
                <w:rPr>
                  <w:rStyle w:val="Hyperlink"/>
                  <w:rFonts w:cs="Arial"/>
                  <w:color w:val="auto"/>
                </w:rPr>
                <w:t>S1-230539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D24366" w14:textId="79373A9F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NTT DOCOMO, NTT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708954" w14:textId="56D0EFA1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Update use case on sensing for flooding in smart cities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513D38" w14:textId="19C50EDA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EBBFD0" w14:textId="77777777" w:rsid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szCs w:val="18"/>
                <w:lang w:eastAsia="ar-SA"/>
              </w:rPr>
              <w:t>Revision of S1-230116.</w:t>
            </w:r>
          </w:p>
          <w:p w14:paraId="0EA68828" w14:textId="59A17D1E" w:rsidR="00A85ACD" w:rsidRP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Right wording introducing KPI table</w:t>
            </w:r>
          </w:p>
        </w:tc>
      </w:tr>
      <w:tr w:rsidR="00F42FD0" w:rsidRPr="00A75C05" w14:paraId="208969B5" w14:textId="77777777" w:rsidTr="009748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5311F6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04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E4DB36" w14:textId="77777777" w:rsidR="00F42FD0" w:rsidRPr="00CE04B0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1" w:history="1">
              <w:r w:rsidR="00F42FD0" w:rsidRPr="00CE04B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BAA673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E04B0">
              <w:rPr>
                <w:rFonts w:eastAsia="Times New Roman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9038C3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E04B0">
              <w:rPr>
                <w:rFonts w:eastAsia="Times New Roman"/>
                <w:szCs w:val="18"/>
                <w:lang w:eastAsia="ar-SA"/>
              </w:rPr>
              <w:t>pCR to update 5.11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E400B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04B0">
              <w:rPr>
                <w:rFonts w:eastAsia="Times New Roman" w:cs="Arial"/>
                <w:szCs w:val="18"/>
                <w:lang w:eastAsia="ar-SA"/>
              </w:rPr>
              <w:t>Revised to S1-230559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4BD078" w14:textId="77777777" w:rsidR="00F42FD0" w:rsidRPr="00CE04B0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2FD0" w:rsidRPr="00A75C05" w14:paraId="20804121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8FDA0" w14:textId="77777777" w:rsidR="00F42FD0" w:rsidRPr="00D52E54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E5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6B7CB" w14:textId="77777777" w:rsidR="00F42FD0" w:rsidRPr="00CE04B0" w:rsidRDefault="009E7368" w:rsidP="009748C0">
            <w:pPr>
              <w:snapToGrid w:val="0"/>
              <w:spacing w:after="0" w:line="240" w:lineRule="auto"/>
            </w:pPr>
            <w:hyperlink r:id="rId82" w:history="1">
              <w:r w:rsidR="00F42FD0" w:rsidRPr="00CE04B0">
                <w:rPr>
                  <w:rStyle w:val="Hyperlink"/>
                  <w:rFonts w:cs="Arial"/>
                  <w:color w:val="auto"/>
                </w:rPr>
                <w:t>S1-230559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5CA53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E04B0">
              <w:rPr>
                <w:rFonts w:eastAsia="Times New Roman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BB5A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E04B0">
              <w:rPr>
                <w:rFonts w:eastAsia="Times New Roman"/>
                <w:szCs w:val="18"/>
                <w:lang w:eastAsia="ar-SA"/>
              </w:rPr>
              <w:t>pCR to update 5.11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34670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1E8E5" w14:textId="77777777" w:rsidR="00F42FD0" w:rsidRPr="00CE04B0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E04B0">
              <w:rPr>
                <w:rFonts w:eastAsia="Arial Unicode MS" w:cs="Arial"/>
                <w:szCs w:val="18"/>
                <w:lang w:eastAsia="ar-SA"/>
              </w:rPr>
              <w:t>Revision of S1-230098.</w:t>
            </w:r>
          </w:p>
        </w:tc>
      </w:tr>
      <w:tr w:rsidR="00F42FD0" w:rsidRPr="00A75C05" w14:paraId="105EE16E" w14:textId="77777777" w:rsidTr="00BE417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4F61B5" w14:textId="77777777" w:rsidR="00F42FD0" w:rsidRPr="00D52E54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E5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644AF9" w14:textId="77777777" w:rsidR="00F42FD0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3" w:history="1">
              <w:r w:rsidR="00F42FD0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9D13C9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0D0459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 xml:space="preserve">Update to Use case on Seamless XR Streaming 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6CADC4" w14:textId="68A3BF5F" w:rsidR="00F42FD0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Revised to S1-230536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52ED1B" w14:textId="77777777" w:rsidR="00F42FD0" w:rsidRPr="00A85ACD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85ACD" w:rsidRPr="00A75C05" w14:paraId="7DDE1710" w14:textId="77777777" w:rsidTr="00BE417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693F8F" w14:textId="29FDC3E2" w:rsidR="00A85ACD" w:rsidRPr="00BE4174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417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B802B4" w14:textId="15A870AC" w:rsidR="00A85ACD" w:rsidRPr="00BE4174" w:rsidRDefault="009E7368" w:rsidP="009748C0">
            <w:pPr>
              <w:snapToGrid w:val="0"/>
              <w:spacing w:after="0" w:line="240" w:lineRule="auto"/>
            </w:pPr>
            <w:hyperlink r:id="rId84" w:history="1">
              <w:r w:rsidR="00A85ACD" w:rsidRPr="00BE4174">
                <w:rPr>
                  <w:rStyle w:val="Hyperlink"/>
                  <w:rFonts w:cs="Arial"/>
                  <w:color w:val="auto"/>
                </w:rPr>
                <w:t>S1-230536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4C7E3E" w14:textId="2C7DA444" w:rsidR="00A85ACD" w:rsidRPr="00BE4174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E4174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93FBF8" w14:textId="6B139F5D" w:rsidR="00A85ACD" w:rsidRPr="00BE4174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E4174">
              <w:rPr>
                <w:rFonts w:eastAsia="Times New Roman"/>
                <w:szCs w:val="18"/>
                <w:lang w:eastAsia="ar-SA"/>
              </w:rPr>
              <w:t xml:space="preserve">Update to Use case on Seamless XR Streaming 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364512" w14:textId="46E0C6CA" w:rsidR="00A85ACD" w:rsidRPr="00BE4174" w:rsidRDefault="00BE4174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4174">
              <w:rPr>
                <w:rFonts w:eastAsia="Times New Roman" w:cs="Arial"/>
                <w:szCs w:val="18"/>
                <w:lang w:eastAsia="ar-SA"/>
              </w:rPr>
              <w:t>Revised to S1-230605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046D34" w14:textId="4C27C356" w:rsidR="00A85ACD" w:rsidRPr="00BE4174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4174">
              <w:rPr>
                <w:rFonts w:eastAsia="Arial Unicode MS" w:cs="Arial"/>
                <w:szCs w:val="18"/>
                <w:lang w:eastAsia="ar-SA"/>
              </w:rPr>
              <w:t>Revision of S1-230113.</w:t>
            </w:r>
          </w:p>
        </w:tc>
      </w:tr>
      <w:tr w:rsidR="00BE4174" w:rsidRPr="00A75C05" w14:paraId="26B332C0" w14:textId="77777777" w:rsidTr="00BE417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5A11B" w14:textId="36717331" w:rsidR="00BE4174" w:rsidRPr="00BE4174" w:rsidRDefault="00BE4174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417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7EBF" w14:textId="41B42528" w:rsidR="00BE4174" w:rsidRPr="00BE4174" w:rsidRDefault="009E7368" w:rsidP="009748C0">
            <w:pPr>
              <w:snapToGrid w:val="0"/>
              <w:spacing w:after="0" w:line="240" w:lineRule="auto"/>
            </w:pPr>
            <w:hyperlink r:id="rId85" w:history="1">
              <w:r w:rsidR="00BE4174" w:rsidRPr="00BE4174">
                <w:rPr>
                  <w:rStyle w:val="Hyperlink"/>
                  <w:rFonts w:cs="Arial"/>
                  <w:color w:val="auto"/>
                </w:rPr>
                <w:t>S1-230605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3B7A" w14:textId="22A6A0F8" w:rsidR="00BE4174" w:rsidRPr="00BE4174" w:rsidRDefault="00BE4174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E4174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7AC35" w14:textId="6D7A1D69" w:rsidR="00BE4174" w:rsidRPr="00BE4174" w:rsidRDefault="00BE4174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E4174">
              <w:rPr>
                <w:rFonts w:eastAsia="Times New Roman"/>
                <w:szCs w:val="18"/>
                <w:lang w:eastAsia="ar-SA"/>
              </w:rPr>
              <w:t xml:space="preserve">Update to Use case on Seamless XR Streaming 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654E0" w14:textId="77777777" w:rsidR="00BE4174" w:rsidRPr="00BE4174" w:rsidRDefault="00BE4174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7C37" w14:textId="50CCB86D" w:rsidR="00BE4174" w:rsidRDefault="00BE4174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4174">
              <w:rPr>
                <w:rFonts w:eastAsia="Arial Unicode MS" w:cs="Arial"/>
                <w:i/>
                <w:szCs w:val="18"/>
                <w:lang w:eastAsia="ar-SA"/>
              </w:rPr>
              <w:t>Revision of S1-230113.</w:t>
            </w:r>
          </w:p>
          <w:p w14:paraId="62A31D98" w14:textId="395CF93D" w:rsidR="00BE4174" w:rsidRPr="00BE4174" w:rsidRDefault="00BE4174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4174">
              <w:rPr>
                <w:rFonts w:eastAsia="Arial Unicode MS" w:cs="Arial"/>
                <w:szCs w:val="18"/>
                <w:lang w:eastAsia="ar-SA"/>
              </w:rPr>
              <w:t>Revision of S1-230536.</w:t>
            </w:r>
          </w:p>
        </w:tc>
      </w:tr>
      <w:tr w:rsidR="00F42FD0" w:rsidRPr="00A75C05" w14:paraId="116EDB04" w14:textId="77777777" w:rsidTr="00F247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FAEA6A" w14:textId="77777777" w:rsidR="00F42FD0" w:rsidRPr="00D52E54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E5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FFB9DB" w14:textId="77777777" w:rsidR="00F42FD0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6" w:history="1">
              <w:r w:rsidR="00F42FD0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89B5C4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0EE450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 xml:space="preserve">Update to Use case on Sensing Assisted Automotive Maneuvering and Navigation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9AF2C" w14:textId="07508BB9" w:rsidR="00F42FD0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Revised to S1-230537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A20A39" w14:textId="77777777" w:rsidR="00F42FD0" w:rsidRPr="00A85ACD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85ACD" w:rsidRPr="00A75C05" w14:paraId="5F39BD7B" w14:textId="77777777" w:rsidTr="00F247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863AA2" w14:textId="3863219F" w:rsidR="00A85ACD" w:rsidRPr="00F24782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78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842880" w14:textId="40F6C895" w:rsidR="00A85ACD" w:rsidRPr="00F24782" w:rsidRDefault="009E7368" w:rsidP="009748C0">
            <w:pPr>
              <w:snapToGrid w:val="0"/>
              <w:spacing w:after="0" w:line="240" w:lineRule="auto"/>
            </w:pPr>
            <w:hyperlink r:id="rId87" w:history="1">
              <w:r w:rsidR="00A85ACD" w:rsidRPr="00F24782">
                <w:rPr>
                  <w:rStyle w:val="Hyperlink"/>
                  <w:rFonts w:cs="Arial"/>
                  <w:color w:val="auto"/>
                </w:rPr>
                <w:t>S1-230537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12938F" w14:textId="0539EEC2" w:rsidR="00A85ACD" w:rsidRPr="00F24782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24782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B3C5B7" w14:textId="1A892C25" w:rsidR="00A85ACD" w:rsidRPr="00F24782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24782">
              <w:rPr>
                <w:rFonts w:eastAsia="Times New Roman"/>
                <w:szCs w:val="18"/>
                <w:lang w:eastAsia="ar-SA"/>
              </w:rPr>
              <w:t xml:space="preserve">Update to Use case on Sensing Assisted Automotive Maneuvering and Navigation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B4E58E" w14:textId="56BE1467" w:rsidR="00A85ACD" w:rsidRPr="00F24782" w:rsidRDefault="00F24782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782">
              <w:rPr>
                <w:rFonts w:eastAsia="Times New Roman" w:cs="Arial"/>
                <w:szCs w:val="18"/>
                <w:lang w:eastAsia="ar-SA"/>
              </w:rPr>
              <w:t>Revised to S1-230606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D75DE4" w14:textId="452706BA" w:rsidR="00A85ACD" w:rsidRPr="00F24782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4782">
              <w:rPr>
                <w:rFonts w:eastAsia="Arial Unicode MS" w:cs="Arial"/>
                <w:szCs w:val="18"/>
                <w:lang w:eastAsia="ar-SA"/>
              </w:rPr>
              <w:t>Revision of S1-230115.</w:t>
            </w:r>
          </w:p>
        </w:tc>
      </w:tr>
      <w:tr w:rsidR="00F24782" w:rsidRPr="00A75C05" w14:paraId="636630BB" w14:textId="77777777" w:rsidTr="00F247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8D89C" w14:textId="22DCFECC" w:rsidR="00F24782" w:rsidRPr="00F24782" w:rsidRDefault="00F24782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78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A9270" w14:textId="59B5857E" w:rsidR="00F24782" w:rsidRPr="00F24782" w:rsidRDefault="009E7368" w:rsidP="009748C0">
            <w:pPr>
              <w:snapToGrid w:val="0"/>
              <w:spacing w:after="0" w:line="240" w:lineRule="auto"/>
            </w:pPr>
            <w:hyperlink r:id="rId88" w:history="1">
              <w:r w:rsidR="00F24782" w:rsidRPr="00F24782">
                <w:rPr>
                  <w:rStyle w:val="Hyperlink"/>
                  <w:rFonts w:cs="Arial"/>
                  <w:color w:val="auto"/>
                </w:rPr>
                <w:t>S1-230606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0D49E" w14:textId="575EA9E0" w:rsidR="00F24782" w:rsidRPr="00F24782" w:rsidRDefault="00F24782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24782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963AD" w14:textId="65A7DFA6" w:rsidR="00F24782" w:rsidRPr="00F24782" w:rsidRDefault="00F24782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24782">
              <w:rPr>
                <w:rFonts w:eastAsia="Times New Roman"/>
                <w:szCs w:val="18"/>
                <w:lang w:eastAsia="ar-SA"/>
              </w:rPr>
              <w:t xml:space="preserve">Update to Use case on Sensing Assisted Automotive Maneuvering and Navigation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1B91E" w14:textId="77777777" w:rsidR="00F24782" w:rsidRPr="00F24782" w:rsidRDefault="00F24782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6EE82" w14:textId="3A7114C7" w:rsidR="00F24782" w:rsidRDefault="00F24782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4782">
              <w:rPr>
                <w:rFonts w:eastAsia="Arial Unicode MS" w:cs="Arial"/>
                <w:i/>
                <w:szCs w:val="18"/>
                <w:lang w:eastAsia="ar-SA"/>
              </w:rPr>
              <w:t>Revision of S1-230115.</w:t>
            </w:r>
          </w:p>
          <w:p w14:paraId="45478280" w14:textId="1327AEBB" w:rsidR="00F24782" w:rsidRPr="00F24782" w:rsidRDefault="00F24782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4782">
              <w:rPr>
                <w:rFonts w:eastAsia="Arial Unicode MS" w:cs="Arial"/>
                <w:szCs w:val="18"/>
                <w:lang w:eastAsia="ar-SA"/>
              </w:rPr>
              <w:t>Revision of S1-230537.</w:t>
            </w:r>
          </w:p>
        </w:tc>
      </w:tr>
      <w:tr w:rsidR="00F42FD0" w:rsidRPr="00A75C05" w14:paraId="627D7691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4E5AB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7BBA52" w14:textId="77777777" w:rsidR="00F42FD0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9" w:history="1">
              <w:r w:rsidR="00F42FD0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A7B686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NTT DOCOMO, NTT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2319C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Update use case on intruder detection in surroundings of smart home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05FBF9" w14:textId="7694CA8F" w:rsidR="00F42FD0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Revised to S1-230538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A0522E" w14:textId="77777777" w:rsidR="00F42FD0" w:rsidRPr="00A85ACD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85ACD" w:rsidRPr="00A75C05" w14:paraId="258A0E3E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C7CAF3" w14:textId="1E8538CE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C179C2" w14:textId="339FB8B1" w:rsidR="00A85ACD" w:rsidRPr="00A85ACD" w:rsidRDefault="009E7368" w:rsidP="009748C0">
            <w:pPr>
              <w:snapToGrid w:val="0"/>
              <w:spacing w:after="0" w:line="240" w:lineRule="auto"/>
            </w:pPr>
            <w:hyperlink r:id="rId90" w:history="1">
              <w:r w:rsidR="00A85ACD" w:rsidRPr="00A85ACD">
                <w:rPr>
                  <w:rStyle w:val="Hyperlink"/>
                  <w:rFonts w:cs="Arial"/>
                  <w:color w:val="auto"/>
                </w:rPr>
                <w:t>S1-230538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68EB21" w14:textId="101CA4EC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NTT DOCOMO, NTT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114128" w14:textId="35EF9DA5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Update use case on intruder detection in surroundings of smart home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FD7225" w14:textId="77E0EA4F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10EF2E" w14:textId="77777777" w:rsid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szCs w:val="18"/>
                <w:lang w:eastAsia="ar-SA"/>
              </w:rPr>
              <w:t>Revision of S1-230117.</w:t>
            </w:r>
          </w:p>
          <w:p w14:paraId="0010F4C0" w14:textId="54B4A854" w:rsidR="00A85ACD" w:rsidRP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Right wording introducing KPI table</w:t>
            </w:r>
          </w:p>
        </w:tc>
      </w:tr>
      <w:tr w:rsidR="00F42FD0" w:rsidRPr="00A75C05" w14:paraId="1CB1F4AE" w14:textId="77777777" w:rsidTr="009748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3A79F0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04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6496D3" w14:textId="77777777" w:rsidR="00F42FD0" w:rsidRPr="00CE04B0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1" w:history="1">
              <w:r w:rsidR="00F42FD0" w:rsidRPr="00CE04B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FADDB1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E04B0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17B341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E04B0">
              <w:rPr>
                <w:rFonts w:eastAsia="Times New Roman"/>
                <w:szCs w:val="18"/>
                <w:lang w:eastAsia="ar-SA"/>
              </w:rPr>
              <w:t xml:space="preserve">Update to Clause 5.10 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44AA4A" w14:textId="77777777" w:rsidR="00F42FD0" w:rsidRPr="00CE04B0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04B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45C560" w14:textId="77777777" w:rsidR="00F42FD0" w:rsidRPr="00CE04B0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2FD0" w:rsidRPr="00A75C05" w14:paraId="3DAF3553" w14:textId="77777777" w:rsidTr="009748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0473FA" w14:textId="77777777" w:rsidR="00F42FD0" w:rsidRPr="00F12719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271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E22393" w14:textId="77777777" w:rsidR="00F42FD0" w:rsidRPr="00F12719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2" w:history="1">
              <w:r w:rsidR="00F42FD0" w:rsidRPr="00F1271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7B8BA8" w14:textId="77777777" w:rsidR="00F42FD0" w:rsidRPr="00F12719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12719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A969EC" w14:textId="77777777" w:rsidR="00F42FD0" w:rsidRPr="00F12719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12719">
              <w:rPr>
                <w:rFonts w:eastAsia="Times New Roman"/>
                <w:szCs w:val="18"/>
                <w:lang w:eastAsia="ar-SA"/>
              </w:rPr>
              <w:t>Update of KPI table for railway intrusion detection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515DEC" w14:textId="77777777" w:rsidR="00F42FD0" w:rsidRPr="00F12719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271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8D02BE" w14:textId="77777777" w:rsidR="00F42FD0" w:rsidRPr="00F12719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2FD0" w:rsidRPr="00A75C05" w14:paraId="11E9F12B" w14:textId="77777777" w:rsidTr="00E451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9D8633" w14:textId="77777777" w:rsidR="00F42FD0" w:rsidRPr="00F729BE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29B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320C3A" w14:textId="77777777" w:rsidR="00F42FD0" w:rsidRPr="00F729BE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3" w:history="1">
              <w:r w:rsidR="00F42FD0" w:rsidRPr="00F729B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0BBB4E" w14:textId="77777777" w:rsidR="00F42FD0" w:rsidRPr="00F729BE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729BE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1D5596" w14:textId="77777777" w:rsidR="00F42FD0" w:rsidRPr="00F729BE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729BE">
              <w:rPr>
                <w:rFonts w:eastAsia="Times New Roman"/>
                <w:szCs w:val="18"/>
                <w:lang w:eastAsia="ar-SA"/>
              </w:rPr>
              <w:t>Update of Clause 5.13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92274" w14:textId="77777777" w:rsidR="00F42FD0" w:rsidRPr="00F729BE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29BE">
              <w:rPr>
                <w:rFonts w:eastAsia="Times New Roman" w:cs="Arial"/>
                <w:szCs w:val="18"/>
                <w:lang w:eastAsia="ar-SA"/>
              </w:rPr>
              <w:t>Revised to S1-230560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5B7025" w14:textId="77777777" w:rsidR="00F42FD0" w:rsidRPr="00F729BE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2FD0" w:rsidRPr="00A75C05" w14:paraId="67319AD7" w14:textId="77777777" w:rsidTr="00E451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D5BB29" w14:textId="77777777" w:rsidR="00F42FD0" w:rsidRPr="00E4510B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510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7A0B1B" w14:textId="77777777" w:rsidR="00F42FD0" w:rsidRPr="00E4510B" w:rsidRDefault="009E7368" w:rsidP="009748C0">
            <w:pPr>
              <w:snapToGrid w:val="0"/>
              <w:spacing w:after="0" w:line="240" w:lineRule="auto"/>
            </w:pPr>
            <w:hyperlink r:id="rId94" w:history="1">
              <w:r w:rsidR="00F42FD0" w:rsidRPr="00E4510B">
                <w:rPr>
                  <w:rStyle w:val="Hyperlink"/>
                  <w:rFonts w:cs="Arial"/>
                  <w:color w:val="auto"/>
                </w:rPr>
                <w:t>S1-230560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08E446" w14:textId="77777777" w:rsidR="00F42FD0" w:rsidRPr="00E4510B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4510B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2A26A1" w14:textId="77777777" w:rsidR="00F42FD0" w:rsidRPr="00E4510B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4510B">
              <w:rPr>
                <w:rFonts w:eastAsia="Times New Roman"/>
                <w:szCs w:val="18"/>
                <w:lang w:eastAsia="ar-SA"/>
              </w:rPr>
              <w:t>Update of Clause 5.13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88FC2" w14:textId="509FE6B5" w:rsidR="00F42FD0" w:rsidRPr="00E4510B" w:rsidRDefault="00E4510B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510B">
              <w:rPr>
                <w:rFonts w:eastAsia="Times New Roman" w:cs="Arial"/>
                <w:szCs w:val="18"/>
                <w:lang w:eastAsia="ar-SA"/>
              </w:rPr>
              <w:t>Revised to S1-230547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4FD1D4" w14:textId="77777777" w:rsidR="00F42FD0" w:rsidRPr="00E4510B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4510B">
              <w:rPr>
                <w:rFonts w:eastAsia="Arial Unicode MS" w:cs="Arial"/>
                <w:szCs w:val="18"/>
                <w:lang w:eastAsia="ar-SA"/>
              </w:rPr>
              <w:t>Revision of S1-230178.</w:t>
            </w:r>
          </w:p>
        </w:tc>
      </w:tr>
      <w:tr w:rsidR="00E4510B" w:rsidRPr="00A75C05" w14:paraId="6D70F14B" w14:textId="77777777" w:rsidTr="00E451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829C" w14:textId="1D604723" w:rsidR="00E4510B" w:rsidRPr="00E4510B" w:rsidRDefault="00E4510B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510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8B83" w14:textId="15030050" w:rsidR="00E4510B" w:rsidRPr="00E4510B" w:rsidRDefault="009E7368" w:rsidP="009748C0">
            <w:pPr>
              <w:snapToGrid w:val="0"/>
              <w:spacing w:after="0" w:line="240" w:lineRule="auto"/>
            </w:pPr>
            <w:hyperlink r:id="rId95" w:history="1">
              <w:r w:rsidR="00E4510B" w:rsidRPr="00E4510B">
                <w:rPr>
                  <w:rStyle w:val="Hyperlink"/>
                  <w:rFonts w:cs="Arial"/>
                  <w:color w:val="auto"/>
                </w:rPr>
                <w:t>S1-230547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0FB5" w14:textId="2B270901" w:rsidR="00E4510B" w:rsidRPr="00E4510B" w:rsidRDefault="00E4510B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4510B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7AE8" w14:textId="13914056" w:rsidR="00E4510B" w:rsidRPr="00E4510B" w:rsidRDefault="00E4510B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4510B">
              <w:rPr>
                <w:rFonts w:eastAsia="Times New Roman"/>
                <w:szCs w:val="18"/>
                <w:lang w:eastAsia="ar-SA"/>
              </w:rPr>
              <w:t>Update of Clause 5.13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DC31" w14:textId="77777777" w:rsidR="00E4510B" w:rsidRPr="00E4510B" w:rsidRDefault="00E4510B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C16ED" w14:textId="23C9F0C0" w:rsidR="00E4510B" w:rsidRDefault="00E4510B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4510B">
              <w:rPr>
                <w:rFonts w:eastAsia="Arial Unicode MS" w:cs="Arial"/>
                <w:i/>
                <w:szCs w:val="18"/>
                <w:lang w:eastAsia="ar-SA"/>
              </w:rPr>
              <w:t>Revision of S1-230178.</w:t>
            </w:r>
          </w:p>
          <w:p w14:paraId="49160956" w14:textId="1195CD27" w:rsidR="00E4510B" w:rsidRPr="00E4510B" w:rsidRDefault="00E4510B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4510B">
              <w:rPr>
                <w:rFonts w:eastAsia="Arial Unicode MS" w:cs="Arial"/>
                <w:szCs w:val="18"/>
                <w:lang w:eastAsia="ar-SA"/>
              </w:rPr>
              <w:t>Revision of S1-230560.</w:t>
            </w:r>
          </w:p>
        </w:tc>
      </w:tr>
      <w:tr w:rsidR="00F42FD0" w:rsidRPr="00A75C05" w14:paraId="468C0B4E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0E085D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63C4F5" w14:textId="77777777" w:rsidR="00F42FD0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6" w:history="1">
              <w:r w:rsidR="00F42FD0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7B782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97BB28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pCR on update KPI of use case on sensing for tourist spot traffic management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F3F1ED" w14:textId="37F25151" w:rsidR="00F42FD0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Revised to S1-230540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950FCD" w14:textId="77777777" w:rsidR="00F42FD0" w:rsidRPr="00A85ACD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85ACD" w:rsidRPr="00A75C05" w14:paraId="67F7BCEF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147AD" w14:textId="22E56AC4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7A685" w14:textId="45E5EB5E" w:rsidR="00A85ACD" w:rsidRPr="00A85ACD" w:rsidRDefault="009E7368" w:rsidP="009748C0">
            <w:pPr>
              <w:snapToGrid w:val="0"/>
              <w:spacing w:after="0" w:line="240" w:lineRule="auto"/>
            </w:pPr>
            <w:hyperlink r:id="rId97" w:history="1">
              <w:r w:rsidR="00A85ACD" w:rsidRPr="00A85ACD">
                <w:rPr>
                  <w:rStyle w:val="Hyperlink"/>
                  <w:rFonts w:cs="Arial"/>
                  <w:color w:val="auto"/>
                </w:rPr>
                <w:t>S1-230540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FAA8" w14:textId="00B375A8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BDDAB" w14:textId="7FB55E0F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pCR on update KPI of use case on sensing for tourist spot traffic management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3AC69" w14:textId="77777777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9EFF8" w14:textId="2617F8E0" w:rsidR="00A85ACD" w:rsidRP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szCs w:val="18"/>
                <w:lang w:eastAsia="ar-SA"/>
              </w:rPr>
              <w:t>Revision of S1-230207.</w:t>
            </w:r>
          </w:p>
        </w:tc>
      </w:tr>
      <w:tr w:rsidR="00F42FD0" w:rsidRPr="00A75C05" w14:paraId="45FC168F" w14:textId="77777777" w:rsidTr="00E451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9A9564" w14:textId="77777777" w:rsidR="00F42FD0" w:rsidRPr="00F729BE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29B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61DFF1" w14:textId="77777777" w:rsidR="00F42FD0" w:rsidRPr="00F729BE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8" w:history="1">
              <w:r w:rsidR="00F42FD0" w:rsidRPr="00F729B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D8E662" w14:textId="77777777" w:rsidR="00F42FD0" w:rsidRPr="00F729BE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729BE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0B2287" w14:textId="77777777" w:rsidR="00F42FD0" w:rsidRPr="00F729BE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729BE">
              <w:rPr>
                <w:rFonts w:eastAsia="Times New Roman"/>
                <w:szCs w:val="18"/>
                <w:lang w:eastAsia="ar-SA"/>
              </w:rPr>
              <w:t>pCR on update KPI of use case sensing for UAV intrusion detection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388896" w14:textId="77777777" w:rsidR="00F42FD0" w:rsidRPr="00F729BE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29BE">
              <w:rPr>
                <w:rFonts w:eastAsia="Times New Roman" w:cs="Arial"/>
                <w:szCs w:val="18"/>
                <w:lang w:eastAsia="ar-SA"/>
              </w:rPr>
              <w:t>Revised to S1-230561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DC9990" w14:textId="77777777" w:rsidR="00F42FD0" w:rsidRPr="00F729BE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2FD0" w:rsidRPr="00A75C05" w14:paraId="1FF44B90" w14:textId="77777777" w:rsidTr="00E451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FA3F57" w14:textId="77777777" w:rsidR="00F42FD0" w:rsidRPr="00E4510B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510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5CF32E" w14:textId="77777777" w:rsidR="00F42FD0" w:rsidRPr="00E4510B" w:rsidRDefault="009E7368" w:rsidP="009748C0">
            <w:pPr>
              <w:snapToGrid w:val="0"/>
              <w:spacing w:after="0" w:line="240" w:lineRule="auto"/>
            </w:pPr>
            <w:hyperlink r:id="rId99" w:history="1">
              <w:r w:rsidR="00F42FD0" w:rsidRPr="00E4510B">
                <w:rPr>
                  <w:rStyle w:val="Hyperlink"/>
                  <w:rFonts w:cs="Arial"/>
                  <w:color w:val="auto"/>
                </w:rPr>
                <w:t>S1-230561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E9E7E1" w14:textId="77777777" w:rsidR="00F42FD0" w:rsidRPr="00E4510B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4510B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71771B" w14:textId="77777777" w:rsidR="00F42FD0" w:rsidRPr="00E4510B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4510B">
              <w:rPr>
                <w:rFonts w:eastAsia="Times New Roman"/>
                <w:szCs w:val="18"/>
                <w:lang w:eastAsia="ar-SA"/>
              </w:rPr>
              <w:t>pCR on update KPI of use case sensing for UAV intrusion detection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F334E2" w14:textId="1814A6CC" w:rsidR="00F42FD0" w:rsidRPr="00E4510B" w:rsidRDefault="00E4510B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Merged into </w:t>
            </w:r>
            <w:hyperlink r:id="rId100" w:history="1">
              <w:r w:rsidRPr="00E4510B">
                <w:rPr>
                  <w:rStyle w:val="Hyperlink"/>
                  <w:rFonts w:cs="Arial"/>
                  <w:color w:val="auto"/>
                </w:rPr>
                <w:t>S1-230547</w:t>
              </w:r>
            </w:hyperlink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406F23" w14:textId="77777777" w:rsidR="00F42FD0" w:rsidRPr="00E4510B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4510B">
              <w:rPr>
                <w:rFonts w:eastAsia="Arial Unicode MS" w:cs="Arial"/>
                <w:szCs w:val="18"/>
                <w:lang w:eastAsia="ar-SA"/>
              </w:rPr>
              <w:t>Revision of S1-230208.</w:t>
            </w:r>
          </w:p>
        </w:tc>
      </w:tr>
      <w:tr w:rsidR="00F42FD0" w:rsidRPr="00A75C05" w14:paraId="27F63DEB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038F7A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A4418D" w14:textId="77777777" w:rsidR="00F42FD0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1" w:history="1">
              <w:r w:rsidR="00F42FD0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73BAFB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8F34C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Updates on use case 5.18 to resolve EN and enable detection of sensing target object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FA625B" w14:textId="1C42EFB8" w:rsidR="00F42FD0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Merged into </w:t>
            </w:r>
            <w:r w:rsidRPr="00A85ACD">
              <w:rPr>
                <w:rFonts w:eastAsia="Times New Roman" w:cs="Arial"/>
                <w:szCs w:val="18"/>
                <w:lang w:eastAsia="ar-SA"/>
              </w:rPr>
              <w:t>S1-230541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9C1C4B" w14:textId="77777777" w:rsidR="00F42FD0" w:rsidRPr="00A85ACD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2FD0" w:rsidRPr="00A75C05" w14:paraId="522AB04C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21D97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25ECB1" w14:textId="77777777" w:rsidR="00F42FD0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2" w:history="1">
              <w:r w:rsidR="00F42FD0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S1-230316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F61D09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 xml:space="preserve">Philips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C4E134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Addressing Editor's Note in Use Case 5.18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002FFA" w14:textId="4B23F8B5" w:rsidR="00F42FD0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Revised to S1-230541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3D6A7A" w14:textId="77777777" w:rsidR="00F42FD0" w:rsidRPr="00A85ACD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85ACD" w:rsidRPr="00A75C05" w14:paraId="58ECE981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08216" w14:textId="6904CC85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B3977" w14:textId="31DB4D18" w:rsidR="00A85ACD" w:rsidRPr="00A85ACD" w:rsidRDefault="009E7368" w:rsidP="009748C0">
            <w:pPr>
              <w:snapToGrid w:val="0"/>
              <w:spacing w:after="0" w:line="240" w:lineRule="auto"/>
            </w:pPr>
            <w:hyperlink r:id="rId103" w:history="1">
              <w:r w:rsidR="00A85ACD" w:rsidRPr="00A85ACD">
                <w:rPr>
                  <w:rStyle w:val="Hyperlink"/>
                  <w:rFonts w:cs="Arial"/>
                  <w:color w:val="auto"/>
                </w:rPr>
                <w:t>S1-230541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88244" w14:textId="4DB48073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 xml:space="preserve">Philips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A443F" w14:textId="20B09060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Addressing Editor's Note in Use Case 5.18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8DAB0" w14:textId="77777777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A5574" w14:textId="13C6D3B5" w:rsidR="00A85ACD" w:rsidRP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szCs w:val="18"/>
                <w:lang w:eastAsia="ar-SA"/>
              </w:rPr>
              <w:t>Revision of S1-230316.</w:t>
            </w:r>
          </w:p>
        </w:tc>
      </w:tr>
      <w:tr w:rsidR="00F42FD0" w:rsidRPr="00A75C05" w14:paraId="6583C4D0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BA359E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A7B85A" w14:textId="77777777" w:rsidR="00F42FD0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4" w:history="1">
              <w:r w:rsidR="00F42FD0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583941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991CF4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Updates on use case 5.22 to include sensing assistance information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F861CF" w14:textId="1392A4FF" w:rsidR="00F42FD0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Revised to S1-230542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CCF946" w14:textId="77777777" w:rsidR="00F42FD0" w:rsidRPr="00A85ACD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85ACD" w:rsidRPr="00A75C05" w14:paraId="711750C2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E73A0" w14:textId="1B54AE85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AB12" w14:textId="1D5C4896" w:rsidR="00A85ACD" w:rsidRPr="00A85ACD" w:rsidRDefault="009E7368" w:rsidP="009748C0">
            <w:pPr>
              <w:snapToGrid w:val="0"/>
              <w:spacing w:after="0" w:line="240" w:lineRule="auto"/>
            </w:pPr>
            <w:hyperlink r:id="rId105" w:history="1">
              <w:r w:rsidR="00A85ACD" w:rsidRPr="00A85ACD">
                <w:rPr>
                  <w:rStyle w:val="Hyperlink"/>
                  <w:rFonts w:cs="Arial"/>
                  <w:color w:val="auto"/>
                </w:rPr>
                <w:t>S1-230542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CB99" w14:textId="671D9A1D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8261" w14:textId="75AE4052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Updates on use case 5.22 to include sensing assistance information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E75E5" w14:textId="77777777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D7D94" w14:textId="268212F2" w:rsidR="00A85ACD" w:rsidRP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szCs w:val="18"/>
                <w:lang w:eastAsia="ar-SA"/>
              </w:rPr>
              <w:t>Revision of S1-230226.</w:t>
            </w:r>
          </w:p>
        </w:tc>
      </w:tr>
      <w:tr w:rsidR="00F42FD0" w:rsidRPr="00A75C05" w14:paraId="40E4A5AC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2419C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3BB7F7" w14:textId="77777777" w:rsidR="00F42FD0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6" w:history="1">
              <w:r w:rsidR="00F42FD0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0D64B5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DD55C2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Pseudo-CR on update of use case 5.10 in TR 22.837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FE3CC" w14:textId="7736B443" w:rsidR="00F42FD0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42C74C" w14:textId="77777777" w:rsidR="00F42FD0" w:rsidRPr="00A85ACD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2FD0" w:rsidRPr="00A75C05" w14:paraId="08CDDFCA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B48317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5C766" w14:textId="77777777" w:rsidR="00F42FD0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7" w:history="1">
              <w:r w:rsidR="00F42FD0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8F56D0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 xml:space="preserve">KPN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0263B2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Pseudo-CR on update of use case 5.8 in TR 22.837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B78081" w14:textId="08AE5824" w:rsidR="00F42FD0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Revised to S1-230543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C98A5E" w14:textId="77777777" w:rsidR="00F42FD0" w:rsidRPr="00A85ACD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85ACD" w:rsidRPr="00A75C05" w14:paraId="447AD956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D2BCD" w14:textId="2EAD99F1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62C4A" w14:textId="4E2426F3" w:rsidR="00A85ACD" w:rsidRPr="00A85ACD" w:rsidRDefault="009E7368" w:rsidP="009748C0">
            <w:pPr>
              <w:snapToGrid w:val="0"/>
              <w:spacing w:after="0" w:line="240" w:lineRule="auto"/>
            </w:pPr>
            <w:hyperlink r:id="rId108" w:history="1">
              <w:r w:rsidR="00A85ACD" w:rsidRPr="00A85ACD">
                <w:rPr>
                  <w:rStyle w:val="Hyperlink"/>
                  <w:rFonts w:cs="Arial"/>
                  <w:color w:val="auto"/>
                </w:rPr>
                <w:t>S1-230543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E0466" w14:textId="229FA71F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 xml:space="preserve">KPN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B9E03" w14:textId="61DB2348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Pseudo-CR on update of use case 5.8 in TR 22.837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9B495" w14:textId="77777777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1634A" w14:textId="37F08EB6" w:rsidR="00A85ACD" w:rsidRP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szCs w:val="18"/>
                <w:lang w:eastAsia="ar-SA"/>
              </w:rPr>
              <w:t>Revision of S1-230254.</w:t>
            </w:r>
          </w:p>
        </w:tc>
      </w:tr>
      <w:tr w:rsidR="00F42FD0" w:rsidRPr="00A75C05" w14:paraId="41F74AD5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0EFF3B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6269C5" w14:textId="77777777" w:rsidR="00F42FD0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9" w:history="1">
              <w:r w:rsidR="00F42FD0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071FA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Apple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13B45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Clarification on UE sensing configuration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6B896D" w14:textId="77BF74A8" w:rsidR="00F42FD0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83FFC0" w14:textId="77777777" w:rsidR="00F42FD0" w:rsidRPr="00A85ACD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2FD0" w:rsidRPr="00A75C05" w14:paraId="47164A7D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FE9E60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0EB047" w14:textId="77777777" w:rsidR="00F42FD0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0" w:history="1">
              <w:r w:rsidR="00F42FD0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8D60BF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Deutsche Telekom, 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C547C5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pCR on updating Sensor Groups use case and proposing new definitions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5F15E0" w14:textId="5757CF20" w:rsidR="00F42FD0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Revised to S1-230544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D70CE4" w14:textId="77777777" w:rsidR="00F42FD0" w:rsidRPr="00A85ACD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85ACD" w:rsidRPr="00A75C05" w14:paraId="50490343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15D80" w14:textId="47F3CD77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CA6EE" w14:textId="588864EF" w:rsidR="00A85ACD" w:rsidRPr="00A85ACD" w:rsidRDefault="009E7368" w:rsidP="009748C0">
            <w:pPr>
              <w:snapToGrid w:val="0"/>
              <w:spacing w:after="0" w:line="240" w:lineRule="auto"/>
            </w:pPr>
            <w:hyperlink r:id="rId111" w:history="1">
              <w:r w:rsidR="00A85ACD" w:rsidRPr="00A85ACD">
                <w:rPr>
                  <w:rStyle w:val="Hyperlink"/>
                  <w:rFonts w:cs="Arial"/>
                  <w:color w:val="auto"/>
                </w:rPr>
                <w:t>S1-230544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CD179" w14:textId="085C07A4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Deutsche Telekom, 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D0710" w14:textId="4D9DDCD8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pCR on updating Sensor Groups use case and proposing new definitions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4F79B" w14:textId="77777777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BECD1" w14:textId="1C0F0C6A" w:rsidR="00A85ACD" w:rsidRP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szCs w:val="18"/>
                <w:lang w:eastAsia="ar-SA"/>
              </w:rPr>
              <w:t>Revision of S1-230255.</w:t>
            </w:r>
          </w:p>
        </w:tc>
      </w:tr>
      <w:tr w:rsidR="00F42FD0" w:rsidRPr="00A75C05" w14:paraId="0500AEF1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347813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F4280" w14:textId="77777777" w:rsidR="00F42FD0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2" w:history="1">
              <w:r w:rsidR="00F42FD0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D6FAED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 xml:space="preserve">KPN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650214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Pseudo-CR on update of use case 5.20 in TR 22.837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0DAB03" w14:textId="54F78F3C" w:rsidR="00F42FD0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663B5F" w14:textId="77777777" w:rsidR="00F42FD0" w:rsidRPr="00A85ACD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2FD0" w:rsidRPr="00A75C05" w14:paraId="25DA0284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43F7BF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840398" w14:textId="77777777" w:rsidR="00F42FD0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3" w:history="1">
              <w:r w:rsidR="00F42FD0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8ADAAC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F3ED73" w14:textId="77777777" w:rsidR="00F42FD0" w:rsidRPr="00A85ACD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Pseudo-CR on Update to Use Case 5.4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E91D15" w14:textId="7E731B82" w:rsidR="00F42FD0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Revised to S1-230545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0D9355" w14:textId="77777777" w:rsidR="00F42FD0" w:rsidRPr="00A85ACD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85ACD" w:rsidRPr="00A75C05" w14:paraId="282B4A20" w14:textId="77777777" w:rsidTr="00D52E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BF4A9" w14:textId="140AEBF5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5D367" w14:textId="619800E8" w:rsidR="00A85ACD" w:rsidRPr="00A85ACD" w:rsidRDefault="009E7368" w:rsidP="009748C0">
            <w:pPr>
              <w:snapToGrid w:val="0"/>
              <w:spacing w:after="0" w:line="240" w:lineRule="auto"/>
            </w:pPr>
            <w:hyperlink r:id="rId114" w:history="1">
              <w:r w:rsidR="00A85ACD" w:rsidRPr="00A85ACD">
                <w:rPr>
                  <w:rStyle w:val="Hyperlink"/>
                  <w:rFonts w:cs="Arial"/>
                  <w:color w:val="auto"/>
                </w:rPr>
                <w:t>S1-230545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18B9" w14:textId="4470F43B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1FE2" w14:textId="3C565247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Pseudo-CR on Update to Use Case 5.4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D2786" w14:textId="77777777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9107A" w14:textId="77777777" w:rsid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szCs w:val="18"/>
                <w:lang w:eastAsia="ar-SA"/>
              </w:rPr>
              <w:t>Revision of S1-230279.</w:t>
            </w:r>
          </w:p>
          <w:p w14:paraId="30221FD0" w14:textId="24026E83" w:rsidR="00A85ACD" w:rsidRP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We need terminology alignment.</w:t>
            </w:r>
          </w:p>
        </w:tc>
      </w:tr>
      <w:tr w:rsidR="00F42FD0" w:rsidRPr="00A75C05" w14:paraId="404F6A78" w14:textId="77777777" w:rsidTr="00D52E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9F453D" w14:textId="77777777" w:rsidR="00F42FD0" w:rsidRPr="00D52E54" w:rsidRDefault="00F42FD0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E54">
              <w:rPr>
                <w:rFonts w:eastAsia="Times New Roman" w:cs="Arial"/>
                <w:szCs w:val="18"/>
                <w:highlight w:val="yellow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301358" w14:textId="77777777" w:rsidR="00F42FD0" w:rsidRPr="00D52E54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5" w:history="1">
              <w:r w:rsidR="00F42FD0" w:rsidRPr="00D52E5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S1-230308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62FD2B" w14:textId="77777777" w:rsidR="00F42FD0" w:rsidRPr="00D52E54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2E54">
              <w:rPr>
                <w:rFonts w:eastAsia="Times New Roman"/>
                <w:szCs w:val="18"/>
                <w:lang w:eastAsia="ar-SA"/>
              </w:rPr>
              <w:t>Deutsche Telekom, 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975188" w14:textId="77777777" w:rsidR="00F42FD0" w:rsidRPr="00D52E54" w:rsidRDefault="00F42FD0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2E54">
              <w:rPr>
                <w:rFonts w:eastAsia="Times New Roman"/>
                <w:szCs w:val="18"/>
                <w:lang w:eastAsia="ar-SA"/>
              </w:rPr>
              <w:t>Updates in use cases 5.1 – 5.12 to align usage of sensing transmitter and sensing receiver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1FB270" w14:textId="5D178F07" w:rsidR="00F42FD0" w:rsidRPr="00D52E54" w:rsidRDefault="00D52E54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E54">
              <w:rPr>
                <w:rFonts w:eastAsia="Times New Roman" w:cs="Arial"/>
                <w:szCs w:val="18"/>
                <w:lang w:eastAsia="ar-SA"/>
              </w:rPr>
              <w:t>Revised to S1-230603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0D38F9" w14:textId="77777777" w:rsidR="00F42FD0" w:rsidRPr="00D52E54" w:rsidRDefault="00F42FD0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52E54" w:rsidRPr="00A75C05" w14:paraId="3616C77B" w14:textId="77777777" w:rsidTr="00D52E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1536" w14:textId="753147F0" w:rsidR="00D52E54" w:rsidRPr="00D52E54" w:rsidRDefault="00D52E54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D52E54">
              <w:rPr>
                <w:rFonts w:eastAsia="Times New Roman" w:cs="Arial"/>
                <w:szCs w:val="18"/>
                <w:highlight w:val="yellow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B9DE" w14:textId="7C0496BD" w:rsidR="00D52E54" w:rsidRPr="00D52E54" w:rsidRDefault="009E7368" w:rsidP="009748C0">
            <w:pPr>
              <w:snapToGrid w:val="0"/>
              <w:spacing w:after="0" w:line="240" w:lineRule="auto"/>
            </w:pPr>
            <w:hyperlink r:id="rId116" w:history="1">
              <w:r w:rsidR="00D52E54" w:rsidRPr="00D52E54">
                <w:rPr>
                  <w:rStyle w:val="Hyperlink"/>
                  <w:rFonts w:cs="Arial"/>
                  <w:color w:val="auto"/>
                </w:rPr>
                <w:t>S1-230603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86039" w14:textId="582159B6" w:rsidR="00D52E54" w:rsidRPr="00D52E54" w:rsidRDefault="00D52E54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2E54">
              <w:rPr>
                <w:rFonts w:eastAsia="Times New Roman"/>
                <w:szCs w:val="18"/>
                <w:lang w:eastAsia="ar-SA"/>
              </w:rPr>
              <w:t>Deutsche Telekom, 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5E19" w14:textId="127B6E97" w:rsidR="00D52E54" w:rsidRPr="00D52E54" w:rsidRDefault="00D52E54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2E54">
              <w:rPr>
                <w:rFonts w:eastAsia="Times New Roman"/>
                <w:szCs w:val="18"/>
                <w:lang w:eastAsia="ar-SA"/>
              </w:rPr>
              <w:t>Updates in use cases 5.1 – 5.12 to align usage of sensing transmitter and sensing receiver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6B46F" w14:textId="77777777" w:rsidR="00D52E54" w:rsidRPr="00D52E54" w:rsidRDefault="00D52E54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C783" w14:textId="22EF79D3" w:rsidR="00D52E54" w:rsidRPr="00D52E54" w:rsidRDefault="00D52E54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52E54">
              <w:rPr>
                <w:rFonts w:eastAsia="Arial Unicode MS" w:cs="Arial"/>
                <w:szCs w:val="18"/>
                <w:lang w:eastAsia="ar-SA"/>
              </w:rPr>
              <w:t>Revision of S1-230308.</w:t>
            </w:r>
          </w:p>
        </w:tc>
      </w:tr>
      <w:tr w:rsidR="004A28DF" w:rsidRPr="00A75C05" w14:paraId="48273120" w14:textId="77777777" w:rsidTr="00D52E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3D6BBB" w14:textId="77777777" w:rsidR="004A28DF" w:rsidRPr="00D52E54" w:rsidRDefault="004A28DF" w:rsidP="00027D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E54">
              <w:rPr>
                <w:rFonts w:eastAsia="Times New Roman" w:cs="Arial"/>
                <w:szCs w:val="18"/>
                <w:highlight w:val="yellow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5ACBBC" w14:textId="77777777" w:rsidR="004A28DF" w:rsidRPr="00D52E54" w:rsidRDefault="009E7368" w:rsidP="00027DC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7" w:history="1">
              <w:r w:rsidR="004A28DF" w:rsidRPr="00D52E5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46CD3B" w14:textId="77777777" w:rsidR="004A28DF" w:rsidRPr="00D52E54" w:rsidRDefault="004A28DF" w:rsidP="00027DC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2E54">
              <w:rPr>
                <w:rFonts w:eastAsia="Times New Roman"/>
                <w:szCs w:val="18"/>
                <w:lang w:eastAsia="ar-SA"/>
              </w:rPr>
              <w:t>Nokia, Nokia Shanghai Bell, Deutsche Telekom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3C136C" w14:textId="77777777" w:rsidR="004A28DF" w:rsidRPr="00D52E54" w:rsidRDefault="004A28DF" w:rsidP="00027DC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2E54">
              <w:rPr>
                <w:rFonts w:eastAsia="Times New Roman"/>
                <w:szCs w:val="18"/>
                <w:lang w:eastAsia="ar-SA"/>
              </w:rPr>
              <w:t>Updates in use cases 5.13 - 5.26 to align usage of sensing transmitter and sensing receiver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C1D88B" w14:textId="7EA1A6BD" w:rsidR="004A28DF" w:rsidRPr="00D52E54" w:rsidRDefault="00D52E54" w:rsidP="00027D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E54">
              <w:rPr>
                <w:rFonts w:eastAsia="Times New Roman" w:cs="Arial"/>
                <w:szCs w:val="18"/>
                <w:lang w:eastAsia="ar-SA"/>
              </w:rPr>
              <w:t>Revised to S1-230604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9D432F" w14:textId="77777777" w:rsidR="004A28DF" w:rsidRPr="00D52E54" w:rsidRDefault="004A28DF" w:rsidP="00027DC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52E54" w:rsidRPr="00A75C05" w14:paraId="35AE8DF6" w14:textId="77777777" w:rsidTr="00D52E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97E32" w14:textId="181AEFA8" w:rsidR="00D52E54" w:rsidRPr="00D52E54" w:rsidRDefault="00D52E54" w:rsidP="00027D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D52E54">
              <w:rPr>
                <w:rFonts w:eastAsia="Times New Roman" w:cs="Arial"/>
                <w:szCs w:val="18"/>
                <w:highlight w:val="yellow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B43EB" w14:textId="5EE01888" w:rsidR="00D52E54" w:rsidRPr="00D52E54" w:rsidRDefault="009E7368" w:rsidP="00027DC6">
            <w:pPr>
              <w:snapToGrid w:val="0"/>
              <w:spacing w:after="0" w:line="240" w:lineRule="auto"/>
            </w:pPr>
            <w:hyperlink r:id="rId118" w:history="1">
              <w:r w:rsidR="00D52E54" w:rsidRPr="00D52E54">
                <w:rPr>
                  <w:rStyle w:val="Hyperlink"/>
                  <w:rFonts w:cs="Arial"/>
                  <w:color w:val="auto"/>
                </w:rPr>
                <w:t>S1-230604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95CAC" w14:textId="10BF5D9B" w:rsidR="00D52E54" w:rsidRPr="00D52E54" w:rsidRDefault="00D52E54" w:rsidP="00027DC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2E54">
              <w:rPr>
                <w:rFonts w:eastAsia="Times New Roman"/>
                <w:szCs w:val="18"/>
                <w:lang w:eastAsia="ar-SA"/>
              </w:rPr>
              <w:t>Nokia, Nokia Shanghai Bell, Deutsche Telekom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0535" w14:textId="1876C792" w:rsidR="00D52E54" w:rsidRPr="00D52E54" w:rsidRDefault="00D52E54" w:rsidP="00027DC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2E54">
              <w:rPr>
                <w:rFonts w:eastAsia="Times New Roman"/>
                <w:szCs w:val="18"/>
                <w:lang w:eastAsia="ar-SA"/>
              </w:rPr>
              <w:t>Updates in use cases 5.13 - 5.26 to align usage of sensing transmitter and sensing receiver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58A1C" w14:textId="77777777" w:rsidR="00D52E54" w:rsidRPr="00D52E54" w:rsidRDefault="00D52E54" w:rsidP="00027D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0356D" w14:textId="0488D77C" w:rsidR="00D52E54" w:rsidRPr="00D52E54" w:rsidRDefault="00D52E54" w:rsidP="00027DC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52E54">
              <w:rPr>
                <w:rFonts w:eastAsia="Arial Unicode MS" w:cs="Arial"/>
                <w:szCs w:val="18"/>
                <w:lang w:eastAsia="ar-SA"/>
              </w:rPr>
              <w:t>Revision of S1-230078.</w:t>
            </w:r>
          </w:p>
        </w:tc>
      </w:tr>
      <w:tr w:rsidR="00C33E7C" w:rsidRPr="00B04844" w14:paraId="0157C2A7" w14:textId="77777777" w:rsidTr="00A85ACD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3A5F93F" w14:textId="77777777" w:rsidR="00C33E7C" w:rsidRPr="00D87E16" w:rsidRDefault="00C33E7C" w:rsidP="009748C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 xml:space="preserve">Consolidation </w:t>
            </w:r>
          </w:p>
        </w:tc>
      </w:tr>
      <w:tr w:rsidR="00C33E7C" w:rsidRPr="00A75C05" w14:paraId="1A2338BE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D32F33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C689A7" w14:textId="77777777" w:rsidR="00C33E7C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9" w:history="1">
              <w:r w:rsidR="00C33E7C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9B8DA5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ZTE, 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95B717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Discussion paper on consolidation of service requirement of 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9DBBC5" w14:textId="3CA1C9F7" w:rsidR="00C33E7C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393E98" w14:textId="77777777" w:rsidR="00C33E7C" w:rsidRPr="00A85ACD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78D36C8F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449D99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5EE8D8" w14:textId="77777777" w:rsidR="00C33E7C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0" w:history="1">
              <w:r w:rsidR="00C33E7C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7A6BF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64C608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Consolidated potential requirement for intruder detection in FS_Sensing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0DCFCF" w14:textId="25CDD8D5" w:rsidR="00C33E7C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A2D29" w14:textId="77777777" w:rsidR="00C33E7C" w:rsidRPr="00A85ACD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2A20998E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8B517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481909" w14:textId="77777777" w:rsidR="00C33E7C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1" w:history="1">
              <w:r w:rsidR="00C33E7C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F53466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ZTE, 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E82DDB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pCR on Consolidation of potential service requirement of 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340DB0" w14:textId="65041D85" w:rsidR="00C33E7C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FDFEB2" w14:textId="77777777" w:rsidR="00C33E7C" w:rsidRPr="00A85ACD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75996F46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AF9A7A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C61582" w14:textId="77777777" w:rsidR="00C33E7C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2" w:history="1">
              <w:r w:rsidR="00C33E7C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33F83E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CMDI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C7181A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Discussion about Consolidation on Potential Requirement of 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F44C0C" w14:textId="69ED75B8" w:rsidR="00C33E7C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1667D1" w14:textId="77777777" w:rsidR="00C33E7C" w:rsidRPr="00A85ACD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6E314FEA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4ED308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02A475" w14:textId="77777777" w:rsidR="00C33E7C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3" w:history="1">
              <w:r w:rsidR="00C33E7C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6C1271" w14:textId="5CA7F454" w:rsidR="00C33E7C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V</w:t>
            </w:r>
            <w:r w:rsidR="00C33E7C" w:rsidRPr="00A85ACD">
              <w:rPr>
                <w:rFonts w:eastAsia="Times New Roman"/>
                <w:szCs w:val="18"/>
                <w:lang w:eastAsia="ar-SA"/>
              </w:rPr>
              <w:t>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0C4F25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Consolidation considerations and proposals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450CF7" w14:textId="55C9FE17" w:rsidR="00C33E7C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0F475C" w14:textId="77777777" w:rsidR="00C33E7C" w:rsidRPr="00A85ACD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140BBE87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D3A663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A310D5" w14:textId="77777777" w:rsidR="00C33E7C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4" w:history="1">
              <w:r w:rsidR="00C33E7C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C9B8BB" w14:textId="7F46C086" w:rsidR="00C33E7C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V</w:t>
            </w:r>
            <w:r w:rsidR="00C33E7C" w:rsidRPr="00A85ACD">
              <w:rPr>
                <w:rFonts w:eastAsia="Times New Roman"/>
                <w:szCs w:val="18"/>
                <w:lang w:eastAsia="ar-SA"/>
              </w:rPr>
              <w:t>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C0D9CB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Consolidation skeleton proposal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FFDE4" w14:textId="3255346D" w:rsidR="00C33E7C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BCFB3" w14:textId="77777777" w:rsidR="00C33E7C" w:rsidRPr="00A85ACD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2BC255B5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98F2DF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AA26D6" w14:textId="77777777" w:rsidR="00C33E7C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5" w:history="1">
              <w:r w:rsidR="00C33E7C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A0A0B5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Deutsche Telekom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4205BC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Discussion on consolidated requirements of FS_Sensing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2F029" w14:textId="7AE80908" w:rsidR="00C33E7C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244045" w14:textId="77777777" w:rsidR="00C33E7C" w:rsidRPr="00A85ACD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1E80E0DB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5ED4E6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1A54B9" w14:textId="77777777" w:rsidR="00C33E7C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6" w:history="1">
              <w:r w:rsidR="00C33E7C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30F687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Deutsche Telekom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6E712A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pCR on consolidated requirements section of FS_Sensing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F7FCC0" w14:textId="32AF6AFF" w:rsidR="00C33E7C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A816D5" w14:textId="77777777" w:rsidR="00C33E7C" w:rsidRPr="00A85ACD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B04844" w14:paraId="75A31367" w14:textId="77777777" w:rsidTr="00A85ACD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13EE9FB" w14:textId="77777777" w:rsidR="00C33E7C" w:rsidRPr="00D87E16" w:rsidRDefault="00C33E7C" w:rsidP="009748C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Others</w:t>
            </w:r>
          </w:p>
        </w:tc>
      </w:tr>
      <w:tr w:rsidR="00C33E7C" w:rsidRPr="00A75C05" w14:paraId="4D99528A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2C52BA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6E6A3C" w14:textId="77777777" w:rsidR="00C33E7C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7" w:history="1">
              <w:r w:rsidR="00C33E7C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S1-230311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EE5044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A440D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[draft] LS on clarification for commercial use case supported in 5GS ProSe Service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619099" w14:textId="529E6C92" w:rsidR="00C33E7C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F50A4F" w14:textId="77777777" w:rsidR="00C33E7C" w:rsidRPr="00A85ACD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66FC88CD" w14:textId="77777777" w:rsidTr="009748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0049CF" w14:textId="77777777" w:rsidR="00C33E7C" w:rsidRPr="00CD129B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129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1C3D3A" w14:textId="77777777" w:rsidR="00C33E7C" w:rsidRPr="00CD129B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8" w:history="1">
              <w:r w:rsidR="00C33E7C" w:rsidRPr="00CD129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65A84C" w14:textId="77777777" w:rsidR="00C33E7C" w:rsidRPr="00CD129B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D129B">
              <w:rPr>
                <w:rFonts w:eastAsia="Times New Roman"/>
                <w:szCs w:val="18"/>
                <w:lang w:eastAsia="ar-SA"/>
              </w:rPr>
              <w:t>OTD_US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F6375D" w14:textId="77777777" w:rsidR="00C33E7C" w:rsidRPr="00CD129B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D129B">
              <w:rPr>
                <w:rFonts w:eastAsia="Times New Roman"/>
                <w:szCs w:val="18"/>
                <w:lang w:eastAsia="ar-SA"/>
              </w:rPr>
              <w:t>Pseudo-CR to update considerations for Mission Critical and other priority services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B6B6C3" w14:textId="77777777" w:rsidR="00C33E7C" w:rsidRPr="00CD129B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CD129B">
              <w:rPr>
                <w:rFonts w:eastAsia="Times New Roman" w:cs="Arial"/>
                <w:szCs w:val="18"/>
                <w:lang w:eastAsia="ar-SA"/>
              </w:rPr>
              <w:t xml:space="preserve"> S1-230321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E37B9" w14:textId="77777777" w:rsidR="00C33E7C" w:rsidRPr="00CD129B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20D02ECC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18FD17" w14:textId="77777777" w:rsidR="00C33E7C" w:rsidRPr="00CD129B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129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B1FBF3" w14:textId="77777777" w:rsidR="00C33E7C" w:rsidRPr="00CD129B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9" w:history="1">
              <w:r w:rsidR="00C33E7C" w:rsidRPr="00CD129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1B73A4" w14:textId="77777777" w:rsidR="00C33E7C" w:rsidRPr="00CD129B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D129B">
              <w:rPr>
                <w:rFonts w:eastAsia="Times New Roman"/>
                <w:szCs w:val="18"/>
                <w:lang w:eastAsia="ar-SA"/>
              </w:rPr>
              <w:t>Deutsche Telekom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304220" w14:textId="77777777" w:rsidR="00C33E7C" w:rsidRPr="00CD129B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D129B">
              <w:rPr>
                <w:rFonts w:eastAsia="Times New Roman"/>
                <w:szCs w:val="18"/>
                <w:lang w:eastAsia="ar-SA"/>
              </w:rPr>
              <w:t>Updates in Considerations section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65C6DF" w14:textId="77777777" w:rsidR="00C33E7C" w:rsidRPr="00CD129B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129B">
              <w:rPr>
                <w:rFonts w:eastAsia="Times New Roman" w:cs="Arial"/>
                <w:szCs w:val="18"/>
                <w:lang w:eastAsia="ar-SA"/>
              </w:rPr>
              <w:t>Revised to S1-230321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8B65E1" w14:textId="77777777" w:rsidR="00C33E7C" w:rsidRPr="00CD129B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6C07D337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A01B94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EE3F1" w14:textId="6F1939EF" w:rsidR="00C33E7C" w:rsidRPr="00A85ACD" w:rsidRDefault="009E7368" w:rsidP="009748C0">
            <w:pPr>
              <w:snapToGrid w:val="0"/>
              <w:spacing w:after="0" w:line="240" w:lineRule="auto"/>
            </w:pPr>
            <w:hyperlink r:id="rId130" w:history="1">
              <w:r w:rsidR="00C33E7C" w:rsidRPr="00A85ACD">
                <w:rPr>
                  <w:rStyle w:val="Hyperlink"/>
                  <w:rFonts w:cs="Arial"/>
                  <w:color w:val="auto"/>
                </w:rPr>
                <w:t>S1-230321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8B730A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Deutsche Telekom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C8FBFB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Updates in Considerations section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7B29C" w14:textId="58EFD43F" w:rsidR="00C33E7C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Revised to S1-230546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0BF020" w14:textId="77777777" w:rsidR="00C33E7C" w:rsidRPr="00A85ACD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szCs w:val="18"/>
                <w:lang w:eastAsia="ar-SA"/>
              </w:rPr>
              <w:t>Revision of S1-230022.</w:t>
            </w:r>
          </w:p>
        </w:tc>
      </w:tr>
      <w:tr w:rsidR="00A85ACD" w:rsidRPr="00A75C05" w14:paraId="75AA8023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0B2F5" w14:textId="4A1700AA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E1FA4" w14:textId="18C768DC" w:rsidR="00A85ACD" w:rsidRPr="00A85ACD" w:rsidRDefault="009E7368" w:rsidP="009748C0">
            <w:pPr>
              <w:snapToGrid w:val="0"/>
              <w:spacing w:after="0" w:line="240" w:lineRule="auto"/>
            </w:pPr>
            <w:hyperlink r:id="rId131" w:history="1">
              <w:r w:rsidR="00A85ACD" w:rsidRPr="00A85ACD">
                <w:rPr>
                  <w:rStyle w:val="Hyperlink"/>
                  <w:rFonts w:cs="Arial"/>
                  <w:color w:val="auto"/>
                </w:rPr>
                <w:t>S1-230546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0D116" w14:textId="65BFB904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Deutsche Telekom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2123C" w14:textId="0729CDAF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Updates in Considerations section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24816" w14:textId="77777777" w:rsidR="00A85ACD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77965" w14:textId="3805C752" w:rsid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i/>
                <w:szCs w:val="18"/>
                <w:lang w:eastAsia="ar-SA"/>
              </w:rPr>
              <w:t>Revision of S1-230022.</w:t>
            </w:r>
          </w:p>
          <w:p w14:paraId="69E447FC" w14:textId="6F814881" w:rsidR="00A85ACD" w:rsidRPr="00A85ACD" w:rsidRDefault="00A85ACD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5ACD">
              <w:rPr>
                <w:rFonts w:eastAsia="Arial Unicode MS" w:cs="Arial"/>
                <w:szCs w:val="18"/>
                <w:lang w:eastAsia="ar-SA"/>
              </w:rPr>
              <w:t>Revision of S1-230321.</w:t>
            </w:r>
          </w:p>
        </w:tc>
      </w:tr>
      <w:tr w:rsidR="00C33E7C" w:rsidRPr="00A75C05" w14:paraId="14A253E0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3ECBC9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1C9997" w14:textId="77777777" w:rsidR="00C33E7C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2" w:history="1">
              <w:r w:rsidR="00C33E7C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3CF8D8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234FC9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Update to Sensing Security Considerations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B89946" w14:textId="79D84AE9" w:rsidR="00C33E7C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A85ACD">
              <w:rPr>
                <w:rFonts w:eastAsia="Times New Roman" w:cs="Arial"/>
                <w:szCs w:val="18"/>
                <w:lang w:eastAsia="ar-SA"/>
              </w:rPr>
              <w:t>to S1-230546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DD08AB" w14:textId="77777777" w:rsidR="00C33E7C" w:rsidRPr="00A85ACD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3E7C" w:rsidRPr="00A75C05" w14:paraId="57408CEF" w14:textId="77777777" w:rsidTr="00A85A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78845A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5A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7A5194" w14:textId="77777777" w:rsidR="00C33E7C" w:rsidRPr="00A85ACD" w:rsidRDefault="009E7368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3" w:history="1">
              <w:r w:rsidR="00C33E7C" w:rsidRPr="00A85AC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986F48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OTD_US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F2192A" w14:textId="77777777" w:rsidR="00C33E7C" w:rsidRPr="00A85ACD" w:rsidRDefault="00C33E7C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5ACD">
              <w:rPr>
                <w:rFonts w:eastAsia="Times New Roman"/>
                <w:szCs w:val="18"/>
                <w:lang w:eastAsia="ar-SA"/>
              </w:rPr>
              <w:t>Pseudo-CR to update considerations on Privacy for regulatory services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BC2B6A" w14:textId="2F7A2CF9" w:rsidR="00C33E7C" w:rsidRPr="00A85ACD" w:rsidRDefault="00A85ACD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CD129B">
              <w:rPr>
                <w:rFonts w:eastAsia="Times New Roman" w:cs="Arial"/>
                <w:szCs w:val="18"/>
                <w:lang w:eastAsia="ar-SA"/>
              </w:rPr>
              <w:t xml:space="preserve"> S1-230321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DA3C1A" w14:textId="77777777" w:rsidR="00C33E7C" w:rsidRPr="00A85ACD" w:rsidRDefault="00C33E7C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B04844" w14:paraId="2E332A45" w14:textId="77777777" w:rsidTr="000A4932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3508D07D" w14:textId="71AD7BEE" w:rsidR="00B32630" w:rsidRPr="00F45489" w:rsidRDefault="00237551" w:rsidP="00B32630">
            <w:pPr>
              <w:pStyle w:val="Heading1"/>
            </w:pPr>
            <w:r w:rsidRPr="004E36F9">
              <w:t>Tdoc numbers NOT allocated during drafting session (admin purposes only)</w:t>
            </w:r>
          </w:p>
        </w:tc>
      </w:tr>
      <w:tr w:rsidR="00237551" w:rsidRPr="00A75C05" w14:paraId="1F105CBC" w14:textId="77777777" w:rsidTr="009748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19FA" w14:textId="77777777" w:rsidR="00237551" w:rsidRPr="00A75C05" w:rsidRDefault="00237551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6D74" w14:textId="77777777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8C89E" w14:textId="77777777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52831" w14:textId="77777777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3D4FE" w14:textId="77777777" w:rsidR="00237551" w:rsidRPr="00A75C05" w:rsidRDefault="00237551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ECB0C" w14:textId="77777777" w:rsidR="00237551" w:rsidRPr="00A75C05" w:rsidRDefault="00237551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551" w:rsidRPr="00A75C05" w14:paraId="1817E348" w14:textId="77777777" w:rsidTr="009748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55D0" w14:textId="77777777" w:rsidR="00237551" w:rsidRPr="00A75C05" w:rsidRDefault="00237551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EB46" w14:textId="77777777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8A6B0" w14:textId="77777777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61A4" w14:textId="77777777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190CA" w14:textId="77777777" w:rsidR="00237551" w:rsidRPr="00A75C05" w:rsidRDefault="00237551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88C5" w14:textId="77777777" w:rsidR="00237551" w:rsidRPr="00A75C05" w:rsidRDefault="00237551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551" w:rsidRPr="00A75C05" w14:paraId="1933E856" w14:textId="77777777" w:rsidTr="009748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70257" w14:textId="77777777" w:rsidR="00237551" w:rsidRPr="00A75C05" w:rsidRDefault="00237551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C4DB" w14:textId="77777777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9EC0F" w14:textId="77777777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E7DE" w14:textId="77777777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9297B" w14:textId="77777777" w:rsidR="00237551" w:rsidRPr="00A75C05" w:rsidRDefault="00237551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3ADD" w14:textId="77777777" w:rsidR="00237551" w:rsidRPr="00A75C05" w:rsidRDefault="00237551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551" w:rsidRPr="00A75C05" w14:paraId="7E453CA6" w14:textId="77777777" w:rsidTr="009748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4D99F" w14:textId="77777777" w:rsidR="00237551" w:rsidRPr="00A75C05" w:rsidRDefault="00237551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934F" w14:textId="77777777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922EE" w14:textId="77777777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DC739" w14:textId="77777777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A97A" w14:textId="77777777" w:rsidR="00237551" w:rsidRPr="00A75C05" w:rsidRDefault="00237551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28A02" w14:textId="77777777" w:rsidR="00237551" w:rsidRPr="00A75C05" w:rsidRDefault="00237551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551" w:rsidRPr="00A75C05" w14:paraId="30742653" w14:textId="77777777" w:rsidTr="009748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4A8E9" w14:textId="77777777" w:rsidR="00237551" w:rsidRPr="00A75C05" w:rsidRDefault="00237551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0CF2F" w14:textId="77777777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8FE0F" w14:textId="77777777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78A4C" w14:textId="77777777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6165" w14:textId="77777777" w:rsidR="00237551" w:rsidRPr="00A75C05" w:rsidRDefault="00237551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24D17" w14:textId="77777777" w:rsidR="00237551" w:rsidRPr="00A75C05" w:rsidRDefault="00237551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551" w:rsidRPr="00A75C05" w14:paraId="2153F8E0" w14:textId="77777777" w:rsidTr="009748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F56C" w14:textId="08C90BBC" w:rsidR="00237551" w:rsidRPr="00A75C05" w:rsidRDefault="00237551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82679" w14:textId="4FABB199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8BBB6" w14:textId="0DA36022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60119" w14:textId="2D7F7474" w:rsidR="00237551" w:rsidRPr="00CD74F4" w:rsidRDefault="00237551" w:rsidP="009748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D69A" w14:textId="77777777" w:rsidR="00237551" w:rsidRPr="00A75C05" w:rsidRDefault="00237551" w:rsidP="009748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9A678" w14:textId="77777777" w:rsidR="00237551" w:rsidRPr="00A75C05" w:rsidRDefault="00237551" w:rsidP="009748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551" w:rsidRPr="00B04844" w14:paraId="50061C06" w14:textId="77777777" w:rsidTr="000A4932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3646AA75" w14:textId="0DAFBDBD" w:rsidR="00237551" w:rsidRPr="004E36F9" w:rsidRDefault="00237551" w:rsidP="00B32630">
            <w:pPr>
              <w:pStyle w:val="Heading1"/>
            </w:pPr>
            <w:r>
              <w:t>Summary of drafting session</w:t>
            </w:r>
          </w:p>
        </w:tc>
      </w:tr>
      <w:tr w:rsidR="00B32630" w:rsidRPr="00420E58" w14:paraId="5DF174E7" w14:textId="77777777" w:rsidTr="000A4932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4FFBFAB6" w14:textId="77777777" w:rsidR="00237551" w:rsidRDefault="00237551" w:rsidP="0023755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bookmarkStart w:id="8" w:name="_Hlk112879543"/>
          </w:p>
          <w:p w14:paraId="10CDE5AC" w14:textId="77777777" w:rsidR="00237551" w:rsidRPr="00894FB0" w:rsidRDefault="00237551" w:rsidP="0023755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45F0AAE3" w14:textId="63DB9D86" w:rsidR="00237551" w:rsidRDefault="00237551" w:rsidP="00237551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9E7368">
              <w:rPr>
                <w:rFonts w:eastAsia="Arial Unicode MS" w:cs="Arial"/>
                <w:i/>
                <w:szCs w:val="18"/>
                <w:lang w:eastAsia="ko-KR"/>
              </w:rPr>
              <w:t>5 documents agreed</w:t>
            </w:r>
          </w:p>
          <w:p w14:paraId="3CD8912B" w14:textId="1A3B2249" w:rsidR="00237551" w:rsidRPr="00894FB0" w:rsidRDefault="009E7368" w:rsidP="00237551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34 documents still open</w:t>
            </w:r>
          </w:p>
          <w:bookmarkEnd w:id="8"/>
          <w:p w14:paraId="1C8961A7" w14:textId="77777777" w:rsidR="00B32630" w:rsidRPr="00684D48" w:rsidRDefault="00B32630" w:rsidP="00B32630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7D37BA42" w14:textId="77777777" w:rsidR="00B32630" w:rsidRPr="00420E58" w:rsidRDefault="00B32630" w:rsidP="00B32630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highlight w:val="yellow"/>
                <w:lang w:val="en-US" w:eastAsia="ar-SA"/>
              </w:rPr>
            </w:pPr>
          </w:p>
        </w:tc>
      </w:tr>
      <w:tr w:rsidR="00B32630" w:rsidRPr="00B04844" w14:paraId="3BAC9F63" w14:textId="77777777" w:rsidTr="000A4932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49DFAD6" w14:textId="21C7C92B" w:rsidR="00B32630" w:rsidRPr="00F45489" w:rsidRDefault="00B32630" w:rsidP="00B32630">
            <w:pPr>
              <w:pStyle w:val="Heading1"/>
            </w:pPr>
            <w:bookmarkStart w:id="9" w:name="_Toc316030641"/>
            <w:bookmarkStart w:id="10" w:name="_Toc324137383"/>
            <w:bookmarkStart w:id="11" w:name="_Toc331152547"/>
            <w:bookmarkStart w:id="12" w:name="_Toc378052474"/>
            <w:bookmarkStart w:id="13" w:name="_Toc387990783"/>
            <w:bookmarkStart w:id="14" w:name="_Toc395595534"/>
            <w:bookmarkStart w:id="15" w:name="_Toc414625515"/>
            <w:r w:rsidRPr="00F45489">
              <w:t>Close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BBC90" w14:textId="77777777" w:rsidR="00027DC6" w:rsidRDefault="00027DC6" w:rsidP="002E015E">
      <w:pPr>
        <w:spacing w:after="0" w:line="240" w:lineRule="auto"/>
      </w:pPr>
      <w:r>
        <w:separator/>
      </w:r>
    </w:p>
  </w:endnote>
  <w:endnote w:type="continuationSeparator" w:id="0">
    <w:p w14:paraId="3C92F780" w14:textId="77777777" w:rsidR="00027DC6" w:rsidRDefault="00027DC6" w:rsidP="002E015E">
      <w:pPr>
        <w:spacing w:after="0" w:line="240" w:lineRule="auto"/>
      </w:pPr>
      <w:r>
        <w:continuationSeparator/>
      </w:r>
    </w:p>
  </w:endnote>
  <w:endnote w:type="continuationNotice" w:id="1">
    <w:p w14:paraId="0E895F58" w14:textId="77777777" w:rsidR="00027DC6" w:rsidRDefault="00027D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89EFD" w14:textId="77777777" w:rsidR="00027DC6" w:rsidRDefault="00027DC6" w:rsidP="002E015E">
      <w:pPr>
        <w:spacing w:after="0" w:line="240" w:lineRule="auto"/>
      </w:pPr>
      <w:r>
        <w:separator/>
      </w:r>
    </w:p>
  </w:footnote>
  <w:footnote w:type="continuationSeparator" w:id="0">
    <w:p w14:paraId="7CB80843" w14:textId="77777777" w:rsidR="00027DC6" w:rsidRDefault="00027DC6" w:rsidP="002E015E">
      <w:pPr>
        <w:spacing w:after="0" w:line="240" w:lineRule="auto"/>
      </w:pPr>
      <w:r>
        <w:continuationSeparator/>
      </w:r>
    </w:p>
  </w:footnote>
  <w:footnote w:type="continuationNotice" w:id="1">
    <w:p w14:paraId="1CF8B78F" w14:textId="77777777" w:rsidR="00027DC6" w:rsidRDefault="00027DC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oNotDisplayPageBoundaries/>
  <w:attachedTemplate r:id="rId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2DFF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72D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27DC6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4932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7FB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551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3CC"/>
    <w:rsid w:val="00250CDE"/>
    <w:rsid w:val="00251590"/>
    <w:rsid w:val="00251727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2B3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2B0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21A"/>
    <w:rsid w:val="002E157F"/>
    <w:rsid w:val="002E17D3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80C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E6E"/>
    <w:rsid w:val="00335250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31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86C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074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17DFA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3383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0B3A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8DF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84A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3688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5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2EC8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39FF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C96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26F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180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9E1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4F6D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891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465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AD6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B2D"/>
    <w:rsid w:val="00971D32"/>
    <w:rsid w:val="00972601"/>
    <w:rsid w:val="009727E4"/>
    <w:rsid w:val="0097302E"/>
    <w:rsid w:val="00973C4D"/>
    <w:rsid w:val="0097424B"/>
    <w:rsid w:val="009746BE"/>
    <w:rsid w:val="009748C0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368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A76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5612"/>
    <w:rsid w:val="00A85ACD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9AC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6884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97B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AD5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185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1C57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141"/>
    <w:rsid w:val="00BE3FF1"/>
    <w:rsid w:val="00BE4174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30D9"/>
    <w:rsid w:val="00C335CA"/>
    <w:rsid w:val="00C33E7C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594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25D5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B7E18"/>
    <w:rsid w:val="00CC0560"/>
    <w:rsid w:val="00CC0632"/>
    <w:rsid w:val="00CC0B4F"/>
    <w:rsid w:val="00CC0D56"/>
    <w:rsid w:val="00CC1150"/>
    <w:rsid w:val="00CC1645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8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2E54"/>
    <w:rsid w:val="00D53536"/>
    <w:rsid w:val="00D5388F"/>
    <w:rsid w:val="00D539B8"/>
    <w:rsid w:val="00D53D33"/>
    <w:rsid w:val="00D53EC0"/>
    <w:rsid w:val="00D540B3"/>
    <w:rsid w:val="00D54402"/>
    <w:rsid w:val="00D547F0"/>
    <w:rsid w:val="00D548D5"/>
    <w:rsid w:val="00D54C2A"/>
    <w:rsid w:val="00D5541A"/>
    <w:rsid w:val="00D55AD8"/>
    <w:rsid w:val="00D568DF"/>
    <w:rsid w:val="00D568E5"/>
    <w:rsid w:val="00D56C39"/>
    <w:rsid w:val="00D573C5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7BF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5A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4592"/>
    <w:rsid w:val="00E4510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3B6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4F8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3EC6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1F5D"/>
    <w:rsid w:val="00F227DB"/>
    <w:rsid w:val="00F22C62"/>
    <w:rsid w:val="00F2318D"/>
    <w:rsid w:val="00F23C74"/>
    <w:rsid w:val="00F24588"/>
    <w:rsid w:val="00F24754"/>
    <w:rsid w:val="00F24782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423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2FD0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91B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47A0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15DF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E:\TSGS1_101_Athens\Docs\S1-230180.zip" TargetMode="External"/><Relationship Id="rId117" Type="http://schemas.openxmlformats.org/officeDocument/2006/relationships/hyperlink" Target="file:///E:\TSGS1_101_Athens\Docs\S1-230078.zip" TargetMode="External"/><Relationship Id="rId21" Type="http://schemas.openxmlformats.org/officeDocument/2006/relationships/hyperlink" Target="file:///E:\TSGS1_101_Athens\docs\S1-230549.zip" TargetMode="External"/><Relationship Id="rId42" Type="http://schemas.openxmlformats.org/officeDocument/2006/relationships/hyperlink" Target="file:///E:\TSGS1_101_Athens\Docs\S1-230120.zip" TargetMode="External"/><Relationship Id="rId47" Type="http://schemas.openxmlformats.org/officeDocument/2006/relationships/hyperlink" Target="file:///E:\TSGS1_101_Athens\docs\S1-230510.zip" TargetMode="External"/><Relationship Id="rId63" Type="http://schemas.openxmlformats.org/officeDocument/2006/relationships/hyperlink" Target="file:///E:\TSGS1_101_Athens\docs\S1-230295.zip" TargetMode="External"/><Relationship Id="rId68" Type="http://schemas.openxmlformats.org/officeDocument/2006/relationships/hyperlink" Target="file:///E:\TSGS1_101_Athens\docs\S1-230319.zip" TargetMode="External"/><Relationship Id="rId84" Type="http://schemas.openxmlformats.org/officeDocument/2006/relationships/hyperlink" Target="file:///E:\TSGS1_101_Athens\docs\S1-230536.zip" TargetMode="External"/><Relationship Id="rId89" Type="http://schemas.openxmlformats.org/officeDocument/2006/relationships/hyperlink" Target="file:///E:\TSGS1_101_Athens\Docs\S1-230117.zip" TargetMode="External"/><Relationship Id="rId112" Type="http://schemas.openxmlformats.org/officeDocument/2006/relationships/hyperlink" Target="file:///E:\TSGS1_101_Athens\Docs\S1-230256.zip" TargetMode="External"/><Relationship Id="rId133" Type="http://schemas.openxmlformats.org/officeDocument/2006/relationships/hyperlink" Target="file:///E:\TSGS1_101_Athens\Docs\S1-230235.zip" TargetMode="External"/><Relationship Id="rId16" Type="http://schemas.openxmlformats.org/officeDocument/2006/relationships/hyperlink" Target="file:///E:\TSGS1_101_Athens\Docs\S1-230194.zip" TargetMode="External"/><Relationship Id="rId107" Type="http://schemas.openxmlformats.org/officeDocument/2006/relationships/hyperlink" Target="file:///E:\TSGS1_101_Athens\Docs\S1-230254.zip" TargetMode="External"/><Relationship Id="rId11" Type="http://schemas.openxmlformats.org/officeDocument/2006/relationships/hyperlink" Target="https://www.3gpp.org/ftp/tsg_sa/TSG_SA/TSGS_96_Budapest_2022_06/Docs/SP-220717.zip" TargetMode="External"/><Relationship Id="rId32" Type="http://schemas.openxmlformats.org/officeDocument/2006/relationships/hyperlink" Target="file:///E:\TSGS1_101_Athens\docs\S1-230607.zip" TargetMode="External"/><Relationship Id="rId37" Type="http://schemas.openxmlformats.org/officeDocument/2006/relationships/hyperlink" Target="file:///E:\TSGS1_101_Athens\Docs\S1-230094.zip" TargetMode="External"/><Relationship Id="rId53" Type="http://schemas.openxmlformats.org/officeDocument/2006/relationships/hyperlink" Target="file:///E:\TSGS1_101_Athens\Docs\S1-230216.zip" TargetMode="External"/><Relationship Id="rId58" Type="http://schemas.openxmlformats.org/officeDocument/2006/relationships/hyperlink" Target="file:///E:\TSGS1_101_Athens\Docs\S1-230245.zip" TargetMode="External"/><Relationship Id="rId74" Type="http://schemas.openxmlformats.org/officeDocument/2006/relationships/hyperlink" Target="file:///E:\TSGS1_101_Athens\docs\S1-230535.zip" TargetMode="External"/><Relationship Id="rId79" Type="http://schemas.openxmlformats.org/officeDocument/2006/relationships/hyperlink" Target="file:///E:\TSGS1_101_Athens\Docs\S1-230116.zip" TargetMode="External"/><Relationship Id="rId102" Type="http://schemas.openxmlformats.org/officeDocument/2006/relationships/hyperlink" Target="file:///E:\TSGS1_101_Athens\docs\S1-230316.zip" TargetMode="External"/><Relationship Id="rId123" Type="http://schemas.openxmlformats.org/officeDocument/2006/relationships/hyperlink" Target="file:///E:\TSGS1_101_Athens\Docs\S1-230286.zip" TargetMode="External"/><Relationship Id="rId128" Type="http://schemas.openxmlformats.org/officeDocument/2006/relationships/hyperlink" Target="file:///E:\TSGS1_101_Athens\Docs\S1-230230.zip" TargetMode="External"/><Relationship Id="rId5" Type="http://schemas.openxmlformats.org/officeDocument/2006/relationships/numbering" Target="numbering.xml"/><Relationship Id="rId90" Type="http://schemas.openxmlformats.org/officeDocument/2006/relationships/hyperlink" Target="file:///E:\TSGS1_101_Athens\docs\S1-230538.zip" TargetMode="External"/><Relationship Id="rId95" Type="http://schemas.openxmlformats.org/officeDocument/2006/relationships/hyperlink" Target="file:///E:\TSGS1_101_Athens\docs\S1-230547.zip" TargetMode="External"/><Relationship Id="rId14" Type="http://schemas.openxmlformats.org/officeDocument/2006/relationships/hyperlink" Target="file:///E:\TSGS1_101_Athens\docs\S1-230600.zip" TargetMode="External"/><Relationship Id="rId22" Type="http://schemas.openxmlformats.org/officeDocument/2006/relationships/hyperlink" Target="file:///E:\TSGS1_101_Athens\Docs\S1-230224.zip" TargetMode="External"/><Relationship Id="rId27" Type="http://schemas.openxmlformats.org/officeDocument/2006/relationships/hyperlink" Target="file:///E:\TSGS1_101_Athens\Docs\S1-230012.zip" TargetMode="External"/><Relationship Id="rId30" Type="http://schemas.openxmlformats.org/officeDocument/2006/relationships/hyperlink" Target="file:///E:\TSGS1_101_Athens\Docs\S1-230013.zip" TargetMode="External"/><Relationship Id="rId35" Type="http://schemas.openxmlformats.org/officeDocument/2006/relationships/hyperlink" Target="file:///E:\TSGS1_101_Athens\Docs\S1-230089.zip" TargetMode="External"/><Relationship Id="rId43" Type="http://schemas.openxmlformats.org/officeDocument/2006/relationships/hyperlink" Target="file:///E:\TSGS1_101_Athens\docs\S1-230509.zip" TargetMode="External"/><Relationship Id="rId48" Type="http://schemas.openxmlformats.org/officeDocument/2006/relationships/hyperlink" Target="file:///E:\TSGS1_101_Athens\Docs\S1-230146.zip" TargetMode="External"/><Relationship Id="rId56" Type="http://schemas.openxmlformats.org/officeDocument/2006/relationships/hyperlink" Target="file:///E:\TSGS1_101_Athens\docs\S1-230512.zip" TargetMode="External"/><Relationship Id="rId64" Type="http://schemas.openxmlformats.org/officeDocument/2006/relationships/hyperlink" Target="file:///E:\TSGS1_101_Athens\docs\S1-230548.zip" TargetMode="External"/><Relationship Id="rId69" Type="http://schemas.openxmlformats.org/officeDocument/2006/relationships/hyperlink" Target="file:///E:\TSGS1_101_Athens\docs\S1-230531.zip" TargetMode="External"/><Relationship Id="rId77" Type="http://schemas.openxmlformats.org/officeDocument/2006/relationships/hyperlink" Target="file:///E:\TSGS1_101_Athens\Docs\S1-230060.zip" TargetMode="External"/><Relationship Id="rId100" Type="http://schemas.openxmlformats.org/officeDocument/2006/relationships/hyperlink" Target="file:///E:\TSGS1_101_Athens\docs\S1-230547.zip" TargetMode="External"/><Relationship Id="rId105" Type="http://schemas.openxmlformats.org/officeDocument/2006/relationships/hyperlink" Target="file:///E:\TSGS1_101_Athens\docs\S1-230542.zip" TargetMode="External"/><Relationship Id="rId113" Type="http://schemas.openxmlformats.org/officeDocument/2006/relationships/hyperlink" Target="file:///E:\TSGS1_101_Athens\Docs\S1-230279.zip" TargetMode="External"/><Relationship Id="rId118" Type="http://schemas.openxmlformats.org/officeDocument/2006/relationships/hyperlink" Target="file:///E:\TSGS1_101_Athens\docs\S1-230604.zip" TargetMode="External"/><Relationship Id="rId126" Type="http://schemas.openxmlformats.org/officeDocument/2006/relationships/hyperlink" Target="file:///E:\TSGS1_101_Athens\Docs\S1-230291.zip" TargetMode="External"/><Relationship Id="rId134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file:///E:\TSGS1_101_Athens\Docs\S1-230152.zip" TargetMode="External"/><Relationship Id="rId72" Type="http://schemas.openxmlformats.org/officeDocument/2006/relationships/hyperlink" Target="file:///E:\TSGS1_101_Athens\docs\S1-230557.zip" TargetMode="External"/><Relationship Id="rId80" Type="http://schemas.openxmlformats.org/officeDocument/2006/relationships/hyperlink" Target="file:///E:\TSGS1_101_Athens\docs\S1-230539.zip" TargetMode="External"/><Relationship Id="rId85" Type="http://schemas.openxmlformats.org/officeDocument/2006/relationships/hyperlink" Target="file:///E:\TSGS1_101_Athens\docs\S1-230605.zip" TargetMode="External"/><Relationship Id="rId93" Type="http://schemas.openxmlformats.org/officeDocument/2006/relationships/hyperlink" Target="file:///E:\TSGS1_101_Athens\Docs\S1-230178.zip" TargetMode="External"/><Relationship Id="rId98" Type="http://schemas.openxmlformats.org/officeDocument/2006/relationships/hyperlink" Target="file:///E:\TSGS1_101_Athens\Docs\S1-230208.zip" TargetMode="External"/><Relationship Id="rId121" Type="http://schemas.openxmlformats.org/officeDocument/2006/relationships/hyperlink" Target="file:///E:\TSGS1_101_Athens\Docs\S1-230100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ftp.3gpp.org/Specs/archive/22_series/22.837/22837-030.zip" TargetMode="External"/><Relationship Id="rId17" Type="http://schemas.openxmlformats.org/officeDocument/2006/relationships/hyperlink" Target="file:///E:\TSGS1_101_Athens\docs\S1-230601.zip" TargetMode="External"/><Relationship Id="rId25" Type="http://schemas.openxmlformats.org/officeDocument/2006/relationships/hyperlink" Target="file:///E:\TSGS1_101_Athens\docs\S1-230297.zip" TargetMode="External"/><Relationship Id="rId33" Type="http://schemas.openxmlformats.org/officeDocument/2006/relationships/hyperlink" Target="file:///E:\TSGS1_101_Athens\Docs\S1-230076.zip" TargetMode="External"/><Relationship Id="rId38" Type="http://schemas.openxmlformats.org/officeDocument/2006/relationships/hyperlink" Target="file:///E:\TSGS1_101_Athens\docs\S1-230507.zip" TargetMode="External"/><Relationship Id="rId46" Type="http://schemas.openxmlformats.org/officeDocument/2006/relationships/hyperlink" Target="file:///E:\TSGS1_101_Athens\docs\S1-230502.zip" TargetMode="External"/><Relationship Id="rId59" Type="http://schemas.openxmlformats.org/officeDocument/2006/relationships/hyperlink" Target="file:///E:\TSGS1_101_Athens\Docs\S1-230269.zip" TargetMode="External"/><Relationship Id="rId67" Type="http://schemas.openxmlformats.org/officeDocument/2006/relationships/hyperlink" Target="file:///E:\TSGS1_101_Athens\docs\S1-230533.zip" TargetMode="External"/><Relationship Id="rId103" Type="http://schemas.openxmlformats.org/officeDocument/2006/relationships/hyperlink" Target="file:///E:\TSGS1_101_Athens\docs\S1-230541.zip" TargetMode="External"/><Relationship Id="rId108" Type="http://schemas.openxmlformats.org/officeDocument/2006/relationships/hyperlink" Target="file:///E:\TSGS1_101_Athens\docs\S1-230543.zip" TargetMode="External"/><Relationship Id="rId116" Type="http://schemas.openxmlformats.org/officeDocument/2006/relationships/hyperlink" Target="file:///E:\TSGS1_101_Athens\docs\S1-230603.zip" TargetMode="External"/><Relationship Id="rId124" Type="http://schemas.openxmlformats.org/officeDocument/2006/relationships/hyperlink" Target="file:///E:\TSGS1_101_Athens\Docs\S1-230287.zip" TargetMode="External"/><Relationship Id="rId129" Type="http://schemas.openxmlformats.org/officeDocument/2006/relationships/hyperlink" Target="file:///E:\TSGS1_101_Athens\Docs\S1-230022.zip" TargetMode="External"/><Relationship Id="rId20" Type="http://schemas.openxmlformats.org/officeDocument/2006/relationships/hyperlink" Target="file:///E:\TSGS1_101_Athens\docs\S1-230532.zip" TargetMode="External"/><Relationship Id="rId41" Type="http://schemas.openxmlformats.org/officeDocument/2006/relationships/hyperlink" Target="file:///E:\TSGS1_101_Athens\Docs\S1-230112.zip" TargetMode="External"/><Relationship Id="rId54" Type="http://schemas.openxmlformats.org/officeDocument/2006/relationships/hyperlink" Target="file:///E:\TSGS1_101_Athens\docs\S1-230554.zip" TargetMode="External"/><Relationship Id="rId62" Type="http://schemas.openxmlformats.org/officeDocument/2006/relationships/hyperlink" Target="file:///E:\TSGS1_101_Athens\docs\S1-230514.zip" TargetMode="External"/><Relationship Id="rId70" Type="http://schemas.openxmlformats.org/officeDocument/2006/relationships/hyperlink" Target="file:///E:\TSGS1_101_Athens\docs\S1-230534.zip" TargetMode="External"/><Relationship Id="rId75" Type="http://schemas.openxmlformats.org/officeDocument/2006/relationships/hyperlink" Target="file:///E:\TSGS1_101_Athens\Docs\S1-230056.zip" TargetMode="External"/><Relationship Id="rId83" Type="http://schemas.openxmlformats.org/officeDocument/2006/relationships/hyperlink" Target="file:///E:\TSGS1_101_Athens\Docs\S1-230113.zip" TargetMode="External"/><Relationship Id="rId88" Type="http://schemas.openxmlformats.org/officeDocument/2006/relationships/hyperlink" Target="file:///E:\TSGS1_101_Athens\docs\S1-230606.zip" TargetMode="External"/><Relationship Id="rId91" Type="http://schemas.openxmlformats.org/officeDocument/2006/relationships/hyperlink" Target="file:///E:\TSGS1_101_Athens\Docs\S1-230121.zip" TargetMode="External"/><Relationship Id="rId96" Type="http://schemas.openxmlformats.org/officeDocument/2006/relationships/hyperlink" Target="file:///E:\TSGS1_101_Athens\Docs\S1-230207.zip" TargetMode="External"/><Relationship Id="rId111" Type="http://schemas.openxmlformats.org/officeDocument/2006/relationships/hyperlink" Target="file:///E:\TSGS1_101_Athens\docs\S1-230544.zip" TargetMode="External"/><Relationship Id="rId132" Type="http://schemas.openxmlformats.org/officeDocument/2006/relationships/hyperlink" Target="file:///E:\TSGS1_101_Athens\Docs\S1-230228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E:\TSGS1_101_Athens\Docs\S1-230181.zip" TargetMode="External"/><Relationship Id="rId23" Type="http://schemas.openxmlformats.org/officeDocument/2006/relationships/hyperlink" Target="file:///E:\TSGS1_101_Athens\docs\S1-230602.zip" TargetMode="External"/><Relationship Id="rId28" Type="http://schemas.openxmlformats.org/officeDocument/2006/relationships/hyperlink" Target="file:///E:\TSGS1_101_Athens\Docs\S1-230024.zip" TargetMode="External"/><Relationship Id="rId36" Type="http://schemas.openxmlformats.org/officeDocument/2006/relationships/hyperlink" Target="file:///E:\TSGS1_101_Athens\docs\S1-230506.zip" TargetMode="External"/><Relationship Id="rId49" Type="http://schemas.openxmlformats.org/officeDocument/2006/relationships/hyperlink" Target="file:///E:\TSGS1_101_Athens\docs\S1-230562.zip" TargetMode="External"/><Relationship Id="rId57" Type="http://schemas.openxmlformats.org/officeDocument/2006/relationships/hyperlink" Target="file:///E:\TSGS1_101_Athens\Docs\S1-230244.zip" TargetMode="External"/><Relationship Id="rId106" Type="http://schemas.openxmlformats.org/officeDocument/2006/relationships/hyperlink" Target="file:///E:\TSGS1_101_Athens\Docs\S1-230251.zip" TargetMode="External"/><Relationship Id="rId114" Type="http://schemas.openxmlformats.org/officeDocument/2006/relationships/hyperlink" Target="file:///E:\TSGS1_101_Athens\docs\S1-230545.zip" TargetMode="External"/><Relationship Id="rId119" Type="http://schemas.openxmlformats.org/officeDocument/2006/relationships/hyperlink" Target="file:///E:\TSGS1_101_Athens\Docs\S1-230099.zip" TargetMode="External"/><Relationship Id="rId127" Type="http://schemas.openxmlformats.org/officeDocument/2006/relationships/hyperlink" Target="file:///E:\TSGS1_101_Athens\docs\S1-230311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E:\TSGS1_101_Athens\docs\S1-230504.zip" TargetMode="External"/><Relationship Id="rId44" Type="http://schemas.openxmlformats.org/officeDocument/2006/relationships/hyperlink" Target="file:///E:\TSGS1_101_Athens\Docs\S1-230124.zip" TargetMode="External"/><Relationship Id="rId52" Type="http://schemas.openxmlformats.org/officeDocument/2006/relationships/hyperlink" Target="file:///E:\TSGS1_101_Athens\Docs\S1-230206.zip" TargetMode="External"/><Relationship Id="rId60" Type="http://schemas.openxmlformats.org/officeDocument/2006/relationships/hyperlink" Target="file:///E:\TSGS1_101_Athens\docs\S1-230513.zip" TargetMode="External"/><Relationship Id="rId65" Type="http://schemas.openxmlformats.org/officeDocument/2006/relationships/hyperlink" Target="file:///E:\TSGS1_101_Athens\docs\S1-230318.zip" TargetMode="External"/><Relationship Id="rId73" Type="http://schemas.openxmlformats.org/officeDocument/2006/relationships/hyperlink" Target="file:///E:\TSGS1_101_Athens\Docs\S1-230294.zip" TargetMode="External"/><Relationship Id="rId78" Type="http://schemas.openxmlformats.org/officeDocument/2006/relationships/hyperlink" Target="file:///E:\TSGS1_101_Athens\docs\S1-230558.zip" TargetMode="External"/><Relationship Id="rId81" Type="http://schemas.openxmlformats.org/officeDocument/2006/relationships/hyperlink" Target="file:///E:\TSGS1_101_Athens\Docs\S1-230098.zip" TargetMode="External"/><Relationship Id="rId86" Type="http://schemas.openxmlformats.org/officeDocument/2006/relationships/hyperlink" Target="file:///E:\TSGS1_101_Athens\Docs\S1-230115.zip" TargetMode="External"/><Relationship Id="rId94" Type="http://schemas.openxmlformats.org/officeDocument/2006/relationships/hyperlink" Target="file:///E:\TSGS1_101_Athens\docs\S1-230560.zip" TargetMode="External"/><Relationship Id="rId99" Type="http://schemas.openxmlformats.org/officeDocument/2006/relationships/hyperlink" Target="file:///E:\TSGS1_101_Athens\docs\S1-230561.zip" TargetMode="External"/><Relationship Id="rId101" Type="http://schemas.openxmlformats.org/officeDocument/2006/relationships/hyperlink" Target="file:///E:\TSGS1_101_Athens\Docs\S1-230225.zip" TargetMode="External"/><Relationship Id="rId122" Type="http://schemas.openxmlformats.org/officeDocument/2006/relationships/hyperlink" Target="file:///E:\TSGS1_101_Athens\Docs\S1-230147.zip" TargetMode="External"/><Relationship Id="rId130" Type="http://schemas.openxmlformats.org/officeDocument/2006/relationships/hyperlink" Target="file:///E:\TSGS1_101_Athens\docs\S1-230321.zip" TargetMode="External"/><Relationship Id="rId135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E:\TSGS1_101_Athens\docs\S1-230077.zip" TargetMode="External"/><Relationship Id="rId18" Type="http://schemas.openxmlformats.org/officeDocument/2006/relationships/hyperlink" Target="file:///E:\TSGS1_101_Athens\Docs\S1-230221.zip" TargetMode="External"/><Relationship Id="rId39" Type="http://schemas.openxmlformats.org/officeDocument/2006/relationships/hyperlink" Target="file:///E:\TSGS1_101_Athens\Docs\S1-230111.zip" TargetMode="External"/><Relationship Id="rId109" Type="http://schemas.openxmlformats.org/officeDocument/2006/relationships/hyperlink" Target="file:///E:\TSGS1_101_Athens\docs\S1-230296.zip" TargetMode="External"/><Relationship Id="rId34" Type="http://schemas.openxmlformats.org/officeDocument/2006/relationships/hyperlink" Target="file:///E:\TSGS1_101_Athens\docs\S1-230505.zip" TargetMode="External"/><Relationship Id="rId50" Type="http://schemas.openxmlformats.org/officeDocument/2006/relationships/hyperlink" Target="file:///E:\TSGS1_101_Athens\docs\S1-230511.zip" TargetMode="External"/><Relationship Id="rId55" Type="http://schemas.openxmlformats.org/officeDocument/2006/relationships/hyperlink" Target="file:///E:\TSGS1_101_Athens\Docs\S1-230227.zip" TargetMode="External"/><Relationship Id="rId76" Type="http://schemas.openxmlformats.org/officeDocument/2006/relationships/hyperlink" Target="file:///E:\TSGS1_101_Athens\docs\S1-230556.zip" TargetMode="External"/><Relationship Id="rId97" Type="http://schemas.openxmlformats.org/officeDocument/2006/relationships/hyperlink" Target="file:///E:\TSGS1_101_Athens\docs\S1-230540.zip" TargetMode="External"/><Relationship Id="rId104" Type="http://schemas.openxmlformats.org/officeDocument/2006/relationships/hyperlink" Target="file:///E:\TSGS1_101_Athens\Docs\S1-230226.zip" TargetMode="External"/><Relationship Id="rId120" Type="http://schemas.openxmlformats.org/officeDocument/2006/relationships/hyperlink" Target="file:///E:\TSGS1_101_Athens\Docs\S1-230223.zip" TargetMode="External"/><Relationship Id="rId125" Type="http://schemas.openxmlformats.org/officeDocument/2006/relationships/hyperlink" Target="file:///E:\TSGS1_101_Athens\Docs\S1-230290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E:\TSGS1_101_Athens\Docs\S1-230055.zip" TargetMode="External"/><Relationship Id="rId92" Type="http://schemas.openxmlformats.org/officeDocument/2006/relationships/hyperlink" Target="file:///E:\TSGS1_101_Athens\Docs\S1-230177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E:\TSGS1_101_Athens\docs\S1-230503.zip" TargetMode="External"/><Relationship Id="rId24" Type="http://schemas.openxmlformats.org/officeDocument/2006/relationships/hyperlink" Target="file:///E:\TSGS1_101_Athens\docs\S1-230320.zip" TargetMode="External"/><Relationship Id="rId40" Type="http://schemas.openxmlformats.org/officeDocument/2006/relationships/hyperlink" Target="file:///E:\TSGS1_101_Athens\docs\S1-230508.zip" TargetMode="External"/><Relationship Id="rId45" Type="http://schemas.openxmlformats.org/officeDocument/2006/relationships/hyperlink" Target="file:///E:\TSGS1_101_Athens\Docs\S1-230135.zip" TargetMode="External"/><Relationship Id="rId66" Type="http://schemas.openxmlformats.org/officeDocument/2006/relationships/hyperlink" Target="file:///E:\TSGS1_101_Athens\docs\S1-230530.zip" TargetMode="External"/><Relationship Id="rId87" Type="http://schemas.openxmlformats.org/officeDocument/2006/relationships/hyperlink" Target="file:///E:\TSGS1_101_Athens\docs\S1-230537.zip" TargetMode="External"/><Relationship Id="rId110" Type="http://schemas.openxmlformats.org/officeDocument/2006/relationships/hyperlink" Target="file:///E:\TSGS1_101_Athens\Docs\S1-230255.zip" TargetMode="External"/><Relationship Id="rId115" Type="http://schemas.openxmlformats.org/officeDocument/2006/relationships/hyperlink" Target="file:///E:\TSGS1_101_Athens\docs\S1-230308.zip" TargetMode="External"/><Relationship Id="rId131" Type="http://schemas.openxmlformats.org/officeDocument/2006/relationships/hyperlink" Target="file:///E:\TSGS1_101_Athens\docs\S1-230546.zip" TargetMode="External"/><Relationship Id="rId61" Type="http://schemas.openxmlformats.org/officeDocument/2006/relationships/hyperlink" Target="file:///E:\TSGS1_101_Athens\docs\S1-230317.zip" TargetMode="External"/><Relationship Id="rId82" Type="http://schemas.openxmlformats.org/officeDocument/2006/relationships/hyperlink" Target="file:///E:\TSGS1_101_Athens\docs\S1-230559.zip" TargetMode="External"/><Relationship Id="rId19" Type="http://schemas.openxmlformats.org/officeDocument/2006/relationships/hyperlink" Target="file:///E:\TSGS1_101_Athens\Docs\S1-23022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</TotalTime>
  <Pages>8</Pages>
  <Words>3492</Words>
  <Characters>19211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22658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Almodovar Chico, J.L. (José)</cp:lastModifiedBy>
  <cp:revision>3</cp:revision>
  <dcterms:created xsi:type="dcterms:W3CDTF">2023-02-23T05:01:00Z</dcterms:created>
  <dcterms:modified xsi:type="dcterms:W3CDTF">2023-02-23T05:03:00Z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dpVersionNumber">
    <vt:lpwstr>1.04</vt:lpwstr>
  </property>
  <property fmtid="{D5CDD505-2E9C-101B-9397-08002B2CF9AE}" pid="4" name="dpVersionDate">
    <vt:lpwstr>18 januari 2023</vt:lpwstr>
  </property>
</Properties>
</file>