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1AAC01C5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400DFF48" w:rsidR="00E66326" w:rsidRPr="000D6532" w:rsidRDefault="00F4790C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91235240"/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E66326"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A197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November </w:t>
      </w:r>
      <w:r w:rsidR="00E66326" w:rsidRPr="002D33F3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0907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End w:id="0"/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35DE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227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1001</cp:lastModifiedBy>
  <cp:revision>6</cp:revision>
  <cp:lastPrinted>2019-02-25T14:05:00Z</cp:lastPrinted>
  <dcterms:created xsi:type="dcterms:W3CDTF">2021-12-24T09:46:00Z</dcterms:created>
  <dcterms:modified xsi:type="dcterms:W3CDTF">2022-09-28T12:30:00Z</dcterms:modified>
</cp:coreProperties>
</file>