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C9EF3C" w14:textId="412E0100" w:rsidR="000924E4" w:rsidRPr="00916BDD" w:rsidRDefault="00CB4C92" w:rsidP="000924E4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color w:val="FF0000"/>
          <w:sz w:val="24"/>
          <w:szCs w:val="20"/>
          <w:lang w:eastAsia="ar-SA"/>
        </w:rPr>
      </w:pPr>
      <w:bookmarkStart w:id="0" w:name="OLE_LINK7"/>
      <w:bookmarkStart w:id="1" w:name="OLE_LINK8"/>
      <w:r w:rsidRPr="00881287">
        <w:rPr>
          <w:rFonts w:eastAsia="ＭＳ 明朝" w:cs="Arial"/>
          <w:b/>
          <w:sz w:val="24"/>
          <w:szCs w:val="24"/>
          <w:lang w:eastAsia="ja-JP"/>
        </w:rPr>
        <w:t xml:space="preserve">3GPP TSG SA WG 1 Meeting </w:t>
      </w:r>
      <w:r>
        <w:rPr>
          <w:rFonts w:eastAsia="ＭＳ 明朝" w:cs="Arial"/>
          <w:b/>
          <w:sz w:val="24"/>
          <w:szCs w:val="24"/>
          <w:lang w:eastAsia="ja-JP"/>
        </w:rPr>
        <w:t>#100</w:t>
      </w:r>
      <w:r w:rsidR="000924E4">
        <w:rPr>
          <w:rFonts w:eastAsia="Times New Roman" w:cs="Arial"/>
          <w:sz w:val="24"/>
          <w:szCs w:val="20"/>
          <w:lang w:eastAsia="ar-SA"/>
        </w:rPr>
        <w:tab/>
      </w:r>
      <w:r w:rsidR="000924E4" w:rsidRPr="00250CDE">
        <w:rPr>
          <w:rFonts w:eastAsia="Times New Roman" w:cs="Arial"/>
          <w:color w:val="FF0000"/>
          <w:sz w:val="24"/>
          <w:szCs w:val="20"/>
          <w:lang w:eastAsia="ar-SA"/>
        </w:rPr>
        <w:t>S1-</w:t>
      </w:r>
      <w:r w:rsidR="00250CDE" w:rsidRPr="00250CDE">
        <w:rPr>
          <w:rFonts w:eastAsia="Times New Roman" w:cs="Arial"/>
          <w:color w:val="FF0000"/>
          <w:sz w:val="24"/>
          <w:szCs w:val="20"/>
          <w:lang w:eastAsia="ar-SA"/>
        </w:rPr>
        <w:t>XXXXXX</w:t>
      </w:r>
    </w:p>
    <w:p w14:paraId="0FEBC1DE" w14:textId="54A826B5" w:rsidR="000924E4" w:rsidRPr="00F45489" w:rsidRDefault="00CB4C92" w:rsidP="000924E4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ＭＳ 明朝" w:cs="Arial"/>
          <w:b/>
          <w:sz w:val="24"/>
          <w:szCs w:val="24"/>
          <w:lang w:eastAsia="ja-JP"/>
        </w:rPr>
        <w:t>Toulouse, France, 14 – 18 November 2022</w:t>
      </w:r>
      <w:r w:rsidR="000924E4">
        <w:rPr>
          <w:rFonts w:cs="Arial"/>
          <w:b/>
          <w:i/>
          <w:color w:val="0070C0"/>
          <w:sz w:val="20"/>
          <w:szCs w:val="20"/>
        </w:rPr>
        <w:tab/>
      </w:r>
    </w:p>
    <w:bookmarkEnd w:id="0"/>
    <w:bookmarkEnd w:id="1"/>
    <w:p w14:paraId="4889413B" w14:textId="77777777" w:rsidR="006C40F6" w:rsidRDefault="006C40F6" w:rsidP="006C40F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</w:p>
    <w:p w14:paraId="380D3B95" w14:textId="4D0FAF95" w:rsidR="006C40F6" w:rsidRPr="00BC07EC" w:rsidRDefault="006C40F6" w:rsidP="006C40F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>
        <w:rPr>
          <w:rFonts w:eastAsia="Times New Roman" w:cs="Arial"/>
          <w:sz w:val="22"/>
          <w:szCs w:val="20"/>
          <w:lang w:eastAsia="ar-SA"/>
        </w:rPr>
        <w:t xml:space="preserve">Drafting group Agenda for </w:t>
      </w:r>
      <w:proofErr w:type="spellStart"/>
      <w:r w:rsidRPr="006C40F6">
        <w:rPr>
          <w:rFonts w:eastAsia="Times New Roman" w:cs="Arial"/>
          <w:sz w:val="22"/>
          <w:szCs w:val="20"/>
          <w:lang w:eastAsia="ar-SA"/>
        </w:rPr>
        <w:t>EnergyServ</w:t>
      </w:r>
      <w:proofErr w:type="spellEnd"/>
      <w:r w:rsidRPr="006C40F6">
        <w:rPr>
          <w:rFonts w:eastAsia="Times New Roman" w:cs="Arial"/>
          <w:sz w:val="22"/>
          <w:szCs w:val="20"/>
          <w:lang w:eastAsia="ar-SA"/>
        </w:rPr>
        <w:t xml:space="preserve"> + UAV_Ph3</w:t>
      </w:r>
    </w:p>
    <w:p w14:paraId="6EB395FF" w14:textId="36728D1F" w:rsidR="006C40F6" w:rsidRPr="00C94126" w:rsidRDefault="006C40F6" w:rsidP="006C40F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3" w:name="OLE_LINK3"/>
      <w:bookmarkStart w:id="4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10.1</w:t>
      </w:r>
    </w:p>
    <w:p w14:paraId="7A8E53CA" w14:textId="77777777" w:rsidR="006C40F6" w:rsidRPr="00F45489" w:rsidRDefault="006C40F6" w:rsidP="006C40F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Drafting Group</w:t>
      </w:r>
      <w:r w:rsidRPr="00F45489">
        <w:rPr>
          <w:rFonts w:eastAsia="Times New Roman" w:cs="Arial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Chairperson</w:t>
      </w:r>
    </w:p>
    <w:p w14:paraId="41316BD6" w14:textId="05C93F66" w:rsidR="006C40F6" w:rsidRPr="00F45489" w:rsidRDefault="006C40F6" w:rsidP="006C40F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1748C9">
        <w:rPr>
          <w:rFonts w:eastAsia="Times New Roman" w:cs="Arial"/>
          <w:sz w:val="22"/>
          <w:szCs w:val="20"/>
          <w:lang w:eastAsia="ar-SA"/>
        </w:rPr>
        <w:t>Yusuke Nakano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</w:p>
    <w:p w14:paraId="2002C989" w14:textId="77777777" w:rsidR="006C40F6" w:rsidRPr="00F45489" w:rsidRDefault="006C40F6" w:rsidP="006C40F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25FA499D" w14:textId="2C7C6B48" w:rsidR="006C40F6" w:rsidRPr="003B6AB6" w:rsidRDefault="006C40F6" w:rsidP="006C40F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bookmarkStart w:id="5" w:name="_Hlk21624406"/>
      <w:r w:rsidRPr="00237551">
        <w:rPr>
          <w:rFonts w:eastAsia="ＭＳ 明朝" w:cs="Arial"/>
          <w:bCs/>
          <w:sz w:val="36"/>
          <w:szCs w:val="36"/>
          <w:lang w:eastAsia="ar-SA"/>
        </w:rPr>
        <w:t xml:space="preserve">Drafting group Agenda for </w:t>
      </w:r>
      <w:bookmarkEnd w:id="5"/>
      <w:proofErr w:type="spellStart"/>
      <w:r w:rsidRPr="006C40F6">
        <w:rPr>
          <w:rFonts w:eastAsia="ＭＳ 明朝" w:cs="Arial"/>
          <w:bCs/>
          <w:sz w:val="36"/>
          <w:szCs w:val="36"/>
          <w:lang w:eastAsia="ar-SA"/>
        </w:rPr>
        <w:t>EnergyServ</w:t>
      </w:r>
      <w:proofErr w:type="spellEnd"/>
      <w:r w:rsidRPr="006C40F6">
        <w:rPr>
          <w:rFonts w:eastAsia="ＭＳ 明朝" w:cs="Arial"/>
          <w:bCs/>
          <w:sz w:val="36"/>
          <w:szCs w:val="36"/>
          <w:lang w:eastAsia="ar-SA"/>
        </w:rPr>
        <w:t xml:space="preserve"> + UAV_Ph3</w:t>
      </w:r>
    </w:p>
    <w:p w14:paraId="0E66998D" w14:textId="77777777" w:rsidR="0037509C" w:rsidRDefault="0037509C" w:rsidP="006E501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76B8AAF1" w14:textId="639CB8B3" w:rsidR="006E501A" w:rsidRPr="008754F9" w:rsidRDefault="006E501A" w:rsidP="006E501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7556DAD5" w14:textId="77777777" w:rsidR="00F83C65" w:rsidRDefault="006E501A" w:rsidP="00364204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 w:rsidR="004964C7">
        <w:rPr>
          <w:rFonts w:eastAsia="Arial Unicode MS"/>
          <w:sz w:val="24"/>
          <w:szCs w:val="24"/>
          <w:lang w:eastAsia="ar-SA"/>
        </w:rPr>
        <w:t xml:space="preserve">            </w:t>
      </w:r>
    </w:p>
    <w:p w14:paraId="26423E25" w14:textId="0B06B40D" w:rsidR="006E501A" w:rsidRPr="00364204" w:rsidRDefault="00364204" w:rsidP="00364204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14:paraId="5656D33A" w14:textId="77777777" w:rsidR="006E501A" w:rsidRPr="00015298" w:rsidRDefault="006E501A" w:rsidP="006E501A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890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977"/>
        <w:gridCol w:w="2798"/>
      </w:tblGrid>
      <w:tr w:rsidR="006C40F6" w:rsidRPr="00AB0F3E" w14:paraId="7F0E7FB4" w14:textId="77777777" w:rsidTr="006C40F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76C999D" w14:textId="77777777" w:rsidR="006C40F6" w:rsidRPr="00AB0F3E" w:rsidRDefault="006C40F6" w:rsidP="006E501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6" w:name="_Hlk16683286"/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C4DE490" w14:textId="77777777" w:rsidR="006C40F6" w:rsidRPr="00AB0F3E" w:rsidRDefault="006C40F6" w:rsidP="006E501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334661EC" w14:textId="77777777" w:rsidR="006C40F6" w:rsidRPr="00AB0F3E" w:rsidRDefault="006C40F6" w:rsidP="006E501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E276D02" w14:textId="77777777" w:rsidR="006C40F6" w:rsidRPr="00AB0F3E" w:rsidRDefault="006C40F6" w:rsidP="006E501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AB734A" w14:textId="77777777" w:rsidR="006C40F6" w:rsidRPr="00AB0F3E" w:rsidRDefault="006C40F6" w:rsidP="006E501A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AB0F3E">
              <w:rPr>
                <w:rFonts w:eastAsia="ＭＳ 明朝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2A72DC70" w14:textId="15516543" w:rsidR="006C40F6" w:rsidRDefault="006C40F6" w:rsidP="006E501A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Ambient IoT</w:t>
            </w:r>
          </w:p>
          <w:p w14:paraId="137F8696" w14:textId="77777777" w:rsidR="006C40F6" w:rsidRPr="00AB0F3E" w:rsidRDefault="006C40F6" w:rsidP="006E501A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1E5AF06D" w14:textId="77777777" w:rsidR="006C40F6" w:rsidRPr="00AB0F3E" w:rsidRDefault="006C40F6" w:rsidP="006E501A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ＭＳ 明朝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ＭＳ 明朝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4EB046BE" w14:textId="4D387C1C" w:rsidR="006C40F6" w:rsidRPr="006215A8" w:rsidRDefault="006C40F6" w:rsidP="006215A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sz w:val="24"/>
                <w:szCs w:val="24"/>
                <w:lang w:eastAsia="ja-JP"/>
              </w:rPr>
            </w:pPr>
            <w:proofErr w:type="spellStart"/>
            <w:r w:rsidRPr="001574E4"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>EnergyServ</w:t>
            </w:r>
            <w:proofErr w:type="spellEnd"/>
            <w:r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 xml:space="preserve"> + UAV_Ph3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B96CECC" w14:textId="77777777" w:rsidR="006C40F6" w:rsidRPr="00AB0F3E" w:rsidRDefault="006C40F6" w:rsidP="006E501A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ＭＳ 明朝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438857E7" w14:textId="4BEDE711" w:rsidR="006C40F6" w:rsidRDefault="006C40F6" w:rsidP="006E501A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Ambient IoT</w:t>
            </w:r>
          </w:p>
          <w:p w14:paraId="60A1130E" w14:textId="77777777" w:rsidR="006C40F6" w:rsidRPr="00AB0F3E" w:rsidRDefault="006C40F6" w:rsidP="006E501A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1E64EDA2" w14:textId="50065631" w:rsidR="006C40F6" w:rsidRDefault="006C40F6" w:rsidP="006E501A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color w:val="00B050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ＭＳ 明朝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ＭＳ 明朝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1E2575F0" w14:textId="1E2A2D64" w:rsidR="006C40F6" w:rsidRPr="00AB0F3E" w:rsidRDefault="006C40F6" w:rsidP="006E501A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sz w:val="24"/>
                <w:szCs w:val="24"/>
                <w:lang w:eastAsia="ja-JP"/>
              </w:rPr>
            </w:pPr>
            <w:proofErr w:type="spellStart"/>
            <w:r w:rsidRPr="001574E4"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>EnergyServ</w:t>
            </w:r>
            <w:proofErr w:type="spellEnd"/>
            <w:r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 xml:space="preserve"> + UAV_Ph3</w:t>
            </w:r>
          </w:p>
          <w:p w14:paraId="2B116A34" w14:textId="73AEAA7A" w:rsidR="006C40F6" w:rsidRPr="00AB0F3E" w:rsidRDefault="006C40F6" w:rsidP="006215A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sz w:val="24"/>
                <w:szCs w:val="24"/>
                <w:lang w:eastAsia="ja-JP"/>
              </w:rPr>
            </w:pPr>
          </w:p>
        </w:tc>
      </w:tr>
      <w:bookmarkEnd w:id="6"/>
    </w:tbl>
    <w:p w14:paraId="425428FD" w14:textId="77777777" w:rsidR="006E501A" w:rsidRDefault="006E501A" w:rsidP="006E501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394"/>
        <w:gridCol w:w="1849"/>
        <w:gridCol w:w="3933"/>
      </w:tblGrid>
      <w:tr w:rsidR="00B32630" w:rsidRPr="00745D37" w14:paraId="052F4406" w14:textId="77777777" w:rsidTr="000A493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7A5F832" w14:textId="70A808EE" w:rsidR="00B32630" w:rsidRPr="00745D37" w:rsidRDefault="00B32630" w:rsidP="00B32630">
            <w:pPr>
              <w:pStyle w:val="20"/>
              <w:rPr>
                <w:lang w:val="en-US"/>
              </w:rPr>
            </w:pPr>
            <w:r>
              <w:t>FS_UAV_Ph3</w:t>
            </w:r>
            <w:r w:rsidRPr="00745D37">
              <w:rPr>
                <w:lang w:val="en-US"/>
              </w:rPr>
              <w:t xml:space="preserve">: </w:t>
            </w:r>
            <w:r w:rsidRPr="00CC5D5A">
              <w:rPr>
                <w:rFonts w:eastAsia="Batang"/>
                <w:lang w:eastAsia="zh-CN"/>
              </w:rPr>
              <w:t xml:space="preserve">Study on UAV Phase 3 </w:t>
            </w:r>
            <w:r w:rsidRPr="00745D37">
              <w:rPr>
                <w:lang w:val="en-US"/>
              </w:rPr>
              <w:t>[</w:t>
            </w:r>
            <w:hyperlink r:id="rId11" w:history="1">
              <w:r w:rsidRPr="00A736AE">
                <w:rPr>
                  <w:rStyle w:val="a5"/>
                </w:rPr>
                <w:t>SP-220680</w:t>
              </w:r>
            </w:hyperlink>
            <w:r w:rsidRPr="00745D37">
              <w:rPr>
                <w:lang w:val="en-US"/>
              </w:rPr>
              <w:t>]</w:t>
            </w:r>
          </w:p>
        </w:tc>
      </w:tr>
      <w:tr w:rsidR="00B32630" w:rsidRPr="00AA7BD2" w14:paraId="1B9D3BF6" w14:textId="77777777" w:rsidTr="000A493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15153F4" w14:textId="77777777" w:rsidR="00B32630" w:rsidRPr="00DF5A37" w:rsidRDefault="00B32630" w:rsidP="00B32630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DF5A37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280E6CD7" w14:textId="0DF30A4A" w:rsidR="00B32630" w:rsidRPr="00DF5A37" w:rsidRDefault="00B32630" w:rsidP="00B3263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F5A37">
              <w:rPr>
                <w:rFonts w:eastAsia="Arial Unicode MS" w:cs="Arial"/>
                <w:szCs w:val="18"/>
                <w:lang w:val="en-US" w:eastAsia="ar-SA"/>
              </w:rPr>
              <w:t xml:space="preserve">Rapporteur: </w:t>
            </w:r>
            <w:proofErr w:type="spellStart"/>
            <w:r w:rsidRPr="00DF5A37">
              <w:rPr>
                <w:rFonts w:eastAsia="SimSun" w:hint="eastAsia"/>
                <w:lang w:val="en-US" w:eastAsia="zh-CN"/>
              </w:rPr>
              <w:t>Pengtai</w:t>
            </w:r>
            <w:proofErr w:type="spellEnd"/>
            <w:r w:rsidRPr="00DF5A37">
              <w:rPr>
                <w:rFonts w:eastAsia="SimSun" w:hint="eastAsia"/>
                <w:lang w:val="en-US" w:eastAsia="zh-CN"/>
              </w:rPr>
              <w:t xml:space="preserve"> Qin </w:t>
            </w:r>
            <w:r w:rsidRPr="00DF5A37">
              <w:rPr>
                <w:rFonts w:eastAsia="SimSun"/>
                <w:lang w:val="en-US" w:eastAsia="zh-CN"/>
              </w:rPr>
              <w:t>(</w:t>
            </w:r>
            <w:r w:rsidRPr="00DF5A37">
              <w:rPr>
                <w:rFonts w:eastAsia="SimSun" w:hint="eastAsia"/>
                <w:lang w:val="en-US" w:eastAsia="zh-CN"/>
              </w:rPr>
              <w:t>China Mobile</w:t>
            </w:r>
            <w:r w:rsidRPr="00DF5A37">
              <w:rPr>
                <w:rFonts w:eastAsia="SimSun"/>
                <w:lang w:val="en-US" w:eastAsia="zh-CN"/>
              </w:rPr>
              <w:t>)</w:t>
            </w:r>
          </w:p>
          <w:p w14:paraId="4C724C99" w14:textId="796B877F" w:rsidR="00B32630" w:rsidRPr="00DF5A37" w:rsidRDefault="00B32630" w:rsidP="00B32630">
            <w:pPr>
              <w:suppressAutoHyphens/>
              <w:spacing w:after="0" w:line="240" w:lineRule="auto"/>
              <w:rPr>
                <w:rStyle w:val="a5"/>
                <w:rFonts w:eastAsia="Arial Unicode MS" w:cs="Arial"/>
                <w:szCs w:val="18"/>
                <w:lang w:val="en-US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Latest version: </w:t>
            </w:r>
            <w:hyperlink r:id="rId12" w:history="1">
              <w:r w:rsidRPr="00684D48">
                <w:rPr>
                  <w:rStyle w:val="a5"/>
                  <w:rFonts w:eastAsia="Arial Unicode MS" w:cs="Arial"/>
                  <w:lang w:val="fr-FR"/>
                </w:rPr>
                <w:t>TR22.843v0.1.0</w:t>
              </w:r>
            </w:hyperlink>
          </w:p>
          <w:p w14:paraId="57F15C6A" w14:textId="34CF72D0" w:rsidR="00B32630" w:rsidRPr="00DF5A37" w:rsidRDefault="00B32630" w:rsidP="00B3263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>Target completion date: SA#100 (06/2023)</w:t>
            </w:r>
          </w:p>
          <w:p w14:paraId="617333F6" w14:textId="5553335E" w:rsidR="00B32630" w:rsidRPr="00DF5A37" w:rsidRDefault="00B32630" w:rsidP="00B3263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Percentage completion: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20</w:t>
            </w:r>
            <w:r w:rsidRPr="00DF5A37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B32630" w:rsidRPr="00B04844" w14:paraId="55C8EF7F" w14:textId="77777777" w:rsidTr="008C77DC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5B39DC65" w14:textId="77777777" w:rsidR="00B32630" w:rsidRPr="00D87E16" w:rsidRDefault="00B32630" w:rsidP="00B32630">
            <w:pPr>
              <w:pStyle w:val="8"/>
              <w:jc w:val="left"/>
            </w:pPr>
            <w:r>
              <w:rPr>
                <w:color w:val="1F497D" w:themeColor="text2"/>
                <w:sz w:val="18"/>
                <w:szCs w:val="22"/>
              </w:rPr>
              <w:t>Former Use Cases</w:t>
            </w:r>
          </w:p>
        </w:tc>
      </w:tr>
      <w:tr w:rsidR="00B32630" w:rsidRPr="00A75C05" w14:paraId="604F7F76" w14:textId="77777777" w:rsidTr="008C77D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004D03" w14:textId="541676BE" w:rsidR="00B32630" w:rsidRPr="008C77DC" w:rsidRDefault="006A3EEF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C77D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97457A" w14:textId="2D3A08DA" w:rsidR="00B32630" w:rsidRPr="008C77DC" w:rsidRDefault="004953A8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3" w:history="1">
              <w:r w:rsidR="00B32630" w:rsidRPr="008C77DC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S1-223184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5164EA" w14:textId="77777777" w:rsidR="00B32630" w:rsidRPr="008C77DC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C77DC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9927C5" w14:textId="77777777" w:rsidR="00B32630" w:rsidRPr="008C77DC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8C77DC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8C77DC">
              <w:rPr>
                <w:rFonts w:eastAsia="Times New Roman"/>
                <w:szCs w:val="18"/>
                <w:lang w:eastAsia="ar-SA"/>
              </w:rPr>
              <w:t xml:space="preserve"> on updates on use case on supporting UAV pre-flight preparation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978455" w14:textId="0F65476B" w:rsidR="00B32630" w:rsidRPr="008C77DC" w:rsidRDefault="008C77DC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C77DC">
              <w:rPr>
                <w:rFonts w:eastAsia="Times New Roman" w:cs="Arial"/>
                <w:szCs w:val="18"/>
                <w:lang w:eastAsia="ar-SA"/>
              </w:rPr>
              <w:t>Revised to S1-223436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BCB3EE" w14:textId="77777777" w:rsidR="00B32630" w:rsidRPr="008C77DC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C77DC" w:rsidRPr="00A75C05" w14:paraId="1953C0F4" w14:textId="77777777" w:rsidTr="008C77D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39469" w14:textId="471A8979" w:rsidR="008C77DC" w:rsidRPr="008C77DC" w:rsidRDefault="008C77DC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C77D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1684B" w14:textId="4B5B11F7" w:rsidR="008C77DC" w:rsidRPr="008C77DC" w:rsidRDefault="004953A8" w:rsidP="00B32630">
            <w:pPr>
              <w:snapToGrid w:val="0"/>
              <w:spacing w:after="0" w:line="240" w:lineRule="auto"/>
            </w:pPr>
            <w:hyperlink r:id="rId14" w:history="1">
              <w:r w:rsidR="008C77DC" w:rsidRPr="008C77DC">
                <w:rPr>
                  <w:rStyle w:val="a5"/>
                  <w:rFonts w:cs="Arial"/>
                  <w:color w:val="auto"/>
                </w:rPr>
                <w:t>S1-223436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AF1AA" w14:textId="462E8670" w:rsidR="008C77DC" w:rsidRPr="008C77DC" w:rsidRDefault="008C77DC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C77DC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60098" w14:textId="01E84EF5" w:rsidR="008C77DC" w:rsidRPr="008C77DC" w:rsidRDefault="008C77DC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8C77DC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8C77DC">
              <w:rPr>
                <w:rFonts w:eastAsia="Times New Roman"/>
                <w:szCs w:val="18"/>
                <w:lang w:eastAsia="ar-SA"/>
              </w:rPr>
              <w:t xml:space="preserve"> on updates on use case on supporting UAV pre-flight preparation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1882F" w14:textId="77777777" w:rsidR="008C77DC" w:rsidRPr="008C77DC" w:rsidRDefault="008C77DC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2390F" w14:textId="3D1E1593" w:rsidR="008C77DC" w:rsidRPr="008C77DC" w:rsidRDefault="008C77DC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C77DC">
              <w:rPr>
                <w:rFonts w:eastAsia="Arial Unicode MS" w:cs="Arial"/>
                <w:szCs w:val="18"/>
                <w:lang w:eastAsia="ar-SA"/>
              </w:rPr>
              <w:t>Revision of S1-223184.</w:t>
            </w:r>
          </w:p>
        </w:tc>
      </w:tr>
      <w:tr w:rsidR="00B32630" w:rsidRPr="00B04844" w14:paraId="394BFF7D" w14:textId="77777777" w:rsidTr="00EE3B89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1898CF0E" w14:textId="77777777" w:rsidR="00B32630" w:rsidRPr="00D87E16" w:rsidRDefault="00B32630" w:rsidP="00B32630">
            <w:pPr>
              <w:pStyle w:val="8"/>
              <w:jc w:val="left"/>
            </w:pPr>
            <w:r>
              <w:rPr>
                <w:color w:val="1F497D" w:themeColor="text2"/>
                <w:sz w:val="18"/>
                <w:szCs w:val="22"/>
              </w:rPr>
              <w:lastRenderedPageBreak/>
              <w:t>New Use Cases</w:t>
            </w:r>
          </w:p>
        </w:tc>
      </w:tr>
      <w:tr w:rsidR="006A3EEF" w:rsidRPr="00A75C05" w14:paraId="28A97C99" w14:textId="77777777" w:rsidTr="00EE3B8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70FA38" w14:textId="0700688B" w:rsidR="006A3EEF" w:rsidRPr="00EE3B89" w:rsidRDefault="006A3EEF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E3B8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3C228A" w14:textId="26725476" w:rsidR="006A3EEF" w:rsidRPr="00EE3B89" w:rsidRDefault="004953A8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5" w:history="1">
              <w:r w:rsidR="006A3EEF" w:rsidRPr="00EE3B89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S1-223041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05ED10" w14:textId="2362E1B3" w:rsidR="006A3EEF" w:rsidRPr="00EE3B89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E3B89">
              <w:rPr>
                <w:rFonts w:eastAsia="Times New Roman"/>
                <w:szCs w:val="18"/>
                <w:lang w:eastAsia="ar-SA"/>
              </w:rPr>
              <w:t>Orange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644BFD" w14:textId="23796779" w:rsidR="006A3EEF" w:rsidRPr="00EE3B89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E3B89">
              <w:rPr>
                <w:rFonts w:eastAsia="Times New Roman"/>
                <w:szCs w:val="18"/>
                <w:lang w:eastAsia="ar-SA"/>
              </w:rPr>
              <w:t>Geofencing for Visual Line-of-Sight UAV missions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C40632" w14:textId="28A8CD76" w:rsidR="006A3EEF" w:rsidRPr="00EE3B89" w:rsidRDefault="00EE3B89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3B89">
              <w:rPr>
                <w:rFonts w:eastAsia="Times New Roman" w:cs="Arial"/>
                <w:szCs w:val="18"/>
                <w:lang w:eastAsia="ar-SA"/>
              </w:rPr>
              <w:t>Revised to S1-223437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2E8B7A" w14:textId="77777777" w:rsidR="006A3EEF" w:rsidRPr="00EE3B89" w:rsidRDefault="006A3EEF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E3B89" w:rsidRPr="00A75C05" w14:paraId="46A4170C" w14:textId="77777777" w:rsidTr="00EE3B8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F73BA" w14:textId="5074A1F6" w:rsidR="00EE3B89" w:rsidRPr="00EE3B89" w:rsidRDefault="00EE3B89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E3B8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76AD5" w14:textId="6FE3885A" w:rsidR="00EE3B89" w:rsidRPr="00EE3B89" w:rsidRDefault="004953A8" w:rsidP="006A3EEF">
            <w:pPr>
              <w:snapToGrid w:val="0"/>
              <w:spacing w:after="0" w:line="240" w:lineRule="auto"/>
            </w:pPr>
            <w:hyperlink r:id="rId16" w:history="1">
              <w:r w:rsidR="00EE3B89" w:rsidRPr="00EE3B89">
                <w:rPr>
                  <w:rStyle w:val="a5"/>
                  <w:rFonts w:cs="Arial"/>
                  <w:color w:val="auto"/>
                </w:rPr>
                <w:t>S1-223437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A330F" w14:textId="619F4A67" w:rsidR="00EE3B89" w:rsidRPr="00EE3B89" w:rsidRDefault="00EE3B89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E3B89">
              <w:rPr>
                <w:rFonts w:eastAsia="Times New Roman"/>
                <w:szCs w:val="18"/>
                <w:lang w:eastAsia="ar-SA"/>
              </w:rPr>
              <w:t>Orange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5C3CE" w14:textId="36F6457C" w:rsidR="00EE3B89" w:rsidRPr="00EE3B89" w:rsidRDefault="00EE3B89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E3B89">
              <w:rPr>
                <w:rFonts w:eastAsia="Times New Roman"/>
                <w:szCs w:val="18"/>
                <w:lang w:eastAsia="ar-SA"/>
              </w:rPr>
              <w:t>Geofencing for Visual Line-of-Sight UAV missions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58B55" w14:textId="77777777" w:rsidR="00EE3B89" w:rsidRPr="00EE3B89" w:rsidRDefault="00EE3B89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EF905" w14:textId="2015064C" w:rsidR="00EE3B89" w:rsidRPr="00EE3B89" w:rsidRDefault="00EE3B89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E3B89">
              <w:rPr>
                <w:rFonts w:eastAsia="Arial Unicode MS" w:cs="Arial"/>
                <w:szCs w:val="18"/>
                <w:lang w:eastAsia="ar-SA"/>
              </w:rPr>
              <w:t>Revision of S1-223041.</w:t>
            </w:r>
          </w:p>
        </w:tc>
      </w:tr>
      <w:tr w:rsidR="006A3EEF" w:rsidRPr="00A75C05" w14:paraId="203B9C26" w14:textId="77777777" w:rsidTr="00EE3B8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50C628" w14:textId="35B75C56" w:rsidR="006A3EEF" w:rsidRPr="00EE3B89" w:rsidRDefault="006A3EEF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E3B8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CEB0F2" w14:textId="0B1EEE5D" w:rsidR="006A3EEF" w:rsidRPr="00EE3B89" w:rsidRDefault="004953A8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7" w:history="1">
              <w:r w:rsidR="006A3EEF" w:rsidRPr="00EE3B89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S1-223185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66E12C" w14:textId="0B316FA5" w:rsidR="006A3EEF" w:rsidRPr="00EE3B89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E3B89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D923BC" w14:textId="4E70B9FB" w:rsidR="006A3EEF" w:rsidRPr="00EE3B89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E3B89">
              <w:rPr>
                <w:rFonts w:eastAsia="Times New Roman"/>
                <w:szCs w:val="18"/>
                <w:lang w:eastAsia="ar-SA"/>
              </w:rPr>
              <w:t>New use case: Use case for network-assisted UAV DAA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3CD078" w14:textId="644A41F4" w:rsidR="006A3EEF" w:rsidRPr="00EE3B89" w:rsidRDefault="00EE3B89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3B89">
              <w:rPr>
                <w:rFonts w:eastAsia="Times New Roman" w:cs="Arial"/>
                <w:szCs w:val="18"/>
                <w:lang w:eastAsia="ar-SA"/>
              </w:rPr>
              <w:t>Revised to S1-223438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165806" w14:textId="77777777" w:rsidR="006A3EEF" w:rsidRPr="00EE3B89" w:rsidRDefault="006A3EEF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E3B89" w:rsidRPr="00A75C05" w14:paraId="287AA35C" w14:textId="77777777" w:rsidTr="00F02A4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209F7" w14:textId="2A02EE1E" w:rsidR="00EE3B89" w:rsidRPr="00EE3B89" w:rsidRDefault="00EE3B89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E3B8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50B31" w14:textId="54E7F90D" w:rsidR="00EE3B89" w:rsidRPr="00EE3B89" w:rsidRDefault="004953A8" w:rsidP="006A3EEF">
            <w:pPr>
              <w:snapToGrid w:val="0"/>
              <w:spacing w:after="0" w:line="240" w:lineRule="auto"/>
            </w:pPr>
            <w:hyperlink r:id="rId18" w:history="1">
              <w:r w:rsidR="00EE3B89" w:rsidRPr="00EE3B89">
                <w:rPr>
                  <w:rStyle w:val="a5"/>
                  <w:rFonts w:cs="Arial"/>
                  <w:color w:val="auto"/>
                </w:rPr>
                <w:t>S1-223438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B3510" w14:textId="574C5160" w:rsidR="00EE3B89" w:rsidRPr="00EE3B89" w:rsidRDefault="00EE3B89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E3B89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F6D9E" w14:textId="25DAA153" w:rsidR="00EE3B89" w:rsidRPr="00EE3B89" w:rsidRDefault="00EE3B89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E3B89">
              <w:rPr>
                <w:rFonts w:eastAsia="Times New Roman"/>
                <w:szCs w:val="18"/>
                <w:lang w:eastAsia="ar-SA"/>
              </w:rPr>
              <w:t>New use case: Use case for network-assisted UAV DAA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D3931" w14:textId="77777777" w:rsidR="00EE3B89" w:rsidRPr="00EE3B89" w:rsidRDefault="00EE3B89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7CAC4" w14:textId="03D9D851" w:rsidR="00EE3B89" w:rsidRPr="00EE3B89" w:rsidRDefault="00EE3B89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E3B89">
              <w:rPr>
                <w:rFonts w:eastAsia="Arial Unicode MS" w:cs="Arial"/>
                <w:szCs w:val="18"/>
                <w:lang w:eastAsia="ar-SA"/>
              </w:rPr>
              <w:t>Revision of S1-223185.</w:t>
            </w:r>
          </w:p>
        </w:tc>
      </w:tr>
      <w:tr w:rsidR="006A3EEF" w:rsidRPr="00A75C05" w14:paraId="2958896C" w14:textId="77777777" w:rsidTr="00F02A4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E21999" w14:textId="565E1FCA" w:rsidR="006A3EEF" w:rsidRPr="00F02A43" w:rsidRDefault="006A3EEF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02A4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FCDA79" w14:textId="3CAB21CE" w:rsidR="006A3EEF" w:rsidRPr="00F02A43" w:rsidRDefault="004953A8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9" w:history="1">
              <w:r w:rsidR="006A3EEF" w:rsidRPr="00F02A43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S1-223186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563045" w14:textId="22C89677" w:rsidR="006A3EEF" w:rsidRPr="00F02A43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02A43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869883" w14:textId="7CD346DC" w:rsidR="006A3EEF" w:rsidRPr="00F02A43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02A43">
              <w:rPr>
                <w:rFonts w:eastAsia="Times New Roman"/>
                <w:szCs w:val="18"/>
                <w:lang w:eastAsia="ar-SA"/>
              </w:rPr>
              <w:t>New use case: Use case for supporting USS/UTM relocation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95C470" w14:textId="76F2CDE9" w:rsidR="006A3EEF" w:rsidRPr="00F02A43" w:rsidRDefault="00F02A43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2A43">
              <w:rPr>
                <w:rFonts w:eastAsia="Times New Roman" w:cs="Arial"/>
                <w:szCs w:val="18"/>
                <w:lang w:eastAsia="ar-SA"/>
              </w:rPr>
              <w:t>Revised to S1-223439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9DD747" w14:textId="77777777" w:rsidR="006A3EEF" w:rsidRPr="00F02A43" w:rsidRDefault="006A3EEF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02A43" w:rsidRPr="00A75C05" w14:paraId="200453E0" w14:textId="77777777" w:rsidTr="00F02A4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AB4B4" w14:textId="0BD08C60" w:rsidR="00F02A43" w:rsidRPr="00F02A43" w:rsidRDefault="00F02A43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02A4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32134" w14:textId="25C1FBFB" w:rsidR="00F02A43" w:rsidRPr="00F02A43" w:rsidRDefault="004953A8" w:rsidP="006A3EEF">
            <w:pPr>
              <w:snapToGrid w:val="0"/>
              <w:spacing w:after="0" w:line="240" w:lineRule="auto"/>
            </w:pPr>
            <w:hyperlink r:id="rId20" w:history="1">
              <w:r w:rsidR="00F02A43" w:rsidRPr="00F02A43">
                <w:rPr>
                  <w:rStyle w:val="a5"/>
                  <w:rFonts w:cs="Arial"/>
                  <w:color w:val="auto"/>
                </w:rPr>
                <w:t>S1-223439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D8A21" w14:textId="1E46F343" w:rsidR="00F02A43" w:rsidRPr="00F02A43" w:rsidRDefault="00F02A43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02A43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8DD57" w14:textId="22EF0EB5" w:rsidR="00F02A43" w:rsidRPr="00F02A43" w:rsidRDefault="00F02A43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02A43">
              <w:rPr>
                <w:rFonts w:eastAsia="Times New Roman"/>
                <w:szCs w:val="18"/>
                <w:lang w:eastAsia="ar-SA"/>
              </w:rPr>
              <w:t>New use case: Use case for supporting USS/UTM relocation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04C24" w14:textId="77777777" w:rsidR="00F02A43" w:rsidRPr="00F02A43" w:rsidRDefault="00F02A43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5CC88" w14:textId="61128360" w:rsidR="00F02A43" w:rsidRPr="00F02A43" w:rsidRDefault="00F02A43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02A43">
              <w:rPr>
                <w:rFonts w:eastAsia="Arial Unicode MS" w:cs="Arial"/>
                <w:szCs w:val="18"/>
                <w:lang w:eastAsia="ar-SA"/>
              </w:rPr>
              <w:t>Revision of S1-223186.</w:t>
            </w:r>
          </w:p>
        </w:tc>
      </w:tr>
      <w:tr w:rsidR="006A3EEF" w:rsidRPr="00A75C05" w14:paraId="52E0914E" w14:textId="77777777" w:rsidTr="009639B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9CCAC7" w14:textId="73F66C56" w:rsidR="006A3EEF" w:rsidRPr="009C24B3" w:rsidRDefault="006A3EEF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C24B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1C0644" w14:textId="0C3CA246" w:rsidR="006A3EEF" w:rsidRPr="009C24B3" w:rsidRDefault="004953A8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1" w:history="1">
              <w:r w:rsidR="006A3EEF" w:rsidRPr="009C24B3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S1-223191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292D9B" w14:textId="17FE9366" w:rsidR="006A3EEF" w:rsidRPr="009C24B3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C24B3">
              <w:rPr>
                <w:rFonts w:eastAsia="Times New Roman"/>
                <w:szCs w:val="18"/>
                <w:lang w:eastAsia="ar-SA"/>
              </w:rPr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C7510C" w14:textId="5B24EF23" w:rsidR="006A3EEF" w:rsidRPr="009C24B3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C24B3">
              <w:rPr>
                <w:rFonts w:eastAsia="Times New Roman"/>
                <w:szCs w:val="18"/>
                <w:lang w:eastAsia="ar-SA"/>
              </w:rPr>
              <w:t>New use case: 3GPP network as an information source to the UTM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7D2CFA" w14:textId="2647EB9D" w:rsidR="006A3EEF" w:rsidRPr="009C24B3" w:rsidRDefault="009C24B3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24B3">
              <w:rPr>
                <w:rFonts w:eastAsia="Times New Roman" w:cs="Arial"/>
                <w:szCs w:val="18"/>
                <w:lang w:eastAsia="ar-SA"/>
              </w:rPr>
              <w:t>Revised to S1-223430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3330B5" w14:textId="77777777" w:rsidR="006A3EEF" w:rsidRPr="009C24B3" w:rsidRDefault="006A3EEF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C24B3" w:rsidRPr="00A75C05" w14:paraId="23638B34" w14:textId="77777777" w:rsidTr="009639B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6E4EE8" w14:textId="361908CE" w:rsidR="009C24B3" w:rsidRPr="009639BD" w:rsidRDefault="009C24B3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639B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D5F2EC" w14:textId="3E0E178F" w:rsidR="009C24B3" w:rsidRPr="009639BD" w:rsidRDefault="004953A8" w:rsidP="006A3EEF">
            <w:pPr>
              <w:snapToGrid w:val="0"/>
              <w:spacing w:after="0" w:line="240" w:lineRule="auto"/>
            </w:pPr>
            <w:hyperlink r:id="rId22" w:history="1">
              <w:r w:rsidR="009C24B3" w:rsidRPr="009639BD">
                <w:rPr>
                  <w:rStyle w:val="a5"/>
                  <w:rFonts w:cs="Arial"/>
                  <w:color w:val="auto"/>
                </w:rPr>
                <w:t>S1-2</w:t>
              </w:r>
              <w:r w:rsidR="009C24B3" w:rsidRPr="009639BD">
                <w:rPr>
                  <w:rStyle w:val="a5"/>
                  <w:rFonts w:cs="Arial"/>
                  <w:color w:val="auto"/>
                </w:rPr>
                <w:t>2</w:t>
              </w:r>
              <w:r w:rsidR="009C24B3" w:rsidRPr="009639BD">
                <w:rPr>
                  <w:rStyle w:val="a5"/>
                  <w:rFonts w:cs="Arial"/>
                  <w:color w:val="auto"/>
                </w:rPr>
                <w:t>3430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D51D00" w14:textId="7A57F62D" w:rsidR="009C24B3" w:rsidRPr="009639BD" w:rsidRDefault="009C24B3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639BD">
              <w:rPr>
                <w:rFonts w:eastAsia="Times New Roman"/>
                <w:szCs w:val="18"/>
                <w:lang w:eastAsia="ar-SA"/>
              </w:rPr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C67DF6" w14:textId="1B8C1728" w:rsidR="009C24B3" w:rsidRPr="009639BD" w:rsidRDefault="009C24B3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639BD">
              <w:rPr>
                <w:rFonts w:eastAsia="Times New Roman"/>
                <w:szCs w:val="18"/>
                <w:lang w:eastAsia="ar-SA"/>
              </w:rPr>
              <w:t>New use case: 3GPP network as an information source to the UTM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DB34F6" w14:textId="43471FD1" w:rsidR="009C24B3" w:rsidRPr="009639BD" w:rsidRDefault="009639BD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39BD">
              <w:rPr>
                <w:rFonts w:eastAsia="Times New Roman" w:cs="Arial"/>
                <w:szCs w:val="18"/>
                <w:lang w:eastAsia="ar-SA"/>
              </w:rPr>
              <w:t>Revised to S1-223453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8B9F1A" w14:textId="3CE00CCD" w:rsidR="009C24B3" w:rsidRPr="009639BD" w:rsidRDefault="009C24B3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39BD">
              <w:rPr>
                <w:rFonts w:eastAsia="Arial Unicode MS" w:cs="Arial"/>
                <w:szCs w:val="18"/>
                <w:lang w:eastAsia="ar-SA"/>
              </w:rPr>
              <w:t>Revision of S1-223191.</w:t>
            </w:r>
          </w:p>
        </w:tc>
      </w:tr>
      <w:tr w:rsidR="009639BD" w:rsidRPr="00A75C05" w14:paraId="22447BA4" w14:textId="77777777" w:rsidTr="003D6E8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ED899" w14:textId="06BA4A12" w:rsidR="009639BD" w:rsidRPr="009639BD" w:rsidRDefault="009639BD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639B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8494F" w14:textId="1A31E210" w:rsidR="009639BD" w:rsidRPr="009639BD" w:rsidRDefault="009639BD" w:rsidP="006A3EEF">
            <w:pPr>
              <w:snapToGrid w:val="0"/>
              <w:spacing w:after="0" w:line="240" w:lineRule="auto"/>
            </w:pPr>
            <w:hyperlink r:id="rId23" w:history="1">
              <w:r w:rsidRPr="009639BD">
                <w:rPr>
                  <w:rStyle w:val="a5"/>
                  <w:rFonts w:cs="Arial"/>
                  <w:color w:val="auto"/>
                </w:rPr>
                <w:t>S1-223453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152D6" w14:textId="3F5A9EDB" w:rsidR="009639BD" w:rsidRPr="009639BD" w:rsidRDefault="009639BD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639BD">
              <w:rPr>
                <w:rFonts w:eastAsia="Times New Roman"/>
                <w:szCs w:val="18"/>
                <w:lang w:eastAsia="ar-SA"/>
              </w:rPr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3AE3E" w14:textId="128D1872" w:rsidR="009639BD" w:rsidRPr="009639BD" w:rsidRDefault="009639BD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639BD">
              <w:rPr>
                <w:rFonts w:eastAsia="Times New Roman"/>
                <w:szCs w:val="18"/>
                <w:lang w:eastAsia="ar-SA"/>
              </w:rPr>
              <w:t>New use case: 3GPP network as an information source to the UTM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0337A" w14:textId="77777777" w:rsidR="009639BD" w:rsidRPr="009639BD" w:rsidRDefault="009639BD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832BD" w14:textId="663AB449" w:rsidR="009639BD" w:rsidRPr="009639BD" w:rsidRDefault="009639BD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39BD">
              <w:rPr>
                <w:rFonts w:eastAsia="Arial Unicode MS" w:cs="Arial"/>
                <w:i/>
                <w:szCs w:val="18"/>
                <w:lang w:eastAsia="ar-SA"/>
              </w:rPr>
              <w:t>Revision of S1-223191.</w:t>
            </w:r>
          </w:p>
          <w:p w14:paraId="7AD39693" w14:textId="33B8483E" w:rsidR="009639BD" w:rsidRPr="009639BD" w:rsidRDefault="009639BD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39BD">
              <w:rPr>
                <w:rFonts w:eastAsia="Arial Unicode MS" w:cs="Arial"/>
                <w:szCs w:val="18"/>
                <w:lang w:eastAsia="ar-SA"/>
              </w:rPr>
              <w:t>Revision of S1-223430.</w:t>
            </w:r>
          </w:p>
        </w:tc>
      </w:tr>
      <w:tr w:rsidR="006A3EEF" w:rsidRPr="00A75C05" w14:paraId="6C778045" w14:textId="77777777" w:rsidTr="003D6E8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33396D" w14:textId="4FA704EB" w:rsidR="006A3EEF" w:rsidRPr="003D6E8B" w:rsidRDefault="006A3EEF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D6E8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2EC724" w14:textId="0D2A0105" w:rsidR="006A3EEF" w:rsidRPr="003D6E8B" w:rsidRDefault="004953A8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4" w:history="1">
              <w:r w:rsidR="006A3EEF" w:rsidRPr="003D6E8B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S1-2232</w:t>
              </w:r>
              <w:r w:rsidR="006A3EEF" w:rsidRPr="003D6E8B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1</w:t>
              </w:r>
              <w:r w:rsidR="006A3EEF" w:rsidRPr="003D6E8B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9A80ED" w14:textId="4A4C4EF5" w:rsidR="006A3EEF" w:rsidRPr="003D6E8B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6E8B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50DD91" w14:textId="6C7DE4F8" w:rsidR="006A3EEF" w:rsidRPr="003D6E8B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6E8B">
              <w:rPr>
                <w:rFonts w:eastAsia="Times New Roman"/>
                <w:szCs w:val="18"/>
                <w:lang w:eastAsia="ar-SA"/>
              </w:rPr>
              <w:t>Use case on different UAV traffic over two networks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50B282" w14:textId="1EF0C971" w:rsidR="006A3EEF" w:rsidRPr="003D6E8B" w:rsidRDefault="003D6E8B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6E8B">
              <w:rPr>
                <w:rFonts w:eastAsia="Times New Roman" w:cs="Arial"/>
                <w:szCs w:val="18"/>
                <w:lang w:eastAsia="ar-SA"/>
              </w:rPr>
              <w:t>Revised to S1-223454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DCECDC" w14:textId="77777777" w:rsidR="006A3EEF" w:rsidRPr="003D6E8B" w:rsidRDefault="006A3EEF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D6E8B" w:rsidRPr="00A75C05" w14:paraId="7E05A814" w14:textId="77777777" w:rsidTr="003D6E8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EA2F2" w14:textId="62A3C8FD" w:rsidR="003D6E8B" w:rsidRPr="003D6E8B" w:rsidRDefault="003D6E8B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D6E8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E1341" w14:textId="16D0C860" w:rsidR="003D6E8B" w:rsidRPr="003D6E8B" w:rsidRDefault="003D6E8B" w:rsidP="006A3EEF">
            <w:pPr>
              <w:snapToGrid w:val="0"/>
              <w:spacing w:after="0" w:line="240" w:lineRule="auto"/>
            </w:pPr>
            <w:hyperlink r:id="rId25" w:history="1">
              <w:r w:rsidRPr="003D6E8B">
                <w:rPr>
                  <w:rStyle w:val="a5"/>
                  <w:rFonts w:cs="Arial"/>
                  <w:color w:val="auto"/>
                </w:rPr>
                <w:t>S1-223454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56979" w14:textId="476C767A" w:rsidR="003D6E8B" w:rsidRPr="003D6E8B" w:rsidRDefault="003D6E8B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6E8B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C1E06" w14:textId="2709F632" w:rsidR="003D6E8B" w:rsidRPr="003D6E8B" w:rsidRDefault="003D6E8B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6E8B">
              <w:rPr>
                <w:rFonts w:eastAsia="Times New Roman"/>
                <w:szCs w:val="18"/>
                <w:lang w:eastAsia="ar-SA"/>
              </w:rPr>
              <w:t>Use case on different UAV traffic over two networks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8A890" w14:textId="77777777" w:rsidR="003D6E8B" w:rsidRPr="003D6E8B" w:rsidRDefault="003D6E8B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79B17" w14:textId="3A0E0898" w:rsidR="003D6E8B" w:rsidRPr="003D6E8B" w:rsidRDefault="003D6E8B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D6E8B">
              <w:rPr>
                <w:rFonts w:eastAsia="Arial Unicode MS" w:cs="Arial"/>
                <w:szCs w:val="18"/>
                <w:lang w:eastAsia="ar-SA"/>
              </w:rPr>
              <w:t>Revision of S1-223217.</w:t>
            </w:r>
          </w:p>
        </w:tc>
      </w:tr>
      <w:tr w:rsidR="006A3EEF" w:rsidRPr="00A75C05" w14:paraId="0AC4EB0F" w14:textId="77777777" w:rsidTr="003D6E8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80DACA" w14:textId="557497F1" w:rsidR="006A3EEF" w:rsidRPr="003D6E8B" w:rsidRDefault="006A3EEF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D6E8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565DCF" w14:textId="1F75C907" w:rsidR="006A3EEF" w:rsidRPr="003D6E8B" w:rsidRDefault="004953A8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6" w:history="1">
              <w:r w:rsidR="006A3EEF" w:rsidRPr="003D6E8B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S1-22</w:t>
              </w:r>
              <w:r w:rsidR="006A3EEF" w:rsidRPr="003D6E8B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3</w:t>
              </w:r>
              <w:r w:rsidR="006A3EEF" w:rsidRPr="003D6E8B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219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59B3A8" w14:textId="2663ED47" w:rsidR="006A3EEF" w:rsidRPr="003D6E8B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6E8B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4DE542" w14:textId="6292889E" w:rsidR="006A3EEF" w:rsidRPr="003D6E8B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6E8B">
              <w:rPr>
                <w:rFonts w:eastAsia="Times New Roman"/>
                <w:szCs w:val="18"/>
                <w:lang w:eastAsia="ar-SA"/>
              </w:rPr>
              <w:t>Use case on UAV traffic over alternative networks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60FBC8" w14:textId="52A2630A" w:rsidR="006A3EEF" w:rsidRPr="003D6E8B" w:rsidRDefault="003D6E8B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6E8B">
              <w:rPr>
                <w:rFonts w:eastAsia="Times New Roman" w:cs="Arial"/>
                <w:szCs w:val="18"/>
                <w:lang w:eastAsia="ar-SA"/>
              </w:rPr>
              <w:t>Revised to S1-223455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A7E339" w14:textId="77777777" w:rsidR="006A3EEF" w:rsidRPr="003D6E8B" w:rsidRDefault="006A3EEF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D6E8B" w:rsidRPr="00A75C05" w14:paraId="64D18EBC" w14:textId="77777777" w:rsidTr="00934C5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81D34" w14:textId="6165A3CF" w:rsidR="003D6E8B" w:rsidRPr="003D6E8B" w:rsidRDefault="003D6E8B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D6E8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50F9D" w14:textId="1BFA0384" w:rsidR="003D6E8B" w:rsidRPr="003D6E8B" w:rsidRDefault="003D6E8B" w:rsidP="006A3EEF">
            <w:pPr>
              <w:snapToGrid w:val="0"/>
              <w:spacing w:after="0" w:line="240" w:lineRule="auto"/>
            </w:pPr>
            <w:hyperlink r:id="rId27" w:history="1">
              <w:r w:rsidRPr="003D6E8B">
                <w:rPr>
                  <w:rStyle w:val="a5"/>
                  <w:rFonts w:cs="Arial"/>
                  <w:color w:val="auto"/>
                </w:rPr>
                <w:t>S1-223455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4A498" w14:textId="636C17A8" w:rsidR="003D6E8B" w:rsidRPr="003D6E8B" w:rsidRDefault="003D6E8B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6E8B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B3BA8" w14:textId="44D4744D" w:rsidR="003D6E8B" w:rsidRPr="003D6E8B" w:rsidRDefault="003D6E8B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6E8B">
              <w:rPr>
                <w:rFonts w:eastAsia="Times New Roman"/>
                <w:szCs w:val="18"/>
                <w:lang w:eastAsia="ar-SA"/>
              </w:rPr>
              <w:t>Use case on UAV traffic over alternative networks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C46BD" w14:textId="77777777" w:rsidR="003D6E8B" w:rsidRPr="003D6E8B" w:rsidRDefault="003D6E8B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2AF08" w14:textId="565DB16A" w:rsidR="003D6E8B" w:rsidRPr="003D6E8B" w:rsidRDefault="003D6E8B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D6E8B">
              <w:rPr>
                <w:rFonts w:eastAsia="Arial Unicode MS" w:cs="Arial"/>
                <w:szCs w:val="18"/>
                <w:lang w:eastAsia="ar-SA"/>
              </w:rPr>
              <w:t>Revision of S1-223219.</w:t>
            </w:r>
          </w:p>
        </w:tc>
      </w:tr>
      <w:tr w:rsidR="006A3EEF" w:rsidRPr="00A75C05" w14:paraId="55ACB748" w14:textId="77777777" w:rsidTr="00934C5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7A60E9" w14:textId="74F5D9F4" w:rsidR="006A3EEF" w:rsidRPr="00934C56" w:rsidRDefault="006A3EEF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34C5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E4A8E7" w14:textId="04ADCB77" w:rsidR="006A3EEF" w:rsidRPr="00934C56" w:rsidRDefault="004953A8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8" w:history="1">
              <w:r w:rsidR="006A3EEF" w:rsidRPr="00934C56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S1-22</w:t>
              </w:r>
              <w:r w:rsidR="006A3EEF" w:rsidRPr="00934C56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3</w:t>
              </w:r>
              <w:r w:rsidR="006A3EEF" w:rsidRPr="00934C56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237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309316" w14:textId="73911283" w:rsidR="006A3EEF" w:rsidRPr="00934C56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934C56">
              <w:rPr>
                <w:rFonts w:eastAsia="Times New Roman"/>
                <w:szCs w:val="18"/>
                <w:lang w:eastAsia="ar-SA"/>
              </w:rPr>
              <w:t>InterDigital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87A5C8" w14:textId="1F8026D9" w:rsidR="006A3EEF" w:rsidRPr="00934C56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34C56">
              <w:rPr>
                <w:rFonts w:eastAsia="Times New Roman"/>
                <w:szCs w:val="18"/>
                <w:lang w:eastAsia="ar-SA"/>
              </w:rPr>
              <w:t>New use case for supporting UAV inflight network condition monitoring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EFCDFC" w14:textId="3C4DA779" w:rsidR="006A3EEF" w:rsidRPr="00934C56" w:rsidRDefault="00934C56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4C56">
              <w:rPr>
                <w:rFonts w:eastAsia="Times New Roman" w:cs="Arial"/>
                <w:szCs w:val="18"/>
                <w:lang w:eastAsia="ar-SA"/>
              </w:rPr>
              <w:t>Revised to S1-223456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BE1EB4" w14:textId="77777777" w:rsidR="006A3EEF" w:rsidRPr="00934C56" w:rsidRDefault="006A3EEF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34C56" w:rsidRPr="00A75C05" w14:paraId="04A72D27" w14:textId="77777777" w:rsidTr="00934C5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95389" w14:textId="620AF2A5" w:rsidR="00934C56" w:rsidRPr="00934C56" w:rsidRDefault="00934C56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34C5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65B21" w14:textId="5DC4CD75" w:rsidR="00934C56" w:rsidRPr="00934C56" w:rsidRDefault="00934C56" w:rsidP="006A3EEF">
            <w:pPr>
              <w:snapToGrid w:val="0"/>
              <w:spacing w:after="0" w:line="240" w:lineRule="auto"/>
            </w:pPr>
            <w:hyperlink r:id="rId29" w:history="1">
              <w:r w:rsidRPr="00934C56">
                <w:rPr>
                  <w:rStyle w:val="a5"/>
                  <w:rFonts w:cs="Arial"/>
                  <w:color w:val="auto"/>
                </w:rPr>
                <w:t>S1-223456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2C8D7" w14:textId="57950466" w:rsidR="00934C56" w:rsidRPr="00934C56" w:rsidRDefault="00934C56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934C56">
              <w:rPr>
                <w:rFonts w:eastAsia="Times New Roman"/>
                <w:szCs w:val="18"/>
                <w:lang w:eastAsia="ar-SA"/>
              </w:rPr>
              <w:t>InterDigital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FE7BA" w14:textId="0AD69579" w:rsidR="00934C56" w:rsidRPr="00934C56" w:rsidRDefault="00934C56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34C56">
              <w:rPr>
                <w:rFonts w:eastAsia="Times New Roman"/>
                <w:szCs w:val="18"/>
                <w:lang w:eastAsia="ar-SA"/>
              </w:rPr>
              <w:t>New use case for supporting UAV inflight network condition monitoring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99BB7" w14:textId="77777777" w:rsidR="00934C56" w:rsidRPr="00934C56" w:rsidRDefault="00934C56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7B0D2" w14:textId="1C7BE1E0" w:rsidR="00934C56" w:rsidRPr="00934C56" w:rsidRDefault="00934C56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34C56">
              <w:rPr>
                <w:rFonts w:eastAsia="Arial Unicode MS" w:cs="Arial"/>
                <w:szCs w:val="18"/>
                <w:lang w:eastAsia="ar-SA"/>
              </w:rPr>
              <w:t>Revision of S1-223237.</w:t>
            </w:r>
          </w:p>
        </w:tc>
      </w:tr>
      <w:tr w:rsidR="006A3EEF" w:rsidRPr="00A75C05" w14:paraId="7DA3ED74" w14:textId="77777777" w:rsidTr="00934C5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6D3219" w14:textId="16B76AF1" w:rsidR="006A3EEF" w:rsidRPr="00934C56" w:rsidRDefault="006A3EEF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34C5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27CE29" w14:textId="1A63575E" w:rsidR="006A3EEF" w:rsidRPr="00934C56" w:rsidRDefault="004953A8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0" w:history="1">
              <w:r w:rsidR="006A3EEF" w:rsidRPr="00934C56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S1-22</w:t>
              </w:r>
              <w:r w:rsidR="006A3EEF" w:rsidRPr="00934C56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3</w:t>
              </w:r>
              <w:r w:rsidR="006A3EEF" w:rsidRPr="00934C56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238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1CD602" w14:textId="671C6158" w:rsidR="006A3EEF" w:rsidRPr="00934C56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934C56">
              <w:rPr>
                <w:rFonts w:eastAsia="Times New Roman"/>
                <w:szCs w:val="18"/>
                <w:lang w:eastAsia="ar-SA"/>
              </w:rPr>
              <w:t>InterDigital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4ADFC5" w14:textId="46CF6B13" w:rsidR="006A3EEF" w:rsidRPr="00934C56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34C56">
              <w:rPr>
                <w:rFonts w:eastAsia="Times New Roman"/>
                <w:szCs w:val="18"/>
                <w:lang w:eastAsia="ar-SA"/>
              </w:rPr>
              <w:t>New use case on UAV flight route tracking at Rendezvous points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77689F" w14:textId="590B886B" w:rsidR="006A3EEF" w:rsidRPr="00934C56" w:rsidRDefault="00934C56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4C56">
              <w:rPr>
                <w:rFonts w:eastAsia="Times New Roman" w:cs="Arial"/>
                <w:szCs w:val="18"/>
                <w:lang w:eastAsia="ar-SA"/>
              </w:rPr>
              <w:t>Revised to S1-223457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F596B9" w14:textId="77777777" w:rsidR="006A3EEF" w:rsidRPr="00934C56" w:rsidRDefault="006A3EEF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34C56" w:rsidRPr="00A75C05" w14:paraId="249B4F1A" w14:textId="77777777" w:rsidTr="00934C5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D6BA8" w14:textId="1A77A152" w:rsidR="00934C56" w:rsidRPr="00934C56" w:rsidRDefault="00934C56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34C5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7D098" w14:textId="04F3DD26" w:rsidR="00934C56" w:rsidRPr="00934C56" w:rsidRDefault="00934C56" w:rsidP="006A3EEF">
            <w:pPr>
              <w:snapToGrid w:val="0"/>
              <w:spacing w:after="0" w:line="240" w:lineRule="auto"/>
            </w:pPr>
            <w:hyperlink r:id="rId31" w:history="1">
              <w:r w:rsidRPr="00934C56">
                <w:rPr>
                  <w:rStyle w:val="a5"/>
                  <w:rFonts w:cs="Arial"/>
                  <w:color w:val="auto"/>
                </w:rPr>
                <w:t>S1-223457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A126A" w14:textId="41E86D6E" w:rsidR="00934C56" w:rsidRPr="00934C56" w:rsidRDefault="00934C56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934C56">
              <w:rPr>
                <w:rFonts w:eastAsia="Times New Roman"/>
                <w:szCs w:val="18"/>
                <w:lang w:eastAsia="ar-SA"/>
              </w:rPr>
              <w:t>InterDigital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13303" w14:textId="0CBADF5E" w:rsidR="00934C56" w:rsidRPr="00934C56" w:rsidRDefault="00934C56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34C56">
              <w:rPr>
                <w:rFonts w:eastAsia="Times New Roman"/>
                <w:szCs w:val="18"/>
                <w:lang w:eastAsia="ar-SA"/>
              </w:rPr>
              <w:t>New use case on UAV flight route tracking at Rendezvous points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EF75E" w14:textId="77777777" w:rsidR="00934C56" w:rsidRPr="00934C56" w:rsidRDefault="00934C56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4C5F7" w14:textId="75365F06" w:rsidR="00934C56" w:rsidRPr="00934C56" w:rsidRDefault="00934C56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34C56">
              <w:rPr>
                <w:rFonts w:eastAsia="Arial Unicode MS" w:cs="Arial"/>
                <w:szCs w:val="18"/>
                <w:lang w:eastAsia="ar-SA"/>
              </w:rPr>
              <w:t>Revision of S1-223238.</w:t>
            </w:r>
          </w:p>
        </w:tc>
      </w:tr>
      <w:tr w:rsidR="00B32630" w:rsidRPr="00745D37" w14:paraId="50744514" w14:textId="77777777" w:rsidTr="000A493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7BA484B" w14:textId="701B8165" w:rsidR="00B32630" w:rsidRPr="00DF5A37" w:rsidRDefault="00B32630" w:rsidP="00B32630">
            <w:pPr>
              <w:pStyle w:val="20"/>
              <w:rPr>
                <w:lang w:val="en-US"/>
              </w:rPr>
            </w:pPr>
            <w:proofErr w:type="spellStart"/>
            <w:r w:rsidRPr="00DF5A37">
              <w:t>FS_EnergyServ</w:t>
            </w:r>
            <w:proofErr w:type="spellEnd"/>
            <w:r w:rsidRPr="00DF5A37">
              <w:rPr>
                <w:lang w:val="en-US"/>
              </w:rPr>
              <w:t xml:space="preserve">: </w:t>
            </w:r>
            <w:r w:rsidRPr="00DF5A37">
              <w:rPr>
                <w:rFonts w:eastAsia="Times New Roman"/>
                <w:lang w:eastAsia="en-GB"/>
              </w:rPr>
              <w:t>Study on Energy Efficiency as service criteria</w:t>
            </w:r>
            <w:r w:rsidRPr="00DF5A37">
              <w:rPr>
                <w:lang w:val="en-US"/>
              </w:rPr>
              <w:t xml:space="preserve"> [</w:t>
            </w:r>
            <w:hyperlink r:id="rId32" w:history="1">
              <w:r w:rsidRPr="00DF5A37">
                <w:rPr>
                  <w:rStyle w:val="a5"/>
                </w:rPr>
                <w:t>SP-220446</w:t>
              </w:r>
            </w:hyperlink>
            <w:r w:rsidRPr="00DF5A37">
              <w:rPr>
                <w:lang w:val="en-US"/>
              </w:rPr>
              <w:t>]</w:t>
            </w:r>
          </w:p>
        </w:tc>
      </w:tr>
      <w:tr w:rsidR="00B32630" w:rsidRPr="00AA7BD2" w14:paraId="3F591DC0" w14:textId="77777777" w:rsidTr="000A493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78AF652" w14:textId="77777777" w:rsidR="00B32630" w:rsidRPr="00DF5A37" w:rsidRDefault="00B32630" w:rsidP="00B32630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DF5A37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49186A66" w14:textId="42BDC2FD" w:rsidR="00B32630" w:rsidRPr="00DF5A37" w:rsidRDefault="00B32630" w:rsidP="00B3263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F5A37">
              <w:rPr>
                <w:rFonts w:eastAsia="Arial Unicode MS" w:cs="Arial"/>
                <w:szCs w:val="18"/>
                <w:lang w:val="en-US" w:eastAsia="ar-SA"/>
              </w:rPr>
              <w:t xml:space="preserve">Rapporteur: </w:t>
            </w:r>
            <w:proofErr w:type="spellStart"/>
            <w:r w:rsidRPr="00DF5A37">
              <w:rPr>
                <w:rFonts w:hint="eastAsia"/>
                <w:lang w:eastAsia="zh-CN"/>
              </w:rPr>
              <w:t>Xiaonan</w:t>
            </w:r>
            <w:proofErr w:type="spellEnd"/>
            <w:r w:rsidRPr="00DF5A37">
              <w:rPr>
                <w:rFonts w:hint="eastAsia"/>
                <w:lang w:eastAsia="zh-CN"/>
              </w:rPr>
              <w:t xml:space="preserve"> </w:t>
            </w:r>
            <w:r w:rsidRPr="00DF5A37">
              <w:rPr>
                <w:lang w:eastAsia="zh-CN"/>
              </w:rPr>
              <w:t>Shi, (China Mobile)</w:t>
            </w:r>
          </w:p>
          <w:p w14:paraId="48B6B740" w14:textId="6A3FEE22" w:rsidR="00B32630" w:rsidRPr="00DF5A37" w:rsidRDefault="00B32630" w:rsidP="00B32630">
            <w:pPr>
              <w:suppressAutoHyphens/>
              <w:spacing w:after="0" w:line="240" w:lineRule="auto"/>
              <w:rPr>
                <w:rStyle w:val="a5"/>
                <w:rFonts w:eastAsia="Arial Unicode MS" w:cs="Arial"/>
                <w:szCs w:val="18"/>
                <w:lang w:val="en-US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Latest version: </w:t>
            </w:r>
            <w:hyperlink r:id="rId33" w:history="1">
              <w:r w:rsidRPr="00684D48">
                <w:rPr>
                  <w:rStyle w:val="a5"/>
                  <w:rFonts w:eastAsia="Arial Unicode MS" w:cs="Arial"/>
                  <w:lang w:val="fr-FR"/>
                </w:rPr>
                <w:t>TR22.882v0.1.0</w:t>
              </w:r>
            </w:hyperlink>
          </w:p>
          <w:p w14:paraId="24A0F72E" w14:textId="7F704FA3" w:rsidR="00B32630" w:rsidRPr="00DF5A37" w:rsidRDefault="00B32630" w:rsidP="00B3263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>Target completion date: SA#99 (13/2023)</w:t>
            </w:r>
          </w:p>
          <w:p w14:paraId="4E376CE3" w14:textId="52C4AA1A" w:rsidR="00B32630" w:rsidRPr="00DF5A37" w:rsidRDefault="00B32630" w:rsidP="00B3263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Percentage completion: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1</w:t>
            </w:r>
            <w:r w:rsidRPr="00DF5A37">
              <w:rPr>
                <w:rFonts w:eastAsia="Arial Unicode MS" w:cs="Arial"/>
                <w:szCs w:val="18"/>
                <w:lang w:val="fr-FR" w:eastAsia="ar-SA"/>
              </w:rPr>
              <w:t>0%</w:t>
            </w:r>
          </w:p>
        </w:tc>
      </w:tr>
      <w:tr w:rsidR="00B32630" w:rsidRPr="00B04844" w14:paraId="231185CA" w14:textId="77777777" w:rsidTr="004514F9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4B980C02" w14:textId="77777777" w:rsidR="00B32630" w:rsidRPr="00D87E16" w:rsidRDefault="00B32630" w:rsidP="00B32630">
            <w:pPr>
              <w:pStyle w:val="8"/>
              <w:jc w:val="left"/>
            </w:pPr>
            <w:r>
              <w:rPr>
                <w:color w:val="1F497D" w:themeColor="text2"/>
                <w:sz w:val="18"/>
                <w:szCs w:val="22"/>
              </w:rPr>
              <w:t>Former Use Cases</w:t>
            </w:r>
          </w:p>
        </w:tc>
      </w:tr>
      <w:tr w:rsidR="00B32630" w:rsidRPr="00A75C05" w14:paraId="59B51535" w14:textId="77777777" w:rsidTr="004514F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66BB16" w14:textId="2A03D278" w:rsidR="00B32630" w:rsidRPr="004514F9" w:rsidRDefault="006A3EEF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514F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242670" w14:textId="319F84AA" w:rsidR="00B32630" w:rsidRPr="004514F9" w:rsidRDefault="004953A8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4" w:history="1">
              <w:r w:rsidR="00B32630" w:rsidRPr="004514F9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S1-223063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E382A9" w14:textId="77777777" w:rsidR="00B32630" w:rsidRPr="004514F9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514F9">
              <w:rPr>
                <w:rFonts w:eastAsia="Times New Roman"/>
                <w:szCs w:val="18"/>
                <w:lang w:eastAsia="ar-SA"/>
              </w:rPr>
              <w:t xml:space="preserve">Samsung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185D6C" w14:textId="77777777" w:rsidR="00B32630" w:rsidRPr="004514F9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514F9">
              <w:rPr>
                <w:rFonts w:eastAsia="Times New Roman"/>
                <w:szCs w:val="18"/>
                <w:lang w:eastAsia="ar-SA"/>
              </w:rPr>
              <w:t xml:space="preserve">22.882 </w:t>
            </w:r>
            <w:proofErr w:type="spellStart"/>
            <w:r w:rsidRPr="004514F9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4514F9">
              <w:rPr>
                <w:rFonts w:eastAsia="Times New Roman"/>
                <w:szCs w:val="18"/>
                <w:lang w:eastAsia="ar-SA"/>
              </w:rPr>
              <w:t xml:space="preserve">: addressing ENs in 5.1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C4AB6A" w14:textId="01BB1141" w:rsidR="00B32630" w:rsidRPr="004514F9" w:rsidRDefault="004514F9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514F9">
              <w:rPr>
                <w:rFonts w:eastAsia="Times New Roman" w:cs="Arial"/>
                <w:szCs w:val="18"/>
                <w:lang w:eastAsia="ar-SA"/>
              </w:rPr>
              <w:t>Revised to S1-223431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F0B74F" w14:textId="77777777" w:rsidR="00B32630" w:rsidRPr="004514F9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514F9" w:rsidRPr="00A75C05" w14:paraId="542CD0EA" w14:textId="77777777" w:rsidTr="004514F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A0BF0" w14:textId="3C3874ED" w:rsidR="004514F9" w:rsidRPr="004514F9" w:rsidRDefault="004514F9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514F9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8A7A3" w14:textId="2E94D4D9" w:rsidR="004514F9" w:rsidRPr="004514F9" w:rsidRDefault="004953A8" w:rsidP="00B32630">
            <w:pPr>
              <w:snapToGrid w:val="0"/>
              <w:spacing w:after="0" w:line="240" w:lineRule="auto"/>
            </w:pPr>
            <w:hyperlink r:id="rId35" w:history="1">
              <w:r w:rsidR="004514F9" w:rsidRPr="004514F9">
                <w:rPr>
                  <w:rStyle w:val="a5"/>
                  <w:rFonts w:cs="Arial"/>
                  <w:color w:val="auto"/>
                </w:rPr>
                <w:t>S1-223431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413EC" w14:textId="744A516D" w:rsidR="004514F9" w:rsidRPr="004514F9" w:rsidRDefault="004514F9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514F9">
              <w:rPr>
                <w:rFonts w:eastAsia="Times New Roman"/>
                <w:szCs w:val="18"/>
                <w:lang w:eastAsia="ar-SA"/>
              </w:rPr>
              <w:t xml:space="preserve">Samsung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D1A4D" w14:textId="6222ABCC" w:rsidR="004514F9" w:rsidRPr="004514F9" w:rsidRDefault="004514F9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514F9">
              <w:rPr>
                <w:rFonts w:eastAsia="Times New Roman"/>
                <w:szCs w:val="18"/>
                <w:lang w:eastAsia="ar-SA"/>
              </w:rPr>
              <w:t xml:space="preserve">22.882 </w:t>
            </w:r>
            <w:proofErr w:type="spellStart"/>
            <w:r w:rsidRPr="004514F9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4514F9">
              <w:rPr>
                <w:rFonts w:eastAsia="Times New Roman"/>
                <w:szCs w:val="18"/>
                <w:lang w:eastAsia="ar-SA"/>
              </w:rPr>
              <w:t xml:space="preserve">: addressing ENs in 5.1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6E671" w14:textId="77777777" w:rsidR="004514F9" w:rsidRPr="004514F9" w:rsidRDefault="004514F9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38187" w14:textId="565775AD" w:rsidR="004514F9" w:rsidRPr="004514F9" w:rsidRDefault="004514F9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514F9">
              <w:rPr>
                <w:rFonts w:eastAsia="Arial Unicode MS" w:cs="Arial"/>
                <w:szCs w:val="18"/>
                <w:lang w:eastAsia="ar-SA"/>
              </w:rPr>
              <w:t>Revision of S1-223063.</w:t>
            </w:r>
          </w:p>
        </w:tc>
      </w:tr>
      <w:tr w:rsidR="00B32630" w:rsidRPr="00B04844" w14:paraId="10FBE706" w14:textId="77777777" w:rsidTr="00D77260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724660C9" w14:textId="77777777" w:rsidR="00B32630" w:rsidRPr="00D87E16" w:rsidRDefault="00B32630" w:rsidP="00B32630">
            <w:pPr>
              <w:pStyle w:val="8"/>
              <w:jc w:val="left"/>
            </w:pPr>
            <w:r>
              <w:rPr>
                <w:color w:val="1F497D" w:themeColor="text2"/>
                <w:sz w:val="18"/>
                <w:szCs w:val="22"/>
              </w:rPr>
              <w:t>New Use Cases</w:t>
            </w:r>
          </w:p>
        </w:tc>
      </w:tr>
      <w:tr w:rsidR="00B32630" w:rsidRPr="00A75C05" w14:paraId="75CD5BD6" w14:textId="77777777" w:rsidTr="00D7726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19AEF9" w14:textId="3A7672FB" w:rsidR="00B32630" w:rsidRPr="00D77260" w:rsidRDefault="006A3EEF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7726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5A7BF3" w14:textId="4FB14054" w:rsidR="00B32630" w:rsidRPr="00D77260" w:rsidRDefault="004953A8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6" w:history="1">
              <w:r w:rsidR="00B32630" w:rsidRPr="00D77260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S1-223032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51C590" w14:textId="22AFBCBF" w:rsidR="00B32630" w:rsidRPr="00D77260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77260">
              <w:rPr>
                <w:rFonts w:eastAsia="Times New Roman"/>
                <w:szCs w:val="18"/>
                <w:lang w:eastAsia="ar-SA"/>
              </w:rPr>
              <w:t xml:space="preserve">MediaTek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14E634" w14:textId="24426CF9" w:rsidR="00B32630" w:rsidRPr="00D77260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77260">
              <w:rPr>
                <w:rFonts w:eastAsia="Times New Roman"/>
                <w:szCs w:val="18"/>
                <w:lang w:eastAsia="ar-SA"/>
              </w:rPr>
              <w:t>Use Case for Reducing GHG Footprint of Computing-Aware Systems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D017E9" w14:textId="2B95CA10" w:rsidR="00B32630" w:rsidRPr="00D77260" w:rsidRDefault="00D7726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7260">
              <w:rPr>
                <w:rFonts w:eastAsia="Times New Roman" w:cs="Arial"/>
                <w:szCs w:val="18"/>
                <w:lang w:eastAsia="ar-SA"/>
              </w:rPr>
              <w:t>Revised to S1-223433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31EFE7" w14:textId="77777777" w:rsidR="00B32630" w:rsidRPr="00D77260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77260" w:rsidRPr="00A75C05" w14:paraId="5BB7CAD1" w14:textId="77777777" w:rsidTr="00D7726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3DA53" w14:textId="28CBFF58" w:rsidR="00D77260" w:rsidRPr="00D77260" w:rsidRDefault="00D7726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7726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B66A3" w14:textId="31DC5011" w:rsidR="00D77260" w:rsidRPr="00D77260" w:rsidRDefault="004953A8" w:rsidP="00B32630">
            <w:pPr>
              <w:snapToGrid w:val="0"/>
              <w:spacing w:after="0" w:line="240" w:lineRule="auto"/>
            </w:pPr>
            <w:hyperlink r:id="rId37" w:history="1">
              <w:r w:rsidR="00D77260" w:rsidRPr="00D77260">
                <w:rPr>
                  <w:rStyle w:val="a5"/>
                  <w:rFonts w:cs="Arial"/>
                  <w:color w:val="auto"/>
                </w:rPr>
                <w:t>S1-223433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D55CD" w14:textId="73913828" w:rsidR="00D77260" w:rsidRPr="00D77260" w:rsidRDefault="00D7726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77260">
              <w:rPr>
                <w:rFonts w:eastAsia="Times New Roman"/>
                <w:szCs w:val="18"/>
                <w:lang w:eastAsia="ar-SA"/>
              </w:rPr>
              <w:t xml:space="preserve">MediaTek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18A78" w14:textId="25243ACA" w:rsidR="00D77260" w:rsidRPr="00D77260" w:rsidRDefault="00D7726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77260">
              <w:rPr>
                <w:rFonts w:eastAsia="Times New Roman"/>
                <w:szCs w:val="18"/>
                <w:lang w:eastAsia="ar-SA"/>
              </w:rPr>
              <w:t>Use Case for Reducing GHG Footprint of Computing-Aware Systems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9CDC6" w14:textId="77777777" w:rsidR="00D77260" w:rsidRPr="00D77260" w:rsidRDefault="00D7726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7F6E7" w14:textId="34EC9808" w:rsidR="00D77260" w:rsidRPr="00D77260" w:rsidRDefault="00D7726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77260">
              <w:rPr>
                <w:rFonts w:eastAsia="Arial Unicode MS" w:cs="Arial"/>
                <w:szCs w:val="18"/>
                <w:lang w:eastAsia="ar-SA"/>
              </w:rPr>
              <w:t>Revision of S1-223032.</w:t>
            </w:r>
          </w:p>
        </w:tc>
      </w:tr>
      <w:tr w:rsidR="006A3EEF" w:rsidRPr="00A75C05" w14:paraId="6EBEF1D9" w14:textId="77777777" w:rsidTr="001455B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8D8F6A" w14:textId="509BF6E8" w:rsidR="006A3EEF" w:rsidRPr="002B19AA" w:rsidRDefault="006A3EEF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B19A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C3B497" w14:textId="5DFDB6CC" w:rsidR="006A3EEF" w:rsidRPr="002B19AA" w:rsidRDefault="004953A8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8" w:history="1">
              <w:r w:rsidR="006A3EEF" w:rsidRPr="002B19AA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S1-223064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F3F1F4" w14:textId="3E56CAD2" w:rsidR="006A3EEF" w:rsidRPr="002B19AA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B19AA">
              <w:rPr>
                <w:rFonts w:eastAsia="Times New Roman"/>
                <w:szCs w:val="18"/>
                <w:lang w:eastAsia="ar-SA"/>
              </w:rPr>
              <w:t xml:space="preserve">Samsung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95E31A" w14:textId="553C5ABC" w:rsidR="006A3EEF" w:rsidRPr="002B19AA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B19AA">
              <w:rPr>
                <w:rFonts w:eastAsia="Times New Roman"/>
                <w:szCs w:val="18"/>
                <w:lang w:eastAsia="ar-SA"/>
              </w:rPr>
              <w:t xml:space="preserve">22.822 </w:t>
            </w:r>
            <w:proofErr w:type="spellStart"/>
            <w:r w:rsidRPr="002B19AA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2B19AA">
              <w:rPr>
                <w:rFonts w:eastAsia="Times New Roman"/>
                <w:szCs w:val="18"/>
                <w:lang w:eastAsia="ar-SA"/>
              </w:rPr>
              <w:t>: New Use Case on Service Energy Monitoring by an Application Server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361E88" w14:textId="5FFB9DEC" w:rsidR="006A3EEF" w:rsidRPr="002B19AA" w:rsidRDefault="002B19AA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19AA">
              <w:rPr>
                <w:rFonts w:eastAsia="Times New Roman" w:cs="Arial"/>
                <w:szCs w:val="18"/>
                <w:lang w:eastAsia="ar-SA"/>
              </w:rPr>
              <w:t>Revised to S1-223432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3E2930" w14:textId="77777777" w:rsidR="006A3EEF" w:rsidRPr="002B19AA" w:rsidRDefault="006A3EEF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B19AA" w:rsidRPr="00A75C05" w14:paraId="1925103F" w14:textId="77777777" w:rsidTr="005A3F2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4A32C" w14:textId="410D333E" w:rsidR="002B19AA" w:rsidRPr="001455BC" w:rsidRDefault="002B19AA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455B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4CD3D" w14:textId="48DDCBD1" w:rsidR="002B19AA" w:rsidRPr="001455BC" w:rsidRDefault="004953A8" w:rsidP="006A3EEF">
            <w:pPr>
              <w:snapToGrid w:val="0"/>
              <w:spacing w:after="0" w:line="240" w:lineRule="auto"/>
            </w:pPr>
            <w:hyperlink r:id="rId39" w:history="1">
              <w:r w:rsidR="002B19AA" w:rsidRPr="001455BC">
                <w:rPr>
                  <w:rStyle w:val="a5"/>
                  <w:rFonts w:cs="Arial"/>
                  <w:color w:val="auto"/>
                </w:rPr>
                <w:t>S1-223432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2798C" w14:textId="48922C7F" w:rsidR="002B19AA" w:rsidRPr="001455BC" w:rsidRDefault="002B19AA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455BC">
              <w:rPr>
                <w:rFonts w:eastAsia="Times New Roman"/>
                <w:szCs w:val="18"/>
                <w:lang w:eastAsia="ar-SA"/>
              </w:rPr>
              <w:t xml:space="preserve">Samsung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DC847" w14:textId="2AC1E7CB" w:rsidR="002B19AA" w:rsidRPr="001455BC" w:rsidRDefault="002B19AA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455BC">
              <w:rPr>
                <w:rFonts w:eastAsia="Times New Roman"/>
                <w:szCs w:val="18"/>
                <w:lang w:eastAsia="ar-SA"/>
              </w:rPr>
              <w:t xml:space="preserve">22.822 </w:t>
            </w:r>
            <w:proofErr w:type="spellStart"/>
            <w:r w:rsidRPr="001455BC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1455BC">
              <w:rPr>
                <w:rFonts w:eastAsia="Times New Roman"/>
                <w:szCs w:val="18"/>
                <w:lang w:eastAsia="ar-SA"/>
              </w:rPr>
              <w:t>: New Use Case on Service Energy Monitoring by an Application Server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90C29" w14:textId="77777777" w:rsidR="002B19AA" w:rsidRPr="001455BC" w:rsidRDefault="002B19AA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4357F" w14:textId="3DED02D3" w:rsidR="002B19AA" w:rsidRPr="001455BC" w:rsidRDefault="002B19AA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455BC">
              <w:rPr>
                <w:rFonts w:eastAsia="Arial Unicode MS" w:cs="Arial"/>
                <w:szCs w:val="18"/>
                <w:lang w:eastAsia="ar-SA"/>
              </w:rPr>
              <w:t>Revision of S1-223064.</w:t>
            </w:r>
          </w:p>
        </w:tc>
      </w:tr>
      <w:tr w:rsidR="006A3EEF" w:rsidRPr="00A75C05" w14:paraId="5587DEED" w14:textId="77777777" w:rsidTr="005A3F2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5102C0" w14:textId="0A5BEFB0" w:rsidR="006A3EEF" w:rsidRPr="005A3F2C" w:rsidRDefault="006A3EEF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A3F2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E34F65" w14:textId="695A999B" w:rsidR="006A3EEF" w:rsidRPr="005A3F2C" w:rsidRDefault="004953A8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0" w:history="1">
              <w:r w:rsidR="006A3EEF" w:rsidRPr="005A3F2C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S1-223103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69D91D" w14:textId="321C209B" w:rsidR="006A3EEF" w:rsidRPr="005A3F2C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A3F2C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BB1E74" w14:textId="47EC8EA2" w:rsidR="006A3EEF" w:rsidRPr="005A3F2C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5A3F2C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5A3F2C">
              <w:rPr>
                <w:rFonts w:eastAsia="Times New Roman"/>
                <w:szCs w:val="18"/>
                <w:lang w:eastAsia="ar-SA"/>
              </w:rPr>
              <w:t xml:space="preserve"> </w:t>
            </w:r>
            <w:proofErr w:type="spellStart"/>
            <w:r w:rsidRPr="005A3F2C">
              <w:rPr>
                <w:rFonts w:eastAsia="Times New Roman"/>
                <w:szCs w:val="18"/>
                <w:lang w:eastAsia="ar-SA"/>
              </w:rPr>
              <w:t>EnergyServ</w:t>
            </w:r>
            <w:proofErr w:type="spellEnd"/>
            <w:r w:rsidRPr="005A3F2C">
              <w:rPr>
                <w:rFonts w:eastAsia="Times New Roman"/>
                <w:szCs w:val="18"/>
                <w:lang w:eastAsia="ar-SA"/>
              </w:rPr>
              <w:t xml:space="preserve"> use case of supporting different energy efficiency modes in industrial campus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8C17B6" w14:textId="37901221" w:rsidR="006A3EEF" w:rsidRPr="005A3F2C" w:rsidRDefault="005A3F2C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3F2C">
              <w:rPr>
                <w:rFonts w:eastAsia="Times New Roman" w:cs="Arial"/>
                <w:szCs w:val="18"/>
                <w:lang w:eastAsia="ar-SA"/>
              </w:rPr>
              <w:t>Revised to S1-223434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769D94" w14:textId="77777777" w:rsidR="006A3EEF" w:rsidRPr="005A3F2C" w:rsidRDefault="006A3EEF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A3F2C" w:rsidRPr="00A75C05" w14:paraId="7F4D8947" w14:textId="77777777" w:rsidTr="001F2A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BC90D" w14:textId="4C0E0C9B" w:rsidR="005A3F2C" w:rsidRPr="005A3F2C" w:rsidRDefault="005A3F2C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A3F2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CC32D" w14:textId="2D6C1FAF" w:rsidR="005A3F2C" w:rsidRPr="005A3F2C" w:rsidRDefault="004953A8" w:rsidP="006A3EEF">
            <w:pPr>
              <w:snapToGrid w:val="0"/>
              <w:spacing w:after="0" w:line="240" w:lineRule="auto"/>
            </w:pPr>
            <w:hyperlink r:id="rId41" w:history="1">
              <w:r w:rsidR="005A3F2C" w:rsidRPr="005A3F2C">
                <w:rPr>
                  <w:rStyle w:val="a5"/>
                  <w:rFonts w:cs="Arial"/>
                  <w:color w:val="auto"/>
                </w:rPr>
                <w:t>S1-223434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86BD1" w14:textId="5CE71D0E" w:rsidR="005A3F2C" w:rsidRPr="005A3F2C" w:rsidRDefault="005A3F2C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A3F2C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CFBEE" w14:textId="295296AD" w:rsidR="005A3F2C" w:rsidRPr="005A3F2C" w:rsidRDefault="005A3F2C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5A3F2C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5A3F2C">
              <w:rPr>
                <w:rFonts w:eastAsia="Times New Roman"/>
                <w:szCs w:val="18"/>
                <w:lang w:eastAsia="ar-SA"/>
              </w:rPr>
              <w:t xml:space="preserve"> </w:t>
            </w:r>
            <w:proofErr w:type="spellStart"/>
            <w:r w:rsidRPr="005A3F2C">
              <w:rPr>
                <w:rFonts w:eastAsia="Times New Roman"/>
                <w:szCs w:val="18"/>
                <w:lang w:eastAsia="ar-SA"/>
              </w:rPr>
              <w:t>EnergyServ</w:t>
            </w:r>
            <w:proofErr w:type="spellEnd"/>
            <w:r w:rsidRPr="005A3F2C">
              <w:rPr>
                <w:rFonts w:eastAsia="Times New Roman"/>
                <w:szCs w:val="18"/>
                <w:lang w:eastAsia="ar-SA"/>
              </w:rPr>
              <w:t xml:space="preserve"> use case of supporting different energy efficiency modes in industrial campus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9AC7C" w14:textId="77777777" w:rsidR="005A3F2C" w:rsidRPr="005A3F2C" w:rsidRDefault="005A3F2C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ACE6A" w14:textId="5C9861A7" w:rsidR="005A3F2C" w:rsidRPr="005A3F2C" w:rsidRDefault="005A3F2C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A3F2C">
              <w:rPr>
                <w:rFonts w:eastAsia="Arial Unicode MS" w:cs="Arial"/>
                <w:szCs w:val="18"/>
                <w:lang w:eastAsia="ar-SA"/>
              </w:rPr>
              <w:t>Revision of S1-223103.</w:t>
            </w:r>
          </w:p>
        </w:tc>
      </w:tr>
      <w:tr w:rsidR="006A3EEF" w:rsidRPr="00A75C05" w14:paraId="162366FA" w14:textId="77777777" w:rsidTr="001F2A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8011B9" w14:textId="0406D868" w:rsidR="006A3EEF" w:rsidRPr="001F2A68" w:rsidRDefault="006A3EEF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F2A6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34C810" w14:textId="53C3C5EB" w:rsidR="006A3EEF" w:rsidRPr="001F2A68" w:rsidRDefault="004953A8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2" w:history="1">
              <w:r w:rsidR="006A3EEF" w:rsidRPr="001F2A68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S1-223104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EBF032" w14:textId="4A12330F" w:rsidR="006A3EEF" w:rsidRPr="001F2A68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F2A68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6A7498" w14:textId="53AB4A36" w:rsidR="006A3EEF" w:rsidRPr="001F2A68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1F2A68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1F2A68">
              <w:rPr>
                <w:rFonts w:eastAsia="Times New Roman"/>
                <w:szCs w:val="18"/>
                <w:lang w:eastAsia="ar-SA"/>
              </w:rPr>
              <w:t xml:space="preserve"> </w:t>
            </w:r>
            <w:proofErr w:type="spellStart"/>
            <w:r w:rsidRPr="001F2A68">
              <w:rPr>
                <w:rFonts w:eastAsia="Times New Roman"/>
                <w:szCs w:val="18"/>
                <w:lang w:eastAsia="ar-SA"/>
              </w:rPr>
              <w:t>EnergyServ</w:t>
            </w:r>
            <w:proofErr w:type="spellEnd"/>
            <w:r w:rsidRPr="001F2A68">
              <w:rPr>
                <w:rFonts w:eastAsia="Times New Roman"/>
                <w:szCs w:val="18"/>
                <w:lang w:eastAsia="ar-SA"/>
              </w:rPr>
              <w:t xml:space="preserve"> use case of achieving energy efficiency by supporting different levels of service quality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07E188" w14:textId="1E6C9D89" w:rsidR="006A3EEF" w:rsidRPr="001F2A68" w:rsidRDefault="001F2A68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2A68">
              <w:rPr>
                <w:rFonts w:eastAsia="Times New Roman" w:cs="Arial"/>
                <w:szCs w:val="18"/>
                <w:lang w:eastAsia="ar-SA"/>
              </w:rPr>
              <w:t>Revised to S1-223435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63F10D" w14:textId="77777777" w:rsidR="006A3EEF" w:rsidRPr="001F2A68" w:rsidRDefault="006A3EEF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F2A68" w:rsidRPr="00A75C05" w14:paraId="56137729" w14:textId="77777777" w:rsidTr="00921C9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B3CF1" w14:textId="1BE49449" w:rsidR="001F2A68" w:rsidRPr="001F2A68" w:rsidRDefault="001F2A68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F2A6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DC497" w14:textId="5C08E7A5" w:rsidR="001F2A68" w:rsidRPr="001F2A68" w:rsidRDefault="004953A8" w:rsidP="006A3EEF">
            <w:pPr>
              <w:snapToGrid w:val="0"/>
              <w:spacing w:after="0" w:line="240" w:lineRule="auto"/>
            </w:pPr>
            <w:hyperlink r:id="rId43" w:history="1">
              <w:r w:rsidR="001F2A68" w:rsidRPr="001F2A68">
                <w:rPr>
                  <w:rStyle w:val="a5"/>
                  <w:rFonts w:cs="Arial"/>
                  <w:color w:val="auto"/>
                </w:rPr>
                <w:t>S1-223435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BA2EE" w14:textId="00BE4946" w:rsidR="001F2A68" w:rsidRPr="001F2A68" w:rsidRDefault="001F2A68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F2A68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668A3" w14:textId="1F0DB349" w:rsidR="001F2A68" w:rsidRPr="001F2A68" w:rsidRDefault="001F2A68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1F2A68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1F2A68">
              <w:rPr>
                <w:rFonts w:eastAsia="Times New Roman"/>
                <w:szCs w:val="18"/>
                <w:lang w:eastAsia="ar-SA"/>
              </w:rPr>
              <w:t xml:space="preserve"> </w:t>
            </w:r>
            <w:proofErr w:type="spellStart"/>
            <w:r w:rsidRPr="001F2A68">
              <w:rPr>
                <w:rFonts w:eastAsia="Times New Roman"/>
                <w:szCs w:val="18"/>
                <w:lang w:eastAsia="ar-SA"/>
              </w:rPr>
              <w:t>EnergyServ</w:t>
            </w:r>
            <w:proofErr w:type="spellEnd"/>
            <w:r w:rsidRPr="001F2A68">
              <w:rPr>
                <w:rFonts w:eastAsia="Times New Roman"/>
                <w:szCs w:val="18"/>
                <w:lang w:eastAsia="ar-SA"/>
              </w:rPr>
              <w:t xml:space="preserve"> use case of achieving energy efficiency by supporting different levels of service quality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92FCC" w14:textId="77777777" w:rsidR="001F2A68" w:rsidRPr="001F2A68" w:rsidRDefault="001F2A68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B853E" w14:textId="43CF3F5A" w:rsidR="001F2A68" w:rsidRPr="001F2A68" w:rsidRDefault="001F2A68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F2A68">
              <w:rPr>
                <w:rFonts w:eastAsia="Arial Unicode MS" w:cs="Arial"/>
                <w:szCs w:val="18"/>
                <w:lang w:eastAsia="ar-SA"/>
              </w:rPr>
              <w:t>Revision of S1-223104.</w:t>
            </w:r>
          </w:p>
        </w:tc>
      </w:tr>
      <w:tr w:rsidR="006A3EEF" w:rsidRPr="00A75C05" w14:paraId="5D995FE9" w14:textId="77777777" w:rsidTr="0028092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3243FC" w14:textId="15A8BA5E" w:rsidR="006A3EEF" w:rsidRPr="00921C95" w:rsidRDefault="006A3EEF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21C9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66F91C" w14:textId="188CB6D1" w:rsidR="006A3EEF" w:rsidRPr="00921C95" w:rsidRDefault="004953A8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4" w:history="1">
              <w:r w:rsidR="006A3EEF" w:rsidRPr="00921C95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S1-223106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6F637E" w14:textId="5354BBE1" w:rsidR="006A3EEF" w:rsidRPr="00921C95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21C95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4894B8" w14:textId="76352CA6" w:rsidR="006A3EEF" w:rsidRPr="00921C95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921C95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921C95">
              <w:rPr>
                <w:rFonts w:eastAsia="Times New Roman"/>
                <w:szCs w:val="18"/>
                <w:lang w:eastAsia="ar-SA"/>
              </w:rPr>
              <w:t xml:space="preserve"> </w:t>
            </w:r>
            <w:proofErr w:type="spellStart"/>
            <w:r w:rsidRPr="00921C95">
              <w:rPr>
                <w:rFonts w:eastAsia="Times New Roman"/>
                <w:szCs w:val="18"/>
                <w:lang w:eastAsia="ar-SA"/>
              </w:rPr>
              <w:t>EnergyServ</w:t>
            </w:r>
            <w:proofErr w:type="spellEnd"/>
            <w:r w:rsidRPr="00921C95">
              <w:rPr>
                <w:rFonts w:eastAsia="Times New Roman"/>
                <w:szCs w:val="18"/>
                <w:lang w:eastAsia="ar-SA"/>
              </w:rPr>
              <w:t xml:space="preserve"> use case of selecting network fault detection algorithm based on energy efficiency analysis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7E164E" w14:textId="017B9098" w:rsidR="006A3EEF" w:rsidRPr="00921C95" w:rsidRDefault="00921C95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1C95">
              <w:rPr>
                <w:rFonts w:eastAsia="Times New Roman" w:cs="Arial"/>
                <w:szCs w:val="18"/>
                <w:lang w:eastAsia="ar-SA"/>
              </w:rPr>
              <w:t>Revised to S1-223448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2AA8C4" w14:textId="77777777" w:rsidR="006A3EEF" w:rsidRPr="00921C95" w:rsidRDefault="006A3EEF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21C95" w:rsidRPr="00A75C05" w14:paraId="6523D734" w14:textId="77777777" w:rsidTr="0028092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C8188" w14:textId="24EDDF55" w:rsidR="00921C95" w:rsidRPr="0028092F" w:rsidRDefault="00921C95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8092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1EE0F" w14:textId="4EDD9019" w:rsidR="00921C95" w:rsidRPr="0028092F" w:rsidRDefault="00921C95" w:rsidP="006A3EEF">
            <w:pPr>
              <w:snapToGrid w:val="0"/>
              <w:spacing w:after="0" w:line="240" w:lineRule="auto"/>
            </w:pPr>
            <w:hyperlink r:id="rId45" w:history="1">
              <w:r w:rsidRPr="0028092F">
                <w:rPr>
                  <w:rStyle w:val="a5"/>
                  <w:rFonts w:cs="Arial"/>
                  <w:color w:val="auto"/>
                </w:rPr>
                <w:t>S1-223448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6A35E" w14:textId="4D5492C6" w:rsidR="00921C95" w:rsidRPr="0028092F" w:rsidRDefault="00921C95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092F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638F9" w14:textId="408F8C06" w:rsidR="00921C95" w:rsidRPr="0028092F" w:rsidRDefault="00921C95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28092F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28092F">
              <w:rPr>
                <w:rFonts w:eastAsia="Times New Roman"/>
                <w:szCs w:val="18"/>
                <w:lang w:eastAsia="ar-SA"/>
              </w:rPr>
              <w:t xml:space="preserve"> </w:t>
            </w:r>
            <w:proofErr w:type="spellStart"/>
            <w:r w:rsidRPr="0028092F">
              <w:rPr>
                <w:rFonts w:eastAsia="Times New Roman"/>
                <w:szCs w:val="18"/>
                <w:lang w:eastAsia="ar-SA"/>
              </w:rPr>
              <w:t>EnergyServ</w:t>
            </w:r>
            <w:proofErr w:type="spellEnd"/>
            <w:r w:rsidRPr="0028092F">
              <w:rPr>
                <w:rFonts w:eastAsia="Times New Roman"/>
                <w:szCs w:val="18"/>
                <w:lang w:eastAsia="ar-SA"/>
              </w:rPr>
              <w:t xml:space="preserve"> use case of selecting network fault detection algorithm based on energy efficiency analysis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46A8B" w14:textId="77777777" w:rsidR="00921C95" w:rsidRPr="0028092F" w:rsidRDefault="00921C95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83847" w14:textId="2B03D6CF" w:rsidR="00921C95" w:rsidRPr="0028092F" w:rsidRDefault="00921C95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8092F">
              <w:rPr>
                <w:rFonts w:eastAsia="Arial Unicode MS" w:cs="Arial"/>
                <w:szCs w:val="18"/>
                <w:lang w:eastAsia="ar-SA"/>
              </w:rPr>
              <w:t>Revision of S1-223106.</w:t>
            </w:r>
          </w:p>
        </w:tc>
      </w:tr>
      <w:tr w:rsidR="006A3EEF" w:rsidRPr="00A75C05" w14:paraId="6363F4C8" w14:textId="77777777" w:rsidTr="0028092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015F75" w14:textId="05025E8D" w:rsidR="006A3EEF" w:rsidRPr="0028092F" w:rsidRDefault="006A3EEF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8092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B80856" w14:textId="694E3FB9" w:rsidR="006A3EEF" w:rsidRPr="0028092F" w:rsidRDefault="004953A8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6" w:history="1">
              <w:r w:rsidR="006A3EEF" w:rsidRPr="0028092F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</w:t>
              </w:r>
              <w:r w:rsidR="006A3EEF" w:rsidRPr="0028092F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-</w:t>
              </w:r>
              <w:r w:rsidR="006A3EEF" w:rsidRPr="0028092F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223107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24963F" w14:textId="67CFE0EA" w:rsidR="006A3EEF" w:rsidRPr="0028092F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092F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A4C1E9" w14:textId="7553BC21" w:rsidR="006A3EEF" w:rsidRPr="0028092F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28092F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28092F">
              <w:rPr>
                <w:rFonts w:eastAsia="Times New Roman"/>
                <w:szCs w:val="18"/>
                <w:lang w:eastAsia="ar-SA"/>
              </w:rPr>
              <w:t xml:space="preserve"> </w:t>
            </w:r>
            <w:proofErr w:type="spellStart"/>
            <w:r w:rsidRPr="0028092F">
              <w:rPr>
                <w:rFonts w:eastAsia="Times New Roman"/>
                <w:szCs w:val="18"/>
                <w:lang w:eastAsia="ar-SA"/>
              </w:rPr>
              <w:t>EnergyServ</w:t>
            </w:r>
            <w:proofErr w:type="spellEnd"/>
            <w:r w:rsidRPr="0028092F">
              <w:rPr>
                <w:rFonts w:eastAsia="Times New Roman"/>
                <w:szCs w:val="18"/>
                <w:lang w:eastAsia="ar-SA"/>
              </w:rPr>
              <w:t xml:space="preserve"> use case of supporting service-level energy efficiency analysis for verticals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AFC503" w14:textId="58845E00" w:rsidR="006A3EEF" w:rsidRPr="0028092F" w:rsidRDefault="0028092F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092F">
              <w:rPr>
                <w:rFonts w:eastAsia="Times New Roman" w:cs="Arial"/>
                <w:szCs w:val="18"/>
                <w:lang w:eastAsia="ar-SA"/>
              </w:rPr>
              <w:t>Revised to S1-223449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25D4DD" w14:textId="77777777" w:rsidR="006A3EEF" w:rsidRPr="0028092F" w:rsidRDefault="006A3EEF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8092F" w:rsidRPr="00A75C05" w14:paraId="278A0CE4" w14:textId="77777777" w:rsidTr="00D21AA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E8760" w14:textId="0F039C15" w:rsidR="0028092F" w:rsidRPr="0028092F" w:rsidRDefault="0028092F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8092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C2DB7" w14:textId="49EFC920" w:rsidR="0028092F" w:rsidRPr="0028092F" w:rsidRDefault="0028092F" w:rsidP="006A3EEF">
            <w:pPr>
              <w:snapToGrid w:val="0"/>
              <w:spacing w:after="0" w:line="240" w:lineRule="auto"/>
            </w:pPr>
            <w:hyperlink r:id="rId47" w:history="1">
              <w:r w:rsidRPr="0028092F">
                <w:rPr>
                  <w:rStyle w:val="a5"/>
                  <w:rFonts w:cs="Arial"/>
                  <w:color w:val="auto"/>
                </w:rPr>
                <w:t>S1-223449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29607" w14:textId="5BB42419" w:rsidR="0028092F" w:rsidRPr="0028092F" w:rsidRDefault="0028092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092F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26E80" w14:textId="28D9CABF" w:rsidR="0028092F" w:rsidRPr="0028092F" w:rsidRDefault="0028092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28092F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28092F">
              <w:rPr>
                <w:rFonts w:eastAsia="Times New Roman"/>
                <w:szCs w:val="18"/>
                <w:lang w:eastAsia="ar-SA"/>
              </w:rPr>
              <w:t xml:space="preserve"> </w:t>
            </w:r>
            <w:proofErr w:type="spellStart"/>
            <w:r w:rsidRPr="0028092F">
              <w:rPr>
                <w:rFonts w:eastAsia="Times New Roman"/>
                <w:szCs w:val="18"/>
                <w:lang w:eastAsia="ar-SA"/>
              </w:rPr>
              <w:t>EnergyServ</w:t>
            </w:r>
            <w:proofErr w:type="spellEnd"/>
            <w:r w:rsidRPr="0028092F">
              <w:rPr>
                <w:rFonts w:eastAsia="Times New Roman"/>
                <w:szCs w:val="18"/>
                <w:lang w:eastAsia="ar-SA"/>
              </w:rPr>
              <w:t xml:space="preserve"> use case of supporting service-level energy efficiency analysis for verticals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5E3D1" w14:textId="77777777" w:rsidR="0028092F" w:rsidRPr="0028092F" w:rsidRDefault="0028092F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18F0F" w14:textId="761D4384" w:rsidR="0028092F" w:rsidRPr="0028092F" w:rsidRDefault="0028092F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8092F">
              <w:rPr>
                <w:rFonts w:eastAsia="Arial Unicode MS" w:cs="Arial"/>
                <w:szCs w:val="18"/>
                <w:lang w:eastAsia="ar-SA"/>
              </w:rPr>
              <w:t>Revision of S1-223107.</w:t>
            </w:r>
          </w:p>
        </w:tc>
      </w:tr>
      <w:tr w:rsidR="006A3EEF" w:rsidRPr="00A75C05" w14:paraId="3E37F375" w14:textId="77777777" w:rsidTr="00A6228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B275F9" w14:textId="46F1F5C1" w:rsidR="006A3EEF" w:rsidRPr="00D21AAC" w:rsidRDefault="006A3EEF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21AA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6498B7" w14:textId="79EF8734" w:rsidR="006A3EEF" w:rsidRPr="00D21AAC" w:rsidRDefault="004953A8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8" w:history="1">
              <w:r w:rsidR="006A3EEF" w:rsidRPr="00D21AAC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S1-223</w:t>
              </w:r>
              <w:r w:rsidR="006A3EEF" w:rsidRPr="00D21AAC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1</w:t>
              </w:r>
              <w:r w:rsidR="006A3EEF" w:rsidRPr="00D21AAC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43745A" w14:textId="36970E16" w:rsidR="006A3EEF" w:rsidRPr="00D21AAC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21AAC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D392AA" w14:textId="37820328" w:rsidR="006A3EEF" w:rsidRPr="00D21AAC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D21AAC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D21AAC">
              <w:rPr>
                <w:rFonts w:eastAsia="Times New Roman"/>
                <w:szCs w:val="18"/>
                <w:lang w:eastAsia="ar-SA"/>
              </w:rPr>
              <w:t xml:space="preserve"> </w:t>
            </w:r>
            <w:proofErr w:type="spellStart"/>
            <w:r w:rsidRPr="00D21AAC">
              <w:rPr>
                <w:rFonts w:eastAsia="Times New Roman"/>
                <w:szCs w:val="18"/>
                <w:lang w:eastAsia="ar-SA"/>
              </w:rPr>
              <w:t>EnergyServ</w:t>
            </w:r>
            <w:proofErr w:type="spellEnd"/>
            <w:r w:rsidRPr="00D21AAC">
              <w:rPr>
                <w:rFonts w:eastAsia="Times New Roman"/>
                <w:szCs w:val="18"/>
                <w:lang w:eastAsia="ar-SA"/>
              </w:rPr>
              <w:t xml:space="preserve"> use case of reusing location information for PLMN and NPN of the same operator to save energy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AE41E0" w14:textId="6831A97E" w:rsidR="006A3EEF" w:rsidRPr="00D21AAC" w:rsidRDefault="00D21AAC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21AA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21F81A" w14:textId="77777777" w:rsidR="006A3EEF" w:rsidRPr="00D21AAC" w:rsidRDefault="006A3EEF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3EEF" w:rsidRPr="00A75C05" w14:paraId="42DB68D7" w14:textId="77777777" w:rsidTr="00A6228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83ACA5" w14:textId="4B6DBF3C" w:rsidR="006A3EEF" w:rsidRPr="00A6228E" w:rsidRDefault="006A3EEF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6228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82E0F3" w14:textId="7522BE6A" w:rsidR="006A3EEF" w:rsidRPr="00A6228E" w:rsidRDefault="004953A8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9" w:history="1">
              <w:r w:rsidR="006A3EEF" w:rsidRPr="00A6228E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S1-2231</w:t>
              </w:r>
              <w:r w:rsidR="006A3EEF" w:rsidRPr="00A6228E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2</w:t>
              </w:r>
              <w:r w:rsidR="006A3EEF" w:rsidRPr="00A6228E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FCAE28" w14:textId="33E59619" w:rsidR="006A3EEF" w:rsidRPr="00A6228E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6228E">
              <w:rPr>
                <w:rFonts w:eastAsia="Times New Roman"/>
                <w:szCs w:val="18"/>
                <w:lang w:eastAsia="ar-SA"/>
              </w:rPr>
              <w:t>ZTE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B21352" w14:textId="44E0AD1E" w:rsidR="006A3EEF" w:rsidRPr="00A6228E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6228E">
              <w:rPr>
                <w:rFonts w:eastAsia="Times New Roman"/>
                <w:szCs w:val="18"/>
                <w:lang w:eastAsia="ar-SA"/>
              </w:rPr>
              <w:t>new UC EE of NG-RAN node per site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9BDBA6" w14:textId="5883AEC7" w:rsidR="006A3EEF" w:rsidRPr="00A6228E" w:rsidRDefault="00A6228E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6228E">
              <w:rPr>
                <w:rFonts w:eastAsia="Times New Roman" w:cs="Arial"/>
                <w:szCs w:val="18"/>
                <w:lang w:eastAsia="ar-SA"/>
              </w:rPr>
              <w:t>Revised to S1-223450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464540" w14:textId="77777777" w:rsidR="006A3EEF" w:rsidRPr="00A6228E" w:rsidRDefault="006A3EEF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6228E" w:rsidRPr="00A75C05" w14:paraId="6EBC23E5" w14:textId="77777777" w:rsidTr="00E537D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A3283" w14:textId="784C157A" w:rsidR="00A6228E" w:rsidRPr="00A6228E" w:rsidRDefault="00A6228E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6228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0A3C7" w14:textId="5A25D43D" w:rsidR="00A6228E" w:rsidRPr="00A6228E" w:rsidRDefault="00A6228E" w:rsidP="006A3EEF">
            <w:pPr>
              <w:snapToGrid w:val="0"/>
              <w:spacing w:after="0" w:line="240" w:lineRule="auto"/>
            </w:pPr>
            <w:hyperlink r:id="rId50" w:history="1">
              <w:r w:rsidRPr="00A6228E">
                <w:rPr>
                  <w:rStyle w:val="a5"/>
                  <w:rFonts w:cs="Arial"/>
                  <w:color w:val="auto"/>
                </w:rPr>
                <w:t>S1-223450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8017B" w14:textId="7681D531" w:rsidR="00A6228E" w:rsidRPr="00A6228E" w:rsidRDefault="00A6228E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6228E">
              <w:rPr>
                <w:rFonts w:eastAsia="Times New Roman"/>
                <w:szCs w:val="18"/>
                <w:lang w:eastAsia="ar-SA"/>
              </w:rPr>
              <w:t>ZTE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D8CA5" w14:textId="6DDCBEEC" w:rsidR="00A6228E" w:rsidRPr="00A6228E" w:rsidRDefault="00A6228E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6228E">
              <w:rPr>
                <w:rFonts w:eastAsia="Times New Roman"/>
                <w:szCs w:val="18"/>
                <w:lang w:eastAsia="ar-SA"/>
              </w:rPr>
              <w:t>new UC EE of NG-RAN node per site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98249" w14:textId="77777777" w:rsidR="00A6228E" w:rsidRPr="00A6228E" w:rsidRDefault="00A6228E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81D63" w14:textId="42BA0C97" w:rsidR="00A6228E" w:rsidRPr="00A6228E" w:rsidRDefault="00A6228E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6228E">
              <w:rPr>
                <w:rFonts w:eastAsia="Arial Unicode MS" w:cs="Arial"/>
                <w:szCs w:val="18"/>
                <w:lang w:eastAsia="ar-SA"/>
              </w:rPr>
              <w:t>Revision of S1-223127.</w:t>
            </w:r>
          </w:p>
        </w:tc>
      </w:tr>
      <w:tr w:rsidR="006A3EEF" w:rsidRPr="00A75C05" w14:paraId="7DF44F34" w14:textId="77777777" w:rsidTr="00E537D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51C99B" w14:textId="4C4E3DA2" w:rsidR="006A3EEF" w:rsidRPr="00E537D3" w:rsidRDefault="006A3EEF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537D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B046C8" w14:textId="50EFD155" w:rsidR="006A3EEF" w:rsidRPr="00E537D3" w:rsidRDefault="004953A8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1" w:history="1">
              <w:r w:rsidR="006A3EEF" w:rsidRPr="00E537D3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</w:t>
              </w:r>
              <w:r w:rsidR="006A3EEF" w:rsidRPr="00E537D3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2</w:t>
              </w:r>
              <w:r w:rsidR="006A3EEF" w:rsidRPr="00E537D3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3131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9829B8" w14:textId="0EB9F991" w:rsidR="006A3EEF" w:rsidRPr="00E537D3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537D3">
              <w:rPr>
                <w:rFonts w:eastAsia="Times New Roman"/>
                <w:szCs w:val="18"/>
                <w:lang w:eastAsia="ar-SA"/>
              </w:rPr>
              <w:t>ZTE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854120" w14:textId="45720894" w:rsidR="006A3EEF" w:rsidRPr="00E537D3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537D3">
              <w:rPr>
                <w:rFonts w:eastAsia="Times New Roman"/>
                <w:szCs w:val="18"/>
                <w:lang w:eastAsia="ar-SA"/>
              </w:rPr>
              <w:t>new UC EE information exposure under NPN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2034D3" w14:textId="5C296246" w:rsidR="006A3EEF" w:rsidRPr="00E537D3" w:rsidRDefault="00E537D3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37D3">
              <w:rPr>
                <w:rFonts w:eastAsia="Times New Roman" w:cs="Arial"/>
                <w:szCs w:val="18"/>
                <w:lang w:eastAsia="ar-SA"/>
              </w:rPr>
              <w:t>Revised to S1-223451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977870" w14:textId="77777777" w:rsidR="006A3EEF" w:rsidRPr="00E537D3" w:rsidRDefault="006A3EEF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537D3" w:rsidRPr="00A75C05" w14:paraId="06B34850" w14:textId="77777777" w:rsidTr="00D53FC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62F2D" w14:textId="71CB1C91" w:rsidR="00E537D3" w:rsidRPr="00E537D3" w:rsidRDefault="00E537D3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537D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C930F" w14:textId="44E72033" w:rsidR="00E537D3" w:rsidRPr="00E537D3" w:rsidRDefault="00E537D3" w:rsidP="006A3EEF">
            <w:pPr>
              <w:snapToGrid w:val="0"/>
              <w:spacing w:after="0" w:line="240" w:lineRule="auto"/>
            </w:pPr>
            <w:hyperlink r:id="rId52" w:history="1">
              <w:r w:rsidRPr="00E537D3">
                <w:rPr>
                  <w:rStyle w:val="a5"/>
                  <w:rFonts w:cs="Arial"/>
                  <w:color w:val="auto"/>
                </w:rPr>
                <w:t>S1-223451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28BC0" w14:textId="7594E73F" w:rsidR="00E537D3" w:rsidRPr="00E537D3" w:rsidRDefault="00E537D3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537D3">
              <w:rPr>
                <w:rFonts w:eastAsia="Times New Roman"/>
                <w:szCs w:val="18"/>
                <w:lang w:eastAsia="ar-SA"/>
              </w:rPr>
              <w:t>ZTE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834C4" w14:textId="6C78653A" w:rsidR="00E537D3" w:rsidRPr="00E537D3" w:rsidRDefault="00E537D3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537D3">
              <w:rPr>
                <w:rFonts w:eastAsia="Times New Roman"/>
                <w:szCs w:val="18"/>
                <w:lang w:eastAsia="ar-SA"/>
              </w:rPr>
              <w:t>new UC EE information exposure under NPN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D3240" w14:textId="77777777" w:rsidR="00E537D3" w:rsidRPr="00E537D3" w:rsidRDefault="00E537D3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D7C37" w14:textId="26E9E222" w:rsidR="00E537D3" w:rsidRPr="00E537D3" w:rsidRDefault="00E537D3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537D3">
              <w:rPr>
                <w:rFonts w:eastAsia="Arial Unicode MS" w:cs="Arial"/>
                <w:szCs w:val="18"/>
                <w:lang w:eastAsia="ar-SA"/>
              </w:rPr>
              <w:t>Revision of S1-223131.</w:t>
            </w:r>
          </w:p>
        </w:tc>
      </w:tr>
      <w:tr w:rsidR="006A3EEF" w:rsidRPr="00A75C05" w14:paraId="1FEA1565" w14:textId="77777777" w:rsidTr="00D53FC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8F7B19" w14:textId="709F4BB6" w:rsidR="006A3EEF" w:rsidRPr="00D53FC8" w:rsidRDefault="006A3EEF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53FC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7235A4" w14:textId="1B3E8837" w:rsidR="006A3EEF" w:rsidRPr="00D53FC8" w:rsidRDefault="004953A8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3" w:history="1">
              <w:r w:rsidR="006A3EEF" w:rsidRPr="00D53FC8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S1-2231</w:t>
              </w:r>
              <w:r w:rsidR="006A3EEF" w:rsidRPr="00D53FC8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3</w:t>
              </w:r>
              <w:r w:rsidR="006A3EEF" w:rsidRPr="00D53FC8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8099F7" w14:textId="37409B26" w:rsidR="006A3EEF" w:rsidRPr="00D53FC8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53FC8">
              <w:rPr>
                <w:rFonts w:eastAsia="Times New Roman"/>
                <w:szCs w:val="18"/>
                <w:lang w:eastAsia="ar-SA"/>
              </w:rPr>
              <w:t>ZTE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9F53DA" w14:textId="1CA4F187" w:rsidR="006A3EEF" w:rsidRPr="00D53FC8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53FC8">
              <w:rPr>
                <w:rFonts w:eastAsia="Times New Roman"/>
                <w:szCs w:val="18"/>
                <w:lang w:eastAsia="ar-SA"/>
              </w:rPr>
              <w:t>new UC End to end EE of all kind of network entities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6091BB" w14:textId="5BBEADF8" w:rsidR="006A3EEF" w:rsidRPr="00D53FC8" w:rsidRDefault="00D53FC8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to 3432</w:t>
            </w:r>
            <w:bookmarkStart w:id="7" w:name="_GoBack"/>
            <w:bookmarkEnd w:id="7"/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C3B455" w14:textId="77777777" w:rsidR="006A3EEF" w:rsidRPr="00D53FC8" w:rsidRDefault="006A3EEF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3EEF" w:rsidRPr="00A75C05" w14:paraId="4CD34AFA" w14:textId="77777777" w:rsidTr="000A3DA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6E56F3" w14:textId="2A28797C" w:rsidR="006A3EEF" w:rsidRPr="00F03EC6" w:rsidRDefault="006A3EEF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03EC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0A522A" w14:textId="48FC73C1" w:rsidR="006A3EEF" w:rsidRPr="00F03EC6" w:rsidRDefault="004953A8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4" w:history="1">
              <w:r w:rsidR="006A3EEF" w:rsidRPr="00F03EC6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S1-223187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FEDD58" w14:textId="4AE8B8CA" w:rsidR="006A3EEF" w:rsidRPr="00F03EC6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03EC6">
              <w:rPr>
                <w:rFonts w:eastAsia="Times New Roman"/>
                <w:szCs w:val="18"/>
                <w:lang w:eastAsia="ar-SA"/>
              </w:rPr>
              <w:t xml:space="preserve">TOYOTA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7E2268" w14:textId="30938D07" w:rsidR="006A3EEF" w:rsidRPr="00F03EC6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03EC6">
              <w:rPr>
                <w:rFonts w:eastAsia="Times New Roman"/>
                <w:szCs w:val="18"/>
                <w:lang w:eastAsia="ar-SA"/>
              </w:rPr>
              <w:t>TR22.882 – A new use case on the priority utilization of renewable energy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FAB46B" w14:textId="78DE243F" w:rsidR="006A3EEF" w:rsidRPr="00F03EC6" w:rsidRDefault="00F03EC6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3EC6">
              <w:rPr>
                <w:rFonts w:eastAsia="Times New Roman" w:cs="Arial"/>
                <w:szCs w:val="18"/>
                <w:lang w:eastAsia="ar-SA"/>
              </w:rPr>
              <w:t>Revised to S1-220279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E84607" w14:textId="77777777" w:rsidR="006A3EEF" w:rsidRPr="00F03EC6" w:rsidRDefault="006A3EEF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03EC6" w:rsidRPr="00A75C05" w14:paraId="620B10DE" w14:textId="77777777" w:rsidTr="000A3DA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3D64A3" w14:textId="36687357" w:rsidR="00F03EC6" w:rsidRPr="000A3DA9" w:rsidRDefault="00F03EC6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A3DA9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4AB25B" w14:textId="4005E922" w:rsidR="00F03EC6" w:rsidRPr="000A3DA9" w:rsidRDefault="004953A8" w:rsidP="006A3EEF">
            <w:pPr>
              <w:snapToGrid w:val="0"/>
              <w:spacing w:after="0" w:line="240" w:lineRule="auto"/>
            </w:pPr>
            <w:hyperlink r:id="rId55" w:history="1">
              <w:r w:rsidR="00F03EC6" w:rsidRPr="000A3DA9">
                <w:rPr>
                  <w:rStyle w:val="a5"/>
                  <w:rFonts w:cs="Arial"/>
                  <w:color w:val="auto"/>
                </w:rPr>
                <w:t>S1-2</w:t>
              </w:r>
              <w:r w:rsidR="00F03EC6" w:rsidRPr="000A3DA9">
                <w:rPr>
                  <w:rStyle w:val="a5"/>
                  <w:rFonts w:cs="Arial"/>
                  <w:color w:val="auto"/>
                </w:rPr>
                <w:t>2</w:t>
              </w:r>
              <w:r w:rsidR="00460F39" w:rsidRPr="000A3DA9">
                <w:rPr>
                  <w:rStyle w:val="a5"/>
                  <w:rFonts w:cs="Arial"/>
                  <w:color w:val="auto"/>
                </w:rPr>
                <w:t>3</w:t>
              </w:r>
              <w:r w:rsidR="00F03EC6" w:rsidRPr="000A3DA9">
                <w:rPr>
                  <w:rStyle w:val="a5"/>
                  <w:rFonts w:cs="Arial"/>
                  <w:color w:val="auto"/>
                </w:rPr>
                <w:t>279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A93189" w14:textId="6AF62A82" w:rsidR="00F03EC6" w:rsidRPr="000A3DA9" w:rsidRDefault="00F03EC6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A3DA9">
              <w:rPr>
                <w:rFonts w:eastAsia="Times New Roman"/>
                <w:szCs w:val="18"/>
                <w:lang w:eastAsia="ar-SA"/>
              </w:rPr>
              <w:t xml:space="preserve">TOYOTA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DE44DC" w14:textId="00C9AD40" w:rsidR="00F03EC6" w:rsidRPr="000A3DA9" w:rsidRDefault="00F03EC6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A3DA9">
              <w:rPr>
                <w:rFonts w:eastAsia="Times New Roman"/>
                <w:szCs w:val="18"/>
                <w:lang w:eastAsia="ar-SA"/>
              </w:rPr>
              <w:t>TR22.882 – A new use case on the priority utilization of renewable energy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04A1F0" w14:textId="4375E09B" w:rsidR="00F03EC6" w:rsidRPr="000A3DA9" w:rsidRDefault="000A3DA9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A3DA9">
              <w:rPr>
                <w:rFonts w:eastAsia="Times New Roman" w:cs="Arial"/>
                <w:szCs w:val="18"/>
                <w:lang w:eastAsia="ar-SA"/>
              </w:rPr>
              <w:t>Revised to S1-223452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C52AE2" w14:textId="5D92FCB9" w:rsidR="00F03EC6" w:rsidRPr="000A3DA9" w:rsidRDefault="00F03EC6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A3DA9">
              <w:rPr>
                <w:rFonts w:eastAsia="Arial Unicode MS" w:cs="Arial"/>
                <w:szCs w:val="18"/>
                <w:lang w:eastAsia="ar-SA"/>
              </w:rPr>
              <w:t>Revision of S1-223187.</w:t>
            </w:r>
          </w:p>
        </w:tc>
      </w:tr>
      <w:tr w:rsidR="000A3DA9" w:rsidRPr="00A75C05" w14:paraId="1E662741" w14:textId="77777777" w:rsidTr="000A3DA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405F8" w14:textId="447CE799" w:rsidR="000A3DA9" w:rsidRPr="000A3DA9" w:rsidRDefault="000A3DA9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A3DA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5B0F7" w14:textId="0FE7A3A0" w:rsidR="000A3DA9" w:rsidRPr="000A3DA9" w:rsidRDefault="000A3DA9" w:rsidP="006A3EEF">
            <w:pPr>
              <w:snapToGrid w:val="0"/>
              <w:spacing w:after="0" w:line="240" w:lineRule="auto"/>
            </w:pPr>
            <w:hyperlink r:id="rId56" w:history="1">
              <w:r w:rsidRPr="000A3DA9">
                <w:rPr>
                  <w:rStyle w:val="a5"/>
                  <w:rFonts w:cs="Arial"/>
                  <w:color w:val="auto"/>
                </w:rPr>
                <w:t>S1-223452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2E493" w14:textId="289294D0" w:rsidR="000A3DA9" w:rsidRPr="000A3DA9" w:rsidRDefault="000A3DA9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A3DA9">
              <w:rPr>
                <w:rFonts w:eastAsia="Times New Roman"/>
                <w:szCs w:val="18"/>
                <w:lang w:eastAsia="ar-SA"/>
              </w:rPr>
              <w:t xml:space="preserve">TOYOTA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7A403" w14:textId="1A63C7FB" w:rsidR="000A3DA9" w:rsidRPr="000A3DA9" w:rsidRDefault="000A3DA9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A3DA9">
              <w:rPr>
                <w:rFonts w:eastAsia="Times New Roman"/>
                <w:szCs w:val="18"/>
                <w:lang w:eastAsia="ar-SA"/>
              </w:rPr>
              <w:t>TR22.882 – A new use case on the priority utilization of renewable energy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BBAF0" w14:textId="77777777" w:rsidR="000A3DA9" w:rsidRPr="000A3DA9" w:rsidRDefault="000A3DA9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0476B" w14:textId="23A68D30" w:rsidR="000A3DA9" w:rsidRPr="000A3DA9" w:rsidRDefault="000A3DA9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A3DA9">
              <w:rPr>
                <w:rFonts w:eastAsia="Arial Unicode MS" w:cs="Arial"/>
                <w:i/>
                <w:szCs w:val="18"/>
                <w:lang w:eastAsia="ar-SA"/>
              </w:rPr>
              <w:t>Revision of S1-223187.</w:t>
            </w:r>
          </w:p>
          <w:p w14:paraId="445F7DB3" w14:textId="06CDB473" w:rsidR="000A3DA9" w:rsidRPr="000A3DA9" w:rsidRDefault="000A3DA9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A3DA9">
              <w:rPr>
                <w:rFonts w:eastAsia="Arial Unicode MS" w:cs="Arial"/>
                <w:szCs w:val="18"/>
                <w:lang w:eastAsia="ar-SA"/>
              </w:rPr>
              <w:t>Revision of S1-223279.</w:t>
            </w:r>
          </w:p>
        </w:tc>
      </w:tr>
      <w:tr w:rsidR="006C40F6" w:rsidRPr="00B04844" w14:paraId="032CA274" w14:textId="77777777" w:rsidTr="00114928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24343D9E" w14:textId="77777777" w:rsidR="006C40F6" w:rsidRPr="00F45489" w:rsidRDefault="006C40F6" w:rsidP="00114928">
            <w:pPr>
              <w:pStyle w:val="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6C40F6" w:rsidRPr="00A75C05" w14:paraId="4A1B71D7" w14:textId="77777777" w:rsidTr="00114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0FDA0" w14:textId="77777777" w:rsidR="006C40F6" w:rsidRPr="00A75C05" w:rsidRDefault="006C40F6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ED9E4" w14:textId="77777777" w:rsidR="006C40F6" w:rsidRPr="00CD74F4" w:rsidRDefault="006C40F6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9C67D" w14:textId="77777777" w:rsidR="006C40F6" w:rsidRPr="00CD74F4" w:rsidRDefault="006C40F6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067E6" w14:textId="77777777" w:rsidR="006C40F6" w:rsidRPr="00CD74F4" w:rsidRDefault="006C40F6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ECF21" w14:textId="77777777" w:rsidR="006C40F6" w:rsidRPr="00A75C05" w:rsidRDefault="006C40F6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CE007" w14:textId="77777777" w:rsidR="006C40F6" w:rsidRPr="00A75C05" w:rsidRDefault="006C40F6" w:rsidP="00114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C40F6" w:rsidRPr="00A75C05" w14:paraId="49CA0934" w14:textId="77777777" w:rsidTr="00114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B2458" w14:textId="77777777" w:rsidR="006C40F6" w:rsidRPr="00A75C05" w:rsidRDefault="006C40F6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DF246" w14:textId="77777777" w:rsidR="006C40F6" w:rsidRPr="00CD74F4" w:rsidRDefault="006C40F6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44B03" w14:textId="77777777" w:rsidR="006C40F6" w:rsidRPr="00CD74F4" w:rsidRDefault="006C40F6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E7500" w14:textId="77777777" w:rsidR="006C40F6" w:rsidRPr="00CD74F4" w:rsidRDefault="006C40F6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B62B5" w14:textId="77777777" w:rsidR="006C40F6" w:rsidRPr="00A75C05" w:rsidRDefault="006C40F6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68E33" w14:textId="77777777" w:rsidR="006C40F6" w:rsidRPr="00A75C05" w:rsidRDefault="006C40F6" w:rsidP="00114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C40F6" w:rsidRPr="00A75C05" w14:paraId="2D3A095B" w14:textId="77777777" w:rsidTr="00114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FDF16" w14:textId="77777777" w:rsidR="006C40F6" w:rsidRPr="00A75C05" w:rsidRDefault="006C40F6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E4EF8" w14:textId="77777777" w:rsidR="006C40F6" w:rsidRPr="00CD74F4" w:rsidRDefault="006C40F6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86339" w14:textId="77777777" w:rsidR="006C40F6" w:rsidRPr="00CD74F4" w:rsidRDefault="006C40F6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36775" w14:textId="77777777" w:rsidR="006C40F6" w:rsidRPr="00CD74F4" w:rsidRDefault="006C40F6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4E71F" w14:textId="77777777" w:rsidR="006C40F6" w:rsidRPr="00A75C05" w:rsidRDefault="006C40F6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34E26" w14:textId="77777777" w:rsidR="006C40F6" w:rsidRPr="00A75C05" w:rsidRDefault="006C40F6" w:rsidP="00114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C40F6" w:rsidRPr="00A75C05" w14:paraId="10A6AC9F" w14:textId="77777777" w:rsidTr="00114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5C426" w14:textId="77777777" w:rsidR="006C40F6" w:rsidRPr="00A75C05" w:rsidRDefault="006C40F6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2A258" w14:textId="77777777" w:rsidR="006C40F6" w:rsidRPr="00CD74F4" w:rsidRDefault="006C40F6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B012D" w14:textId="77777777" w:rsidR="006C40F6" w:rsidRPr="00CD74F4" w:rsidRDefault="006C40F6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91B41" w14:textId="77777777" w:rsidR="006C40F6" w:rsidRPr="00CD74F4" w:rsidRDefault="006C40F6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74269" w14:textId="77777777" w:rsidR="006C40F6" w:rsidRPr="00A75C05" w:rsidRDefault="006C40F6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BA004" w14:textId="77777777" w:rsidR="006C40F6" w:rsidRPr="00A75C05" w:rsidRDefault="006C40F6" w:rsidP="00114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C40F6" w:rsidRPr="00A75C05" w14:paraId="6240B791" w14:textId="77777777" w:rsidTr="00114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90A34" w14:textId="77777777" w:rsidR="006C40F6" w:rsidRPr="00A75C05" w:rsidRDefault="006C40F6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960CE" w14:textId="77777777" w:rsidR="006C40F6" w:rsidRPr="00CD74F4" w:rsidRDefault="006C40F6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3989A" w14:textId="77777777" w:rsidR="006C40F6" w:rsidRPr="00CD74F4" w:rsidRDefault="006C40F6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216A7" w14:textId="77777777" w:rsidR="006C40F6" w:rsidRPr="00CD74F4" w:rsidRDefault="006C40F6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BBBD0" w14:textId="77777777" w:rsidR="006C40F6" w:rsidRPr="00A75C05" w:rsidRDefault="006C40F6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10EC6" w14:textId="77777777" w:rsidR="006C40F6" w:rsidRPr="00A75C05" w:rsidRDefault="006C40F6" w:rsidP="00114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C40F6" w:rsidRPr="00A75C05" w14:paraId="06AFDA5A" w14:textId="77777777" w:rsidTr="00114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F1668" w14:textId="77777777" w:rsidR="006C40F6" w:rsidRPr="00A75C05" w:rsidRDefault="006C40F6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B80BB" w14:textId="77777777" w:rsidR="006C40F6" w:rsidRPr="00CD74F4" w:rsidRDefault="006C40F6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63D74" w14:textId="77777777" w:rsidR="006C40F6" w:rsidRPr="00CD74F4" w:rsidRDefault="006C40F6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07BD5" w14:textId="77777777" w:rsidR="006C40F6" w:rsidRPr="00CD74F4" w:rsidRDefault="006C40F6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B7B6A" w14:textId="77777777" w:rsidR="006C40F6" w:rsidRPr="00A75C05" w:rsidRDefault="006C40F6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A4D9A" w14:textId="77777777" w:rsidR="006C40F6" w:rsidRPr="00A75C05" w:rsidRDefault="006C40F6" w:rsidP="00114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C40F6" w:rsidRPr="00B04844" w14:paraId="0EA17BD8" w14:textId="77777777" w:rsidTr="00114928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23585429" w14:textId="77777777" w:rsidR="006C40F6" w:rsidRPr="004E36F9" w:rsidRDefault="006C40F6" w:rsidP="00114928">
            <w:pPr>
              <w:pStyle w:val="1"/>
            </w:pPr>
            <w:r>
              <w:t>Summary of drafting session</w:t>
            </w:r>
          </w:p>
        </w:tc>
      </w:tr>
      <w:tr w:rsidR="006C40F6" w:rsidRPr="00420E58" w14:paraId="64E5D167" w14:textId="77777777" w:rsidTr="00114928">
        <w:trPr>
          <w:trHeight w:val="141"/>
        </w:trPr>
        <w:tc>
          <w:tcPr>
            <w:tcW w:w="14426" w:type="dxa"/>
            <w:gridSpan w:val="6"/>
            <w:shd w:val="clear" w:color="auto" w:fill="auto"/>
          </w:tcPr>
          <w:p w14:paraId="6418C3DD" w14:textId="77777777" w:rsidR="006C40F6" w:rsidRDefault="006C40F6" w:rsidP="00114928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bookmarkStart w:id="8" w:name="_Hlk112879543"/>
          </w:p>
          <w:p w14:paraId="251EF08B" w14:textId="77777777" w:rsidR="006C40F6" w:rsidRPr="00894FB0" w:rsidRDefault="006C40F6" w:rsidP="00114928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 xml:space="preserve">Highlight the following </w:t>
            </w:r>
            <w:proofErr w:type="gramStart"/>
            <w:r w:rsidRPr="00894FB0">
              <w:rPr>
                <w:rFonts w:eastAsia="Arial Unicode MS" w:cs="Arial"/>
                <w:i/>
                <w:szCs w:val="18"/>
              </w:rPr>
              <w:t>items:</w:t>
            </w:r>
            <w:r>
              <w:rPr>
                <w:rFonts w:eastAsia="Arial Unicode MS" w:cs="Arial"/>
                <w:i/>
                <w:szCs w:val="18"/>
              </w:rPr>
              <w:t>;</w:t>
            </w:r>
            <w:proofErr w:type="gramEnd"/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2EFED69E" w14:textId="77777777" w:rsidR="006C40F6" w:rsidRDefault="006C40F6" w:rsidP="00114928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</w:p>
          <w:p w14:paraId="017C483D" w14:textId="77777777" w:rsidR="006C40F6" w:rsidRPr="00894FB0" w:rsidRDefault="006C40F6" w:rsidP="00114928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bookmarkEnd w:id="8"/>
          <w:p w14:paraId="17EC01A9" w14:textId="77777777" w:rsidR="006C40F6" w:rsidRPr="00684D48" w:rsidRDefault="006C40F6" w:rsidP="00114928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14:paraId="54087E65" w14:textId="77777777" w:rsidR="006C40F6" w:rsidRPr="00420E58" w:rsidRDefault="006C40F6" w:rsidP="00114928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highlight w:val="yellow"/>
                <w:lang w:val="en-US" w:eastAsia="ar-SA"/>
              </w:rPr>
            </w:pPr>
          </w:p>
        </w:tc>
      </w:tr>
      <w:tr w:rsidR="006C40F6" w:rsidRPr="00B04844" w14:paraId="7BE85D03" w14:textId="77777777" w:rsidTr="00114928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5F9F435E" w14:textId="77777777" w:rsidR="006C40F6" w:rsidRPr="00F45489" w:rsidRDefault="006C40F6" w:rsidP="00114928">
            <w:pPr>
              <w:pStyle w:val="1"/>
            </w:pPr>
            <w:bookmarkStart w:id="9" w:name="_Toc316030641"/>
            <w:bookmarkStart w:id="10" w:name="_Toc324137383"/>
            <w:bookmarkStart w:id="11" w:name="_Toc331152547"/>
            <w:bookmarkStart w:id="12" w:name="_Toc378052474"/>
            <w:bookmarkStart w:id="13" w:name="_Toc387990783"/>
            <w:bookmarkStart w:id="14" w:name="_Toc395595534"/>
            <w:bookmarkStart w:id="15" w:name="_Toc414625515"/>
            <w:r w:rsidRPr="00F45489">
              <w:t>Close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</w:tc>
      </w:tr>
    </w:tbl>
    <w:p w14:paraId="2ECE7086" w14:textId="77777777" w:rsidR="007F07EB" w:rsidRDefault="007F07EB" w:rsidP="00592927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8B9DAE" w14:textId="77777777" w:rsidR="004953A8" w:rsidRDefault="004953A8" w:rsidP="002E015E">
      <w:pPr>
        <w:spacing w:after="0" w:line="240" w:lineRule="auto"/>
      </w:pPr>
      <w:r>
        <w:separator/>
      </w:r>
    </w:p>
  </w:endnote>
  <w:endnote w:type="continuationSeparator" w:id="0">
    <w:p w14:paraId="443E077F" w14:textId="77777777" w:rsidR="004953A8" w:rsidRDefault="004953A8" w:rsidP="002E015E">
      <w:pPr>
        <w:spacing w:after="0" w:line="240" w:lineRule="auto"/>
      </w:pPr>
      <w:r>
        <w:continuationSeparator/>
      </w:r>
    </w:p>
  </w:endnote>
  <w:endnote w:type="continuationNotice" w:id="1">
    <w:p w14:paraId="48061BC5" w14:textId="77777777" w:rsidR="004953A8" w:rsidRDefault="004953A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 Medium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DFED28" w14:textId="77777777" w:rsidR="004953A8" w:rsidRDefault="004953A8" w:rsidP="002E015E">
      <w:pPr>
        <w:spacing w:after="0" w:line="240" w:lineRule="auto"/>
      </w:pPr>
      <w:r>
        <w:separator/>
      </w:r>
    </w:p>
  </w:footnote>
  <w:footnote w:type="continuationSeparator" w:id="0">
    <w:p w14:paraId="1ACB94DE" w14:textId="77777777" w:rsidR="004953A8" w:rsidRDefault="004953A8" w:rsidP="002E015E">
      <w:pPr>
        <w:spacing w:after="0" w:line="240" w:lineRule="auto"/>
      </w:pPr>
      <w:r>
        <w:continuationSeparator/>
      </w:r>
    </w:p>
  </w:footnote>
  <w:footnote w:type="continuationNotice" w:id="1">
    <w:p w14:paraId="0F1A7006" w14:textId="77777777" w:rsidR="004953A8" w:rsidRDefault="004953A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23D0518A"/>
    <w:lvl w:ilvl="0">
      <w:start w:val="1"/>
      <w:numFmt w:val="decimal"/>
      <w:pStyle w:val="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20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31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4"/>
  </w:num>
  <w:num w:numId="10">
    <w:abstractNumId w:val="12"/>
  </w:num>
  <w:num w:numId="11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3"/>
  </w:num>
  <w:num w:numId="14">
    <w:abstractNumId w:val="16"/>
  </w:num>
  <w:num w:numId="15">
    <w:abstractNumId w:val="15"/>
  </w:num>
  <w:num w:numId="1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72D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564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6FD"/>
    <w:rsid w:val="0006090D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D73"/>
    <w:rsid w:val="000861C7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A34"/>
    <w:rsid w:val="000A2BEC"/>
    <w:rsid w:val="000A2FCF"/>
    <w:rsid w:val="000A3304"/>
    <w:rsid w:val="000A3DA9"/>
    <w:rsid w:val="000A405C"/>
    <w:rsid w:val="000A4138"/>
    <w:rsid w:val="000A4932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384B"/>
    <w:rsid w:val="000B4353"/>
    <w:rsid w:val="000B4D89"/>
    <w:rsid w:val="000B52D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F48"/>
    <w:rsid w:val="000E2CEF"/>
    <w:rsid w:val="000E2EA7"/>
    <w:rsid w:val="000E30C4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732F"/>
    <w:rsid w:val="001276EC"/>
    <w:rsid w:val="00127901"/>
    <w:rsid w:val="00130E6A"/>
    <w:rsid w:val="00130EDE"/>
    <w:rsid w:val="00132467"/>
    <w:rsid w:val="0013246A"/>
    <w:rsid w:val="00132955"/>
    <w:rsid w:val="00134744"/>
    <w:rsid w:val="00135CF0"/>
    <w:rsid w:val="00136607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5BC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74A1"/>
    <w:rsid w:val="001574E4"/>
    <w:rsid w:val="00157764"/>
    <w:rsid w:val="001600A2"/>
    <w:rsid w:val="00160AC8"/>
    <w:rsid w:val="00160F0E"/>
    <w:rsid w:val="00162C1C"/>
    <w:rsid w:val="00162E90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67FD0"/>
    <w:rsid w:val="00171087"/>
    <w:rsid w:val="00171C7C"/>
    <w:rsid w:val="001722DC"/>
    <w:rsid w:val="00172A42"/>
    <w:rsid w:val="00172B1D"/>
    <w:rsid w:val="00172CB9"/>
    <w:rsid w:val="00172F72"/>
    <w:rsid w:val="00173B53"/>
    <w:rsid w:val="001748C9"/>
    <w:rsid w:val="00174CEC"/>
    <w:rsid w:val="00175565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EDB"/>
    <w:rsid w:val="001811A0"/>
    <w:rsid w:val="001812A2"/>
    <w:rsid w:val="00181454"/>
    <w:rsid w:val="00181730"/>
    <w:rsid w:val="0018200E"/>
    <w:rsid w:val="0018232C"/>
    <w:rsid w:val="00182793"/>
    <w:rsid w:val="001833DB"/>
    <w:rsid w:val="00183C0C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4F3B"/>
    <w:rsid w:val="001A5ACC"/>
    <w:rsid w:val="001A5FF0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B25"/>
    <w:rsid w:val="001E5C57"/>
    <w:rsid w:val="001E69A0"/>
    <w:rsid w:val="001E69A1"/>
    <w:rsid w:val="001E6ED4"/>
    <w:rsid w:val="001E715A"/>
    <w:rsid w:val="001E7FC4"/>
    <w:rsid w:val="001F07D9"/>
    <w:rsid w:val="001F10D2"/>
    <w:rsid w:val="001F111B"/>
    <w:rsid w:val="001F15DE"/>
    <w:rsid w:val="001F1652"/>
    <w:rsid w:val="001F234F"/>
    <w:rsid w:val="001F24F5"/>
    <w:rsid w:val="001F2A68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31E7"/>
    <w:rsid w:val="0020328A"/>
    <w:rsid w:val="00203972"/>
    <w:rsid w:val="002042D0"/>
    <w:rsid w:val="0020434E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121"/>
    <w:rsid w:val="002164F7"/>
    <w:rsid w:val="00217E05"/>
    <w:rsid w:val="00220C8D"/>
    <w:rsid w:val="00220E17"/>
    <w:rsid w:val="0022171D"/>
    <w:rsid w:val="002218CB"/>
    <w:rsid w:val="00221A12"/>
    <w:rsid w:val="00221CBC"/>
    <w:rsid w:val="002230A2"/>
    <w:rsid w:val="00223B7D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612A"/>
    <w:rsid w:val="002777A7"/>
    <w:rsid w:val="0027795A"/>
    <w:rsid w:val="00277A17"/>
    <w:rsid w:val="0028085A"/>
    <w:rsid w:val="0028092F"/>
    <w:rsid w:val="00281043"/>
    <w:rsid w:val="0028172E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402C"/>
    <w:rsid w:val="0029469C"/>
    <w:rsid w:val="0029476F"/>
    <w:rsid w:val="002957FD"/>
    <w:rsid w:val="00295E09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668F"/>
    <w:rsid w:val="002A7773"/>
    <w:rsid w:val="002A796E"/>
    <w:rsid w:val="002B08C1"/>
    <w:rsid w:val="002B0FD7"/>
    <w:rsid w:val="002B1109"/>
    <w:rsid w:val="002B1753"/>
    <w:rsid w:val="002B17EB"/>
    <w:rsid w:val="002B183F"/>
    <w:rsid w:val="002B19AA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ADC"/>
    <w:rsid w:val="002D0D18"/>
    <w:rsid w:val="002D12B5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15E"/>
    <w:rsid w:val="002E06A4"/>
    <w:rsid w:val="002E0972"/>
    <w:rsid w:val="002E0B95"/>
    <w:rsid w:val="002E0C61"/>
    <w:rsid w:val="002E10A3"/>
    <w:rsid w:val="002E121A"/>
    <w:rsid w:val="002E157F"/>
    <w:rsid w:val="002E17D3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811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9A0"/>
    <w:rsid w:val="00334341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CC6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457B"/>
    <w:rsid w:val="0037509C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B55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5B68"/>
    <w:rsid w:val="003D6B69"/>
    <w:rsid w:val="003D6E8B"/>
    <w:rsid w:val="003D6F76"/>
    <w:rsid w:val="003D7025"/>
    <w:rsid w:val="003D7181"/>
    <w:rsid w:val="003D757E"/>
    <w:rsid w:val="003D7A31"/>
    <w:rsid w:val="003D7C79"/>
    <w:rsid w:val="003E09A1"/>
    <w:rsid w:val="003E0ED2"/>
    <w:rsid w:val="003E107A"/>
    <w:rsid w:val="003E1829"/>
    <w:rsid w:val="003E1A71"/>
    <w:rsid w:val="003E1CF2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430"/>
    <w:rsid w:val="00411C35"/>
    <w:rsid w:val="00411CEE"/>
    <w:rsid w:val="00412359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80B"/>
    <w:rsid w:val="00421974"/>
    <w:rsid w:val="00421A25"/>
    <w:rsid w:val="00421AC9"/>
    <w:rsid w:val="00421D7C"/>
    <w:rsid w:val="00421EEA"/>
    <w:rsid w:val="0042292C"/>
    <w:rsid w:val="00424916"/>
    <w:rsid w:val="00425C20"/>
    <w:rsid w:val="00425D84"/>
    <w:rsid w:val="00426237"/>
    <w:rsid w:val="004279A1"/>
    <w:rsid w:val="004304A7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BE9"/>
    <w:rsid w:val="00437D0F"/>
    <w:rsid w:val="00440C18"/>
    <w:rsid w:val="0044133E"/>
    <w:rsid w:val="00441941"/>
    <w:rsid w:val="00441A0B"/>
    <w:rsid w:val="00441F87"/>
    <w:rsid w:val="004423D4"/>
    <w:rsid w:val="004424A8"/>
    <w:rsid w:val="00442FD0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4F9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0B3A"/>
    <w:rsid w:val="00460F39"/>
    <w:rsid w:val="00461D1A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3A8"/>
    <w:rsid w:val="004955CB"/>
    <w:rsid w:val="004964C7"/>
    <w:rsid w:val="004969E3"/>
    <w:rsid w:val="00497195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1474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0B06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8C0"/>
    <w:rsid w:val="00502C95"/>
    <w:rsid w:val="00503B70"/>
    <w:rsid w:val="00503E9E"/>
    <w:rsid w:val="00504832"/>
    <w:rsid w:val="00504ADD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3C7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C4E"/>
    <w:rsid w:val="005635C8"/>
    <w:rsid w:val="00564095"/>
    <w:rsid w:val="00564EEE"/>
    <w:rsid w:val="00565CBE"/>
    <w:rsid w:val="005668E1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4594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6A0"/>
    <w:rsid w:val="00580740"/>
    <w:rsid w:val="00580884"/>
    <w:rsid w:val="00581289"/>
    <w:rsid w:val="00581324"/>
    <w:rsid w:val="005817B8"/>
    <w:rsid w:val="00583723"/>
    <w:rsid w:val="00583781"/>
    <w:rsid w:val="00583D24"/>
    <w:rsid w:val="00583E08"/>
    <w:rsid w:val="00583F0D"/>
    <w:rsid w:val="00583F5D"/>
    <w:rsid w:val="00583F8F"/>
    <w:rsid w:val="00583FCE"/>
    <w:rsid w:val="005840E3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3F2C"/>
    <w:rsid w:val="005A4152"/>
    <w:rsid w:val="005A41F5"/>
    <w:rsid w:val="005A4C8E"/>
    <w:rsid w:val="005A4F43"/>
    <w:rsid w:val="005A5AD7"/>
    <w:rsid w:val="005A5C18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2BC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2EC8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627"/>
    <w:rsid w:val="006614FC"/>
    <w:rsid w:val="00661B4C"/>
    <w:rsid w:val="00661DC5"/>
    <w:rsid w:val="00662705"/>
    <w:rsid w:val="00662A14"/>
    <w:rsid w:val="0066365C"/>
    <w:rsid w:val="00663866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364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A41"/>
    <w:rsid w:val="006761FD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D07"/>
    <w:rsid w:val="00690FC8"/>
    <w:rsid w:val="00691024"/>
    <w:rsid w:val="0069126D"/>
    <w:rsid w:val="006912CF"/>
    <w:rsid w:val="00691A86"/>
    <w:rsid w:val="00691D84"/>
    <w:rsid w:val="006926EF"/>
    <w:rsid w:val="006931BB"/>
    <w:rsid w:val="00693916"/>
    <w:rsid w:val="00694085"/>
    <w:rsid w:val="00694F32"/>
    <w:rsid w:val="00695A78"/>
    <w:rsid w:val="006962D0"/>
    <w:rsid w:val="0069649D"/>
    <w:rsid w:val="00696A1E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3EEF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0CC"/>
    <w:rsid w:val="006C333B"/>
    <w:rsid w:val="006C3EC2"/>
    <w:rsid w:val="006C40F6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34B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26F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8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6A65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6FF"/>
    <w:rsid w:val="00722745"/>
    <w:rsid w:val="00722D57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FDA"/>
    <w:rsid w:val="007670A1"/>
    <w:rsid w:val="007677E7"/>
    <w:rsid w:val="00767C30"/>
    <w:rsid w:val="007702E5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180"/>
    <w:rsid w:val="007855DC"/>
    <w:rsid w:val="0078566E"/>
    <w:rsid w:val="00785CA0"/>
    <w:rsid w:val="00785DEA"/>
    <w:rsid w:val="00786063"/>
    <w:rsid w:val="0078657F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9E1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B2C"/>
    <w:rsid w:val="00840957"/>
    <w:rsid w:val="00840AF7"/>
    <w:rsid w:val="00840B91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A00FF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7DC"/>
    <w:rsid w:val="008C7F8E"/>
    <w:rsid w:val="008D00B8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1EE9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891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6BDD"/>
    <w:rsid w:val="0091756F"/>
    <w:rsid w:val="0091798F"/>
    <w:rsid w:val="00917F35"/>
    <w:rsid w:val="009202D8"/>
    <w:rsid w:val="00921068"/>
    <w:rsid w:val="00921C60"/>
    <w:rsid w:val="00921C95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B34"/>
    <w:rsid w:val="00933044"/>
    <w:rsid w:val="009334A9"/>
    <w:rsid w:val="0093359A"/>
    <w:rsid w:val="00934038"/>
    <w:rsid w:val="009341A6"/>
    <w:rsid w:val="00934746"/>
    <w:rsid w:val="00934C56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DDD"/>
    <w:rsid w:val="00943475"/>
    <w:rsid w:val="00943B36"/>
    <w:rsid w:val="0094402D"/>
    <w:rsid w:val="009448B1"/>
    <w:rsid w:val="00944A8F"/>
    <w:rsid w:val="00944F00"/>
    <w:rsid w:val="009450FA"/>
    <w:rsid w:val="00945575"/>
    <w:rsid w:val="009456FB"/>
    <w:rsid w:val="0094604F"/>
    <w:rsid w:val="0094627C"/>
    <w:rsid w:val="00946736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BD"/>
    <w:rsid w:val="009639F3"/>
    <w:rsid w:val="00963D25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1B2D"/>
    <w:rsid w:val="00971D32"/>
    <w:rsid w:val="00972601"/>
    <w:rsid w:val="009727E4"/>
    <w:rsid w:val="0097302E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7D5D"/>
    <w:rsid w:val="00987EEE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0F12"/>
    <w:rsid w:val="009A13DE"/>
    <w:rsid w:val="009A13E7"/>
    <w:rsid w:val="009A15FF"/>
    <w:rsid w:val="009A16D0"/>
    <w:rsid w:val="009A218C"/>
    <w:rsid w:val="009A25EF"/>
    <w:rsid w:val="009A26FD"/>
    <w:rsid w:val="009A282B"/>
    <w:rsid w:val="009A2B56"/>
    <w:rsid w:val="009A2CD9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24B3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8E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716F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6A2"/>
    <w:rsid w:val="00A9081B"/>
    <w:rsid w:val="00A923C2"/>
    <w:rsid w:val="00A92E74"/>
    <w:rsid w:val="00A934B2"/>
    <w:rsid w:val="00A93627"/>
    <w:rsid w:val="00A9378C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97B"/>
    <w:rsid w:val="00B20DB6"/>
    <w:rsid w:val="00B20F64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3BD"/>
    <w:rsid w:val="00B27F00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E4A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1C89"/>
    <w:rsid w:val="00B62936"/>
    <w:rsid w:val="00B62EE7"/>
    <w:rsid w:val="00B637FE"/>
    <w:rsid w:val="00B63ACD"/>
    <w:rsid w:val="00B63AD5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848"/>
    <w:rsid w:val="00BA1C57"/>
    <w:rsid w:val="00BA25F9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45CE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ED"/>
    <w:rsid w:val="00BF070B"/>
    <w:rsid w:val="00BF1792"/>
    <w:rsid w:val="00BF1C35"/>
    <w:rsid w:val="00BF23BD"/>
    <w:rsid w:val="00BF2A3D"/>
    <w:rsid w:val="00BF2EFB"/>
    <w:rsid w:val="00BF3053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72EF"/>
    <w:rsid w:val="00C20BAC"/>
    <w:rsid w:val="00C213D5"/>
    <w:rsid w:val="00C21641"/>
    <w:rsid w:val="00C21937"/>
    <w:rsid w:val="00C223DD"/>
    <w:rsid w:val="00C22802"/>
    <w:rsid w:val="00C2292D"/>
    <w:rsid w:val="00C22985"/>
    <w:rsid w:val="00C22BA9"/>
    <w:rsid w:val="00C2370E"/>
    <w:rsid w:val="00C23765"/>
    <w:rsid w:val="00C2378F"/>
    <w:rsid w:val="00C244A6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4D5"/>
    <w:rsid w:val="00C60E00"/>
    <w:rsid w:val="00C61050"/>
    <w:rsid w:val="00C61978"/>
    <w:rsid w:val="00C61BEA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6D9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EF0"/>
    <w:rsid w:val="00CA035C"/>
    <w:rsid w:val="00CA082D"/>
    <w:rsid w:val="00CA09A3"/>
    <w:rsid w:val="00CA0C4D"/>
    <w:rsid w:val="00CA1413"/>
    <w:rsid w:val="00CA238A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B5B"/>
    <w:rsid w:val="00CB61AB"/>
    <w:rsid w:val="00CB67FC"/>
    <w:rsid w:val="00CB6A2F"/>
    <w:rsid w:val="00CB7624"/>
    <w:rsid w:val="00CB76CD"/>
    <w:rsid w:val="00CB7991"/>
    <w:rsid w:val="00CB7C76"/>
    <w:rsid w:val="00CB7E18"/>
    <w:rsid w:val="00CC0560"/>
    <w:rsid w:val="00CC0632"/>
    <w:rsid w:val="00CC0B4F"/>
    <w:rsid w:val="00CC0D56"/>
    <w:rsid w:val="00CC1150"/>
    <w:rsid w:val="00CC1842"/>
    <w:rsid w:val="00CC1B6C"/>
    <w:rsid w:val="00CC1DC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AAC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304A6"/>
    <w:rsid w:val="00D3054A"/>
    <w:rsid w:val="00D30CCE"/>
    <w:rsid w:val="00D30CE0"/>
    <w:rsid w:val="00D30D2B"/>
    <w:rsid w:val="00D30E8E"/>
    <w:rsid w:val="00D3132E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3FC8"/>
    <w:rsid w:val="00D54402"/>
    <w:rsid w:val="00D547F0"/>
    <w:rsid w:val="00D548D5"/>
    <w:rsid w:val="00D54C2A"/>
    <w:rsid w:val="00D5541A"/>
    <w:rsid w:val="00D55AD8"/>
    <w:rsid w:val="00D568DF"/>
    <w:rsid w:val="00D568E5"/>
    <w:rsid w:val="00D56C39"/>
    <w:rsid w:val="00D573C5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71B4"/>
    <w:rsid w:val="00D77260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5A7"/>
    <w:rsid w:val="00D90913"/>
    <w:rsid w:val="00D9092D"/>
    <w:rsid w:val="00D909A7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337"/>
    <w:rsid w:val="00DA2A85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C26"/>
    <w:rsid w:val="00E102E0"/>
    <w:rsid w:val="00E10954"/>
    <w:rsid w:val="00E10F2E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03F"/>
    <w:rsid w:val="00E301D5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4592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7D3"/>
    <w:rsid w:val="00E53D87"/>
    <w:rsid w:val="00E54144"/>
    <w:rsid w:val="00E549D7"/>
    <w:rsid w:val="00E54EFF"/>
    <w:rsid w:val="00E54FEB"/>
    <w:rsid w:val="00E5566F"/>
    <w:rsid w:val="00E56B54"/>
    <w:rsid w:val="00E56C7B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153F"/>
    <w:rsid w:val="00EA1873"/>
    <w:rsid w:val="00EA1E9B"/>
    <w:rsid w:val="00EA2886"/>
    <w:rsid w:val="00EA2D36"/>
    <w:rsid w:val="00EA2F10"/>
    <w:rsid w:val="00EA34F8"/>
    <w:rsid w:val="00EA3ABD"/>
    <w:rsid w:val="00EA3FC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6A8"/>
    <w:rsid w:val="00EC6A7E"/>
    <w:rsid w:val="00EC6DF2"/>
    <w:rsid w:val="00EC6E5F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4ED"/>
    <w:rsid w:val="00EE381A"/>
    <w:rsid w:val="00EE3931"/>
    <w:rsid w:val="00EE3B89"/>
    <w:rsid w:val="00EE3BF8"/>
    <w:rsid w:val="00EE4AA9"/>
    <w:rsid w:val="00EE4CD8"/>
    <w:rsid w:val="00EE4E02"/>
    <w:rsid w:val="00EE5334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2A43"/>
    <w:rsid w:val="00F0347E"/>
    <w:rsid w:val="00F0393B"/>
    <w:rsid w:val="00F03BB0"/>
    <w:rsid w:val="00F03D33"/>
    <w:rsid w:val="00F03EC6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C62"/>
    <w:rsid w:val="00F2318D"/>
    <w:rsid w:val="00F23C7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91B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995"/>
    <w:rsid w:val="00FA0C5E"/>
    <w:rsid w:val="00FA1131"/>
    <w:rsid w:val="00FA1229"/>
    <w:rsid w:val="00FA15DF"/>
    <w:rsid w:val="00FA2624"/>
    <w:rsid w:val="00FA280C"/>
    <w:rsid w:val="00FA2DF1"/>
    <w:rsid w:val="00FA3377"/>
    <w:rsid w:val="00FA39AA"/>
    <w:rsid w:val="00FA39BA"/>
    <w:rsid w:val="00FA3FD7"/>
    <w:rsid w:val="00FA4CAD"/>
    <w:rsid w:val="00FA5317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6A09"/>
    <w:rsid w:val="00FB70E0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52A1"/>
    <w:rsid w:val="00FC5D20"/>
    <w:rsid w:val="00FC6276"/>
    <w:rsid w:val="00FC6699"/>
    <w:rsid w:val="00FC6B0D"/>
    <w:rsid w:val="00FC7A8A"/>
    <w:rsid w:val="00FD0092"/>
    <w:rsid w:val="00FD085D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899"/>
    <w:rsid w:val="00FF3C62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0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1">
    <w:name w:val="heading 1"/>
    <w:basedOn w:val="a0"/>
    <w:next w:val="a1"/>
    <w:link w:val="10"/>
    <w:autoRedefine/>
    <w:qFormat/>
    <w:rsid w:val="003516D6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20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a0"/>
    <w:next w:val="a1"/>
    <w:link w:val="2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31">
    <w:name w:val="heading 3"/>
    <w:aliases w:val="H3,Underrubrik2,E3,H3-Heading 3,3,l3.3,h3,l3,list 3,list3,subhead,Heading3,1.,Heading No. L3,H31,H32,H33,H34,H35,Sub-sub section Title,Titolo Sotto/Sottosezione,L3,Head 3,1.1.1,3rd level"/>
    <w:basedOn w:val="20"/>
    <w:next w:val="a1"/>
    <w:link w:val="32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41">
    <w:name w:val="heading 4"/>
    <w:aliases w:val="h4,H4"/>
    <w:basedOn w:val="a0"/>
    <w:next w:val="a0"/>
    <w:link w:val="42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51">
    <w:name w:val="heading 5"/>
    <w:aliases w:val="H5"/>
    <w:basedOn w:val="a0"/>
    <w:next w:val="a0"/>
    <w:link w:val="52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6">
    <w:name w:val="heading 6"/>
    <w:basedOn w:val="a0"/>
    <w:next w:val="a0"/>
    <w:link w:val="60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7">
    <w:name w:val="heading 7"/>
    <w:basedOn w:val="a0"/>
    <w:next w:val="a0"/>
    <w:link w:val="70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8">
    <w:name w:val="heading 8"/>
    <w:basedOn w:val="a0"/>
    <w:next w:val="a0"/>
    <w:link w:val="80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9">
    <w:name w:val="heading 9"/>
    <w:basedOn w:val="a0"/>
    <w:next w:val="a0"/>
    <w:link w:val="90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unhideWhenUsed/>
    <w:rsid w:val="0000020D"/>
    <w:rPr>
      <w:color w:val="0000FF"/>
      <w:u w:val="single"/>
    </w:rPr>
  </w:style>
  <w:style w:type="character" w:customStyle="1" w:styleId="10">
    <w:name w:val="見出し 1 (文字)"/>
    <w:link w:val="1"/>
    <w:rsid w:val="003516D6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2">
    <w:name w:val="見出し 3 (文字)"/>
    <w:aliases w:val="H3 (文字),Underrubrik2 (文字),E3 (文字),H3-Heading 3 (文字),3 (文字),l3.3 (文字),h3 (文字),l3 (文字),list 3 (文字),list3 (文字),subhead (文字),Heading3 (文字),1. (文字),Heading No. L3 (文字),H31 (文字),H32 (文字),H33 (文字),H34 (文字),H35 (文字),Sub-sub section Title (文字),L3 (文字)"/>
    <w:link w:val="31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42">
    <w:name w:val="見出し 4 (文字)"/>
    <w:aliases w:val="h4 (文字),H4 (文字)"/>
    <w:link w:val="41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52">
    <w:name w:val="見出し 5 (文字)"/>
    <w:aliases w:val="H5 (文字)"/>
    <w:link w:val="51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60">
    <w:name w:val="見出し 6 (文字)"/>
    <w:link w:val="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70">
    <w:name w:val="見出し 7 (文字)"/>
    <w:link w:val="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80">
    <w:name w:val="見出し 8 (文字)"/>
    <w:link w:val="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90">
    <w:name w:val="見出し 9 (文字)"/>
    <w:link w:val="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a4"/>
    <w:uiPriority w:val="99"/>
    <w:semiHidden/>
    <w:unhideWhenUsed/>
    <w:rsid w:val="001033D8"/>
  </w:style>
  <w:style w:type="character" w:styleId="a6">
    <w:name w:val="FollowedHyperlink"/>
    <w:unhideWhenUsed/>
    <w:rsid w:val="001033D8"/>
    <w:rPr>
      <w:color w:val="800080"/>
      <w:u w:val="single"/>
    </w:rPr>
  </w:style>
  <w:style w:type="paragraph" w:styleId="a1">
    <w:name w:val="Body Text"/>
    <w:aliases w:val="AvtalBrödtext,Bodytext"/>
    <w:basedOn w:val="a0"/>
    <w:link w:val="a7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a7">
    <w:name w:val="本文 (文字)"/>
    <w:aliases w:val="AvtalBrödtext (文字),Bodytext (文字)"/>
    <w:link w:val="a1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21">
    <w:name w:val="見出し 2 (文字)"/>
    <w:aliases w:val="H2 (文字),UNDERRUBRIK 1-2 (文字),R2 (文字),2 (文字),H21 (文字),E2 (文字),heading 2 (文字),h2 (文字),2nd level (文字),H22 (文字),H23 (文字),H24 (文字),H25 (文字),†berschrift 2 (文字),õberschrift 2 (文字),H2-Heading 2 (文字),Header 2 (文字),l2 (文字),Header2 (文字),22 (文字),A (文字)"/>
    <w:link w:val="20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Web">
    <w:name w:val="Normal (Web)"/>
    <w:basedOn w:val="a0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ＭＳ 明朝" w:hAnsi="Times New Roman"/>
      <w:sz w:val="24"/>
      <w:szCs w:val="24"/>
      <w:lang w:val="it-IT" w:eastAsia="ja-JP"/>
    </w:rPr>
  </w:style>
  <w:style w:type="paragraph" w:styleId="11">
    <w:name w:val="index 1"/>
    <w:basedOn w:val="a0"/>
    <w:next w:val="a0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22">
    <w:name w:val="index 2"/>
    <w:basedOn w:val="a0"/>
    <w:next w:val="a0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33">
    <w:name w:val="index 3"/>
    <w:basedOn w:val="a0"/>
    <w:next w:val="a0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43">
    <w:name w:val="index 4"/>
    <w:basedOn w:val="a0"/>
    <w:next w:val="a0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53">
    <w:name w:val="index 5"/>
    <w:basedOn w:val="a0"/>
    <w:next w:val="a0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61">
    <w:name w:val="index 6"/>
    <w:basedOn w:val="a0"/>
    <w:next w:val="a0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71">
    <w:name w:val="index 7"/>
    <w:basedOn w:val="a0"/>
    <w:next w:val="a0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81">
    <w:name w:val="index 8"/>
    <w:basedOn w:val="a0"/>
    <w:next w:val="a0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91">
    <w:name w:val="index 9"/>
    <w:basedOn w:val="a0"/>
    <w:next w:val="a0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12">
    <w:name w:val="toc 1"/>
    <w:basedOn w:val="a0"/>
    <w:next w:val="a0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23">
    <w:name w:val="toc 2"/>
    <w:basedOn w:val="a0"/>
    <w:next w:val="a0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34">
    <w:name w:val="toc 3"/>
    <w:basedOn w:val="a0"/>
    <w:next w:val="a0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44">
    <w:name w:val="toc 4"/>
    <w:basedOn w:val="a0"/>
    <w:next w:val="a0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54">
    <w:name w:val="toc 5"/>
    <w:basedOn w:val="a0"/>
    <w:next w:val="a0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62">
    <w:name w:val="toc 6"/>
    <w:basedOn w:val="a0"/>
    <w:next w:val="a0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72">
    <w:name w:val="toc 7"/>
    <w:basedOn w:val="a0"/>
    <w:next w:val="a0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82">
    <w:name w:val="toc 8"/>
    <w:basedOn w:val="a0"/>
    <w:next w:val="a0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92">
    <w:name w:val="toc 9"/>
    <w:basedOn w:val="a0"/>
    <w:next w:val="a0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a8">
    <w:name w:val="footnote text"/>
    <w:basedOn w:val="a0"/>
    <w:link w:val="a9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a9">
    <w:name w:val="脚注文字列 (文字)"/>
    <w:link w:val="a8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aa">
    <w:name w:val="annotation text"/>
    <w:basedOn w:val="a0"/>
    <w:link w:val="ab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ab">
    <w:name w:val="コメント文字列 (文字)"/>
    <w:link w:val="aa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d"/>
    <w:locked/>
    <w:rsid w:val="001033D8"/>
    <w:rPr>
      <w:rFonts w:ascii="Arial" w:eastAsia="Times New Roman" w:hAnsi="Arial" w:cs="Arial"/>
      <w:lang w:eastAsia="ar-SA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0"/>
    <w:link w:val="ac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2"/>
    <w:semiHidden/>
    <w:rsid w:val="001033D8"/>
  </w:style>
  <w:style w:type="paragraph" w:styleId="ae">
    <w:name w:val="footer"/>
    <w:basedOn w:val="a0"/>
    <w:link w:val="af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af">
    <w:name w:val="フッター (文字)"/>
    <w:link w:val="ae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af0">
    <w:name w:val="index heading"/>
    <w:basedOn w:val="a0"/>
    <w:next w:val="1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af1">
    <w:name w:val="caption"/>
    <w:basedOn w:val="a0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af2">
    <w:name w:val="envelope address"/>
    <w:basedOn w:val="a0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af3">
    <w:name w:val="List"/>
    <w:basedOn w:val="a0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af4">
    <w:name w:val="List Bullet"/>
    <w:basedOn w:val="a0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">
    <w:name w:val="List Number"/>
    <w:basedOn w:val="a0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24">
    <w:name w:val="List 2"/>
    <w:basedOn w:val="a0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25">
    <w:name w:val="List Bullet 2"/>
    <w:basedOn w:val="a0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30">
    <w:name w:val="List Bullet 3"/>
    <w:basedOn w:val="a0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40">
    <w:name w:val="List Bullet 4"/>
    <w:basedOn w:val="a0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50">
    <w:name w:val="List Bullet 5"/>
    <w:basedOn w:val="a0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2">
    <w:name w:val="List Number 2"/>
    <w:basedOn w:val="a0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3">
    <w:name w:val="List Number 3"/>
    <w:basedOn w:val="a0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4">
    <w:name w:val="List Number 4"/>
    <w:basedOn w:val="a0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5">
    <w:name w:val="List Number 5"/>
    <w:basedOn w:val="a0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a0"/>
    <w:next w:val="a0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af5">
    <w:name w:val="副題 (文字)"/>
    <w:link w:val="af6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af7">
    <w:name w:val="Body Text Indent"/>
    <w:basedOn w:val="a0"/>
    <w:link w:val="af8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af8">
    <w:name w:val="本文インデント (文字)"/>
    <w:link w:val="af7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26">
    <w:name w:val="Body Text 2"/>
    <w:basedOn w:val="a0"/>
    <w:link w:val="27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27">
    <w:name w:val="本文 2 (文字)"/>
    <w:link w:val="26"/>
    <w:rsid w:val="001033D8"/>
    <w:rPr>
      <w:rFonts w:ascii="Arial" w:eastAsia="Times New Roman" w:hAnsi="Arial" w:cs="Times New Roman"/>
      <w:sz w:val="20"/>
      <w:szCs w:val="24"/>
    </w:rPr>
  </w:style>
  <w:style w:type="paragraph" w:styleId="35">
    <w:name w:val="Body Text 3"/>
    <w:basedOn w:val="a0"/>
    <w:link w:val="36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28">
    <w:name w:val="Body Text Indent 2"/>
    <w:basedOn w:val="a0"/>
    <w:link w:val="29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29">
    <w:name w:val="本文インデント 2 (文字)"/>
    <w:link w:val="28"/>
    <w:rsid w:val="001033D8"/>
    <w:rPr>
      <w:rFonts w:ascii="Arial" w:eastAsia="Times New Roman" w:hAnsi="Arial" w:cs="Times New Roman"/>
      <w:sz w:val="20"/>
      <w:szCs w:val="20"/>
    </w:rPr>
  </w:style>
  <w:style w:type="paragraph" w:styleId="af9">
    <w:name w:val="Document Map"/>
    <w:basedOn w:val="a0"/>
    <w:link w:val="afa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afa">
    <w:name w:val="見出しマップ (文字)"/>
    <w:link w:val="af9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afb">
    <w:name w:val="Plain Text"/>
    <w:basedOn w:val="a0"/>
    <w:link w:val="afc"/>
    <w:uiPriority w:val="99"/>
    <w:unhideWhenUsed/>
    <w:rsid w:val="001033D8"/>
    <w:pPr>
      <w:spacing w:after="0" w:line="240" w:lineRule="auto"/>
    </w:pPr>
    <w:rPr>
      <w:rFonts w:ascii="Courier New" w:eastAsia="ＭＳ 明朝" w:hAnsi="Courier New" w:cs="Courier New"/>
      <w:sz w:val="20"/>
      <w:szCs w:val="20"/>
      <w:lang w:eastAsia="ja-JP"/>
    </w:rPr>
  </w:style>
  <w:style w:type="character" w:customStyle="1" w:styleId="afc">
    <w:name w:val="書式なし (文字)"/>
    <w:link w:val="afb"/>
    <w:uiPriority w:val="99"/>
    <w:rsid w:val="001033D8"/>
    <w:rPr>
      <w:rFonts w:ascii="Courier New" w:eastAsia="ＭＳ 明朝" w:hAnsi="Courier New" w:cs="Courier New"/>
      <w:sz w:val="20"/>
      <w:szCs w:val="20"/>
      <w:lang w:eastAsia="ja-JP"/>
    </w:rPr>
  </w:style>
  <w:style w:type="paragraph" w:styleId="afd">
    <w:name w:val="annotation subject"/>
    <w:basedOn w:val="aa"/>
    <w:next w:val="aa"/>
    <w:link w:val="afe"/>
    <w:semiHidden/>
    <w:unhideWhenUsed/>
    <w:rsid w:val="001033D8"/>
    <w:rPr>
      <w:b/>
      <w:bCs/>
    </w:rPr>
  </w:style>
  <w:style w:type="character" w:customStyle="1" w:styleId="afe">
    <w:name w:val="コメント内容 (文字)"/>
    <w:link w:val="afd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aff">
    <w:name w:val="Balloon Text"/>
    <w:basedOn w:val="a0"/>
    <w:link w:val="aff0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f0">
    <w:name w:val="吹き出し (文字)"/>
    <w:link w:val="aff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aff1">
    <w:name w:val="List Paragraph"/>
    <w:basedOn w:val="a0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aff2">
    <w:name w:val="TOC Heading"/>
    <w:basedOn w:val="1"/>
    <w:next w:val="a0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ＭＳ ゴシック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a1"/>
    <w:rsid w:val="001033D8"/>
    <w:pPr>
      <w:ind w:left="2268"/>
    </w:pPr>
  </w:style>
  <w:style w:type="paragraph" w:customStyle="1" w:styleId="Heading">
    <w:name w:val="Heading"/>
    <w:basedOn w:val="a0"/>
    <w:next w:val="a1"/>
    <w:rsid w:val="001033D8"/>
    <w:pPr>
      <w:keepNext/>
      <w:suppressAutoHyphens/>
      <w:spacing w:before="240" w:after="120" w:line="240" w:lineRule="auto"/>
    </w:pPr>
    <w:rPr>
      <w:rFonts w:eastAsia="ＭＳ 明朝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a1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a0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af1"/>
    <w:rsid w:val="001033D8"/>
  </w:style>
  <w:style w:type="paragraph" w:customStyle="1" w:styleId="Text">
    <w:name w:val="Text"/>
    <w:basedOn w:val="a0"/>
    <w:rsid w:val="001033D8"/>
    <w:pPr>
      <w:suppressAutoHyphens/>
      <w:spacing w:after="120" w:line="240" w:lineRule="auto"/>
    </w:pPr>
    <w:rPr>
      <w:rFonts w:eastAsia="ＭＳ 明朝"/>
      <w:szCs w:val="20"/>
      <w:lang w:eastAsia="ar-SA"/>
    </w:rPr>
  </w:style>
  <w:style w:type="paragraph" w:customStyle="1" w:styleId="Index">
    <w:name w:val="Index"/>
    <w:basedOn w:val="a0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a0"/>
    <w:next w:val="a1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a0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a0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a0"/>
    <w:next w:val="a0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a0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a0"/>
    <w:next w:val="a0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a0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ＭＳ 明朝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a0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a0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a0"/>
    <w:rsid w:val="001033D8"/>
    <w:pPr>
      <w:keepNext/>
      <w:keepLines/>
      <w:spacing w:after="0" w:line="240" w:lineRule="auto"/>
      <w:jc w:val="center"/>
    </w:pPr>
    <w:rPr>
      <w:rFonts w:eastAsia="ＭＳ 明朝"/>
      <w:sz w:val="20"/>
      <w:szCs w:val="20"/>
    </w:rPr>
  </w:style>
  <w:style w:type="paragraph" w:customStyle="1" w:styleId="00BodyText">
    <w:name w:val="00 BodyText"/>
    <w:basedOn w:val="a0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a0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a0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a0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a0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a0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a0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a0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a0"/>
    <w:rsid w:val="001033D8"/>
    <w:pPr>
      <w:keepNext/>
      <w:keepLines/>
      <w:widowControl w:val="0"/>
      <w:spacing w:after="0" w:line="240" w:lineRule="auto"/>
    </w:pPr>
    <w:rPr>
      <w:rFonts w:eastAsia="ＭＳ 明朝"/>
      <w:sz w:val="20"/>
      <w:szCs w:val="20"/>
    </w:rPr>
  </w:style>
  <w:style w:type="paragraph" w:customStyle="1" w:styleId="Bulletedo1">
    <w:name w:val="Bulleted o 1"/>
    <w:basedOn w:val="a0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a0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a0"/>
    <w:next w:val="a0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a0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a0"/>
    <w:next w:val="a0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aff3">
    <w:name w:val="表題 (文字)"/>
    <w:link w:val="aff4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aff4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aff4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24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aff5">
    <w:name w:val="footnote reference"/>
    <w:unhideWhenUsed/>
    <w:rsid w:val="001033D8"/>
    <w:rPr>
      <w:vertAlign w:val="superscript"/>
    </w:rPr>
  </w:style>
  <w:style w:type="character" w:styleId="aff6">
    <w:name w:val="annotation reference"/>
    <w:unhideWhenUsed/>
    <w:rsid w:val="001033D8"/>
    <w:rPr>
      <w:sz w:val="16"/>
      <w:szCs w:val="16"/>
    </w:rPr>
  </w:style>
  <w:style w:type="character" w:styleId="aff7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">
    <w:name w:val="HTML Top of Form"/>
    <w:basedOn w:val="a0"/>
    <w:next w:val="a0"/>
    <w:link w:val="z-0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0">
    <w:name w:val="z-フォームの始まり (文字)"/>
    <w:link w:val="z-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36">
    <w:name w:val="本文 3 (文字)"/>
    <w:link w:val="35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1">
    <w:name w:val="HTML Bottom of Form"/>
    <w:basedOn w:val="a0"/>
    <w:next w:val="a0"/>
    <w:link w:val="z-2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2">
    <w:name w:val="z-フォームの終わり (文字)"/>
    <w:link w:val="z-1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aff8">
    <w:name w:val="Table Grid"/>
    <w:basedOn w:val="a3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Subtitle"/>
    <w:basedOn w:val="a0"/>
    <w:next w:val="a0"/>
    <w:link w:val="af5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f4">
    <w:name w:val="Title"/>
    <w:basedOn w:val="a0"/>
    <w:next w:val="a0"/>
    <w:link w:val="aff3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a4"/>
    <w:semiHidden/>
    <w:unhideWhenUsed/>
    <w:rsid w:val="00A17642"/>
  </w:style>
  <w:style w:type="character" w:styleId="aff9">
    <w:name w:val="page number"/>
    <w:rsid w:val="00A17642"/>
  </w:style>
  <w:style w:type="paragraph" w:customStyle="1" w:styleId="ZchnZchnCharCharZchnZchn2">
    <w:name w:val="Zchn Zchn Char Char Zchn Zchn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a0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affa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a4"/>
    <w:semiHidden/>
    <w:unhideWhenUsed/>
    <w:rsid w:val="009B1044"/>
  </w:style>
  <w:style w:type="paragraph" w:customStyle="1" w:styleId="ZchnZchnCharCharZchnZchn1">
    <w:name w:val="Zchn Zchn Char Char Zchn Zchn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a0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a4"/>
    <w:uiPriority w:val="99"/>
    <w:semiHidden/>
    <w:unhideWhenUsed/>
    <w:rsid w:val="003E1CF2"/>
  </w:style>
  <w:style w:type="numbering" w:customStyle="1" w:styleId="NoList11">
    <w:name w:val="No List11"/>
    <w:next w:val="a4"/>
    <w:uiPriority w:val="99"/>
    <w:semiHidden/>
    <w:unhideWhenUsed/>
    <w:rsid w:val="003E1CF2"/>
  </w:style>
  <w:style w:type="table" w:customStyle="1" w:styleId="TableGrid1">
    <w:name w:val="Table Grid1"/>
    <w:basedOn w:val="a3"/>
    <w:next w:val="aff8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a4"/>
    <w:semiHidden/>
    <w:unhideWhenUsed/>
    <w:rsid w:val="003E1CF2"/>
  </w:style>
  <w:style w:type="numbering" w:customStyle="1" w:styleId="NoList31">
    <w:name w:val="No List31"/>
    <w:next w:val="a4"/>
    <w:semiHidden/>
    <w:unhideWhenUsed/>
    <w:rsid w:val="003E1CF2"/>
  </w:style>
  <w:style w:type="numbering" w:customStyle="1" w:styleId="NoList5">
    <w:name w:val="No List5"/>
    <w:next w:val="a4"/>
    <w:uiPriority w:val="99"/>
    <w:semiHidden/>
    <w:unhideWhenUsed/>
    <w:rsid w:val="003E1CF2"/>
  </w:style>
  <w:style w:type="numbering" w:customStyle="1" w:styleId="NoList12">
    <w:name w:val="No List12"/>
    <w:next w:val="a4"/>
    <w:uiPriority w:val="99"/>
    <w:semiHidden/>
    <w:unhideWhenUsed/>
    <w:rsid w:val="003E1CF2"/>
  </w:style>
  <w:style w:type="table" w:customStyle="1" w:styleId="TableGrid2">
    <w:name w:val="Table Grid2"/>
    <w:basedOn w:val="a3"/>
    <w:next w:val="aff8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a4"/>
    <w:semiHidden/>
    <w:unhideWhenUsed/>
    <w:rsid w:val="003E1CF2"/>
  </w:style>
  <w:style w:type="numbering" w:customStyle="1" w:styleId="NoList32">
    <w:name w:val="No List32"/>
    <w:next w:val="a4"/>
    <w:semiHidden/>
    <w:unhideWhenUsed/>
    <w:rsid w:val="003E1CF2"/>
  </w:style>
  <w:style w:type="numbering" w:customStyle="1" w:styleId="NoList6">
    <w:name w:val="No List6"/>
    <w:next w:val="a4"/>
    <w:uiPriority w:val="99"/>
    <w:semiHidden/>
    <w:unhideWhenUsed/>
    <w:rsid w:val="001F15DE"/>
  </w:style>
  <w:style w:type="numbering" w:customStyle="1" w:styleId="NoList13">
    <w:name w:val="No List13"/>
    <w:next w:val="a4"/>
    <w:uiPriority w:val="99"/>
    <w:semiHidden/>
    <w:unhideWhenUsed/>
    <w:rsid w:val="001F15DE"/>
  </w:style>
  <w:style w:type="table" w:customStyle="1" w:styleId="TableGrid3">
    <w:name w:val="Table Grid3"/>
    <w:basedOn w:val="a3"/>
    <w:next w:val="aff8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a4"/>
    <w:semiHidden/>
    <w:unhideWhenUsed/>
    <w:rsid w:val="001F15DE"/>
  </w:style>
  <w:style w:type="numbering" w:customStyle="1" w:styleId="NoList33">
    <w:name w:val="No List33"/>
    <w:next w:val="a4"/>
    <w:semiHidden/>
    <w:unhideWhenUsed/>
    <w:rsid w:val="001F15DE"/>
  </w:style>
  <w:style w:type="numbering" w:customStyle="1" w:styleId="NoList7">
    <w:name w:val="No List7"/>
    <w:next w:val="a4"/>
    <w:uiPriority w:val="99"/>
    <w:semiHidden/>
    <w:unhideWhenUsed/>
    <w:rsid w:val="00A92E74"/>
  </w:style>
  <w:style w:type="numbering" w:customStyle="1" w:styleId="NoList14">
    <w:name w:val="No List14"/>
    <w:next w:val="a4"/>
    <w:uiPriority w:val="99"/>
    <w:semiHidden/>
    <w:unhideWhenUsed/>
    <w:rsid w:val="00A92E74"/>
  </w:style>
  <w:style w:type="table" w:customStyle="1" w:styleId="TableGrid4">
    <w:name w:val="Table Grid4"/>
    <w:basedOn w:val="a3"/>
    <w:next w:val="aff8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a4"/>
    <w:semiHidden/>
    <w:unhideWhenUsed/>
    <w:rsid w:val="00A92E74"/>
  </w:style>
  <w:style w:type="numbering" w:customStyle="1" w:styleId="NoList34">
    <w:name w:val="No List34"/>
    <w:next w:val="a4"/>
    <w:semiHidden/>
    <w:unhideWhenUsed/>
    <w:rsid w:val="00A92E74"/>
  </w:style>
  <w:style w:type="numbering" w:customStyle="1" w:styleId="NoList8">
    <w:name w:val="No List8"/>
    <w:next w:val="a4"/>
    <w:uiPriority w:val="99"/>
    <w:semiHidden/>
    <w:unhideWhenUsed/>
    <w:rsid w:val="00F45489"/>
  </w:style>
  <w:style w:type="numbering" w:customStyle="1" w:styleId="NoList15">
    <w:name w:val="No List15"/>
    <w:next w:val="a4"/>
    <w:uiPriority w:val="99"/>
    <w:semiHidden/>
    <w:unhideWhenUsed/>
    <w:rsid w:val="00F45489"/>
  </w:style>
  <w:style w:type="table" w:customStyle="1" w:styleId="TableGrid5">
    <w:name w:val="Table Grid5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a4"/>
    <w:semiHidden/>
    <w:unhideWhenUsed/>
    <w:rsid w:val="00F45489"/>
  </w:style>
  <w:style w:type="numbering" w:customStyle="1" w:styleId="NoList35">
    <w:name w:val="No List35"/>
    <w:next w:val="a4"/>
    <w:semiHidden/>
    <w:unhideWhenUsed/>
    <w:rsid w:val="00F45489"/>
  </w:style>
  <w:style w:type="numbering" w:customStyle="1" w:styleId="NoList41">
    <w:name w:val="No List41"/>
    <w:next w:val="a4"/>
    <w:uiPriority w:val="99"/>
    <w:semiHidden/>
    <w:unhideWhenUsed/>
    <w:rsid w:val="00F45489"/>
  </w:style>
  <w:style w:type="numbering" w:customStyle="1" w:styleId="NoList111">
    <w:name w:val="No List111"/>
    <w:next w:val="a4"/>
    <w:uiPriority w:val="99"/>
    <w:semiHidden/>
    <w:unhideWhenUsed/>
    <w:rsid w:val="00F45489"/>
  </w:style>
  <w:style w:type="table" w:customStyle="1" w:styleId="TableGrid11">
    <w:name w:val="Table Grid11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a4"/>
    <w:semiHidden/>
    <w:unhideWhenUsed/>
    <w:rsid w:val="00F45489"/>
  </w:style>
  <w:style w:type="numbering" w:customStyle="1" w:styleId="NoList311">
    <w:name w:val="No List311"/>
    <w:next w:val="a4"/>
    <w:semiHidden/>
    <w:unhideWhenUsed/>
    <w:rsid w:val="00F45489"/>
  </w:style>
  <w:style w:type="numbering" w:customStyle="1" w:styleId="NoList51">
    <w:name w:val="No List51"/>
    <w:next w:val="a4"/>
    <w:uiPriority w:val="99"/>
    <w:semiHidden/>
    <w:unhideWhenUsed/>
    <w:rsid w:val="00F45489"/>
  </w:style>
  <w:style w:type="numbering" w:customStyle="1" w:styleId="NoList121">
    <w:name w:val="No List121"/>
    <w:next w:val="a4"/>
    <w:uiPriority w:val="99"/>
    <w:semiHidden/>
    <w:unhideWhenUsed/>
    <w:rsid w:val="00F45489"/>
  </w:style>
  <w:style w:type="table" w:customStyle="1" w:styleId="TableGrid21">
    <w:name w:val="Table Grid21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a4"/>
    <w:semiHidden/>
    <w:unhideWhenUsed/>
    <w:rsid w:val="00F45489"/>
  </w:style>
  <w:style w:type="numbering" w:customStyle="1" w:styleId="NoList321">
    <w:name w:val="No List321"/>
    <w:next w:val="a4"/>
    <w:semiHidden/>
    <w:unhideWhenUsed/>
    <w:rsid w:val="00F45489"/>
  </w:style>
  <w:style w:type="numbering" w:customStyle="1" w:styleId="NoList61">
    <w:name w:val="No List61"/>
    <w:next w:val="a4"/>
    <w:uiPriority w:val="99"/>
    <w:semiHidden/>
    <w:unhideWhenUsed/>
    <w:rsid w:val="00F45489"/>
  </w:style>
  <w:style w:type="numbering" w:customStyle="1" w:styleId="NoList131">
    <w:name w:val="No List131"/>
    <w:next w:val="a4"/>
    <w:uiPriority w:val="99"/>
    <w:semiHidden/>
    <w:unhideWhenUsed/>
    <w:rsid w:val="00F45489"/>
  </w:style>
  <w:style w:type="table" w:customStyle="1" w:styleId="TableGrid31">
    <w:name w:val="Table Grid31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a4"/>
    <w:semiHidden/>
    <w:unhideWhenUsed/>
    <w:rsid w:val="00F45489"/>
  </w:style>
  <w:style w:type="numbering" w:customStyle="1" w:styleId="NoList331">
    <w:name w:val="No List331"/>
    <w:next w:val="a4"/>
    <w:semiHidden/>
    <w:unhideWhenUsed/>
    <w:rsid w:val="00F45489"/>
  </w:style>
  <w:style w:type="numbering" w:customStyle="1" w:styleId="NoList71">
    <w:name w:val="No List71"/>
    <w:next w:val="a4"/>
    <w:uiPriority w:val="99"/>
    <w:semiHidden/>
    <w:unhideWhenUsed/>
    <w:rsid w:val="00F45489"/>
  </w:style>
  <w:style w:type="numbering" w:customStyle="1" w:styleId="NoList141">
    <w:name w:val="No List141"/>
    <w:next w:val="a4"/>
    <w:uiPriority w:val="99"/>
    <w:semiHidden/>
    <w:unhideWhenUsed/>
    <w:rsid w:val="00F45489"/>
  </w:style>
  <w:style w:type="table" w:customStyle="1" w:styleId="TableGrid41">
    <w:name w:val="Table Grid41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a4"/>
    <w:semiHidden/>
    <w:unhideWhenUsed/>
    <w:rsid w:val="00F45489"/>
  </w:style>
  <w:style w:type="numbering" w:customStyle="1" w:styleId="NoList341">
    <w:name w:val="No List341"/>
    <w:next w:val="a4"/>
    <w:semiHidden/>
    <w:unhideWhenUsed/>
    <w:rsid w:val="00F45489"/>
  </w:style>
  <w:style w:type="numbering" w:customStyle="1" w:styleId="NoList9">
    <w:name w:val="No List9"/>
    <w:next w:val="a4"/>
    <w:uiPriority w:val="99"/>
    <w:semiHidden/>
    <w:unhideWhenUsed/>
    <w:rsid w:val="00AE4BF2"/>
  </w:style>
  <w:style w:type="numbering" w:customStyle="1" w:styleId="NoList16">
    <w:name w:val="No List16"/>
    <w:next w:val="a4"/>
    <w:uiPriority w:val="99"/>
    <w:semiHidden/>
    <w:unhideWhenUsed/>
    <w:rsid w:val="00AE4BF2"/>
  </w:style>
  <w:style w:type="table" w:customStyle="1" w:styleId="TableGrid6">
    <w:name w:val="Table Grid6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a4"/>
    <w:semiHidden/>
    <w:unhideWhenUsed/>
    <w:rsid w:val="00AE4BF2"/>
  </w:style>
  <w:style w:type="numbering" w:customStyle="1" w:styleId="NoList36">
    <w:name w:val="No List36"/>
    <w:next w:val="a4"/>
    <w:semiHidden/>
    <w:unhideWhenUsed/>
    <w:rsid w:val="00AE4BF2"/>
  </w:style>
  <w:style w:type="numbering" w:customStyle="1" w:styleId="NoList42">
    <w:name w:val="No List42"/>
    <w:next w:val="a4"/>
    <w:uiPriority w:val="99"/>
    <w:semiHidden/>
    <w:unhideWhenUsed/>
    <w:rsid w:val="00AE4BF2"/>
  </w:style>
  <w:style w:type="numbering" w:customStyle="1" w:styleId="NoList112">
    <w:name w:val="No List112"/>
    <w:next w:val="a4"/>
    <w:uiPriority w:val="99"/>
    <w:semiHidden/>
    <w:unhideWhenUsed/>
    <w:rsid w:val="00AE4BF2"/>
  </w:style>
  <w:style w:type="table" w:customStyle="1" w:styleId="TableGrid12">
    <w:name w:val="Table Grid12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a4"/>
    <w:semiHidden/>
    <w:unhideWhenUsed/>
    <w:rsid w:val="00AE4BF2"/>
  </w:style>
  <w:style w:type="numbering" w:customStyle="1" w:styleId="NoList312">
    <w:name w:val="No List312"/>
    <w:next w:val="a4"/>
    <w:semiHidden/>
    <w:unhideWhenUsed/>
    <w:rsid w:val="00AE4BF2"/>
  </w:style>
  <w:style w:type="numbering" w:customStyle="1" w:styleId="NoList52">
    <w:name w:val="No List52"/>
    <w:next w:val="a4"/>
    <w:uiPriority w:val="99"/>
    <w:semiHidden/>
    <w:unhideWhenUsed/>
    <w:rsid w:val="00AE4BF2"/>
  </w:style>
  <w:style w:type="numbering" w:customStyle="1" w:styleId="NoList122">
    <w:name w:val="No List122"/>
    <w:next w:val="a4"/>
    <w:uiPriority w:val="99"/>
    <w:semiHidden/>
    <w:unhideWhenUsed/>
    <w:rsid w:val="00AE4BF2"/>
  </w:style>
  <w:style w:type="table" w:customStyle="1" w:styleId="TableGrid22">
    <w:name w:val="Table Grid22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a4"/>
    <w:semiHidden/>
    <w:unhideWhenUsed/>
    <w:rsid w:val="00AE4BF2"/>
  </w:style>
  <w:style w:type="numbering" w:customStyle="1" w:styleId="NoList322">
    <w:name w:val="No List322"/>
    <w:next w:val="a4"/>
    <w:semiHidden/>
    <w:unhideWhenUsed/>
    <w:rsid w:val="00AE4BF2"/>
  </w:style>
  <w:style w:type="numbering" w:customStyle="1" w:styleId="NoList62">
    <w:name w:val="No List62"/>
    <w:next w:val="a4"/>
    <w:uiPriority w:val="99"/>
    <w:semiHidden/>
    <w:unhideWhenUsed/>
    <w:rsid w:val="00AE4BF2"/>
  </w:style>
  <w:style w:type="numbering" w:customStyle="1" w:styleId="NoList132">
    <w:name w:val="No List132"/>
    <w:next w:val="a4"/>
    <w:uiPriority w:val="99"/>
    <w:semiHidden/>
    <w:unhideWhenUsed/>
    <w:rsid w:val="00AE4BF2"/>
  </w:style>
  <w:style w:type="table" w:customStyle="1" w:styleId="TableGrid32">
    <w:name w:val="Table Grid32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a4"/>
    <w:semiHidden/>
    <w:unhideWhenUsed/>
    <w:rsid w:val="00AE4BF2"/>
  </w:style>
  <w:style w:type="numbering" w:customStyle="1" w:styleId="NoList332">
    <w:name w:val="No List332"/>
    <w:next w:val="a4"/>
    <w:semiHidden/>
    <w:unhideWhenUsed/>
    <w:rsid w:val="00AE4BF2"/>
  </w:style>
  <w:style w:type="numbering" w:customStyle="1" w:styleId="NoList72">
    <w:name w:val="No List72"/>
    <w:next w:val="a4"/>
    <w:uiPriority w:val="99"/>
    <w:semiHidden/>
    <w:unhideWhenUsed/>
    <w:rsid w:val="00AE4BF2"/>
  </w:style>
  <w:style w:type="numbering" w:customStyle="1" w:styleId="NoList142">
    <w:name w:val="No List142"/>
    <w:next w:val="a4"/>
    <w:uiPriority w:val="99"/>
    <w:semiHidden/>
    <w:unhideWhenUsed/>
    <w:rsid w:val="00AE4BF2"/>
  </w:style>
  <w:style w:type="table" w:customStyle="1" w:styleId="TableGrid42">
    <w:name w:val="Table Grid42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a4"/>
    <w:semiHidden/>
    <w:unhideWhenUsed/>
    <w:rsid w:val="00AE4BF2"/>
  </w:style>
  <w:style w:type="numbering" w:customStyle="1" w:styleId="NoList342">
    <w:name w:val="No List342"/>
    <w:next w:val="a4"/>
    <w:semiHidden/>
    <w:unhideWhenUsed/>
    <w:rsid w:val="00AE4BF2"/>
  </w:style>
  <w:style w:type="numbering" w:customStyle="1" w:styleId="NoList81">
    <w:name w:val="No List81"/>
    <w:next w:val="a4"/>
    <w:uiPriority w:val="99"/>
    <w:semiHidden/>
    <w:unhideWhenUsed/>
    <w:rsid w:val="00AE4BF2"/>
  </w:style>
  <w:style w:type="numbering" w:customStyle="1" w:styleId="NoList151">
    <w:name w:val="No List151"/>
    <w:next w:val="a4"/>
    <w:uiPriority w:val="99"/>
    <w:semiHidden/>
    <w:unhideWhenUsed/>
    <w:rsid w:val="00AE4BF2"/>
  </w:style>
  <w:style w:type="table" w:customStyle="1" w:styleId="TableGrid51">
    <w:name w:val="Table Grid5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a4"/>
    <w:semiHidden/>
    <w:unhideWhenUsed/>
    <w:rsid w:val="00AE4BF2"/>
  </w:style>
  <w:style w:type="numbering" w:customStyle="1" w:styleId="NoList351">
    <w:name w:val="No List351"/>
    <w:next w:val="a4"/>
    <w:semiHidden/>
    <w:unhideWhenUsed/>
    <w:rsid w:val="00AE4BF2"/>
  </w:style>
  <w:style w:type="numbering" w:customStyle="1" w:styleId="NoList411">
    <w:name w:val="No List411"/>
    <w:next w:val="a4"/>
    <w:uiPriority w:val="99"/>
    <w:semiHidden/>
    <w:unhideWhenUsed/>
    <w:rsid w:val="00AE4BF2"/>
  </w:style>
  <w:style w:type="numbering" w:customStyle="1" w:styleId="NoList1111">
    <w:name w:val="No List1111"/>
    <w:next w:val="a4"/>
    <w:uiPriority w:val="99"/>
    <w:semiHidden/>
    <w:unhideWhenUsed/>
    <w:rsid w:val="00AE4BF2"/>
  </w:style>
  <w:style w:type="table" w:customStyle="1" w:styleId="TableGrid111">
    <w:name w:val="Table Grid11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a4"/>
    <w:semiHidden/>
    <w:unhideWhenUsed/>
    <w:rsid w:val="00AE4BF2"/>
  </w:style>
  <w:style w:type="numbering" w:customStyle="1" w:styleId="NoList3111">
    <w:name w:val="No List3111"/>
    <w:next w:val="a4"/>
    <w:semiHidden/>
    <w:unhideWhenUsed/>
    <w:rsid w:val="00AE4BF2"/>
  </w:style>
  <w:style w:type="numbering" w:customStyle="1" w:styleId="NoList511">
    <w:name w:val="No List511"/>
    <w:next w:val="a4"/>
    <w:uiPriority w:val="99"/>
    <w:semiHidden/>
    <w:unhideWhenUsed/>
    <w:rsid w:val="00AE4BF2"/>
  </w:style>
  <w:style w:type="numbering" w:customStyle="1" w:styleId="NoList1211">
    <w:name w:val="No List1211"/>
    <w:next w:val="a4"/>
    <w:uiPriority w:val="99"/>
    <w:semiHidden/>
    <w:unhideWhenUsed/>
    <w:rsid w:val="00AE4BF2"/>
  </w:style>
  <w:style w:type="table" w:customStyle="1" w:styleId="TableGrid211">
    <w:name w:val="Table Grid21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a4"/>
    <w:semiHidden/>
    <w:unhideWhenUsed/>
    <w:rsid w:val="00AE4BF2"/>
  </w:style>
  <w:style w:type="numbering" w:customStyle="1" w:styleId="NoList3211">
    <w:name w:val="No List3211"/>
    <w:next w:val="a4"/>
    <w:semiHidden/>
    <w:unhideWhenUsed/>
    <w:rsid w:val="00AE4BF2"/>
  </w:style>
  <w:style w:type="numbering" w:customStyle="1" w:styleId="NoList611">
    <w:name w:val="No List611"/>
    <w:next w:val="a4"/>
    <w:uiPriority w:val="99"/>
    <w:semiHidden/>
    <w:unhideWhenUsed/>
    <w:rsid w:val="00AE4BF2"/>
  </w:style>
  <w:style w:type="numbering" w:customStyle="1" w:styleId="NoList1311">
    <w:name w:val="No List1311"/>
    <w:next w:val="a4"/>
    <w:uiPriority w:val="99"/>
    <w:semiHidden/>
    <w:unhideWhenUsed/>
    <w:rsid w:val="00AE4BF2"/>
  </w:style>
  <w:style w:type="table" w:customStyle="1" w:styleId="TableGrid311">
    <w:name w:val="Table Grid31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a4"/>
    <w:semiHidden/>
    <w:unhideWhenUsed/>
    <w:rsid w:val="00AE4BF2"/>
  </w:style>
  <w:style w:type="numbering" w:customStyle="1" w:styleId="NoList3311">
    <w:name w:val="No List3311"/>
    <w:next w:val="a4"/>
    <w:semiHidden/>
    <w:unhideWhenUsed/>
    <w:rsid w:val="00AE4BF2"/>
  </w:style>
  <w:style w:type="numbering" w:customStyle="1" w:styleId="NoList711">
    <w:name w:val="No List711"/>
    <w:next w:val="a4"/>
    <w:uiPriority w:val="99"/>
    <w:semiHidden/>
    <w:unhideWhenUsed/>
    <w:rsid w:val="00AE4BF2"/>
  </w:style>
  <w:style w:type="numbering" w:customStyle="1" w:styleId="NoList1411">
    <w:name w:val="No List1411"/>
    <w:next w:val="a4"/>
    <w:uiPriority w:val="99"/>
    <w:semiHidden/>
    <w:unhideWhenUsed/>
    <w:rsid w:val="00AE4BF2"/>
  </w:style>
  <w:style w:type="table" w:customStyle="1" w:styleId="TableGrid411">
    <w:name w:val="Table Grid41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a4"/>
    <w:semiHidden/>
    <w:unhideWhenUsed/>
    <w:rsid w:val="00AE4BF2"/>
  </w:style>
  <w:style w:type="numbering" w:customStyle="1" w:styleId="NoList3411">
    <w:name w:val="No List3411"/>
    <w:next w:val="a4"/>
    <w:semiHidden/>
    <w:unhideWhenUsed/>
    <w:rsid w:val="00AE4BF2"/>
  </w:style>
  <w:style w:type="paragraph" w:styleId="affb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affc">
    <w:name w:val="Placeholder Text"/>
    <w:basedOn w:val="a2"/>
    <w:uiPriority w:val="99"/>
    <w:semiHidden/>
    <w:rsid w:val="003A1CC1"/>
    <w:rPr>
      <w:color w:val="808080"/>
    </w:rPr>
  </w:style>
  <w:style w:type="paragraph" w:styleId="affd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affe">
    <w:name w:val="Mention"/>
    <w:basedOn w:val="a2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a2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a2"/>
    <w:uiPriority w:val="99"/>
    <w:rsid w:val="0051022C"/>
    <w:rPr>
      <w:color w:val="808080"/>
      <w:shd w:val="clear" w:color="auto" w:fill="E6E6E6"/>
    </w:rPr>
  </w:style>
  <w:style w:type="character" w:styleId="afff">
    <w:name w:val="Unresolved Mention"/>
    <w:basedOn w:val="a2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a2"/>
    <w:rsid w:val="003B7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S029244\Documents\3GPP\SA1_100_Toulouse\docs\S1-223184.zip" TargetMode="External"/><Relationship Id="rId18" Type="http://schemas.openxmlformats.org/officeDocument/2006/relationships/hyperlink" Target="file:///C:\Users\S029244\Documents\3GPP\SA1_100_Toulouse\docs\S1-223438.zip" TargetMode="External"/><Relationship Id="rId26" Type="http://schemas.openxmlformats.org/officeDocument/2006/relationships/hyperlink" Target="file:///C:\Users\S029244\Documents\3GPP\SA1_100_Toulouse\docs\S1-223219.zip" TargetMode="External"/><Relationship Id="rId39" Type="http://schemas.openxmlformats.org/officeDocument/2006/relationships/hyperlink" Target="file:///C:\Users\S029244\Documents\3GPP\SA1_100_Toulouse\docs\S1-223432.zip" TargetMode="External"/><Relationship Id="rId21" Type="http://schemas.openxmlformats.org/officeDocument/2006/relationships/hyperlink" Target="file:///C:\Users\S029244\Documents\3GPP\SA1_100_Toulouse\docs\S1-223191.zip" TargetMode="External"/><Relationship Id="rId34" Type="http://schemas.openxmlformats.org/officeDocument/2006/relationships/hyperlink" Target="file:///C:\Users\S029244\Documents\3GPP\SA1_100_Toulouse\docs\S1-223063.zip" TargetMode="External"/><Relationship Id="rId42" Type="http://schemas.openxmlformats.org/officeDocument/2006/relationships/hyperlink" Target="file:///C:\Users\S029244\Documents\3GPP\SA1_100_Toulouse\docs\S1-223104.zip" TargetMode="External"/><Relationship Id="rId47" Type="http://schemas.openxmlformats.org/officeDocument/2006/relationships/hyperlink" Target="docs\S1-223449.zip" TargetMode="External"/><Relationship Id="rId50" Type="http://schemas.openxmlformats.org/officeDocument/2006/relationships/hyperlink" Target="docs\S1-223450.zip" TargetMode="External"/><Relationship Id="rId55" Type="http://schemas.openxmlformats.org/officeDocument/2006/relationships/hyperlink" Target="file:///C:\Users\S029244\Documents\3GPP\SA1_100_Toulouse\docs\S1-223279.zip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S029244\Documents\3GPP\SA1_100_Toulouse\docs\S1-223437.zip" TargetMode="External"/><Relationship Id="rId29" Type="http://schemas.openxmlformats.org/officeDocument/2006/relationships/hyperlink" Target="docs\S1-223456.zip" TargetMode="External"/><Relationship Id="rId11" Type="http://schemas.openxmlformats.org/officeDocument/2006/relationships/hyperlink" Target="https://www.3gpp.org/ftp/tsg_sa/TSG_SA/TSGS_96_Budapest_2022_06/Docs/SP-220680.zip" TargetMode="External"/><Relationship Id="rId24" Type="http://schemas.openxmlformats.org/officeDocument/2006/relationships/hyperlink" Target="file:///C:\Users\S029244\Documents\3GPP\SA1_100_Toulouse\docs\S1-223217.zip" TargetMode="External"/><Relationship Id="rId32" Type="http://schemas.openxmlformats.org/officeDocument/2006/relationships/hyperlink" Target="https://www.3gpp.org/ftp/tsg_sa/TSG_SA/TSGS_96_Budapest_2022_06/Docs/SP-220446.zip" TargetMode="External"/><Relationship Id="rId37" Type="http://schemas.openxmlformats.org/officeDocument/2006/relationships/hyperlink" Target="file:///C:\Users\S029244\Documents\3GPP\SA1_100_Toulouse\docs\S1-223433.zip" TargetMode="External"/><Relationship Id="rId40" Type="http://schemas.openxmlformats.org/officeDocument/2006/relationships/hyperlink" Target="file:///C:\Users\S029244\Documents\3GPP\SA1_100_Toulouse\docs\S1-223103.zip" TargetMode="External"/><Relationship Id="rId45" Type="http://schemas.openxmlformats.org/officeDocument/2006/relationships/hyperlink" Target="docs\S1-223448.zip" TargetMode="External"/><Relationship Id="rId53" Type="http://schemas.openxmlformats.org/officeDocument/2006/relationships/hyperlink" Target="file:///C:\Users\S029244\Documents\3GPP\SA1_100_Toulouse\docs\S1-223132.zip" TargetMode="External"/><Relationship Id="rId58" Type="http://schemas.openxmlformats.org/officeDocument/2006/relationships/theme" Target="theme/theme1.xml"/><Relationship Id="rId5" Type="http://schemas.openxmlformats.org/officeDocument/2006/relationships/numbering" Target="numbering.xml"/><Relationship Id="rId19" Type="http://schemas.openxmlformats.org/officeDocument/2006/relationships/hyperlink" Target="file:///C:\Users\S029244\Documents\3GPP\SA1_100_Toulouse\docs\S1-223186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\Users\S029244\Documents\3GPP\SA1_100_Toulouse\docs\S1-223436.zip" TargetMode="External"/><Relationship Id="rId22" Type="http://schemas.openxmlformats.org/officeDocument/2006/relationships/hyperlink" Target="file:///C:\Users\S029244\Documents\3GPP\SA1_100_Toulouse\docs\S1-223430.zip" TargetMode="External"/><Relationship Id="rId27" Type="http://schemas.openxmlformats.org/officeDocument/2006/relationships/hyperlink" Target="docs\S1-223455.zip" TargetMode="External"/><Relationship Id="rId30" Type="http://schemas.openxmlformats.org/officeDocument/2006/relationships/hyperlink" Target="file:///C:\Users\S029244\Documents\3GPP\SA1_100_Toulouse\docs\S1-223238.zip" TargetMode="External"/><Relationship Id="rId35" Type="http://schemas.openxmlformats.org/officeDocument/2006/relationships/hyperlink" Target="file:///C:\Users\S029244\Documents\3GPP\SA1_100_Toulouse\docs\S1-223431.zip" TargetMode="External"/><Relationship Id="rId43" Type="http://schemas.openxmlformats.org/officeDocument/2006/relationships/hyperlink" Target="file:///C:\Users\S029244\Documents\3GPP\SA1_100_Toulouse\docs\S1-223435.zip" TargetMode="External"/><Relationship Id="rId48" Type="http://schemas.openxmlformats.org/officeDocument/2006/relationships/hyperlink" Target="file:///C:\Users\S029244\Documents\3GPP\SA1_100_Toulouse\docs\S1-223108.zip" TargetMode="External"/><Relationship Id="rId56" Type="http://schemas.openxmlformats.org/officeDocument/2006/relationships/hyperlink" Target="docs\S1-223452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Users\S029244\Documents\3GPP\SA1_100_Toulouse\docs\S1-223131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ftp.3gpp.org/Specs/archive/22_series/22.843/22843-010.zip" TargetMode="External"/><Relationship Id="rId17" Type="http://schemas.openxmlformats.org/officeDocument/2006/relationships/hyperlink" Target="file:///C:\Users\S029244\Documents\3GPP\SA1_100_Toulouse\docs\S1-223185.zip" TargetMode="External"/><Relationship Id="rId25" Type="http://schemas.openxmlformats.org/officeDocument/2006/relationships/hyperlink" Target="docs\S1-223454.zip" TargetMode="External"/><Relationship Id="rId33" Type="http://schemas.openxmlformats.org/officeDocument/2006/relationships/hyperlink" Target="https://ftp.3gpp.org/Specs/archive/22_series/22.882/22882-010.zip" TargetMode="External"/><Relationship Id="rId38" Type="http://schemas.openxmlformats.org/officeDocument/2006/relationships/hyperlink" Target="file:///C:\Users\S029244\Documents\3GPP\SA1_100_Toulouse\docs\S1-223064.zip" TargetMode="External"/><Relationship Id="rId46" Type="http://schemas.openxmlformats.org/officeDocument/2006/relationships/hyperlink" Target="file:///C:\Users\S029244\Documents\3GPP\SA1_100_Toulouse\docs\S1-223107.zip" TargetMode="External"/><Relationship Id="rId20" Type="http://schemas.openxmlformats.org/officeDocument/2006/relationships/hyperlink" Target="file:///C:\Users\S029244\Documents\3GPP\SA1_100_Toulouse\docs\S1-223439.zip" TargetMode="External"/><Relationship Id="rId41" Type="http://schemas.openxmlformats.org/officeDocument/2006/relationships/hyperlink" Target="file:///C:\Users\S029244\Documents\3GPP\SA1_100_Toulouse\docs\S1-223434.zip" TargetMode="External"/><Relationship Id="rId54" Type="http://schemas.openxmlformats.org/officeDocument/2006/relationships/hyperlink" Target="file:///C:\Users\S029244\Documents\3GPP\SA1_100_Toulouse\docs\S1-223187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C:\Users\S029244\Documents\3GPP\SA1_100_Toulouse\docs\S1-223041.zip" TargetMode="External"/><Relationship Id="rId23" Type="http://schemas.openxmlformats.org/officeDocument/2006/relationships/hyperlink" Target="docs\S1-223453.zip" TargetMode="External"/><Relationship Id="rId28" Type="http://schemas.openxmlformats.org/officeDocument/2006/relationships/hyperlink" Target="file:///C:\Users\S029244\Documents\3GPP\SA1_100_Toulouse\docs\S1-223237.zip" TargetMode="External"/><Relationship Id="rId36" Type="http://schemas.openxmlformats.org/officeDocument/2006/relationships/hyperlink" Target="file:///C:\Users\S029244\Documents\3GPP\SA1_100_Toulouse\docs\S1-223032.zip" TargetMode="External"/><Relationship Id="rId49" Type="http://schemas.openxmlformats.org/officeDocument/2006/relationships/hyperlink" Target="file:///C:\Users\S029244\Documents\3GPP\SA1_100_Toulouse\docs\S1-223127.zip" TargetMode="External"/><Relationship Id="rId57" Type="http://schemas.openxmlformats.org/officeDocument/2006/relationships/fontTable" Target="fontTable.xml"/><Relationship Id="rId10" Type="http://schemas.openxmlformats.org/officeDocument/2006/relationships/endnotes" Target="endnotes.xml"/><Relationship Id="rId31" Type="http://schemas.openxmlformats.org/officeDocument/2006/relationships/hyperlink" Target="docs\S1-223457.zip" TargetMode="External"/><Relationship Id="rId44" Type="http://schemas.openxmlformats.org/officeDocument/2006/relationships/hyperlink" Target="file:///C:\Users\S029244\Documents\3GPP\SA1_100_Toulouse\docs\S1-223106.zip" TargetMode="External"/><Relationship Id="rId52" Type="http://schemas.openxmlformats.org/officeDocument/2006/relationships/hyperlink" Target="docs\S1-22345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029244\Documents\3GPP\SA1_100_Toulouse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00152-EDB0-4F02-A5B3-6A5C407F1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4B917D-DBB1-493D-A9B2-17AAB2F13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26</TotalTime>
  <Pages>4</Pages>
  <Words>1492</Words>
  <Characters>8509</Characters>
  <Application>Microsoft Office Word</Application>
  <DocSecurity>0</DocSecurity>
  <Lines>70</Lines>
  <Paragraphs>19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Vodafone</Company>
  <LinksUpToDate>false</LinksUpToDate>
  <CharactersWithSpaces>9982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Yusuke Nakano</cp:lastModifiedBy>
  <cp:revision>5</cp:revision>
  <dcterms:created xsi:type="dcterms:W3CDTF">2022-11-16T07:01:00Z</dcterms:created>
  <dcterms:modified xsi:type="dcterms:W3CDTF">2022-11-16T10:50:00Z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