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9EF3C" w14:textId="1B498805" w:rsidR="000924E4" w:rsidRPr="004B68FD" w:rsidRDefault="00CB4C92" w:rsidP="000924E4">
      <w:pPr>
        <w:tabs>
          <w:tab w:val="left" w:pos="13041"/>
        </w:tabs>
        <w:suppressAutoHyphens/>
        <w:spacing w:after="0" w:line="240" w:lineRule="auto"/>
        <w:rPr>
          <w:rFonts w:eastAsia="Times New Roman" w:cs="Arial"/>
          <w:sz w:val="24"/>
          <w:szCs w:val="20"/>
          <w:lang w:eastAsia="ar-SA"/>
        </w:rPr>
      </w:pPr>
      <w:bookmarkStart w:id="0" w:name="OLE_LINK7"/>
      <w:bookmarkStart w:id="1" w:name="OLE_LINK8"/>
      <w:r w:rsidRPr="00881287">
        <w:rPr>
          <w:rFonts w:eastAsia="MS Mincho" w:cs="Arial"/>
          <w:b/>
          <w:sz w:val="24"/>
          <w:szCs w:val="24"/>
          <w:lang w:eastAsia="ja-JP"/>
        </w:rPr>
        <w:t xml:space="preserve">3GPP TSG SA WG 1 Meeting </w:t>
      </w:r>
      <w:r>
        <w:rPr>
          <w:rFonts w:eastAsia="MS Mincho" w:cs="Arial"/>
          <w:b/>
          <w:sz w:val="24"/>
          <w:szCs w:val="24"/>
          <w:lang w:eastAsia="ja-JP"/>
        </w:rPr>
        <w:t>#100</w:t>
      </w:r>
      <w:r w:rsidR="000924E4">
        <w:rPr>
          <w:rFonts w:eastAsia="Times New Roman" w:cs="Arial"/>
          <w:sz w:val="24"/>
          <w:szCs w:val="20"/>
          <w:lang w:eastAsia="ar-SA"/>
        </w:rPr>
        <w:tab/>
      </w:r>
      <w:r w:rsidR="004B68FD" w:rsidRPr="004B68FD">
        <w:rPr>
          <w:rFonts w:eastAsia="Times New Roman" w:cs="Arial"/>
          <w:sz w:val="24"/>
          <w:szCs w:val="20"/>
          <w:lang w:eastAsia="ar-SA"/>
        </w:rPr>
        <w:t>S1-223521</w:t>
      </w:r>
    </w:p>
    <w:p w14:paraId="0FEBC1DE" w14:textId="54A826B5" w:rsidR="000924E4" w:rsidRPr="00F45489" w:rsidRDefault="00CB4C92" w:rsidP="000924E4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MS Mincho" w:cs="Arial"/>
          <w:b/>
          <w:sz w:val="24"/>
          <w:szCs w:val="24"/>
          <w:lang w:eastAsia="ja-JP"/>
        </w:rPr>
        <w:t>Toulouse, France, 14 – 18 November 2022</w:t>
      </w:r>
      <w:r w:rsidR="000924E4">
        <w:rPr>
          <w:rFonts w:cs="Arial"/>
          <w:b/>
          <w:i/>
          <w:color w:val="0070C0"/>
          <w:sz w:val="20"/>
          <w:szCs w:val="20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bookmarkEnd w:id="0"/>
    <w:bookmarkEnd w:id="1"/>
    <w:p w14:paraId="6D8F5563" w14:textId="77FA7BCF" w:rsidR="00973CE0" w:rsidRPr="00BC07EC" w:rsidRDefault="00973CE0" w:rsidP="00973CE0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>
        <w:rPr>
          <w:rFonts w:eastAsia="Times New Roman" w:cs="Arial"/>
          <w:sz w:val="22"/>
          <w:szCs w:val="20"/>
          <w:lang w:eastAsia="ar-SA"/>
        </w:rPr>
        <w:t xml:space="preserve">Drafting group </w:t>
      </w:r>
      <w:r w:rsidR="004B68FD">
        <w:rPr>
          <w:rFonts w:eastAsia="Times New Roman" w:cs="Arial"/>
          <w:sz w:val="22"/>
          <w:szCs w:val="20"/>
          <w:lang w:eastAsia="ar-SA"/>
        </w:rPr>
        <w:t>Report</w:t>
      </w:r>
      <w:r>
        <w:rPr>
          <w:rFonts w:eastAsia="Times New Roman" w:cs="Arial"/>
          <w:sz w:val="22"/>
          <w:szCs w:val="20"/>
          <w:lang w:eastAsia="ar-SA"/>
        </w:rPr>
        <w:t xml:space="preserve"> for </w:t>
      </w:r>
      <w:r w:rsidRPr="00973CE0">
        <w:rPr>
          <w:rFonts w:eastAsia="Times New Roman" w:cs="Arial"/>
          <w:sz w:val="22"/>
          <w:szCs w:val="20"/>
          <w:lang w:eastAsia="ar-SA"/>
        </w:rPr>
        <w:t>NetShare + AIML_Ph2</w:t>
      </w:r>
    </w:p>
    <w:p w14:paraId="2ECBA08A" w14:textId="2404AEF1" w:rsidR="00973CE0" w:rsidRPr="00C94126" w:rsidRDefault="00973CE0" w:rsidP="00973CE0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3" w:name="OLE_LINK3"/>
      <w:bookmarkStart w:id="4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>10.1</w:t>
      </w:r>
    </w:p>
    <w:p w14:paraId="54DAA56C" w14:textId="77777777" w:rsidR="00973CE0" w:rsidRPr="00F45489" w:rsidRDefault="00973CE0" w:rsidP="00973CE0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3"/>
      <w:bookmarkEnd w:id="4"/>
      <w:r w:rsidRPr="00F45489">
        <w:rPr>
          <w:rFonts w:eastAsia="Times New Roman" w:cs="Arial"/>
          <w:sz w:val="22"/>
          <w:szCs w:val="20"/>
          <w:lang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>Drafting Group</w:t>
      </w:r>
      <w:r w:rsidRPr="00F45489">
        <w:rPr>
          <w:rFonts w:eastAsia="Times New Roman" w:cs="Arial"/>
          <w:sz w:val="22"/>
          <w:szCs w:val="20"/>
          <w:lang w:eastAsia="ar-SA"/>
        </w:rPr>
        <w:t xml:space="preserve"> </w:t>
      </w:r>
      <w:r>
        <w:rPr>
          <w:rFonts w:eastAsia="Times New Roman" w:cs="Arial"/>
          <w:sz w:val="22"/>
          <w:szCs w:val="20"/>
          <w:lang w:eastAsia="ar-SA"/>
        </w:rPr>
        <w:t>Chairperson</w:t>
      </w:r>
    </w:p>
    <w:p w14:paraId="63091186" w14:textId="5566D499" w:rsidR="00973CE0" w:rsidRPr="00F45489" w:rsidRDefault="00973CE0" w:rsidP="00973CE0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476A38">
        <w:rPr>
          <w:rFonts w:eastAsia="Times New Roman" w:cs="Arial"/>
          <w:sz w:val="22"/>
          <w:szCs w:val="20"/>
          <w:lang w:eastAsia="ar-SA"/>
        </w:rPr>
        <w:t>Mark Younge</w:t>
      </w:r>
    </w:p>
    <w:p w14:paraId="6DF23418" w14:textId="77777777" w:rsidR="00973CE0" w:rsidRPr="00F45489" w:rsidRDefault="00973CE0" w:rsidP="00973CE0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7FC56491" w14:textId="5E625780" w:rsidR="00973CE0" w:rsidRDefault="00973CE0" w:rsidP="00973CE0">
      <w:pPr>
        <w:suppressAutoHyphens/>
        <w:spacing w:after="0" w:line="240" w:lineRule="auto"/>
        <w:rPr>
          <w:rFonts w:eastAsia="MS Mincho" w:cs="Arial"/>
          <w:bCs/>
          <w:sz w:val="36"/>
          <w:szCs w:val="36"/>
          <w:lang w:eastAsia="ar-SA"/>
        </w:rPr>
      </w:pPr>
      <w:bookmarkStart w:id="5" w:name="_Hlk21624406"/>
      <w:r w:rsidRPr="00237551">
        <w:rPr>
          <w:rFonts w:eastAsia="MS Mincho" w:cs="Arial"/>
          <w:bCs/>
          <w:sz w:val="36"/>
          <w:szCs w:val="36"/>
          <w:lang w:eastAsia="ar-SA"/>
        </w:rPr>
        <w:t xml:space="preserve">Drafting group Agenda for </w:t>
      </w:r>
      <w:bookmarkEnd w:id="5"/>
      <w:r w:rsidRPr="00973CE0">
        <w:rPr>
          <w:rFonts w:eastAsia="MS Mincho" w:cs="Arial"/>
          <w:bCs/>
          <w:sz w:val="36"/>
          <w:szCs w:val="36"/>
          <w:lang w:eastAsia="ar-SA"/>
        </w:rPr>
        <w:t>NetShare + AIML_Ph2</w:t>
      </w:r>
    </w:p>
    <w:p w14:paraId="7DC3AF40" w14:textId="77777777" w:rsidR="00973CE0" w:rsidRPr="003B6AB6" w:rsidRDefault="00973CE0" w:rsidP="00973CE0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76B8AAF1" w14:textId="77777777" w:rsidR="006E501A" w:rsidRPr="008754F9" w:rsidRDefault="006E501A" w:rsidP="006E501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14:paraId="7556DAD5" w14:textId="77777777" w:rsidR="00F83C65" w:rsidRDefault="006E501A" w:rsidP="00364204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 w:rsidR="004964C7">
        <w:rPr>
          <w:rFonts w:eastAsia="Arial Unicode MS"/>
          <w:sz w:val="24"/>
          <w:szCs w:val="24"/>
          <w:lang w:eastAsia="ar-SA"/>
        </w:rPr>
        <w:t xml:space="preserve">            </w:t>
      </w:r>
    </w:p>
    <w:p w14:paraId="26423E25" w14:textId="0B06B40D" w:rsidR="006E501A" w:rsidRPr="00364204" w:rsidRDefault="00364204" w:rsidP="00364204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</w:p>
    <w:p w14:paraId="5656D33A" w14:textId="77777777" w:rsidR="006E501A" w:rsidRPr="00015298" w:rsidRDefault="006E501A" w:rsidP="006E501A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890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977"/>
        <w:gridCol w:w="2798"/>
      </w:tblGrid>
      <w:tr w:rsidR="00973CE0" w:rsidRPr="00AB0F3E" w14:paraId="0925A124" w14:textId="77777777" w:rsidTr="00973CE0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A461878" w14:textId="77777777" w:rsidR="00973CE0" w:rsidRPr="00AB0F3E" w:rsidRDefault="00973CE0" w:rsidP="006E501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6" w:name="_Hlk16683286"/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E25AC02" w14:textId="77777777" w:rsidR="00973CE0" w:rsidRPr="00AB0F3E" w:rsidRDefault="00973CE0" w:rsidP="006E501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BC54F6B" w14:textId="77777777" w:rsidR="00973CE0" w:rsidRPr="00415AA2" w:rsidRDefault="00973CE0" w:rsidP="006E501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B84897F" w14:textId="77777777" w:rsidR="00973CE0" w:rsidRPr="00415AA2" w:rsidRDefault="00973CE0" w:rsidP="006E501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973CE0" w:rsidRPr="00AB0F3E" w14:paraId="633E67C3" w14:textId="77777777" w:rsidTr="00973CE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3A39CC0" w14:textId="77777777" w:rsidR="00973CE0" w:rsidRPr="00AB0F3E" w:rsidRDefault="00973CE0" w:rsidP="006E501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6C12DD8" w14:textId="77777777" w:rsidR="00973CE0" w:rsidRPr="00AB0F3E" w:rsidRDefault="00973CE0" w:rsidP="006E501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2C0884DF" w14:textId="77777777" w:rsidR="00973CE0" w:rsidRPr="00AB0F3E" w:rsidRDefault="00973CE0" w:rsidP="006E501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DDE2AD6" w14:textId="77777777" w:rsidR="00973CE0" w:rsidRPr="00AB0F3E" w:rsidRDefault="00973CE0" w:rsidP="006E501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C631CAC" w14:textId="77777777" w:rsidR="00973CE0" w:rsidRPr="00AB0F3E" w:rsidRDefault="00973CE0" w:rsidP="006E501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114FCF53" w14:textId="4986BC1A" w:rsidR="00973CE0" w:rsidRDefault="00973CE0" w:rsidP="006E501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Sensing</w:t>
            </w:r>
          </w:p>
          <w:p w14:paraId="3DD158A7" w14:textId="77777777" w:rsidR="00973CE0" w:rsidRPr="00AB0F3E" w:rsidRDefault="00973CE0" w:rsidP="006E501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2342CCAC" w14:textId="77777777" w:rsidR="00973CE0" w:rsidRPr="00AB0F3E" w:rsidRDefault="00973CE0" w:rsidP="006E501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54B29955" w14:textId="39CD0675" w:rsidR="00973CE0" w:rsidRPr="00F83C65" w:rsidRDefault="00973CE0" w:rsidP="00F83C6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bookmarkStart w:id="7" w:name="_Hlk118990483"/>
            <w:r w:rsidRPr="001574E4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NetShare</w:t>
            </w: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 +</w:t>
            </w:r>
            <w:r>
              <w:rPr>
                <w:rFonts w:eastAsia="MS Mincho" w:cs="Arial"/>
                <w:bCs/>
                <w:color w:val="00B050"/>
              </w:rPr>
              <w:t xml:space="preserve"> </w:t>
            </w:r>
            <w:r w:rsidRPr="001574E4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AIML_Ph2</w:t>
            </w: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 </w:t>
            </w:r>
            <w:bookmarkEnd w:id="7"/>
          </w:p>
        </w:tc>
        <w:tc>
          <w:tcPr>
            <w:tcW w:w="2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2B12A38" w14:textId="77777777" w:rsidR="00973CE0" w:rsidRPr="00AB0F3E" w:rsidRDefault="00973CE0" w:rsidP="006E501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41AD861A" w14:textId="6F6C2B48" w:rsidR="00973CE0" w:rsidRDefault="00973CE0" w:rsidP="006E501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Sensing</w:t>
            </w:r>
          </w:p>
          <w:p w14:paraId="38FE7288" w14:textId="77777777" w:rsidR="00973CE0" w:rsidRPr="00AB0F3E" w:rsidRDefault="00973CE0" w:rsidP="006E501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147C9224" w14:textId="77777777" w:rsidR="00973CE0" w:rsidRPr="00AB0F3E" w:rsidRDefault="00973CE0" w:rsidP="006E501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09FF348A" w14:textId="10CD547A" w:rsidR="00973CE0" w:rsidRPr="00F83C65" w:rsidRDefault="00973CE0" w:rsidP="00F83C6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1574E4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NetShare</w:t>
            </w: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 +</w:t>
            </w:r>
            <w:r>
              <w:rPr>
                <w:rFonts w:eastAsia="MS Mincho" w:cs="Arial"/>
                <w:bCs/>
                <w:color w:val="00B050"/>
              </w:rPr>
              <w:t xml:space="preserve"> </w:t>
            </w:r>
            <w:r w:rsidRPr="001574E4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AIML_Ph2</w:t>
            </w: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 </w:t>
            </w:r>
          </w:p>
        </w:tc>
      </w:tr>
      <w:tr w:rsidR="00973CE0" w:rsidRPr="00AB0F3E" w14:paraId="3FC4308D" w14:textId="77777777" w:rsidTr="00973CE0">
        <w:trPr>
          <w:trHeight w:val="658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C1F9CC6" w14:textId="77777777" w:rsidR="00973CE0" w:rsidRPr="00AB0F3E" w:rsidRDefault="00973CE0" w:rsidP="006E501A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3CE3837" w14:textId="77777777" w:rsidR="00973CE0" w:rsidRPr="00AB0F3E" w:rsidRDefault="00973CE0" w:rsidP="006E501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41D8405" w14:textId="77777777" w:rsidR="00973CE0" w:rsidRDefault="00973CE0" w:rsidP="006E501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7D153272" w14:textId="77777777" w:rsidR="00973CE0" w:rsidRDefault="00973CE0" w:rsidP="006E501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 New incomers</w:t>
            </w:r>
          </w:p>
          <w:p w14:paraId="1B5E77C7" w14:textId="36B5F217" w:rsidR="00973CE0" w:rsidRDefault="00973CE0" w:rsidP="006E501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 xml:space="preserve"> (Chair &amp; Secretary)</w:t>
            </w:r>
          </w:p>
          <w:p w14:paraId="1225DD78" w14:textId="77777777" w:rsidR="00973CE0" w:rsidRPr="00415AA2" w:rsidRDefault="00973CE0" w:rsidP="006E501A">
            <w:pPr>
              <w:spacing w:after="0" w:line="240" w:lineRule="auto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1AE05B5" w14:textId="77777777" w:rsidR="00973CE0" w:rsidRPr="00415AA2" w:rsidRDefault="00973CE0" w:rsidP="006E501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bookmarkEnd w:id="6"/>
    </w:tbl>
    <w:p w14:paraId="425428FD" w14:textId="77777777" w:rsidR="006E501A" w:rsidRDefault="006E501A" w:rsidP="006E501A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77AE9BC2" w14:textId="5EB189BE" w:rsidR="00DF3949" w:rsidRDefault="00DF3949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394"/>
        <w:gridCol w:w="1849"/>
        <w:gridCol w:w="3933"/>
      </w:tblGrid>
      <w:tr w:rsidR="00B32630" w:rsidRPr="00745D37" w14:paraId="688376F4" w14:textId="77777777" w:rsidTr="000A4932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1BF0730" w14:textId="3547B076" w:rsidR="00B32630" w:rsidRPr="00745D37" w:rsidRDefault="00B32630" w:rsidP="00B32630">
            <w:pPr>
              <w:pStyle w:val="Heading2"/>
              <w:rPr>
                <w:lang w:val="en-US"/>
              </w:rPr>
            </w:pPr>
            <w:proofErr w:type="spellStart"/>
            <w:r>
              <w:rPr>
                <w:rFonts w:hint="eastAsia"/>
              </w:rPr>
              <w:t>FS_NetShare</w:t>
            </w:r>
            <w:proofErr w:type="spellEnd"/>
            <w:r w:rsidRPr="00745D37">
              <w:rPr>
                <w:lang w:val="en-US"/>
              </w:rPr>
              <w:t xml:space="preserve">: </w:t>
            </w:r>
            <w:r>
              <w:rPr>
                <w:rFonts w:hint="eastAsia"/>
              </w:rPr>
              <w:t>Study on Network Sharing Aspects</w:t>
            </w:r>
            <w:r w:rsidRPr="00745D37">
              <w:rPr>
                <w:lang w:val="en-US"/>
              </w:rPr>
              <w:t xml:space="preserve"> </w:t>
            </w:r>
            <w:r w:rsidR="00F11358">
              <w:rPr>
                <w:lang w:val="en-US"/>
              </w:rPr>
              <w:t>[</w:t>
            </w:r>
            <w:r w:rsidR="00974C65">
              <w:t>SP-220087</w:t>
            </w:r>
            <w:r w:rsidR="00F11358">
              <w:t>]</w:t>
            </w:r>
          </w:p>
        </w:tc>
      </w:tr>
      <w:tr w:rsidR="00B32630" w:rsidRPr="00AA7BD2" w14:paraId="5025F686" w14:textId="77777777" w:rsidTr="000A4932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C10AE3A" w14:textId="77777777" w:rsidR="00B32630" w:rsidRPr="004067FF" w:rsidRDefault="00B32630" w:rsidP="00B32630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26F8E793" w14:textId="26017D60" w:rsidR="00B32630" w:rsidRPr="00702308" w:rsidRDefault="00B32630" w:rsidP="00B3263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E802B8">
              <w:rPr>
                <w:rFonts w:eastAsia="Arial Unicode MS" w:cs="Arial"/>
                <w:szCs w:val="18"/>
                <w:lang w:eastAsia="ar-SA"/>
              </w:rPr>
              <w:t xml:space="preserve">Rapporteur: </w:t>
            </w:r>
            <w:r>
              <w:rPr>
                <w:lang w:val="en-US"/>
              </w:rPr>
              <w:t>Qun Wei</w:t>
            </w:r>
            <w:r w:rsidRPr="00702308">
              <w:rPr>
                <w:lang w:val="en-US"/>
              </w:rPr>
              <w:t xml:space="preserve"> (</w:t>
            </w:r>
            <w:r>
              <w:t>China Unicom)</w:t>
            </w:r>
          </w:p>
          <w:p w14:paraId="35D8B9A9" w14:textId="60469428" w:rsidR="00B32630" w:rsidRDefault="00B32630" w:rsidP="00B32630">
            <w:pPr>
              <w:suppressAutoHyphens/>
              <w:spacing w:after="0" w:line="240" w:lineRule="auto"/>
              <w:rPr>
                <w:rStyle w:val="Hyperlink"/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versio</w:t>
            </w:r>
            <w:r w:rsidRPr="00483D9A">
              <w:rPr>
                <w:rFonts w:eastAsia="Arial Unicode MS" w:cs="Arial"/>
                <w:szCs w:val="18"/>
                <w:lang w:val="fr-FR" w:eastAsia="ar-SA"/>
              </w:rPr>
              <w:t>n:</w:t>
            </w:r>
            <w:proofErr w:type="gramEnd"/>
            <w:r w:rsidRPr="00483D9A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 w:rsidRPr="009D1D06">
              <w:t>TR 22.851v0.2.0</w:t>
            </w:r>
          </w:p>
          <w:p w14:paraId="56575844" w14:textId="61487634" w:rsidR="00B32630" w:rsidRDefault="00B32630" w:rsidP="00B3263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114939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114939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SA#9</w:t>
            </w:r>
            <w:r>
              <w:rPr>
                <w:rFonts w:eastAsia="Arial Unicode MS" w:cs="Arial"/>
                <w:szCs w:val="18"/>
                <w:lang w:val="fr-FR" w:eastAsia="ar-SA"/>
              </w:rPr>
              <w:t>8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(</w:t>
            </w:r>
            <w:r>
              <w:rPr>
                <w:rFonts w:eastAsia="Arial Unicode MS" w:cs="Arial"/>
                <w:szCs w:val="18"/>
                <w:lang w:val="fr-FR" w:eastAsia="ar-SA"/>
              </w:rPr>
              <w:t>03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/202</w:t>
            </w:r>
            <w:r>
              <w:rPr>
                <w:rFonts w:eastAsia="Arial Unicode MS" w:cs="Arial"/>
                <w:szCs w:val="18"/>
                <w:lang w:val="fr-FR" w:eastAsia="ar-SA"/>
              </w:rPr>
              <w:t>3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)</w:t>
            </w:r>
          </w:p>
          <w:p w14:paraId="6FE21AAB" w14:textId="33EB9FA7" w:rsidR="00B32630" w:rsidRPr="00AA7BD2" w:rsidRDefault="00B32630" w:rsidP="00B3263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59704C"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 w:rsidRPr="0059704C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59704C"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20</w:t>
            </w:r>
            <w:r w:rsidRPr="0059704C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</w:tc>
      </w:tr>
      <w:tr w:rsidR="00B32630" w:rsidRPr="00B04844" w14:paraId="75AFC1F3" w14:textId="77777777" w:rsidTr="00482962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7880865E" w14:textId="77777777" w:rsidR="00B32630" w:rsidRPr="00D87E16" w:rsidRDefault="00B32630" w:rsidP="00B32630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lastRenderedPageBreak/>
              <w:t>General</w:t>
            </w:r>
          </w:p>
        </w:tc>
      </w:tr>
      <w:tr w:rsidR="00B32630" w:rsidRPr="00A75C05" w14:paraId="1A4DE1B0" w14:textId="77777777" w:rsidTr="00337A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8CD6AD" w14:textId="4FA9DCA1" w:rsidR="00B32630" w:rsidRPr="00482962" w:rsidRDefault="00132955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2962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145DA6" w14:textId="5C55ECFE" w:rsidR="00B32630" w:rsidRPr="00482962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1470E">
              <w:rPr>
                <w:rFonts w:eastAsia="Times New Roman" w:cs="Arial"/>
                <w:szCs w:val="18"/>
                <w:lang w:eastAsia="ar-SA"/>
              </w:rPr>
              <w:t>S1-223038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5988FC" w14:textId="77777777" w:rsidR="00B32630" w:rsidRPr="00482962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82962">
              <w:rPr>
                <w:rFonts w:eastAsia="Times New Roman"/>
                <w:szCs w:val="18"/>
                <w:lang w:eastAsia="ar-SA"/>
              </w:rPr>
              <w:t>China Unicom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E92A07" w14:textId="77777777" w:rsidR="00B32630" w:rsidRPr="00482962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82962">
              <w:rPr>
                <w:rFonts w:eastAsia="Times New Roman"/>
                <w:szCs w:val="18"/>
                <w:lang w:eastAsia="ar-SA"/>
              </w:rPr>
              <w:t>Update skeleton-TR22851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FE1965" w14:textId="7A5362B0" w:rsidR="00B32630" w:rsidRPr="00482962" w:rsidRDefault="00482962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2962">
              <w:rPr>
                <w:rFonts w:eastAsia="Times New Roman" w:cs="Arial"/>
                <w:szCs w:val="18"/>
                <w:lang w:eastAsia="ar-SA"/>
              </w:rPr>
              <w:t>Revised to S1-223306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212324" w14:textId="68643188" w:rsidR="00B32630" w:rsidRPr="00482962" w:rsidRDefault="00441941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82962">
              <w:rPr>
                <w:rFonts w:eastAsia="Arial Unicode MS" w:cs="Arial"/>
                <w:szCs w:val="18"/>
                <w:highlight w:val="yellow"/>
                <w:lang w:eastAsia="ar-SA"/>
              </w:rPr>
              <w:t>Update v0.2.0 and generate version 0.2.1</w:t>
            </w:r>
          </w:p>
        </w:tc>
      </w:tr>
      <w:tr w:rsidR="00482962" w:rsidRPr="00A75C05" w14:paraId="6E4909D0" w14:textId="77777777" w:rsidTr="00337A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D93D39" w14:textId="0D976B95" w:rsidR="00482962" w:rsidRPr="00337A54" w:rsidRDefault="00482962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7A54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0E7E31" w14:textId="0E09F7B1" w:rsidR="00482962" w:rsidRPr="00337A54" w:rsidRDefault="00482962" w:rsidP="00B32630">
            <w:pPr>
              <w:snapToGrid w:val="0"/>
              <w:spacing w:after="0" w:line="240" w:lineRule="auto"/>
            </w:pPr>
            <w:r w:rsidRPr="00337A54">
              <w:rPr>
                <w:rFonts w:cs="Arial"/>
              </w:rPr>
              <w:t>S1-223306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0BC00C" w14:textId="42A6202D" w:rsidR="00482962" w:rsidRPr="00337A54" w:rsidRDefault="00482962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37A54">
              <w:rPr>
                <w:rFonts w:eastAsia="Times New Roman"/>
                <w:szCs w:val="18"/>
                <w:lang w:eastAsia="ar-SA"/>
              </w:rPr>
              <w:t>China Unicom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D34035" w14:textId="7A2D25FA" w:rsidR="00482962" w:rsidRPr="00337A54" w:rsidRDefault="00482962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37A54">
              <w:rPr>
                <w:rFonts w:eastAsia="Times New Roman"/>
                <w:szCs w:val="18"/>
                <w:lang w:eastAsia="ar-SA"/>
              </w:rPr>
              <w:t>Update skeleton-TR22851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533145" w14:textId="045F6770" w:rsidR="00482962" w:rsidRPr="00337A54" w:rsidRDefault="00337A54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7A54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003785" w14:textId="0E0A3DBA" w:rsidR="00482962" w:rsidRPr="00337A54" w:rsidRDefault="00482962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37A54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Update v0.2.0 and generate version 0.2.1</w:t>
            </w:r>
          </w:p>
          <w:p w14:paraId="2A211FCA" w14:textId="77777777" w:rsidR="00482962" w:rsidRDefault="00482962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37A54">
              <w:rPr>
                <w:rFonts w:eastAsia="Arial Unicode MS" w:cs="Arial"/>
                <w:szCs w:val="18"/>
                <w:lang w:eastAsia="ar-SA"/>
              </w:rPr>
              <w:t>Revision of S1-223038.</w:t>
            </w:r>
          </w:p>
          <w:p w14:paraId="2295F79D" w14:textId="77BBB349" w:rsidR="000710B5" w:rsidRPr="00337A54" w:rsidRDefault="000710B5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Changes to be implemented in baseline</w:t>
            </w:r>
          </w:p>
        </w:tc>
      </w:tr>
      <w:tr w:rsidR="00B32630" w:rsidRPr="00B04844" w14:paraId="7927CCFB" w14:textId="77777777" w:rsidTr="00780B8C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72B08694" w14:textId="77777777" w:rsidR="00B32630" w:rsidRPr="00D87E16" w:rsidRDefault="00B32630" w:rsidP="00B32630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>Former Use Cases</w:t>
            </w:r>
          </w:p>
        </w:tc>
      </w:tr>
      <w:tr w:rsidR="00B32630" w:rsidRPr="00A75C05" w14:paraId="7EBCD8B5" w14:textId="77777777" w:rsidTr="00780B8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15B1A5" w14:textId="15BD74DF" w:rsidR="00B32630" w:rsidRPr="00780B8C" w:rsidRDefault="00132955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80B8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4D04F9" w14:textId="784462F9" w:rsidR="00B32630" w:rsidRPr="00780B8C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80B8C">
              <w:rPr>
                <w:rFonts w:eastAsia="Times New Roman" w:cs="Arial"/>
                <w:szCs w:val="18"/>
                <w:lang w:eastAsia="ar-SA"/>
              </w:rPr>
              <w:t>S1-223025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C48C04" w14:textId="77777777" w:rsidR="00B32630" w:rsidRPr="00780B8C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80B8C">
              <w:rPr>
                <w:rFonts w:eastAsia="Times New Roman"/>
                <w:szCs w:val="18"/>
                <w:lang w:eastAsia="ar-SA"/>
              </w:rPr>
              <w:t>China Unicom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3C3AD7" w14:textId="77777777" w:rsidR="00B32630" w:rsidRPr="00780B8C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80B8C">
              <w:rPr>
                <w:rFonts w:eastAsia="Times New Roman"/>
                <w:szCs w:val="18"/>
                <w:lang w:eastAsia="ar-SA"/>
              </w:rPr>
              <w:t>Updated use case on network access control and mobility requirements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AA0539" w14:textId="5D9CBE83" w:rsidR="00B32630" w:rsidRPr="00780B8C" w:rsidRDefault="00780B8C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80B8C">
              <w:rPr>
                <w:rFonts w:eastAsia="Times New Roman" w:cs="Arial"/>
                <w:szCs w:val="18"/>
                <w:lang w:eastAsia="ar-SA"/>
              </w:rPr>
              <w:t>Revised to S1-223410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97419D" w14:textId="77777777" w:rsidR="00B32630" w:rsidRPr="00780B8C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80B8C" w:rsidRPr="00A75C05" w14:paraId="098BDA54" w14:textId="77777777" w:rsidTr="00780B8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96D32" w14:textId="34C0D347" w:rsidR="00780B8C" w:rsidRPr="00780B8C" w:rsidRDefault="00780B8C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80B8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EF7E6" w14:textId="22BE9428" w:rsidR="00780B8C" w:rsidRPr="00780B8C" w:rsidRDefault="00780B8C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80B8C">
              <w:rPr>
                <w:rFonts w:eastAsia="Times New Roman" w:cs="Arial"/>
                <w:szCs w:val="18"/>
                <w:lang w:eastAsia="ar-SA"/>
              </w:rPr>
              <w:t>S1-223410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8F924" w14:textId="171B666B" w:rsidR="00780B8C" w:rsidRPr="00780B8C" w:rsidRDefault="00780B8C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80B8C">
              <w:rPr>
                <w:rFonts w:eastAsia="Times New Roman"/>
                <w:szCs w:val="18"/>
                <w:lang w:eastAsia="ar-SA"/>
              </w:rPr>
              <w:t>China Unicom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A919A" w14:textId="1134C375" w:rsidR="00780B8C" w:rsidRPr="00780B8C" w:rsidRDefault="00780B8C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80B8C">
              <w:rPr>
                <w:rFonts w:eastAsia="Times New Roman"/>
                <w:szCs w:val="18"/>
                <w:lang w:eastAsia="ar-SA"/>
              </w:rPr>
              <w:t>Updated use case on network access control and mobility requirements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08B47" w14:textId="77777777" w:rsidR="00780B8C" w:rsidRPr="00780B8C" w:rsidRDefault="00780B8C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BDD77" w14:textId="55436F8D" w:rsidR="00780B8C" w:rsidRPr="00780B8C" w:rsidRDefault="00780B8C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Revision of S1-223025.</w:t>
            </w:r>
          </w:p>
        </w:tc>
      </w:tr>
      <w:tr w:rsidR="00B32630" w:rsidRPr="00A75C05" w14:paraId="3C9819C2" w14:textId="77777777" w:rsidTr="00780B8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C3A1E9" w14:textId="65E45B3D" w:rsidR="00B32630" w:rsidRPr="00780B8C" w:rsidRDefault="00132955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80B8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2730B4" w14:textId="7DDF158D" w:rsidR="00B32630" w:rsidRPr="00780B8C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80B8C">
              <w:rPr>
                <w:rFonts w:eastAsia="Times New Roman" w:cs="Arial"/>
                <w:szCs w:val="18"/>
                <w:lang w:eastAsia="ar-SA"/>
              </w:rPr>
              <w:t>S1-223139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8420B1" w14:textId="77777777" w:rsidR="00B32630" w:rsidRPr="00780B8C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80B8C">
              <w:rPr>
                <w:rFonts w:eastAsia="Times New Roman"/>
                <w:szCs w:val="18"/>
                <w:lang w:eastAsia="ar-SA"/>
              </w:rPr>
              <w:t>China Unicom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E6DBBA" w14:textId="77777777" w:rsidR="00B32630" w:rsidRPr="00780B8C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80B8C">
              <w:rPr>
                <w:rFonts w:eastAsia="Times New Roman"/>
                <w:szCs w:val="18"/>
                <w:lang w:eastAsia="ar-SA"/>
              </w:rPr>
              <w:t>Updated Use Case on Service Continuity and QoS Requirements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88359B" w14:textId="04468286" w:rsidR="00B32630" w:rsidRPr="00780B8C" w:rsidRDefault="00780B8C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80B8C">
              <w:rPr>
                <w:rFonts w:eastAsia="Times New Roman" w:cs="Arial"/>
                <w:szCs w:val="18"/>
                <w:lang w:eastAsia="ar-SA"/>
              </w:rPr>
              <w:t>Revised to S1-223411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7D3646" w14:textId="77777777" w:rsidR="00B32630" w:rsidRPr="00780B8C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80B8C" w:rsidRPr="00A75C05" w14:paraId="61C34260" w14:textId="77777777" w:rsidTr="00780B8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91B84" w14:textId="35CEA91F" w:rsidR="00780B8C" w:rsidRPr="00780B8C" w:rsidRDefault="00780B8C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80B8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14B52" w14:textId="6F7EEB72" w:rsidR="00780B8C" w:rsidRPr="00780B8C" w:rsidRDefault="00780B8C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80B8C">
              <w:rPr>
                <w:rFonts w:eastAsia="Times New Roman" w:cs="Arial"/>
                <w:szCs w:val="18"/>
                <w:lang w:eastAsia="ar-SA"/>
              </w:rPr>
              <w:t>S1-223411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3521C" w14:textId="2A03195E" w:rsidR="00780B8C" w:rsidRPr="00780B8C" w:rsidRDefault="00780B8C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80B8C">
              <w:rPr>
                <w:rFonts w:eastAsia="Times New Roman"/>
                <w:szCs w:val="18"/>
                <w:lang w:eastAsia="ar-SA"/>
              </w:rPr>
              <w:t>China Unicom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1B8B7" w14:textId="53F0E225" w:rsidR="00780B8C" w:rsidRPr="00780B8C" w:rsidRDefault="00780B8C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80B8C">
              <w:rPr>
                <w:rFonts w:eastAsia="Times New Roman"/>
                <w:szCs w:val="18"/>
                <w:lang w:eastAsia="ar-SA"/>
              </w:rPr>
              <w:t>Updated Use Case on Service Continuity and QoS Requirements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81555" w14:textId="77777777" w:rsidR="00780B8C" w:rsidRPr="00780B8C" w:rsidRDefault="00780B8C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10FB" w14:textId="1AD64ADF" w:rsidR="00780B8C" w:rsidRPr="00780B8C" w:rsidRDefault="00780B8C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Revision of S1-223139.</w:t>
            </w:r>
          </w:p>
        </w:tc>
      </w:tr>
      <w:tr w:rsidR="00B32630" w:rsidRPr="00B04844" w14:paraId="328E8068" w14:textId="77777777" w:rsidTr="00735632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06EFA4B6" w14:textId="77777777" w:rsidR="00B32630" w:rsidRPr="00D87E16" w:rsidRDefault="00B32630" w:rsidP="00B32630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>New Use Cases</w:t>
            </w:r>
          </w:p>
        </w:tc>
      </w:tr>
      <w:tr w:rsidR="00B32630" w:rsidRPr="00A75C05" w14:paraId="55C16DD6" w14:textId="77777777" w:rsidTr="0073563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D4EDFE" w14:textId="02ABFE4D" w:rsidR="00B32630" w:rsidRPr="00735632" w:rsidRDefault="00132955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3563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BB158C" w14:textId="368DBE50" w:rsidR="00B32630" w:rsidRPr="00735632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35632">
              <w:rPr>
                <w:rFonts w:eastAsia="Times New Roman" w:cs="Arial"/>
                <w:szCs w:val="18"/>
                <w:lang w:eastAsia="ar-SA"/>
              </w:rPr>
              <w:t>S1-223028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366165" w14:textId="77777777" w:rsidR="00B32630" w:rsidRPr="00735632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35632">
              <w:rPr>
                <w:rFonts w:eastAsia="Times New Roman"/>
                <w:szCs w:val="18"/>
                <w:lang w:eastAsia="ar-SA"/>
              </w:rPr>
              <w:t>China Unicom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4328C0" w14:textId="77777777" w:rsidR="00B32630" w:rsidRPr="00735632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35632">
              <w:rPr>
                <w:rFonts w:eastAsia="Times New Roman"/>
                <w:szCs w:val="18"/>
                <w:lang w:eastAsia="ar-SA"/>
              </w:rPr>
              <w:t>Use Case on Hosted Services Requirements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7F050C" w14:textId="62D96343" w:rsidR="00B32630" w:rsidRPr="00735632" w:rsidRDefault="00735632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5632">
              <w:rPr>
                <w:rFonts w:eastAsia="Times New Roman" w:cs="Arial"/>
                <w:szCs w:val="18"/>
                <w:lang w:eastAsia="ar-SA"/>
              </w:rPr>
              <w:t>Revised to S1-223418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F17926" w14:textId="77777777" w:rsidR="00B32630" w:rsidRPr="00735632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35632" w:rsidRPr="00A75C05" w14:paraId="5645E4AD" w14:textId="77777777" w:rsidTr="004C7F4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0A6C0" w14:textId="4BF9AF54" w:rsidR="00735632" w:rsidRPr="00735632" w:rsidRDefault="00735632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3563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9FFB9" w14:textId="54D0260E" w:rsidR="00735632" w:rsidRPr="00735632" w:rsidRDefault="00735632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C7F4D">
              <w:rPr>
                <w:rFonts w:eastAsia="Times New Roman" w:cs="Arial"/>
                <w:szCs w:val="18"/>
                <w:lang w:eastAsia="ar-SA"/>
              </w:rPr>
              <w:t>S1-223418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42C4E" w14:textId="2AD54F1F" w:rsidR="00735632" w:rsidRPr="00735632" w:rsidRDefault="00735632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35632">
              <w:rPr>
                <w:rFonts w:eastAsia="Times New Roman"/>
                <w:szCs w:val="18"/>
                <w:lang w:eastAsia="ar-SA"/>
              </w:rPr>
              <w:t>China Unicom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48CD8" w14:textId="544920CB" w:rsidR="00735632" w:rsidRPr="00735632" w:rsidRDefault="00735632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35632">
              <w:rPr>
                <w:rFonts w:eastAsia="Times New Roman"/>
                <w:szCs w:val="18"/>
                <w:lang w:eastAsia="ar-SA"/>
              </w:rPr>
              <w:t>Use Case on Hosted Services Requirements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C1282" w14:textId="77777777" w:rsidR="00735632" w:rsidRPr="00735632" w:rsidRDefault="00735632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EEF7A" w14:textId="52629404" w:rsidR="00735632" w:rsidRPr="00735632" w:rsidRDefault="00735632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Revision of S1-223028.</w:t>
            </w:r>
          </w:p>
        </w:tc>
      </w:tr>
      <w:tr w:rsidR="00B32630" w:rsidRPr="00A75C05" w14:paraId="4DE5C8FB" w14:textId="77777777" w:rsidTr="00384CA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9F8C12" w14:textId="43CE91CA" w:rsidR="00B32630" w:rsidRPr="00482962" w:rsidRDefault="00132955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8296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CD8CDF" w14:textId="60E24C12" w:rsidR="00B32630" w:rsidRPr="00482962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1470E">
              <w:rPr>
                <w:rFonts w:eastAsia="Times New Roman" w:cs="Arial"/>
                <w:szCs w:val="18"/>
                <w:lang w:eastAsia="ar-SA"/>
              </w:rPr>
              <w:t>S1-223035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A20414" w14:textId="77777777" w:rsidR="00B32630" w:rsidRPr="00482962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82962">
              <w:rPr>
                <w:rFonts w:eastAsia="Times New Roman"/>
                <w:szCs w:val="18"/>
                <w:lang w:eastAsia="ar-SA"/>
              </w:rPr>
              <w:t>China Unicom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834E87" w14:textId="77777777" w:rsidR="00B32630" w:rsidRPr="00482962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82962">
              <w:rPr>
                <w:rFonts w:eastAsia="Times New Roman"/>
                <w:szCs w:val="18"/>
                <w:lang w:eastAsia="ar-SA"/>
              </w:rPr>
              <w:t>Use Case on Emergency Requirements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687407" w14:textId="1754C2AA" w:rsidR="00B32630" w:rsidRPr="00482962" w:rsidRDefault="00482962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2962">
              <w:rPr>
                <w:rFonts w:eastAsia="Times New Roman" w:cs="Arial"/>
                <w:szCs w:val="18"/>
                <w:lang w:eastAsia="ar-SA"/>
              </w:rPr>
              <w:t>Revised to S1-223307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37E1FE" w14:textId="77777777" w:rsidR="00B32630" w:rsidRPr="00482962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82962" w:rsidRPr="00A75C05" w14:paraId="1D524BCC" w14:textId="77777777" w:rsidTr="00384CA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B45287" w14:textId="2BDAD101" w:rsidR="00482962" w:rsidRPr="00384CA2" w:rsidRDefault="00482962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84CA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CEAD93" w14:textId="16E85C30" w:rsidR="00482962" w:rsidRPr="00384CA2" w:rsidRDefault="00482962" w:rsidP="00B32630">
            <w:pPr>
              <w:snapToGrid w:val="0"/>
              <w:spacing w:after="0" w:line="240" w:lineRule="auto"/>
            </w:pPr>
            <w:r w:rsidRPr="00384CA2">
              <w:rPr>
                <w:rFonts w:cs="Arial"/>
              </w:rPr>
              <w:t>S1-223307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E5EADF" w14:textId="2265BC8C" w:rsidR="00482962" w:rsidRPr="00384CA2" w:rsidRDefault="00482962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84CA2">
              <w:rPr>
                <w:rFonts w:eastAsia="Times New Roman"/>
                <w:szCs w:val="18"/>
                <w:lang w:eastAsia="ar-SA"/>
              </w:rPr>
              <w:t>China Unicom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703A43" w14:textId="33FEF9BD" w:rsidR="00482962" w:rsidRPr="00384CA2" w:rsidRDefault="00482962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84CA2">
              <w:rPr>
                <w:rFonts w:eastAsia="Times New Roman"/>
                <w:szCs w:val="18"/>
                <w:lang w:eastAsia="ar-SA"/>
              </w:rPr>
              <w:t>Use Case on Emergency Requirements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780098" w14:textId="5D90EE7E" w:rsidR="00482962" w:rsidRPr="00384CA2" w:rsidRDefault="00384CA2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84CA2">
              <w:rPr>
                <w:rFonts w:eastAsia="Times New Roman" w:cs="Arial"/>
                <w:szCs w:val="18"/>
                <w:lang w:eastAsia="ar-SA"/>
              </w:rPr>
              <w:t>Revised to S1-223419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BBA268" w14:textId="793286AE" w:rsidR="00482962" w:rsidRPr="00384CA2" w:rsidRDefault="00482962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84CA2">
              <w:rPr>
                <w:rFonts w:eastAsia="Arial Unicode MS" w:cs="Arial"/>
                <w:szCs w:val="18"/>
                <w:lang w:eastAsia="ar-SA"/>
              </w:rPr>
              <w:t>Revision of S1-223035.</w:t>
            </w:r>
          </w:p>
        </w:tc>
      </w:tr>
      <w:tr w:rsidR="00384CA2" w:rsidRPr="00A75C05" w14:paraId="6B95CB4C" w14:textId="77777777" w:rsidTr="0039612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3D516" w14:textId="2CD6A26A" w:rsidR="00384CA2" w:rsidRPr="00384CA2" w:rsidRDefault="00384CA2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84CA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25FDE" w14:textId="28AA7063" w:rsidR="00384CA2" w:rsidRPr="00384CA2" w:rsidRDefault="00384CA2" w:rsidP="00B32630">
            <w:pPr>
              <w:snapToGrid w:val="0"/>
              <w:spacing w:after="0" w:line="240" w:lineRule="auto"/>
              <w:rPr>
                <w:rFonts w:cs="Arial"/>
              </w:rPr>
            </w:pPr>
            <w:r w:rsidRPr="00384CA2">
              <w:rPr>
                <w:rFonts w:cs="Arial"/>
              </w:rPr>
              <w:t>S1-223419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4AE4D" w14:textId="1377F6DE" w:rsidR="00384CA2" w:rsidRPr="00384CA2" w:rsidRDefault="00384CA2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84CA2">
              <w:rPr>
                <w:rFonts w:eastAsia="Times New Roman"/>
                <w:szCs w:val="18"/>
                <w:lang w:eastAsia="ar-SA"/>
              </w:rPr>
              <w:t>China Unicom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FAB0B" w14:textId="7C4664CF" w:rsidR="00384CA2" w:rsidRPr="00384CA2" w:rsidRDefault="00384CA2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84CA2">
              <w:rPr>
                <w:rFonts w:eastAsia="Times New Roman"/>
                <w:szCs w:val="18"/>
                <w:lang w:eastAsia="ar-SA"/>
              </w:rPr>
              <w:t>Use Case on Emergency Requirements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1B47D" w14:textId="77777777" w:rsidR="00384CA2" w:rsidRPr="00384CA2" w:rsidRDefault="00384CA2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DF8E3" w14:textId="0F1FF5BD" w:rsidR="00384CA2" w:rsidRDefault="00384CA2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84CA2">
              <w:rPr>
                <w:rFonts w:eastAsia="Arial Unicode MS" w:cs="Arial"/>
                <w:i/>
                <w:szCs w:val="18"/>
                <w:lang w:eastAsia="ar-SA"/>
              </w:rPr>
              <w:t>Revision of S1-223035.</w:t>
            </w:r>
          </w:p>
          <w:p w14:paraId="74C60409" w14:textId="41218B68" w:rsidR="00384CA2" w:rsidRPr="00384CA2" w:rsidRDefault="00384CA2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Revision of S1-223307.</w:t>
            </w:r>
          </w:p>
        </w:tc>
      </w:tr>
      <w:tr w:rsidR="00B32630" w:rsidRPr="00A75C05" w14:paraId="76289DF4" w14:textId="77777777" w:rsidTr="00780B8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022288" w14:textId="3412DB6D" w:rsidR="00B32630" w:rsidRPr="00780B8C" w:rsidRDefault="00132955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80B8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F3727C" w14:textId="13EE180B" w:rsidR="00B32630" w:rsidRPr="00780B8C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80B8C">
              <w:rPr>
                <w:rFonts w:eastAsia="Times New Roman" w:cs="Arial"/>
                <w:szCs w:val="18"/>
                <w:lang w:eastAsia="ar-SA"/>
              </w:rPr>
              <w:t>S1-223116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7B9F92" w14:textId="77777777" w:rsidR="00B32630" w:rsidRPr="00780B8C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80B8C">
              <w:rPr>
                <w:rFonts w:eastAsia="Times New Roman"/>
                <w:szCs w:val="18"/>
                <w:lang w:eastAsia="ar-SA"/>
              </w:rPr>
              <w:t>CATT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A55113" w14:textId="77777777" w:rsidR="00B32630" w:rsidRPr="00780B8C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80B8C">
              <w:rPr>
                <w:rFonts w:eastAsia="Times New Roman"/>
                <w:szCs w:val="18"/>
                <w:lang w:eastAsia="ar-SA"/>
              </w:rPr>
              <w:t>use case of long-distance mobility in and across shared network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240B40" w14:textId="731B6E9F" w:rsidR="00B32630" w:rsidRPr="00780B8C" w:rsidRDefault="00780B8C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80B8C">
              <w:rPr>
                <w:rFonts w:eastAsia="Times New Roman" w:cs="Arial"/>
                <w:szCs w:val="18"/>
                <w:lang w:eastAsia="ar-SA"/>
              </w:rPr>
              <w:t>Revised to S1-223412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D06112" w14:textId="77777777" w:rsidR="00B32630" w:rsidRPr="00780B8C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80B8C" w:rsidRPr="00A75C05" w14:paraId="10442B93" w14:textId="77777777" w:rsidTr="00780B8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024BC" w14:textId="31F6F082" w:rsidR="00780B8C" w:rsidRPr="00780B8C" w:rsidRDefault="00780B8C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80B8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DEC5B" w14:textId="58F81774" w:rsidR="00780B8C" w:rsidRPr="00780B8C" w:rsidRDefault="00780B8C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80B8C">
              <w:rPr>
                <w:rFonts w:eastAsia="Times New Roman" w:cs="Arial"/>
                <w:szCs w:val="18"/>
                <w:lang w:eastAsia="ar-SA"/>
              </w:rPr>
              <w:t>S1-223412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13168" w14:textId="4EB24722" w:rsidR="00780B8C" w:rsidRPr="00780B8C" w:rsidRDefault="00780B8C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80B8C">
              <w:rPr>
                <w:rFonts w:eastAsia="Times New Roman"/>
                <w:szCs w:val="18"/>
                <w:lang w:eastAsia="ar-SA"/>
              </w:rPr>
              <w:t>CATT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12E29" w14:textId="285FAFDB" w:rsidR="00780B8C" w:rsidRPr="00780B8C" w:rsidRDefault="00780B8C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80B8C">
              <w:rPr>
                <w:rFonts w:eastAsia="Times New Roman"/>
                <w:szCs w:val="18"/>
                <w:lang w:eastAsia="ar-SA"/>
              </w:rPr>
              <w:t>use case of long-distance mobility in and across shared network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4AA65" w14:textId="77777777" w:rsidR="00780B8C" w:rsidRPr="00780B8C" w:rsidRDefault="00780B8C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9B3D0" w14:textId="2248675E" w:rsidR="00780B8C" w:rsidRPr="00780B8C" w:rsidRDefault="00780B8C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Revision of S1-223116.</w:t>
            </w:r>
          </w:p>
        </w:tc>
      </w:tr>
      <w:tr w:rsidR="00B32630" w:rsidRPr="00B04844" w14:paraId="124A2477" w14:textId="77777777" w:rsidTr="00F00F7D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FE0E8A7" w14:textId="77777777" w:rsidR="00B32630" w:rsidRPr="00D87E16" w:rsidRDefault="00B32630" w:rsidP="00B32630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>Others</w:t>
            </w:r>
          </w:p>
        </w:tc>
      </w:tr>
      <w:tr w:rsidR="00B32630" w:rsidRPr="00A75C05" w14:paraId="02A50480" w14:textId="77777777" w:rsidTr="00F00F7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2D634C" w14:textId="7A5E3832" w:rsidR="00B32630" w:rsidRPr="00F00F7D" w:rsidRDefault="00132955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00F7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470D30" w14:textId="656529F0" w:rsidR="00B32630" w:rsidRPr="00F00F7D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00F7D">
              <w:rPr>
                <w:rFonts w:eastAsia="Times New Roman" w:cs="Arial"/>
                <w:szCs w:val="18"/>
                <w:lang w:eastAsia="ar-SA"/>
              </w:rPr>
              <w:t>S1-223115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D1B537" w14:textId="109E555A" w:rsidR="00B32630" w:rsidRPr="00F00F7D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00F7D">
              <w:rPr>
                <w:rFonts w:eastAsia="Times New Roman"/>
                <w:szCs w:val="18"/>
                <w:lang w:eastAsia="ar-SA"/>
              </w:rPr>
              <w:t>CATT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21E376" w14:textId="253D2255" w:rsidR="00B32630" w:rsidRPr="00F00F7D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00F7D">
              <w:rPr>
                <w:rFonts w:eastAsia="Times New Roman"/>
                <w:szCs w:val="18"/>
                <w:lang w:eastAsia="ar-SA"/>
              </w:rPr>
              <w:t>Considerations on security_r2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1FEF99" w14:textId="4BB3D233" w:rsidR="00B32630" w:rsidRPr="00F00F7D" w:rsidRDefault="00F00F7D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0F7D">
              <w:rPr>
                <w:rFonts w:eastAsia="Times New Roman" w:cs="Arial"/>
                <w:szCs w:val="18"/>
                <w:lang w:eastAsia="ar-SA"/>
              </w:rPr>
              <w:t>Revised to S1-223420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37903C" w14:textId="77777777" w:rsidR="00B32630" w:rsidRPr="00F00F7D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00F7D" w:rsidRPr="00A75C05" w14:paraId="02C7C6B6" w14:textId="77777777" w:rsidTr="00B239D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34F5F" w14:textId="4690C452" w:rsidR="00F00F7D" w:rsidRPr="00F00F7D" w:rsidRDefault="00F00F7D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00F7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8CB74" w14:textId="1302DEA2" w:rsidR="00F00F7D" w:rsidRPr="00F00F7D" w:rsidRDefault="00F00F7D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6165D">
              <w:rPr>
                <w:rFonts w:eastAsia="Times New Roman" w:cs="Arial"/>
                <w:szCs w:val="18"/>
                <w:lang w:eastAsia="ar-SA"/>
              </w:rPr>
              <w:t>S1-223420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1CFBF" w14:textId="4B1261A3" w:rsidR="00F00F7D" w:rsidRPr="00F00F7D" w:rsidRDefault="00F00F7D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00F7D">
              <w:rPr>
                <w:rFonts w:eastAsia="Times New Roman"/>
                <w:szCs w:val="18"/>
                <w:lang w:eastAsia="ar-SA"/>
              </w:rPr>
              <w:t>CATT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BAB79" w14:textId="1B388F5F" w:rsidR="00F00F7D" w:rsidRPr="00F00F7D" w:rsidRDefault="00F00F7D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00F7D">
              <w:rPr>
                <w:rFonts w:eastAsia="Times New Roman"/>
                <w:szCs w:val="18"/>
                <w:lang w:eastAsia="ar-SA"/>
              </w:rPr>
              <w:t>Considerations on security_r2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E4009" w14:textId="77777777" w:rsidR="00F00F7D" w:rsidRPr="00F00F7D" w:rsidRDefault="00F00F7D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B7582" w14:textId="451ED65C" w:rsidR="00F00F7D" w:rsidRPr="00F00F7D" w:rsidRDefault="00F00F7D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Revision of S1-223115.</w:t>
            </w:r>
          </w:p>
        </w:tc>
      </w:tr>
      <w:tr w:rsidR="00B32630" w:rsidRPr="00745D37" w14:paraId="2C111D05" w14:textId="77777777" w:rsidTr="00E82EE4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FD9A810" w14:textId="405E9FAB" w:rsidR="00B32630" w:rsidRPr="00745D37" w:rsidRDefault="00B32630" w:rsidP="00B32630">
            <w:pPr>
              <w:pStyle w:val="Heading3"/>
              <w:rPr>
                <w:lang w:val="en-US"/>
              </w:rPr>
            </w:pPr>
            <w:proofErr w:type="spellStart"/>
            <w:r>
              <w:rPr>
                <w:rFonts w:hint="eastAsia"/>
              </w:rPr>
              <w:t>FS_NetShare</w:t>
            </w:r>
            <w:proofErr w:type="spellEnd"/>
            <w:r>
              <w:t xml:space="preserve"> Output</w:t>
            </w:r>
          </w:p>
        </w:tc>
      </w:tr>
      <w:tr w:rsidR="00B32630" w:rsidRPr="00A75C05" w14:paraId="09379BE6" w14:textId="77777777" w:rsidTr="00E82EE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A170B5" w14:textId="68EB9660" w:rsidR="00B32630" w:rsidRPr="00E82EE4" w:rsidRDefault="00132955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82EE4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6DBE93" w14:textId="21A98C5E" w:rsidR="00B32630" w:rsidRPr="00E82EE4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82EE4">
              <w:rPr>
                <w:rFonts w:eastAsia="Times New Roman" w:cs="Arial"/>
                <w:szCs w:val="18"/>
                <w:lang w:eastAsia="ar-SA"/>
              </w:rPr>
              <w:t>S1-223126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34D9C2" w14:textId="77777777" w:rsidR="00B32630" w:rsidRPr="00E82EE4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82EE4">
              <w:rPr>
                <w:rFonts w:eastAsia="Times New Roman"/>
                <w:szCs w:val="18"/>
                <w:lang w:eastAsia="ar-SA"/>
              </w:rPr>
              <w:t>China Unicom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929E79" w14:textId="77777777" w:rsidR="00B32630" w:rsidRPr="00E82EE4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82EE4">
              <w:rPr>
                <w:rFonts w:eastAsia="Times New Roman"/>
                <w:szCs w:val="18"/>
                <w:lang w:eastAsia="ar-SA"/>
              </w:rPr>
              <w:t>Cover sheet of the TR22.851 for approval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D66E3C" w14:textId="50B09FD4" w:rsidR="00B32630" w:rsidRPr="00E82EE4" w:rsidRDefault="00E82EE4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82EE4">
              <w:rPr>
                <w:rFonts w:eastAsia="Times New Roman" w:cs="Arial"/>
                <w:szCs w:val="18"/>
                <w:lang w:eastAsia="ar-SA"/>
              </w:rPr>
              <w:t>Revised to S1-223421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4FCB50" w14:textId="77777777" w:rsidR="00B32630" w:rsidRPr="00E82EE4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82EE4" w:rsidRPr="00A75C05" w14:paraId="64E035EC" w14:textId="77777777" w:rsidTr="008C32E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E41F7" w14:textId="1CA99508" w:rsidR="00E82EE4" w:rsidRPr="00E82EE4" w:rsidRDefault="00E82EE4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82EE4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55854" w14:textId="2476A969" w:rsidR="00E82EE4" w:rsidRPr="00E82EE4" w:rsidRDefault="00E82EE4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6165D">
              <w:rPr>
                <w:rFonts w:eastAsia="Times New Roman" w:cs="Arial"/>
                <w:szCs w:val="18"/>
                <w:lang w:eastAsia="ar-SA"/>
              </w:rPr>
              <w:t>S1-223421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A5FD0" w14:textId="6EFD7764" w:rsidR="00E82EE4" w:rsidRPr="00E82EE4" w:rsidRDefault="00E82EE4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82EE4">
              <w:rPr>
                <w:rFonts w:eastAsia="Times New Roman"/>
                <w:szCs w:val="18"/>
                <w:lang w:eastAsia="ar-SA"/>
              </w:rPr>
              <w:t>China Unicom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A8B79" w14:textId="0CDA3A88" w:rsidR="00E82EE4" w:rsidRPr="00E82EE4" w:rsidRDefault="00E82EE4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82EE4">
              <w:rPr>
                <w:rFonts w:eastAsia="Times New Roman"/>
                <w:szCs w:val="18"/>
                <w:lang w:eastAsia="ar-SA"/>
              </w:rPr>
              <w:t>Cover sheet of the TR22.851 for approval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583CB" w14:textId="77777777" w:rsidR="00E82EE4" w:rsidRPr="00E82EE4" w:rsidRDefault="00E82EE4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DA642" w14:textId="088199FF" w:rsidR="00E82EE4" w:rsidRPr="00E82EE4" w:rsidRDefault="00E82EE4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Revision of S1-223126.</w:t>
            </w:r>
          </w:p>
        </w:tc>
      </w:tr>
      <w:tr w:rsidR="00B32630" w:rsidRPr="00745D37" w14:paraId="2421C81F" w14:textId="77777777" w:rsidTr="000A4932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CE624E1" w14:textId="697C9257" w:rsidR="00B32630" w:rsidRPr="00745D37" w:rsidRDefault="00B32630" w:rsidP="00B32630">
            <w:pPr>
              <w:pStyle w:val="Heading2"/>
              <w:rPr>
                <w:lang w:val="en-US"/>
              </w:rPr>
            </w:pPr>
            <w:r w:rsidRPr="00FD2CBE">
              <w:t>FS_A</w:t>
            </w:r>
            <w:r w:rsidRPr="00C63302">
              <w:t>IML</w:t>
            </w:r>
            <w:r w:rsidRPr="000222B9">
              <w:t>_Ph2</w:t>
            </w:r>
            <w:r w:rsidRPr="00745D37">
              <w:rPr>
                <w:lang w:val="en-US"/>
              </w:rPr>
              <w:t xml:space="preserve">: </w:t>
            </w:r>
            <w:r>
              <w:rPr>
                <w:rFonts w:eastAsia="Batang"/>
                <w:lang w:eastAsia="zh-CN"/>
              </w:rPr>
              <w:t xml:space="preserve">Study on </w:t>
            </w:r>
            <w:r w:rsidRPr="000222B9">
              <w:rPr>
                <w:rFonts w:eastAsia="Batang"/>
                <w:lang w:eastAsia="zh-CN"/>
              </w:rPr>
              <w:t>AI/ML Model Transfer_Phase2</w:t>
            </w:r>
            <w:r w:rsidRPr="00745D37">
              <w:rPr>
                <w:lang w:val="en-US"/>
              </w:rPr>
              <w:t xml:space="preserve"> [</w:t>
            </w:r>
            <w:r w:rsidRPr="00BB2540">
              <w:rPr>
                <w:lang w:val="en-US"/>
              </w:rPr>
              <w:t>SP-220083</w:t>
            </w:r>
            <w:r w:rsidRPr="00745D37">
              <w:rPr>
                <w:lang w:val="en-US"/>
              </w:rPr>
              <w:t>]</w:t>
            </w:r>
          </w:p>
        </w:tc>
      </w:tr>
      <w:tr w:rsidR="00B32630" w:rsidRPr="00AA7BD2" w14:paraId="54ED0131" w14:textId="77777777" w:rsidTr="000A4932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2D9984F8" w14:textId="77777777" w:rsidR="00B32630" w:rsidRPr="004067FF" w:rsidRDefault="00B32630" w:rsidP="00B32630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758EDDA1" w14:textId="25D3F161" w:rsidR="00B32630" w:rsidRPr="00DF5A37" w:rsidRDefault="00B32630" w:rsidP="00B3263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nl-NL" w:eastAsia="ar-SA"/>
              </w:rPr>
            </w:pPr>
            <w:r w:rsidRPr="0097573B">
              <w:rPr>
                <w:rFonts w:eastAsia="Arial Unicode MS" w:cs="Arial"/>
                <w:szCs w:val="18"/>
                <w:lang w:val="nl-NL" w:eastAsia="ar-SA"/>
              </w:rPr>
              <w:lastRenderedPageBreak/>
              <w:t xml:space="preserve">Rapporteur: </w:t>
            </w:r>
            <w:r w:rsidRPr="0097573B">
              <w:rPr>
                <w:lang w:val="nl-NL"/>
              </w:rPr>
              <w:t>Xu Yang (</w:t>
            </w:r>
            <w:r w:rsidRPr="00DF5A37">
              <w:rPr>
                <w:lang w:val="nl-NL"/>
              </w:rPr>
              <w:t>OPPO)</w:t>
            </w:r>
          </w:p>
          <w:p w14:paraId="04D96AE5" w14:textId="096D3F6D" w:rsidR="00B32630" w:rsidRPr="00CB4C92" w:rsidRDefault="00B32630" w:rsidP="00B32630">
            <w:pPr>
              <w:suppressAutoHyphens/>
              <w:spacing w:after="0" w:line="240" w:lineRule="auto"/>
              <w:rPr>
                <w:rStyle w:val="Hyperlink"/>
                <w:rFonts w:eastAsia="Arial Unicode MS" w:cs="Arial"/>
                <w:szCs w:val="18"/>
                <w:lang w:val="nl-NL" w:eastAsia="ar-SA"/>
              </w:rPr>
            </w:pPr>
            <w:proofErr w:type="spellStart"/>
            <w:r w:rsidRPr="00DF5A37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DF5A37">
              <w:rPr>
                <w:rFonts w:eastAsia="Arial Unicode MS" w:cs="Arial"/>
                <w:szCs w:val="18"/>
                <w:lang w:val="fr-FR" w:eastAsia="ar-SA"/>
              </w:rPr>
              <w:t>version:</w:t>
            </w:r>
            <w:proofErr w:type="gramEnd"/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 w:rsidRPr="00BB2540">
              <w:rPr>
                <w:rFonts w:eastAsia="Arial Unicode MS" w:cs="Arial"/>
                <w:lang w:val="fr-FR"/>
              </w:rPr>
              <w:t>TR22.876v0.1.0</w:t>
            </w:r>
          </w:p>
          <w:p w14:paraId="23E67AFB" w14:textId="74990D14" w:rsidR="00B32630" w:rsidRDefault="00B32630" w:rsidP="00B3263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114939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114939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SA#9</w:t>
            </w:r>
            <w:r>
              <w:rPr>
                <w:rFonts w:eastAsia="Arial Unicode MS" w:cs="Arial"/>
                <w:szCs w:val="18"/>
                <w:lang w:val="fr-FR" w:eastAsia="ar-SA"/>
              </w:rPr>
              <w:t>8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(</w:t>
            </w:r>
            <w:r>
              <w:rPr>
                <w:rFonts w:eastAsia="Arial Unicode MS" w:cs="Arial"/>
                <w:szCs w:val="18"/>
                <w:lang w:val="fr-FR" w:eastAsia="ar-SA"/>
              </w:rPr>
              <w:t>03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/202</w:t>
            </w:r>
            <w:r>
              <w:rPr>
                <w:rFonts w:eastAsia="Arial Unicode MS" w:cs="Arial"/>
                <w:szCs w:val="18"/>
                <w:lang w:val="fr-FR" w:eastAsia="ar-SA"/>
              </w:rPr>
              <w:t>3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)</w:t>
            </w:r>
          </w:p>
          <w:p w14:paraId="5C08B3F7" w14:textId="7DA9D269" w:rsidR="00B32630" w:rsidRPr="00AA7BD2" w:rsidRDefault="00B32630" w:rsidP="00B3263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59704C"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 w:rsidRPr="0059704C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59704C"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35</w:t>
            </w:r>
            <w:r w:rsidRPr="0059704C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</w:tc>
      </w:tr>
      <w:tr w:rsidR="00B32630" w:rsidRPr="00B04844" w14:paraId="41713364" w14:textId="77777777" w:rsidTr="005C1868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7C722137" w14:textId="77777777" w:rsidR="00B32630" w:rsidRPr="00D87E16" w:rsidRDefault="00B32630" w:rsidP="00B32630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lastRenderedPageBreak/>
              <w:t>Former Use Cases</w:t>
            </w:r>
          </w:p>
        </w:tc>
      </w:tr>
      <w:tr w:rsidR="006A3EEF" w:rsidRPr="00A75C05" w14:paraId="59350632" w14:textId="77777777" w:rsidTr="005C186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D200B3" w14:textId="2F5A4B9D" w:rsidR="006A3EEF" w:rsidRPr="005C1868" w:rsidRDefault="006A3EEF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C186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71B2A3" w14:textId="7D952CC2" w:rsidR="006A3EEF" w:rsidRPr="005C1868" w:rsidRDefault="006A3EEF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C1868">
              <w:rPr>
                <w:rFonts w:eastAsia="Times New Roman" w:cs="Arial"/>
                <w:szCs w:val="18"/>
                <w:lang w:eastAsia="ar-SA"/>
              </w:rPr>
              <w:t>S1-223040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DEE85C" w14:textId="641106E3" w:rsidR="006A3EEF" w:rsidRPr="005C1868" w:rsidRDefault="006A3EEF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C1868">
              <w:rPr>
                <w:rFonts w:eastAsia="Times New Roman"/>
                <w:szCs w:val="18"/>
                <w:lang w:eastAsia="ar-SA"/>
              </w:rPr>
              <w:t>China Telecommunications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8506C2" w14:textId="7C42118C" w:rsidR="006A3EEF" w:rsidRPr="005C1868" w:rsidRDefault="006A3EEF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C1868">
              <w:rPr>
                <w:rFonts w:eastAsia="Times New Roman"/>
                <w:szCs w:val="18"/>
                <w:lang w:eastAsia="ar-SA"/>
              </w:rPr>
              <w:t>Update of Use Case of AI model transfer management through direct device connection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612B8C" w14:textId="771D958E" w:rsidR="006A3EEF" w:rsidRPr="005C1868" w:rsidRDefault="005C1868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1868">
              <w:rPr>
                <w:rFonts w:eastAsia="Times New Roman" w:cs="Arial"/>
                <w:szCs w:val="18"/>
                <w:lang w:eastAsia="ar-SA"/>
              </w:rPr>
              <w:t>Revised to S1-220413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D0896E" w14:textId="77777777" w:rsidR="006A3EEF" w:rsidRPr="005C1868" w:rsidRDefault="006A3EEF" w:rsidP="006A3EE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C1868" w:rsidRPr="00A75C05" w14:paraId="4FEA9BC1" w14:textId="77777777" w:rsidTr="001658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D5C89" w14:textId="48D4A376" w:rsidR="005C1868" w:rsidRPr="005C1868" w:rsidRDefault="005C1868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C186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3C6F0" w14:textId="1483DC3D" w:rsidR="005C1868" w:rsidRPr="005C1868" w:rsidRDefault="005C1868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5828">
              <w:rPr>
                <w:rFonts w:eastAsia="Times New Roman" w:cs="Arial"/>
                <w:szCs w:val="18"/>
                <w:lang w:eastAsia="ar-SA"/>
              </w:rPr>
              <w:t>S1-22</w:t>
            </w:r>
            <w:r w:rsidR="006C5F4D">
              <w:rPr>
                <w:rFonts w:eastAsia="Times New Roman" w:cs="Arial"/>
                <w:szCs w:val="18"/>
                <w:lang w:eastAsia="ar-SA"/>
              </w:rPr>
              <w:t>3</w:t>
            </w:r>
            <w:r w:rsidRPr="00165828">
              <w:rPr>
                <w:rFonts w:eastAsia="Times New Roman" w:cs="Arial"/>
                <w:szCs w:val="18"/>
                <w:lang w:eastAsia="ar-SA"/>
              </w:rPr>
              <w:t>413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3D6DA" w14:textId="4450110C" w:rsidR="005C1868" w:rsidRPr="005C1868" w:rsidRDefault="005C1868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C1868">
              <w:rPr>
                <w:rFonts w:eastAsia="Times New Roman"/>
                <w:szCs w:val="18"/>
                <w:lang w:eastAsia="ar-SA"/>
              </w:rPr>
              <w:t>China Telecommunications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65818" w14:textId="4EAACF9A" w:rsidR="005C1868" w:rsidRPr="005C1868" w:rsidRDefault="005C1868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C1868">
              <w:rPr>
                <w:rFonts w:eastAsia="Times New Roman"/>
                <w:szCs w:val="18"/>
                <w:lang w:eastAsia="ar-SA"/>
              </w:rPr>
              <w:t>Update of Use Case of AI model transfer management through direct device connection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E3D9A" w14:textId="77777777" w:rsidR="005C1868" w:rsidRPr="005C1868" w:rsidRDefault="005C1868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E0F37" w14:textId="76660EBB" w:rsidR="005C1868" w:rsidRPr="005C1868" w:rsidRDefault="005C1868" w:rsidP="006A3EE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Revision of S1-223040.</w:t>
            </w:r>
          </w:p>
        </w:tc>
      </w:tr>
      <w:tr w:rsidR="006A3EEF" w:rsidRPr="00A75C05" w14:paraId="2839E185" w14:textId="77777777" w:rsidTr="00A4210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3B7FB5" w14:textId="36138739" w:rsidR="006A3EEF" w:rsidRPr="00A42104" w:rsidRDefault="006A3EEF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4210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9F30E7" w14:textId="45CE5C7B" w:rsidR="006A3EEF" w:rsidRPr="00A42104" w:rsidRDefault="006A3EEF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42104">
              <w:rPr>
                <w:rFonts w:eastAsia="Times New Roman" w:cs="Arial"/>
                <w:szCs w:val="18"/>
                <w:lang w:eastAsia="ar-SA"/>
              </w:rPr>
              <w:t>S1-223172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23C1D8" w14:textId="0438C077" w:rsidR="006A3EEF" w:rsidRPr="00A42104" w:rsidRDefault="006A3EEF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42104">
              <w:rPr>
                <w:rFonts w:eastAsia="Times New Roman"/>
                <w:szCs w:val="18"/>
                <w:lang w:eastAsia="ar-SA"/>
              </w:rPr>
              <w:t xml:space="preserve">OPPO, Xiaomi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D05097" w14:textId="103C5752" w:rsidR="006A3EEF" w:rsidRPr="00A42104" w:rsidRDefault="006A3EEF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42104">
              <w:rPr>
                <w:rFonts w:eastAsia="Times New Roman"/>
                <w:szCs w:val="18"/>
                <w:lang w:eastAsia="ar-SA"/>
              </w:rPr>
              <w:t>New Use Case - Direct device connection assisted Async FL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B07184" w14:textId="5511B08B" w:rsidR="006A3EEF" w:rsidRPr="00A42104" w:rsidRDefault="00A42104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42104">
              <w:rPr>
                <w:rFonts w:eastAsia="Times New Roman" w:cs="Arial"/>
                <w:szCs w:val="18"/>
                <w:lang w:eastAsia="ar-SA"/>
              </w:rPr>
              <w:t>Revised to S1-223414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FFCBCB" w14:textId="77777777" w:rsidR="006A3EEF" w:rsidRPr="00A42104" w:rsidRDefault="006A3EEF" w:rsidP="006A3EE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42104" w:rsidRPr="00A75C05" w14:paraId="07EE12C3" w14:textId="77777777" w:rsidTr="006C5F4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9CDA7" w14:textId="3A952C8D" w:rsidR="00A42104" w:rsidRPr="00A42104" w:rsidRDefault="00A42104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4210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366EB" w14:textId="6C773DCC" w:rsidR="00A42104" w:rsidRPr="00A42104" w:rsidRDefault="00A42104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5828">
              <w:rPr>
                <w:rFonts w:eastAsia="Times New Roman" w:cs="Arial"/>
                <w:szCs w:val="18"/>
                <w:lang w:eastAsia="ar-SA"/>
              </w:rPr>
              <w:t>S1-223414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02AC1" w14:textId="1F387715" w:rsidR="00A42104" w:rsidRPr="00A42104" w:rsidRDefault="00A42104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42104">
              <w:rPr>
                <w:rFonts w:eastAsia="Times New Roman"/>
                <w:szCs w:val="18"/>
                <w:lang w:eastAsia="ar-SA"/>
              </w:rPr>
              <w:t xml:space="preserve">OPPO, Xiaomi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4D860" w14:textId="543D29AF" w:rsidR="00A42104" w:rsidRPr="00A42104" w:rsidRDefault="00A42104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42104">
              <w:rPr>
                <w:rFonts w:eastAsia="Times New Roman"/>
                <w:szCs w:val="18"/>
                <w:lang w:eastAsia="ar-SA"/>
              </w:rPr>
              <w:t>New Use Case - Direct device connection assisted Async FL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D9F6E" w14:textId="77777777" w:rsidR="00A42104" w:rsidRPr="00A42104" w:rsidRDefault="00A42104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A46E3" w14:textId="53528155" w:rsidR="00A42104" w:rsidRPr="00A42104" w:rsidRDefault="00A42104" w:rsidP="006A3EE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Revision of S1-223172.</w:t>
            </w:r>
          </w:p>
        </w:tc>
      </w:tr>
      <w:tr w:rsidR="006A3EEF" w:rsidRPr="00A75C05" w14:paraId="23C66D41" w14:textId="77777777" w:rsidTr="009016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3C4BA0" w14:textId="26377099" w:rsidR="006A3EEF" w:rsidRPr="00901657" w:rsidRDefault="006A3EEF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0165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2E19B5" w14:textId="69734F94" w:rsidR="006A3EEF" w:rsidRPr="00901657" w:rsidRDefault="006A3EEF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01657">
              <w:rPr>
                <w:rFonts w:eastAsia="Times New Roman" w:cs="Arial"/>
                <w:szCs w:val="18"/>
                <w:lang w:eastAsia="ar-SA"/>
              </w:rPr>
              <w:t>S1-223174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9D13C4" w14:textId="307B2754" w:rsidR="006A3EEF" w:rsidRPr="00901657" w:rsidRDefault="006A3EEF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01657">
              <w:rPr>
                <w:rFonts w:eastAsia="Times New Roman"/>
                <w:szCs w:val="18"/>
                <w:lang w:eastAsia="ar-SA"/>
              </w:rPr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0C05F8" w14:textId="7FA09009" w:rsidR="006A3EEF" w:rsidRPr="00901657" w:rsidRDefault="006A3EEF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01657">
              <w:rPr>
                <w:rFonts w:eastAsia="Times New Roman"/>
                <w:szCs w:val="18"/>
                <w:lang w:eastAsia="ar-SA"/>
              </w:rPr>
              <w:t xml:space="preserve">Update of Use Case - Direct device connection based federated </w:t>
            </w:r>
            <w:proofErr w:type="spellStart"/>
            <w:r w:rsidRPr="00901657">
              <w:rPr>
                <w:rFonts w:eastAsia="Times New Roman"/>
                <w:szCs w:val="18"/>
                <w:lang w:eastAsia="ar-SA"/>
              </w:rPr>
              <w:t>learing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4DC4AD" w14:textId="2E9A4CCA" w:rsidR="006A3EEF" w:rsidRPr="00901657" w:rsidRDefault="00901657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1657">
              <w:rPr>
                <w:rFonts w:eastAsia="Times New Roman" w:cs="Arial"/>
                <w:szCs w:val="18"/>
                <w:lang w:eastAsia="ar-SA"/>
              </w:rPr>
              <w:t>Revised to S1-223415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7EE28F" w14:textId="77777777" w:rsidR="006A3EEF" w:rsidRPr="00901657" w:rsidRDefault="006A3EEF" w:rsidP="006A3EE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01657" w:rsidRPr="00A75C05" w14:paraId="3D2803A6" w14:textId="77777777" w:rsidTr="006C5F4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287FC" w14:textId="298AA1B1" w:rsidR="00901657" w:rsidRPr="00901657" w:rsidRDefault="00901657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0165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7B5CD" w14:textId="2446D493" w:rsidR="00901657" w:rsidRPr="00901657" w:rsidRDefault="00901657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5828">
              <w:rPr>
                <w:rFonts w:eastAsia="Times New Roman" w:cs="Arial"/>
                <w:szCs w:val="18"/>
                <w:lang w:eastAsia="ar-SA"/>
              </w:rPr>
              <w:t>S1-223415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638A3" w14:textId="5C26F412" w:rsidR="00901657" w:rsidRPr="00901657" w:rsidRDefault="00901657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01657">
              <w:rPr>
                <w:rFonts w:eastAsia="Times New Roman"/>
                <w:szCs w:val="18"/>
                <w:lang w:eastAsia="ar-SA"/>
              </w:rPr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7A3C7" w14:textId="5D6E3A58" w:rsidR="00901657" w:rsidRPr="00901657" w:rsidRDefault="00901657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01657">
              <w:rPr>
                <w:rFonts w:eastAsia="Times New Roman"/>
                <w:szCs w:val="18"/>
                <w:lang w:eastAsia="ar-SA"/>
              </w:rPr>
              <w:t xml:space="preserve">Update of Use Case - Direct device connection based federated </w:t>
            </w:r>
            <w:proofErr w:type="spellStart"/>
            <w:r w:rsidRPr="00901657">
              <w:rPr>
                <w:rFonts w:eastAsia="Times New Roman"/>
                <w:szCs w:val="18"/>
                <w:lang w:eastAsia="ar-SA"/>
              </w:rPr>
              <w:t>learing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2C59D" w14:textId="77777777" w:rsidR="00901657" w:rsidRPr="00901657" w:rsidRDefault="00901657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3D3FA" w14:textId="4320CB60" w:rsidR="00901657" w:rsidRPr="00901657" w:rsidRDefault="00901657" w:rsidP="006A3EE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Revision of S1-223174.</w:t>
            </w:r>
          </w:p>
        </w:tc>
      </w:tr>
      <w:tr w:rsidR="006A3EEF" w:rsidRPr="00A75C05" w14:paraId="0410DAE3" w14:textId="77777777" w:rsidTr="00E3259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590E0E" w14:textId="37E75DB9" w:rsidR="006A3EEF" w:rsidRPr="00E32591" w:rsidRDefault="006A3EEF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3259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7D185C" w14:textId="0C164C32" w:rsidR="006A3EEF" w:rsidRPr="00E32591" w:rsidRDefault="006A3EEF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32591">
              <w:rPr>
                <w:rFonts w:eastAsia="Times New Roman" w:cs="Arial"/>
                <w:szCs w:val="18"/>
                <w:lang w:eastAsia="ar-SA"/>
              </w:rPr>
              <w:t>S1-223239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1C6321" w14:textId="41FD40E8" w:rsidR="006A3EEF" w:rsidRPr="00E32591" w:rsidRDefault="006A3EEF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E32591">
              <w:rPr>
                <w:rFonts w:eastAsia="Times New Roman"/>
                <w:szCs w:val="18"/>
                <w:lang w:eastAsia="ar-SA"/>
              </w:rPr>
              <w:t>InterDigital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13BD6E" w14:textId="2BAFEDA2" w:rsidR="006A3EEF" w:rsidRPr="00E32591" w:rsidRDefault="006A3EEF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32591">
              <w:rPr>
                <w:rFonts w:eastAsia="Times New Roman"/>
                <w:szCs w:val="18"/>
                <w:lang w:eastAsia="ar-SA"/>
              </w:rPr>
              <w:t>Update to the Use Case on AI Model Transfer Management through Direct Device Connection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571A01" w14:textId="6A217C70" w:rsidR="006A3EEF" w:rsidRPr="00E32591" w:rsidRDefault="00E32591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32591">
              <w:rPr>
                <w:rFonts w:eastAsia="Times New Roman" w:cs="Arial"/>
                <w:szCs w:val="18"/>
                <w:lang w:eastAsia="ar-SA"/>
              </w:rPr>
              <w:t>Revised to S1-223416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8D4159" w14:textId="77777777" w:rsidR="006A3EEF" w:rsidRPr="00E32591" w:rsidRDefault="006A3EEF" w:rsidP="006A3EE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32591" w:rsidRPr="00A75C05" w14:paraId="62C7FB52" w14:textId="77777777" w:rsidTr="006C5F4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79F24" w14:textId="0611A6B3" w:rsidR="00E32591" w:rsidRPr="00E32591" w:rsidRDefault="00E32591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3259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0DB07" w14:textId="10F8AA5F" w:rsidR="00E32591" w:rsidRPr="00E32591" w:rsidRDefault="00E32591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5828">
              <w:rPr>
                <w:rFonts w:eastAsia="Times New Roman" w:cs="Arial"/>
                <w:szCs w:val="18"/>
                <w:lang w:eastAsia="ar-SA"/>
              </w:rPr>
              <w:t>S1-223416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F892A" w14:textId="2B1B8A80" w:rsidR="00E32591" w:rsidRPr="00E32591" w:rsidRDefault="00E32591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E32591">
              <w:rPr>
                <w:rFonts w:eastAsia="Times New Roman"/>
                <w:szCs w:val="18"/>
                <w:lang w:eastAsia="ar-SA"/>
              </w:rPr>
              <w:t>InterDigital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DE035" w14:textId="5A9D204C" w:rsidR="00E32591" w:rsidRPr="00E32591" w:rsidRDefault="00E32591" w:rsidP="006A3E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32591">
              <w:rPr>
                <w:rFonts w:eastAsia="Times New Roman"/>
                <w:szCs w:val="18"/>
                <w:lang w:eastAsia="ar-SA"/>
              </w:rPr>
              <w:t>Update to the Use Case on AI Model Transfer Management through Direct Device Connection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F23D3" w14:textId="77777777" w:rsidR="00E32591" w:rsidRPr="00E32591" w:rsidRDefault="00E32591" w:rsidP="006A3E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E35F0" w14:textId="2D016F67" w:rsidR="00E32591" w:rsidRPr="00E32591" w:rsidRDefault="00E32591" w:rsidP="006A3EE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Revision of S1-223239.</w:t>
            </w:r>
          </w:p>
        </w:tc>
      </w:tr>
      <w:tr w:rsidR="00B32630" w:rsidRPr="00B04844" w14:paraId="1998D665" w14:textId="77777777" w:rsidTr="003A0F40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5204B4CC" w14:textId="77777777" w:rsidR="00B32630" w:rsidRPr="00D87E16" w:rsidRDefault="00B32630" w:rsidP="00B32630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>New Use Cases</w:t>
            </w:r>
          </w:p>
        </w:tc>
      </w:tr>
      <w:tr w:rsidR="00B32630" w:rsidRPr="00A75C05" w14:paraId="1EDDCE74" w14:textId="77777777" w:rsidTr="003A0F4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4AC6DC" w14:textId="42034844" w:rsidR="00B32630" w:rsidRPr="003A0F40" w:rsidRDefault="006A3EEF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A0F4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BBD736" w14:textId="163F96B2" w:rsidR="00B32630" w:rsidRPr="003A0F40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A0F40">
              <w:rPr>
                <w:rFonts w:eastAsia="Times New Roman" w:cs="Arial"/>
                <w:szCs w:val="18"/>
                <w:lang w:eastAsia="ar-SA"/>
              </w:rPr>
              <w:t>S1-223173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3C2508" w14:textId="77777777" w:rsidR="00B32630" w:rsidRPr="003A0F40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A0F40">
              <w:rPr>
                <w:rFonts w:eastAsia="Times New Roman"/>
                <w:szCs w:val="18"/>
                <w:lang w:eastAsia="ar-SA"/>
              </w:rPr>
              <w:t>OPPO, Xiaomi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658BD6" w14:textId="77777777" w:rsidR="00B32630" w:rsidRPr="003A0F40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A0F40">
              <w:rPr>
                <w:rFonts w:eastAsia="Times New Roman"/>
                <w:szCs w:val="18"/>
                <w:lang w:eastAsia="ar-SA"/>
              </w:rPr>
              <w:t>Update of Use case - Proximity based work task offloading for AI/ML inference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B241C0" w14:textId="5DFBB056" w:rsidR="00B32630" w:rsidRPr="003A0F40" w:rsidRDefault="003A0F4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A0F40">
              <w:rPr>
                <w:rFonts w:eastAsia="Times New Roman" w:cs="Arial"/>
                <w:szCs w:val="18"/>
                <w:lang w:eastAsia="ar-SA"/>
              </w:rPr>
              <w:t>Revised to S1-223417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910E48" w14:textId="77777777" w:rsidR="00B32630" w:rsidRPr="003A0F40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A0F40" w:rsidRPr="00A75C05" w14:paraId="3EA58438" w14:textId="77777777" w:rsidTr="006C5F4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53CAB" w14:textId="7BC9DFBA" w:rsidR="003A0F40" w:rsidRPr="003A0F40" w:rsidRDefault="003A0F4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A0F4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55F71" w14:textId="310CF5E7" w:rsidR="003A0F40" w:rsidRPr="003A0F40" w:rsidRDefault="003A0F4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5828">
              <w:rPr>
                <w:rFonts w:eastAsia="Times New Roman" w:cs="Arial"/>
                <w:szCs w:val="18"/>
                <w:lang w:eastAsia="ar-SA"/>
              </w:rPr>
              <w:t>S1-223417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B2B12" w14:textId="76CCCDBA" w:rsidR="003A0F40" w:rsidRPr="003A0F40" w:rsidRDefault="003A0F4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A0F40">
              <w:rPr>
                <w:rFonts w:eastAsia="Times New Roman"/>
                <w:szCs w:val="18"/>
                <w:lang w:eastAsia="ar-SA"/>
              </w:rPr>
              <w:t>OPPO, Xiaomi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03425" w14:textId="29FD50AF" w:rsidR="003A0F40" w:rsidRPr="003A0F40" w:rsidRDefault="003A0F4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A0F40">
              <w:rPr>
                <w:rFonts w:eastAsia="Times New Roman"/>
                <w:szCs w:val="18"/>
                <w:lang w:eastAsia="ar-SA"/>
              </w:rPr>
              <w:t>Update of Use case - Proximity based work task offloading for AI/ML inference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D4AC8" w14:textId="77777777" w:rsidR="003A0F40" w:rsidRPr="003A0F40" w:rsidRDefault="003A0F4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A9E3D" w14:textId="6ECE2E22" w:rsidR="003A0F40" w:rsidRPr="003A0F40" w:rsidRDefault="003A0F4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Revision of S1-223173.</w:t>
            </w:r>
          </w:p>
        </w:tc>
      </w:tr>
      <w:tr w:rsidR="00973CE0" w:rsidRPr="00B04844" w14:paraId="058571BD" w14:textId="77777777" w:rsidTr="00114928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6C8D5868" w14:textId="77777777" w:rsidR="00973CE0" w:rsidRPr="00F45489" w:rsidRDefault="00973CE0" w:rsidP="00114928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973CE0" w:rsidRPr="00A75C05" w14:paraId="580DFDFC" w14:textId="77777777" w:rsidTr="00114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91F1F" w14:textId="77777777" w:rsidR="00973CE0" w:rsidRPr="00A75C05" w:rsidRDefault="00973CE0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BE2B2" w14:textId="2EBA73E3" w:rsidR="00973CE0" w:rsidRPr="00CD74F4" w:rsidRDefault="00985A23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>
              <w:rPr>
                <w:rFonts w:eastAsia="Times New Roman"/>
                <w:szCs w:val="18"/>
                <w:lang w:eastAsia="ar-SA"/>
              </w:rPr>
              <w:t>S</w:t>
            </w:r>
            <w:r w:rsidR="00A303FD">
              <w:rPr>
                <w:rFonts w:eastAsia="Times New Roman"/>
                <w:szCs w:val="18"/>
                <w:lang w:eastAsia="ar-SA"/>
              </w:rPr>
              <w:t>1-22</w:t>
            </w:r>
            <w:r>
              <w:rPr>
                <w:rFonts w:eastAsia="Times New Roman"/>
                <w:szCs w:val="18"/>
                <w:lang w:eastAsia="ar-SA"/>
              </w:rPr>
              <w:t>3422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49903" w14:textId="77777777" w:rsidR="00973CE0" w:rsidRPr="00CD74F4" w:rsidRDefault="00973CE0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ED377" w14:textId="77777777" w:rsidR="00973CE0" w:rsidRPr="00CD74F4" w:rsidRDefault="00973CE0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37217" w14:textId="77777777" w:rsidR="00973CE0" w:rsidRPr="00A75C05" w:rsidRDefault="00973CE0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CD1EC" w14:textId="77777777" w:rsidR="00973CE0" w:rsidRPr="00A75C05" w:rsidRDefault="00973CE0" w:rsidP="00114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73CE0" w:rsidRPr="00A75C05" w14:paraId="47CBF55B" w14:textId="77777777" w:rsidTr="00114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58FAE" w14:textId="77777777" w:rsidR="00973CE0" w:rsidRPr="00A75C05" w:rsidRDefault="00973CE0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5C59A" w14:textId="72110D04" w:rsidR="00973CE0" w:rsidRPr="00CD74F4" w:rsidRDefault="00A303FD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>
              <w:rPr>
                <w:rFonts w:eastAsia="Times New Roman"/>
                <w:szCs w:val="18"/>
                <w:lang w:eastAsia="ar-SA"/>
              </w:rPr>
              <w:t>S1-223423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A720D" w14:textId="77777777" w:rsidR="00973CE0" w:rsidRPr="00CD74F4" w:rsidRDefault="00973CE0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60CAE" w14:textId="77777777" w:rsidR="00973CE0" w:rsidRPr="00CD74F4" w:rsidRDefault="00973CE0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12C47" w14:textId="77777777" w:rsidR="00973CE0" w:rsidRPr="00A75C05" w:rsidRDefault="00973CE0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C920E" w14:textId="77777777" w:rsidR="00973CE0" w:rsidRPr="00A75C05" w:rsidRDefault="00973CE0" w:rsidP="00114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73CE0" w:rsidRPr="00A75C05" w14:paraId="7F0CB67B" w14:textId="77777777" w:rsidTr="00114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08ED4" w14:textId="77777777" w:rsidR="00973CE0" w:rsidRPr="00A75C05" w:rsidRDefault="00973CE0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45500" w14:textId="1D3CACC1" w:rsidR="00973CE0" w:rsidRPr="00CD74F4" w:rsidRDefault="00DC745A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>
              <w:rPr>
                <w:rFonts w:eastAsia="Times New Roman"/>
                <w:szCs w:val="18"/>
                <w:lang w:eastAsia="ar-SA"/>
              </w:rPr>
              <w:t>S1-223424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DAFBF" w14:textId="77777777" w:rsidR="00973CE0" w:rsidRPr="00CD74F4" w:rsidRDefault="00973CE0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C2EEA" w14:textId="77777777" w:rsidR="00973CE0" w:rsidRPr="00CD74F4" w:rsidRDefault="00973CE0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0C2DE" w14:textId="77777777" w:rsidR="00973CE0" w:rsidRPr="00A75C05" w:rsidRDefault="00973CE0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07BDE" w14:textId="77777777" w:rsidR="00973CE0" w:rsidRPr="00A75C05" w:rsidRDefault="00973CE0" w:rsidP="00114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73CE0" w:rsidRPr="00A75C05" w14:paraId="41807F40" w14:textId="77777777" w:rsidTr="00114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18DC9" w14:textId="77777777" w:rsidR="00973CE0" w:rsidRPr="00A75C05" w:rsidRDefault="00973CE0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930AA" w14:textId="26C2E94F" w:rsidR="00973CE0" w:rsidRPr="00CD74F4" w:rsidRDefault="00DC745A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>
              <w:rPr>
                <w:rFonts w:eastAsia="Times New Roman"/>
                <w:szCs w:val="18"/>
                <w:lang w:eastAsia="ar-SA"/>
              </w:rPr>
              <w:t>S1-22342</w:t>
            </w:r>
            <w:r w:rsidR="008978EB">
              <w:rPr>
                <w:rFonts w:eastAsia="Times New Roman"/>
                <w:szCs w:val="18"/>
                <w:lang w:eastAsia="ar-SA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C98AA" w14:textId="77777777" w:rsidR="00973CE0" w:rsidRPr="00CD74F4" w:rsidRDefault="00973CE0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9805C" w14:textId="77777777" w:rsidR="00973CE0" w:rsidRPr="00CD74F4" w:rsidRDefault="00973CE0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E11A6" w14:textId="77777777" w:rsidR="00973CE0" w:rsidRPr="00A75C05" w:rsidRDefault="00973CE0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81167" w14:textId="77777777" w:rsidR="00973CE0" w:rsidRPr="00A75C05" w:rsidRDefault="00973CE0" w:rsidP="00114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73CE0" w:rsidRPr="00A75C05" w14:paraId="46F504D5" w14:textId="77777777" w:rsidTr="00114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E8420" w14:textId="77777777" w:rsidR="00973CE0" w:rsidRPr="00A75C05" w:rsidRDefault="00973CE0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FC393" w14:textId="79D8C6C8" w:rsidR="00973CE0" w:rsidRPr="00CD74F4" w:rsidRDefault="008978EB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>
              <w:rPr>
                <w:rFonts w:eastAsia="Times New Roman"/>
                <w:szCs w:val="18"/>
                <w:lang w:eastAsia="ar-SA"/>
              </w:rPr>
              <w:t>S1-223426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EB34D" w14:textId="77777777" w:rsidR="00973CE0" w:rsidRPr="00CD74F4" w:rsidRDefault="00973CE0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13CBA" w14:textId="77777777" w:rsidR="00973CE0" w:rsidRPr="00CD74F4" w:rsidRDefault="00973CE0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3AEC5" w14:textId="77777777" w:rsidR="00973CE0" w:rsidRPr="00A75C05" w:rsidRDefault="00973CE0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49781" w14:textId="77777777" w:rsidR="00973CE0" w:rsidRPr="00A75C05" w:rsidRDefault="00973CE0" w:rsidP="00114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73CE0" w:rsidRPr="00A75C05" w14:paraId="690D9D2B" w14:textId="77777777" w:rsidTr="00114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73878" w14:textId="77777777" w:rsidR="00973CE0" w:rsidRPr="00A75C05" w:rsidRDefault="00973CE0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E2C4F" w14:textId="5809CF60" w:rsidR="00973CE0" w:rsidRPr="00CD74F4" w:rsidRDefault="008978EB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>
              <w:rPr>
                <w:rFonts w:eastAsia="Times New Roman"/>
                <w:szCs w:val="18"/>
                <w:lang w:eastAsia="ar-SA"/>
              </w:rPr>
              <w:t>S1-223427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6AEF0" w14:textId="77777777" w:rsidR="00973CE0" w:rsidRPr="00CD74F4" w:rsidRDefault="00973CE0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1F7AA" w14:textId="77777777" w:rsidR="00973CE0" w:rsidRPr="00CD74F4" w:rsidRDefault="00973CE0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723B9" w14:textId="77777777" w:rsidR="00973CE0" w:rsidRPr="00A75C05" w:rsidRDefault="00973CE0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270C8" w14:textId="77777777" w:rsidR="00973CE0" w:rsidRPr="00A75C05" w:rsidRDefault="00973CE0" w:rsidP="00114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A478D" w:rsidRPr="00A75C05" w14:paraId="1DB7410A" w14:textId="77777777" w:rsidTr="00114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FD3AB" w14:textId="77777777" w:rsidR="008A478D" w:rsidRPr="00A75C05" w:rsidRDefault="008A478D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82441" w14:textId="5A035C52" w:rsidR="008A478D" w:rsidRDefault="008A478D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>
              <w:rPr>
                <w:rFonts w:eastAsia="Times New Roman"/>
                <w:szCs w:val="18"/>
                <w:lang w:eastAsia="ar-SA"/>
              </w:rPr>
              <w:t>S1-223428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3C95A" w14:textId="77777777" w:rsidR="008A478D" w:rsidRPr="00CD74F4" w:rsidRDefault="008A478D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03F5D" w14:textId="77777777" w:rsidR="008A478D" w:rsidRPr="00CD74F4" w:rsidRDefault="008A478D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B9912" w14:textId="77777777" w:rsidR="008A478D" w:rsidRPr="00A75C05" w:rsidRDefault="008A478D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C098C" w14:textId="77777777" w:rsidR="008A478D" w:rsidRPr="00A75C05" w:rsidRDefault="008A478D" w:rsidP="00114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A478D" w:rsidRPr="00A75C05" w14:paraId="768059B5" w14:textId="77777777" w:rsidTr="00114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C0697" w14:textId="77777777" w:rsidR="008A478D" w:rsidRPr="00A75C05" w:rsidRDefault="008A478D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5A3C0" w14:textId="410B055A" w:rsidR="008A478D" w:rsidRDefault="008A478D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>
              <w:rPr>
                <w:rFonts w:eastAsia="Times New Roman"/>
                <w:szCs w:val="18"/>
                <w:lang w:eastAsia="ar-SA"/>
              </w:rPr>
              <w:t>S1-223429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7CEDF" w14:textId="77777777" w:rsidR="008A478D" w:rsidRPr="00CD74F4" w:rsidRDefault="008A478D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81DD8" w14:textId="77777777" w:rsidR="008A478D" w:rsidRPr="00CD74F4" w:rsidRDefault="008A478D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DE9B1" w14:textId="77777777" w:rsidR="008A478D" w:rsidRPr="00A75C05" w:rsidRDefault="008A478D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B1FD1" w14:textId="77777777" w:rsidR="008A478D" w:rsidRPr="00A75C05" w:rsidRDefault="008A478D" w:rsidP="00114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73CE0" w:rsidRPr="00B04844" w14:paraId="7C76E688" w14:textId="77777777" w:rsidTr="00114928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4A5365D8" w14:textId="77777777" w:rsidR="00973CE0" w:rsidRPr="004E36F9" w:rsidRDefault="00973CE0" w:rsidP="00114928">
            <w:pPr>
              <w:pStyle w:val="Heading1"/>
            </w:pPr>
            <w:r>
              <w:t>Summary of drafting session</w:t>
            </w:r>
          </w:p>
        </w:tc>
      </w:tr>
      <w:tr w:rsidR="00973CE0" w:rsidRPr="00420E58" w14:paraId="05F3CE03" w14:textId="77777777" w:rsidTr="00114928">
        <w:trPr>
          <w:trHeight w:val="141"/>
        </w:trPr>
        <w:tc>
          <w:tcPr>
            <w:tcW w:w="14426" w:type="dxa"/>
            <w:gridSpan w:val="6"/>
            <w:shd w:val="clear" w:color="auto" w:fill="auto"/>
          </w:tcPr>
          <w:p w14:paraId="7876F227" w14:textId="77777777" w:rsidR="00973CE0" w:rsidRDefault="00973CE0" w:rsidP="00114928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bookmarkStart w:id="8" w:name="_Hlk112879543"/>
          </w:p>
          <w:p w14:paraId="0634C107" w14:textId="3BFD82A4" w:rsidR="00973CE0" w:rsidRDefault="00973CE0" w:rsidP="00114928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 xml:space="preserve">Highlight the following </w:t>
            </w:r>
            <w:proofErr w:type="gramStart"/>
            <w:r w:rsidRPr="00894FB0">
              <w:rPr>
                <w:rFonts w:eastAsia="Arial Unicode MS" w:cs="Arial"/>
                <w:i/>
                <w:szCs w:val="18"/>
              </w:rPr>
              <w:t>items:</w:t>
            </w:r>
            <w:r>
              <w:rPr>
                <w:rFonts w:eastAsia="Arial Unicode MS" w:cs="Arial"/>
                <w:i/>
                <w:szCs w:val="18"/>
              </w:rPr>
              <w:t>;</w:t>
            </w:r>
            <w:proofErr w:type="gramEnd"/>
            <w:r>
              <w:rPr>
                <w:rFonts w:eastAsia="Arial Unicode MS" w:cs="Arial"/>
                <w:i/>
                <w:szCs w:val="18"/>
              </w:rPr>
              <w:t xml:space="preserve"> </w:t>
            </w:r>
          </w:p>
          <w:p w14:paraId="6ECAC4F2" w14:textId="73F25D24" w:rsidR="006A7472" w:rsidRDefault="006A7472" w:rsidP="0011492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ko-KR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General</w:t>
            </w:r>
          </w:p>
          <w:p w14:paraId="33EC1734" w14:textId="682AF6AB" w:rsidR="006A7472" w:rsidRPr="00FD0B55" w:rsidRDefault="00FD0B55" w:rsidP="00FD0B55">
            <w:pPr>
              <w:pStyle w:val="ListParagraph"/>
              <w:numPr>
                <w:ilvl w:val="0"/>
                <w:numId w:val="19"/>
              </w:numPr>
              <w:rPr>
                <w:rFonts w:eastAsia="Arial Unicode MS" w:cs="Arial"/>
                <w:i/>
                <w:szCs w:val="18"/>
                <w:lang w:eastAsia="ko-KR"/>
              </w:rPr>
            </w:pPr>
            <w:r>
              <w:rPr>
                <w:rFonts w:eastAsia="Arial Unicode MS" w:cs="Arial"/>
                <w:i/>
                <w:sz w:val="18"/>
                <w:szCs w:val="18"/>
                <w:lang w:eastAsia="ko-KR"/>
              </w:rPr>
              <w:lastRenderedPageBreak/>
              <w:t xml:space="preserve">Remote access was </w:t>
            </w:r>
            <w:r w:rsidR="006F22DC">
              <w:rPr>
                <w:rFonts w:eastAsia="Arial Unicode MS" w:cs="Arial"/>
                <w:i/>
                <w:sz w:val="18"/>
                <w:szCs w:val="18"/>
                <w:lang w:eastAsia="ko-KR"/>
              </w:rPr>
              <w:t xml:space="preserve">very </w:t>
            </w:r>
            <w:r>
              <w:rPr>
                <w:rFonts w:eastAsia="Arial Unicode MS" w:cs="Arial"/>
                <w:i/>
                <w:sz w:val="18"/>
                <w:szCs w:val="18"/>
                <w:lang w:eastAsia="ko-KR"/>
              </w:rPr>
              <w:t xml:space="preserve">problematic and consumed </w:t>
            </w:r>
            <w:r w:rsidR="007D71AD">
              <w:rPr>
                <w:rFonts w:eastAsia="Arial Unicode MS" w:cs="Arial"/>
                <w:i/>
                <w:sz w:val="18"/>
                <w:szCs w:val="18"/>
                <w:lang w:eastAsia="ko-KR"/>
              </w:rPr>
              <w:t>1/3 of the meeting time</w:t>
            </w:r>
          </w:p>
          <w:p w14:paraId="0789A612" w14:textId="5635F37C" w:rsidR="00A441E9" w:rsidRPr="00894FB0" w:rsidRDefault="00A441E9" w:rsidP="00114928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proofErr w:type="spellStart"/>
            <w:r>
              <w:rPr>
                <w:rFonts w:eastAsia="Arial Unicode MS" w:cs="Arial"/>
                <w:i/>
                <w:szCs w:val="18"/>
                <w:lang w:eastAsia="ko-KR"/>
              </w:rPr>
              <w:t>Netshare</w:t>
            </w:r>
            <w:proofErr w:type="spellEnd"/>
          </w:p>
          <w:p w14:paraId="30DDCA96" w14:textId="36280F1B" w:rsidR="00973CE0" w:rsidRDefault="00973CE0" w:rsidP="00114928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r w:rsidR="00B1341A">
              <w:rPr>
                <w:rFonts w:eastAsia="Arial Unicode MS" w:cs="Arial"/>
                <w:i/>
                <w:szCs w:val="18"/>
                <w:lang w:eastAsia="ko-KR"/>
              </w:rPr>
              <w:t xml:space="preserve">8 documents submitted, </w:t>
            </w:r>
            <w:r w:rsidR="00725327">
              <w:rPr>
                <w:rFonts w:eastAsia="Arial Unicode MS" w:cs="Arial"/>
                <w:i/>
                <w:szCs w:val="18"/>
                <w:lang w:eastAsia="ko-KR"/>
              </w:rPr>
              <w:t>7 revised, 1 note</w:t>
            </w:r>
            <w:r w:rsidR="00A441E9">
              <w:rPr>
                <w:rFonts w:eastAsia="Arial Unicode MS" w:cs="Arial"/>
                <w:i/>
                <w:szCs w:val="18"/>
                <w:lang w:eastAsia="ko-KR"/>
              </w:rPr>
              <w:t>d</w:t>
            </w:r>
          </w:p>
          <w:p w14:paraId="37FED631" w14:textId="3FCD5E7D" w:rsidR="00725327" w:rsidRDefault="007E5227" w:rsidP="00114928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 xml:space="preserve">Proposes changes in skeleton </w:t>
            </w:r>
            <w:r w:rsidR="00AE6DC2">
              <w:rPr>
                <w:rFonts w:eastAsia="Arial Unicode MS" w:cs="Arial"/>
                <w:i/>
                <w:szCs w:val="18"/>
              </w:rPr>
              <w:t>(</w:t>
            </w:r>
            <w:r w:rsidRPr="007E5227">
              <w:rPr>
                <w:rFonts w:eastAsia="Arial Unicode MS" w:cs="Arial"/>
                <w:i/>
                <w:szCs w:val="18"/>
              </w:rPr>
              <w:t>S1-223306</w:t>
            </w:r>
            <w:r w:rsidR="00AE6DC2">
              <w:rPr>
                <w:rFonts w:eastAsia="Arial Unicode MS" w:cs="Arial"/>
                <w:i/>
                <w:szCs w:val="18"/>
              </w:rPr>
              <w:t>)</w:t>
            </w:r>
            <w:r>
              <w:rPr>
                <w:rFonts w:eastAsia="Arial Unicode MS" w:cs="Arial"/>
                <w:i/>
                <w:szCs w:val="18"/>
              </w:rPr>
              <w:t xml:space="preserve"> will be </w:t>
            </w:r>
            <w:r w:rsidR="00AE6DC2">
              <w:rPr>
                <w:rFonts w:eastAsia="Arial Unicode MS" w:cs="Arial"/>
                <w:i/>
                <w:szCs w:val="18"/>
              </w:rPr>
              <w:t xml:space="preserve">incorporated into baseline (No T-doc number) </w:t>
            </w:r>
          </w:p>
          <w:p w14:paraId="47B1BA4D" w14:textId="24CE9BC2" w:rsidR="00973CE0" w:rsidRDefault="0085737C" w:rsidP="006F22DC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AIML</w:t>
            </w:r>
          </w:p>
          <w:p w14:paraId="253A29DC" w14:textId="0433AB44" w:rsidR="0085737C" w:rsidRPr="0085737C" w:rsidRDefault="006A7472" w:rsidP="0085737C">
            <w:pPr>
              <w:pStyle w:val="ListParagraph"/>
              <w:numPr>
                <w:ilvl w:val="0"/>
                <w:numId w:val="18"/>
              </w:numPr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 w:val="18"/>
                <w:szCs w:val="18"/>
              </w:rPr>
              <w:t>5 documents submitted, 5 revised</w:t>
            </w:r>
          </w:p>
          <w:bookmarkEnd w:id="8"/>
          <w:p w14:paraId="084505B3" w14:textId="77777777" w:rsidR="00973CE0" w:rsidRPr="00684D48" w:rsidRDefault="00973CE0" w:rsidP="00114928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14:paraId="5AF862D1" w14:textId="77777777" w:rsidR="00973CE0" w:rsidRPr="00420E58" w:rsidRDefault="00973CE0" w:rsidP="00114928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highlight w:val="yellow"/>
                <w:lang w:val="en-US" w:eastAsia="ar-SA"/>
              </w:rPr>
            </w:pPr>
          </w:p>
        </w:tc>
      </w:tr>
      <w:tr w:rsidR="00973CE0" w:rsidRPr="00B04844" w14:paraId="3EBA07BD" w14:textId="77777777" w:rsidTr="00114928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7532F3A5" w14:textId="77777777" w:rsidR="00973CE0" w:rsidRPr="00F45489" w:rsidRDefault="00973CE0" w:rsidP="00114928">
            <w:pPr>
              <w:pStyle w:val="Heading1"/>
            </w:pPr>
            <w:bookmarkStart w:id="9" w:name="_Toc316030641"/>
            <w:bookmarkStart w:id="10" w:name="_Toc324137383"/>
            <w:bookmarkStart w:id="11" w:name="_Toc331152547"/>
            <w:bookmarkStart w:id="12" w:name="_Toc378052474"/>
            <w:bookmarkStart w:id="13" w:name="_Toc387990783"/>
            <w:bookmarkStart w:id="14" w:name="_Toc395595534"/>
            <w:bookmarkStart w:id="15" w:name="_Toc414625515"/>
            <w:r w:rsidRPr="00F45489">
              <w:lastRenderedPageBreak/>
              <w:t>Close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</w:tc>
      </w:tr>
    </w:tbl>
    <w:p w14:paraId="2ECE7086" w14:textId="77777777" w:rsidR="007F07EB" w:rsidRDefault="007F07EB" w:rsidP="00592927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8E2E6" w14:textId="77777777" w:rsidR="00977248" w:rsidRDefault="00977248" w:rsidP="002E015E">
      <w:pPr>
        <w:spacing w:after="0" w:line="240" w:lineRule="auto"/>
      </w:pPr>
      <w:r>
        <w:separator/>
      </w:r>
    </w:p>
  </w:endnote>
  <w:endnote w:type="continuationSeparator" w:id="0">
    <w:p w14:paraId="12426877" w14:textId="77777777" w:rsidR="00977248" w:rsidRDefault="00977248" w:rsidP="002E015E">
      <w:pPr>
        <w:spacing w:after="0" w:line="240" w:lineRule="auto"/>
      </w:pPr>
      <w:r>
        <w:continuationSeparator/>
      </w:r>
    </w:p>
  </w:endnote>
  <w:endnote w:type="continuationNotice" w:id="1">
    <w:p w14:paraId="7231534C" w14:textId="77777777" w:rsidR="00977248" w:rsidRDefault="009772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6407F" w14:textId="77777777" w:rsidR="00977248" w:rsidRDefault="00977248" w:rsidP="002E015E">
      <w:pPr>
        <w:spacing w:after="0" w:line="240" w:lineRule="auto"/>
      </w:pPr>
      <w:r>
        <w:separator/>
      </w:r>
    </w:p>
  </w:footnote>
  <w:footnote w:type="continuationSeparator" w:id="0">
    <w:p w14:paraId="73737DA9" w14:textId="77777777" w:rsidR="00977248" w:rsidRDefault="00977248" w:rsidP="002E015E">
      <w:pPr>
        <w:spacing w:after="0" w:line="240" w:lineRule="auto"/>
      </w:pPr>
      <w:r>
        <w:continuationSeparator/>
      </w:r>
    </w:p>
  </w:footnote>
  <w:footnote w:type="continuationNotice" w:id="1">
    <w:p w14:paraId="5127B00E" w14:textId="77777777" w:rsidR="00977248" w:rsidRDefault="0097724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23D0518A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CD38C5"/>
    <w:multiLevelType w:val="hybridMultilevel"/>
    <w:tmpl w:val="16BA2DA4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09F5D93"/>
    <w:multiLevelType w:val="hybridMultilevel"/>
    <w:tmpl w:val="96BACBB6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6960060">
    <w:abstractNumId w:val="7"/>
    <w:lvlOverride w:ilvl="0">
      <w:startOverride w:val="1"/>
    </w:lvlOverride>
  </w:num>
  <w:num w:numId="2" w16cid:durableId="2109301659">
    <w:abstractNumId w:val="6"/>
  </w:num>
  <w:num w:numId="3" w16cid:durableId="2127653342">
    <w:abstractNumId w:val="5"/>
  </w:num>
  <w:num w:numId="4" w16cid:durableId="1463888717">
    <w:abstractNumId w:val="4"/>
  </w:num>
  <w:num w:numId="5" w16cid:durableId="1802844969">
    <w:abstractNumId w:val="3"/>
    <w:lvlOverride w:ilvl="0">
      <w:startOverride w:val="1"/>
    </w:lvlOverride>
  </w:num>
  <w:num w:numId="6" w16cid:durableId="1047678578">
    <w:abstractNumId w:val="2"/>
    <w:lvlOverride w:ilvl="0">
      <w:startOverride w:val="1"/>
    </w:lvlOverride>
  </w:num>
  <w:num w:numId="7" w16cid:durableId="907376239">
    <w:abstractNumId w:val="1"/>
    <w:lvlOverride w:ilvl="0">
      <w:startOverride w:val="1"/>
    </w:lvlOverride>
  </w:num>
  <w:num w:numId="8" w16cid:durableId="485900404">
    <w:abstractNumId w:val="0"/>
    <w:lvlOverride w:ilvl="0">
      <w:startOverride w:val="1"/>
    </w:lvlOverride>
  </w:num>
  <w:num w:numId="9" w16cid:durableId="2123769489">
    <w:abstractNumId w:val="16"/>
  </w:num>
  <w:num w:numId="10" w16cid:durableId="1394767491">
    <w:abstractNumId w:val="14"/>
  </w:num>
  <w:num w:numId="11" w16cid:durableId="1417509319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84207827">
    <w:abstractNumId w:val="8"/>
  </w:num>
  <w:num w:numId="13" w16cid:durableId="1190874687">
    <w:abstractNumId w:val="15"/>
  </w:num>
  <w:num w:numId="14" w16cid:durableId="245118796">
    <w:abstractNumId w:val="18"/>
  </w:num>
  <w:num w:numId="15" w16cid:durableId="1622498240">
    <w:abstractNumId w:val="17"/>
  </w:num>
  <w:num w:numId="16" w16cid:durableId="1289311306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37919067">
    <w:abstractNumId w:val="9"/>
  </w:num>
  <w:num w:numId="18" w16cid:durableId="356003323">
    <w:abstractNumId w:val="13"/>
  </w:num>
  <w:num w:numId="19" w16cid:durableId="148403981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72D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564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6FD"/>
    <w:rsid w:val="0006090D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AA1"/>
    <w:rsid w:val="00067FBD"/>
    <w:rsid w:val="00070979"/>
    <w:rsid w:val="00070BED"/>
    <w:rsid w:val="000710B5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D73"/>
    <w:rsid w:val="000861C7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A34"/>
    <w:rsid w:val="000A2BEC"/>
    <w:rsid w:val="000A2FCF"/>
    <w:rsid w:val="000A3304"/>
    <w:rsid w:val="000A405C"/>
    <w:rsid w:val="000A4138"/>
    <w:rsid w:val="000A4932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384B"/>
    <w:rsid w:val="000B4353"/>
    <w:rsid w:val="000B4D89"/>
    <w:rsid w:val="000B52D5"/>
    <w:rsid w:val="000B55BC"/>
    <w:rsid w:val="000B569A"/>
    <w:rsid w:val="000B570C"/>
    <w:rsid w:val="000B6999"/>
    <w:rsid w:val="000B6F76"/>
    <w:rsid w:val="000B7247"/>
    <w:rsid w:val="000C076F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F48"/>
    <w:rsid w:val="000E2CEF"/>
    <w:rsid w:val="000E2EA7"/>
    <w:rsid w:val="000E30C4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10D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AB1"/>
    <w:rsid w:val="00122CB5"/>
    <w:rsid w:val="00122D03"/>
    <w:rsid w:val="00122DDC"/>
    <w:rsid w:val="00123E92"/>
    <w:rsid w:val="00124CB1"/>
    <w:rsid w:val="001251DB"/>
    <w:rsid w:val="00125702"/>
    <w:rsid w:val="001261C9"/>
    <w:rsid w:val="0012732F"/>
    <w:rsid w:val="001276EC"/>
    <w:rsid w:val="00127901"/>
    <w:rsid w:val="00130E6A"/>
    <w:rsid w:val="00130EDE"/>
    <w:rsid w:val="00132467"/>
    <w:rsid w:val="0013246A"/>
    <w:rsid w:val="00132955"/>
    <w:rsid w:val="00134744"/>
    <w:rsid w:val="00135CF0"/>
    <w:rsid w:val="00136607"/>
    <w:rsid w:val="00136C27"/>
    <w:rsid w:val="00137177"/>
    <w:rsid w:val="0013726E"/>
    <w:rsid w:val="00137865"/>
    <w:rsid w:val="00140106"/>
    <w:rsid w:val="001409B8"/>
    <w:rsid w:val="001424EA"/>
    <w:rsid w:val="0014256F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74A1"/>
    <w:rsid w:val="001574E4"/>
    <w:rsid w:val="00157764"/>
    <w:rsid w:val="001600A2"/>
    <w:rsid w:val="00160AC8"/>
    <w:rsid w:val="00160F0E"/>
    <w:rsid w:val="00162C1C"/>
    <w:rsid w:val="00162E90"/>
    <w:rsid w:val="00163AB2"/>
    <w:rsid w:val="00164162"/>
    <w:rsid w:val="00164344"/>
    <w:rsid w:val="001644D2"/>
    <w:rsid w:val="00165345"/>
    <w:rsid w:val="00165828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67FD0"/>
    <w:rsid w:val="00171C7C"/>
    <w:rsid w:val="00172A42"/>
    <w:rsid w:val="00172B1D"/>
    <w:rsid w:val="00172CB9"/>
    <w:rsid w:val="00172F72"/>
    <w:rsid w:val="00173B53"/>
    <w:rsid w:val="00174CEC"/>
    <w:rsid w:val="00175565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EDB"/>
    <w:rsid w:val="001811A0"/>
    <w:rsid w:val="001812A2"/>
    <w:rsid w:val="00181454"/>
    <w:rsid w:val="00181730"/>
    <w:rsid w:val="0018200E"/>
    <w:rsid w:val="0018232C"/>
    <w:rsid w:val="00182793"/>
    <w:rsid w:val="001833DB"/>
    <w:rsid w:val="00183C0C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0F5"/>
    <w:rsid w:val="00192529"/>
    <w:rsid w:val="001926A6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4210"/>
    <w:rsid w:val="001A4F3B"/>
    <w:rsid w:val="001A5ACC"/>
    <w:rsid w:val="001A5FF0"/>
    <w:rsid w:val="001A6B1E"/>
    <w:rsid w:val="001A6C8C"/>
    <w:rsid w:val="001A7842"/>
    <w:rsid w:val="001A7A33"/>
    <w:rsid w:val="001A7BE0"/>
    <w:rsid w:val="001A7F20"/>
    <w:rsid w:val="001B015B"/>
    <w:rsid w:val="001B0F18"/>
    <w:rsid w:val="001B104F"/>
    <w:rsid w:val="001B1B94"/>
    <w:rsid w:val="001B1E3D"/>
    <w:rsid w:val="001B21A1"/>
    <w:rsid w:val="001B2540"/>
    <w:rsid w:val="001B33F6"/>
    <w:rsid w:val="001B3870"/>
    <w:rsid w:val="001B43BD"/>
    <w:rsid w:val="001B5347"/>
    <w:rsid w:val="001B55DE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B5D"/>
    <w:rsid w:val="001E1EF1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B25"/>
    <w:rsid w:val="001E5C57"/>
    <w:rsid w:val="001E69A0"/>
    <w:rsid w:val="001E69A1"/>
    <w:rsid w:val="001E6ED4"/>
    <w:rsid w:val="001E715A"/>
    <w:rsid w:val="001E7FC4"/>
    <w:rsid w:val="001F07D9"/>
    <w:rsid w:val="001F10D2"/>
    <w:rsid w:val="001F111B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1141"/>
    <w:rsid w:val="002011D3"/>
    <w:rsid w:val="0020137F"/>
    <w:rsid w:val="00201FD3"/>
    <w:rsid w:val="0020248E"/>
    <w:rsid w:val="002031E7"/>
    <w:rsid w:val="0020328A"/>
    <w:rsid w:val="00203972"/>
    <w:rsid w:val="002042D0"/>
    <w:rsid w:val="0020434E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0E"/>
    <w:rsid w:val="00214746"/>
    <w:rsid w:val="00214B54"/>
    <w:rsid w:val="00214D1E"/>
    <w:rsid w:val="002152F3"/>
    <w:rsid w:val="002153DD"/>
    <w:rsid w:val="002155B5"/>
    <w:rsid w:val="00215CE9"/>
    <w:rsid w:val="00216121"/>
    <w:rsid w:val="002164F7"/>
    <w:rsid w:val="00217E05"/>
    <w:rsid w:val="00220C8D"/>
    <w:rsid w:val="00220E17"/>
    <w:rsid w:val="0022171D"/>
    <w:rsid w:val="002218CB"/>
    <w:rsid w:val="00221A12"/>
    <w:rsid w:val="00221CBC"/>
    <w:rsid w:val="002230A2"/>
    <w:rsid w:val="00223B7D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612A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402C"/>
    <w:rsid w:val="0029469C"/>
    <w:rsid w:val="0029476F"/>
    <w:rsid w:val="002957FD"/>
    <w:rsid w:val="00295E09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668F"/>
    <w:rsid w:val="002A7773"/>
    <w:rsid w:val="002A796E"/>
    <w:rsid w:val="002B08C1"/>
    <w:rsid w:val="002B0FD7"/>
    <w:rsid w:val="002B1109"/>
    <w:rsid w:val="002B1753"/>
    <w:rsid w:val="002B17EB"/>
    <w:rsid w:val="002B183F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15E"/>
    <w:rsid w:val="002E06A4"/>
    <w:rsid w:val="002E0972"/>
    <w:rsid w:val="002E0B95"/>
    <w:rsid w:val="002E0C61"/>
    <w:rsid w:val="002E10A3"/>
    <w:rsid w:val="002E121A"/>
    <w:rsid w:val="002E157F"/>
    <w:rsid w:val="002E17D3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811"/>
    <w:rsid w:val="00300258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539"/>
    <w:rsid w:val="003056C6"/>
    <w:rsid w:val="00305B7B"/>
    <w:rsid w:val="003061F4"/>
    <w:rsid w:val="003065E8"/>
    <w:rsid w:val="0030688F"/>
    <w:rsid w:val="0030697C"/>
    <w:rsid w:val="00306BCE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9A0"/>
    <w:rsid w:val="00334341"/>
    <w:rsid w:val="00334E6E"/>
    <w:rsid w:val="003352AE"/>
    <w:rsid w:val="003358EF"/>
    <w:rsid w:val="003367F8"/>
    <w:rsid w:val="0033684C"/>
    <w:rsid w:val="003368B3"/>
    <w:rsid w:val="00337548"/>
    <w:rsid w:val="003378C8"/>
    <w:rsid w:val="00337A54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CC6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457B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846"/>
    <w:rsid w:val="00384CA2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12F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0F40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B55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3E57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5B68"/>
    <w:rsid w:val="003D6B69"/>
    <w:rsid w:val="003D6F76"/>
    <w:rsid w:val="003D7025"/>
    <w:rsid w:val="003D7181"/>
    <w:rsid w:val="003D757E"/>
    <w:rsid w:val="003D7A31"/>
    <w:rsid w:val="003D7C79"/>
    <w:rsid w:val="003E09A1"/>
    <w:rsid w:val="003E0ED2"/>
    <w:rsid w:val="003E107A"/>
    <w:rsid w:val="003E1829"/>
    <w:rsid w:val="003E1A71"/>
    <w:rsid w:val="003E1CF2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430"/>
    <w:rsid w:val="00411C35"/>
    <w:rsid w:val="00411CEE"/>
    <w:rsid w:val="00412359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594"/>
    <w:rsid w:val="00416C9E"/>
    <w:rsid w:val="0041741F"/>
    <w:rsid w:val="00417B17"/>
    <w:rsid w:val="00420C51"/>
    <w:rsid w:val="00420E58"/>
    <w:rsid w:val="00420E68"/>
    <w:rsid w:val="0042180B"/>
    <w:rsid w:val="00421974"/>
    <w:rsid w:val="00421A25"/>
    <w:rsid w:val="00421AC9"/>
    <w:rsid w:val="00421D7C"/>
    <w:rsid w:val="00421EEA"/>
    <w:rsid w:val="0042292C"/>
    <w:rsid w:val="00424916"/>
    <w:rsid w:val="00425C20"/>
    <w:rsid w:val="00425D84"/>
    <w:rsid w:val="00426237"/>
    <w:rsid w:val="004279A1"/>
    <w:rsid w:val="004304A7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9D4"/>
    <w:rsid w:val="00433BEA"/>
    <w:rsid w:val="00433F3E"/>
    <w:rsid w:val="00434323"/>
    <w:rsid w:val="0043483F"/>
    <w:rsid w:val="00435061"/>
    <w:rsid w:val="0043687E"/>
    <w:rsid w:val="00436C6C"/>
    <w:rsid w:val="0043706B"/>
    <w:rsid w:val="00437768"/>
    <w:rsid w:val="00437BE9"/>
    <w:rsid w:val="00437D0F"/>
    <w:rsid w:val="00440C18"/>
    <w:rsid w:val="0044133E"/>
    <w:rsid w:val="00441941"/>
    <w:rsid w:val="00441A0B"/>
    <w:rsid w:val="00441F87"/>
    <w:rsid w:val="004423D4"/>
    <w:rsid w:val="004424A8"/>
    <w:rsid w:val="00442FD0"/>
    <w:rsid w:val="0044424A"/>
    <w:rsid w:val="00444322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0B3A"/>
    <w:rsid w:val="00461D1A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A38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2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1474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68FD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C7F4D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8C0"/>
    <w:rsid w:val="00502C95"/>
    <w:rsid w:val="00503B70"/>
    <w:rsid w:val="00503E9E"/>
    <w:rsid w:val="00504832"/>
    <w:rsid w:val="00504ADD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3378"/>
    <w:rsid w:val="005133A1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3C7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C2"/>
    <w:rsid w:val="00557F5C"/>
    <w:rsid w:val="0056017E"/>
    <w:rsid w:val="005602EF"/>
    <w:rsid w:val="00560418"/>
    <w:rsid w:val="0056066B"/>
    <w:rsid w:val="005611B6"/>
    <w:rsid w:val="00561290"/>
    <w:rsid w:val="005614F8"/>
    <w:rsid w:val="0056161F"/>
    <w:rsid w:val="00561945"/>
    <w:rsid w:val="00561C79"/>
    <w:rsid w:val="00562C4E"/>
    <w:rsid w:val="005635C8"/>
    <w:rsid w:val="00564095"/>
    <w:rsid w:val="00564EEE"/>
    <w:rsid w:val="00565CBE"/>
    <w:rsid w:val="005668E1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4594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6A0"/>
    <w:rsid w:val="00580740"/>
    <w:rsid w:val="00580884"/>
    <w:rsid w:val="00581289"/>
    <w:rsid w:val="00581324"/>
    <w:rsid w:val="005817B8"/>
    <w:rsid w:val="00583723"/>
    <w:rsid w:val="00583781"/>
    <w:rsid w:val="00583D24"/>
    <w:rsid w:val="00583E08"/>
    <w:rsid w:val="00583F0D"/>
    <w:rsid w:val="00583F5D"/>
    <w:rsid w:val="00583F8F"/>
    <w:rsid w:val="00583FCE"/>
    <w:rsid w:val="005840E3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C73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1868"/>
    <w:rsid w:val="005C22BC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E09"/>
    <w:rsid w:val="005D2EC8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627"/>
    <w:rsid w:val="006614FC"/>
    <w:rsid w:val="00661B4C"/>
    <w:rsid w:val="00661DC5"/>
    <w:rsid w:val="00662705"/>
    <w:rsid w:val="00662A14"/>
    <w:rsid w:val="0066365C"/>
    <w:rsid w:val="00663866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67364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A41"/>
    <w:rsid w:val="006761FD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D48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88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3EEF"/>
    <w:rsid w:val="006A40F8"/>
    <w:rsid w:val="006A4115"/>
    <w:rsid w:val="006A47B6"/>
    <w:rsid w:val="006A5031"/>
    <w:rsid w:val="006A5193"/>
    <w:rsid w:val="006A5DEF"/>
    <w:rsid w:val="006A66AC"/>
    <w:rsid w:val="006A7472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5F4D"/>
    <w:rsid w:val="006C61BF"/>
    <w:rsid w:val="006C679E"/>
    <w:rsid w:val="006C6A7C"/>
    <w:rsid w:val="006C6FAF"/>
    <w:rsid w:val="006C7E45"/>
    <w:rsid w:val="006C7E4B"/>
    <w:rsid w:val="006D02CD"/>
    <w:rsid w:val="006D0D96"/>
    <w:rsid w:val="006D12FD"/>
    <w:rsid w:val="006D1381"/>
    <w:rsid w:val="006D13CE"/>
    <w:rsid w:val="006D13ED"/>
    <w:rsid w:val="006D1738"/>
    <w:rsid w:val="006D32E9"/>
    <w:rsid w:val="006D434B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B"/>
    <w:rsid w:val="006F2153"/>
    <w:rsid w:val="006F221F"/>
    <w:rsid w:val="006F22DC"/>
    <w:rsid w:val="006F23A0"/>
    <w:rsid w:val="006F2534"/>
    <w:rsid w:val="006F25C8"/>
    <w:rsid w:val="006F37F6"/>
    <w:rsid w:val="006F4AE8"/>
    <w:rsid w:val="006F4CCD"/>
    <w:rsid w:val="006F526F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8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6A65"/>
    <w:rsid w:val="007076A0"/>
    <w:rsid w:val="00707A56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6FF"/>
    <w:rsid w:val="00722745"/>
    <w:rsid w:val="00722D57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327"/>
    <w:rsid w:val="00725497"/>
    <w:rsid w:val="007263A4"/>
    <w:rsid w:val="0072661F"/>
    <w:rsid w:val="00727C25"/>
    <w:rsid w:val="00730020"/>
    <w:rsid w:val="0073008F"/>
    <w:rsid w:val="00730417"/>
    <w:rsid w:val="007306E0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510F"/>
    <w:rsid w:val="007352CF"/>
    <w:rsid w:val="00735632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2605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FDA"/>
    <w:rsid w:val="007670A1"/>
    <w:rsid w:val="007677E7"/>
    <w:rsid w:val="00767C30"/>
    <w:rsid w:val="007702E5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B8C"/>
    <w:rsid w:val="00780E10"/>
    <w:rsid w:val="00780EA6"/>
    <w:rsid w:val="007810A9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180"/>
    <w:rsid w:val="007855DC"/>
    <w:rsid w:val="0078566E"/>
    <w:rsid w:val="00785CA0"/>
    <w:rsid w:val="00785DEA"/>
    <w:rsid w:val="00786063"/>
    <w:rsid w:val="0078657F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C61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1AD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5227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9E1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66E1"/>
    <w:rsid w:val="00836ABB"/>
    <w:rsid w:val="00836D4A"/>
    <w:rsid w:val="00837B2C"/>
    <w:rsid w:val="00840957"/>
    <w:rsid w:val="00840AF7"/>
    <w:rsid w:val="00840B91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737C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D47"/>
    <w:rsid w:val="00865DF9"/>
    <w:rsid w:val="00866889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1E7"/>
    <w:rsid w:val="0087158C"/>
    <w:rsid w:val="0087181B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8EB"/>
    <w:rsid w:val="00897B63"/>
    <w:rsid w:val="008A00FF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78D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32EE"/>
    <w:rsid w:val="008C4B00"/>
    <w:rsid w:val="008C540C"/>
    <w:rsid w:val="008C5C5F"/>
    <w:rsid w:val="008C6291"/>
    <w:rsid w:val="008C63FA"/>
    <w:rsid w:val="008C700F"/>
    <w:rsid w:val="008C7F8E"/>
    <w:rsid w:val="008D00B8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1EE9"/>
    <w:rsid w:val="008E300A"/>
    <w:rsid w:val="008E3E66"/>
    <w:rsid w:val="008E43BC"/>
    <w:rsid w:val="008E45E1"/>
    <w:rsid w:val="008E4D3D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657"/>
    <w:rsid w:val="009016D9"/>
    <w:rsid w:val="00901B14"/>
    <w:rsid w:val="00901C26"/>
    <w:rsid w:val="00901DBB"/>
    <w:rsid w:val="00902129"/>
    <w:rsid w:val="009029DB"/>
    <w:rsid w:val="00902F39"/>
    <w:rsid w:val="00903040"/>
    <w:rsid w:val="00903891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6BDD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B34"/>
    <w:rsid w:val="00933044"/>
    <w:rsid w:val="009334A9"/>
    <w:rsid w:val="0093359A"/>
    <w:rsid w:val="00934038"/>
    <w:rsid w:val="009341A6"/>
    <w:rsid w:val="00934746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DDD"/>
    <w:rsid w:val="00943475"/>
    <w:rsid w:val="00943B36"/>
    <w:rsid w:val="0094402D"/>
    <w:rsid w:val="00944A8F"/>
    <w:rsid w:val="00944F00"/>
    <w:rsid w:val="009450FA"/>
    <w:rsid w:val="00945575"/>
    <w:rsid w:val="009456FB"/>
    <w:rsid w:val="0094604F"/>
    <w:rsid w:val="0094627C"/>
    <w:rsid w:val="00946736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1B2D"/>
    <w:rsid w:val="00971D32"/>
    <w:rsid w:val="00972601"/>
    <w:rsid w:val="009727E4"/>
    <w:rsid w:val="0097302E"/>
    <w:rsid w:val="00973C4D"/>
    <w:rsid w:val="00973CE0"/>
    <w:rsid w:val="0097424B"/>
    <w:rsid w:val="009746BE"/>
    <w:rsid w:val="009749BD"/>
    <w:rsid w:val="009749E9"/>
    <w:rsid w:val="00974BA4"/>
    <w:rsid w:val="00974C65"/>
    <w:rsid w:val="0097510E"/>
    <w:rsid w:val="00975263"/>
    <w:rsid w:val="0097526E"/>
    <w:rsid w:val="00975430"/>
    <w:rsid w:val="0097573B"/>
    <w:rsid w:val="00975DE9"/>
    <w:rsid w:val="0097680C"/>
    <w:rsid w:val="00977206"/>
    <w:rsid w:val="00977248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5A23"/>
    <w:rsid w:val="00986303"/>
    <w:rsid w:val="009863AF"/>
    <w:rsid w:val="00987D5D"/>
    <w:rsid w:val="00987EEE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C00"/>
    <w:rsid w:val="009A0F12"/>
    <w:rsid w:val="009A13DE"/>
    <w:rsid w:val="009A13E7"/>
    <w:rsid w:val="009A15FF"/>
    <w:rsid w:val="009A16D0"/>
    <w:rsid w:val="009A218C"/>
    <w:rsid w:val="009A25EF"/>
    <w:rsid w:val="009A26FD"/>
    <w:rsid w:val="009A282B"/>
    <w:rsid w:val="009A2B56"/>
    <w:rsid w:val="009A2CD9"/>
    <w:rsid w:val="009A3642"/>
    <w:rsid w:val="009A36E1"/>
    <w:rsid w:val="009A3902"/>
    <w:rsid w:val="009A3D13"/>
    <w:rsid w:val="009A3ECB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A3D"/>
    <w:rsid w:val="009C5E19"/>
    <w:rsid w:val="009C5EDA"/>
    <w:rsid w:val="009C65AC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1D06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5835"/>
    <w:rsid w:val="00A2622A"/>
    <w:rsid w:val="00A268FE"/>
    <w:rsid w:val="00A270D7"/>
    <w:rsid w:val="00A271DB"/>
    <w:rsid w:val="00A272C4"/>
    <w:rsid w:val="00A27ACF"/>
    <w:rsid w:val="00A27C7E"/>
    <w:rsid w:val="00A303FD"/>
    <w:rsid w:val="00A30A0B"/>
    <w:rsid w:val="00A30EDF"/>
    <w:rsid w:val="00A314CB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104"/>
    <w:rsid w:val="00A4240C"/>
    <w:rsid w:val="00A42B63"/>
    <w:rsid w:val="00A43611"/>
    <w:rsid w:val="00A43A77"/>
    <w:rsid w:val="00A43FC5"/>
    <w:rsid w:val="00A44038"/>
    <w:rsid w:val="00A441E9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D76"/>
    <w:rsid w:val="00A74E37"/>
    <w:rsid w:val="00A74EE3"/>
    <w:rsid w:val="00A75E85"/>
    <w:rsid w:val="00A7716F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3010"/>
    <w:rsid w:val="00A840D1"/>
    <w:rsid w:val="00A8436A"/>
    <w:rsid w:val="00A84AE9"/>
    <w:rsid w:val="00A85612"/>
    <w:rsid w:val="00A8614C"/>
    <w:rsid w:val="00A86227"/>
    <w:rsid w:val="00A862BB"/>
    <w:rsid w:val="00A86AD9"/>
    <w:rsid w:val="00A86B54"/>
    <w:rsid w:val="00A86B98"/>
    <w:rsid w:val="00A87908"/>
    <w:rsid w:val="00A87AAB"/>
    <w:rsid w:val="00A906A2"/>
    <w:rsid w:val="00A9081B"/>
    <w:rsid w:val="00A923C2"/>
    <w:rsid w:val="00A92E74"/>
    <w:rsid w:val="00A934B2"/>
    <w:rsid w:val="00A93627"/>
    <w:rsid w:val="00A9378C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31B"/>
    <w:rsid w:val="00AC0A4B"/>
    <w:rsid w:val="00AC19BF"/>
    <w:rsid w:val="00AC1A5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6458"/>
    <w:rsid w:val="00AE6DC2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19D3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41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97B"/>
    <w:rsid w:val="00B20DB6"/>
    <w:rsid w:val="00B20F64"/>
    <w:rsid w:val="00B2273D"/>
    <w:rsid w:val="00B22F94"/>
    <w:rsid w:val="00B230E7"/>
    <w:rsid w:val="00B231CF"/>
    <w:rsid w:val="00B2343F"/>
    <w:rsid w:val="00B239D3"/>
    <w:rsid w:val="00B23D8C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607C"/>
    <w:rsid w:val="00B365A1"/>
    <w:rsid w:val="00B36F24"/>
    <w:rsid w:val="00B375D7"/>
    <w:rsid w:val="00B37B27"/>
    <w:rsid w:val="00B37D25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E4A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D6F"/>
    <w:rsid w:val="00B61C89"/>
    <w:rsid w:val="00B62936"/>
    <w:rsid w:val="00B62EE7"/>
    <w:rsid w:val="00B637FE"/>
    <w:rsid w:val="00B63ACD"/>
    <w:rsid w:val="00B63AD5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848"/>
    <w:rsid w:val="00BA1C57"/>
    <w:rsid w:val="00BA25F9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540"/>
    <w:rsid w:val="00BB29E2"/>
    <w:rsid w:val="00BB4735"/>
    <w:rsid w:val="00BB4802"/>
    <w:rsid w:val="00BB5D6E"/>
    <w:rsid w:val="00BB627F"/>
    <w:rsid w:val="00BB728F"/>
    <w:rsid w:val="00BB76C6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ED"/>
    <w:rsid w:val="00BF070B"/>
    <w:rsid w:val="00BF1792"/>
    <w:rsid w:val="00BF1C35"/>
    <w:rsid w:val="00BF23BD"/>
    <w:rsid w:val="00BF2A3D"/>
    <w:rsid w:val="00BF2EFB"/>
    <w:rsid w:val="00BF3053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172EF"/>
    <w:rsid w:val="00C20BAC"/>
    <w:rsid w:val="00C213D5"/>
    <w:rsid w:val="00C21641"/>
    <w:rsid w:val="00C21937"/>
    <w:rsid w:val="00C223DD"/>
    <w:rsid w:val="00C22802"/>
    <w:rsid w:val="00C2292D"/>
    <w:rsid w:val="00C22985"/>
    <w:rsid w:val="00C22BA9"/>
    <w:rsid w:val="00C2370E"/>
    <w:rsid w:val="00C23765"/>
    <w:rsid w:val="00C2378F"/>
    <w:rsid w:val="00C244A6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BA"/>
    <w:rsid w:val="00C30361"/>
    <w:rsid w:val="00C314C0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6050"/>
    <w:rsid w:val="00C5639C"/>
    <w:rsid w:val="00C564A9"/>
    <w:rsid w:val="00C56683"/>
    <w:rsid w:val="00C567CC"/>
    <w:rsid w:val="00C604D5"/>
    <w:rsid w:val="00C60E00"/>
    <w:rsid w:val="00C61050"/>
    <w:rsid w:val="00C61978"/>
    <w:rsid w:val="00C61BEA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6D9"/>
    <w:rsid w:val="00C72E99"/>
    <w:rsid w:val="00C73026"/>
    <w:rsid w:val="00C732F6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EF0"/>
    <w:rsid w:val="00CA035C"/>
    <w:rsid w:val="00CA082D"/>
    <w:rsid w:val="00CA09A3"/>
    <w:rsid w:val="00CA0C4D"/>
    <w:rsid w:val="00CA1413"/>
    <w:rsid w:val="00CA238A"/>
    <w:rsid w:val="00CA3558"/>
    <w:rsid w:val="00CA547E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B5B"/>
    <w:rsid w:val="00CB61AB"/>
    <w:rsid w:val="00CB67FC"/>
    <w:rsid w:val="00CB6A2F"/>
    <w:rsid w:val="00CB7624"/>
    <w:rsid w:val="00CB76CD"/>
    <w:rsid w:val="00CB7991"/>
    <w:rsid w:val="00CB7C76"/>
    <w:rsid w:val="00CB7E18"/>
    <w:rsid w:val="00CC0560"/>
    <w:rsid w:val="00CC0632"/>
    <w:rsid w:val="00CC0B4F"/>
    <w:rsid w:val="00CC0D56"/>
    <w:rsid w:val="00CC1150"/>
    <w:rsid w:val="00CC1842"/>
    <w:rsid w:val="00CC1B6C"/>
    <w:rsid w:val="00CC1DCB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EAB"/>
    <w:rsid w:val="00CD4157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9C7"/>
    <w:rsid w:val="00CF7D80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304A6"/>
    <w:rsid w:val="00D3054A"/>
    <w:rsid w:val="00D30CCE"/>
    <w:rsid w:val="00D30CE0"/>
    <w:rsid w:val="00D30D2B"/>
    <w:rsid w:val="00D30E8E"/>
    <w:rsid w:val="00D3132E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7F0"/>
    <w:rsid w:val="00D548D5"/>
    <w:rsid w:val="00D54C2A"/>
    <w:rsid w:val="00D5541A"/>
    <w:rsid w:val="00D55AD8"/>
    <w:rsid w:val="00D568DF"/>
    <w:rsid w:val="00D568E5"/>
    <w:rsid w:val="00D56C39"/>
    <w:rsid w:val="00D573C5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5A7"/>
    <w:rsid w:val="00D90913"/>
    <w:rsid w:val="00D9092D"/>
    <w:rsid w:val="00D909A7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337"/>
    <w:rsid w:val="00DA2A85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8AD"/>
    <w:rsid w:val="00DB4D4C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C96"/>
    <w:rsid w:val="00DC60E0"/>
    <w:rsid w:val="00DC614B"/>
    <w:rsid w:val="00DC66FF"/>
    <w:rsid w:val="00DC6AA6"/>
    <w:rsid w:val="00DC6B8A"/>
    <w:rsid w:val="00DC70C3"/>
    <w:rsid w:val="00DC745A"/>
    <w:rsid w:val="00DC7A22"/>
    <w:rsid w:val="00DD01D7"/>
    <w:rsid w:val="00DD0AA7"/>
    <w:rsid w:val="00DD14BA"/>
    <w:rsid w:val="00DD14FC"/>
    <w:rsid w:val="00DD1791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3794"/>
    <w:rsid w:val="00DE38EC"/>
    <w:rsid w:val="00DE3E2E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C26"/>
    <w:rsid w:val="00E102E0"/>
    <w:rsid w:val="00E10954"/>
    <w:rsid w:val="00E10F2E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03F"/>
    <w:rsid w:val="00E301D5"/>
    <w:rsid w:val="00E30578"/>
    <w:rsid w:val="00E308F5"/>
    <w:rsid w:val="00E30C06"/>
    <w:rsid w:val="00E30D0D"/>
    <w:rsid w:val="00E3111B"/>
    <w:rsid w:val="00E31844"/>
    <w:rsid w:val="00E31899"/>
    <w:rsid w:val="00E3220C"/>
    <w:rsid w:val="00E32591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4592"/>
    <w:rsid w:val="00E458FD"/>
    <w:rsid w:val="00E459C2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66F"/>
    <w:rsid w:val="00E56B54"/>
    <w:rsid w:val="00E56C7B"/>
    <w:rsid w:val="00E56DE5"/>
    <w:rsid w:val="00E57C68"/>
    <w:rsid w:val="00E60382"/>
    <w:rsid w:val="00E605FE"/>
    <w:rsid w:val="00E6165D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472"/>
    <w:rsid w:val="00E666BB"/>
    <w:rsid w:val="00E706CF"/>
    <w:rsid w:val="00E708ED"/>
    <w:rsid w:val="00E7097E"/>
    <w:rsid w:val="00E712B0"/>
    <w:rsid w:val="00E72468"/>
    <w:rsid w:val="00E73944"/>
    <w:rsid w:val="00E739C7"/>
    <w:rsid w:val="00E73B21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B07"/>
    <w:rsid w:val="00E820FF"/>
    <w:rsid w:val="00E827A2"/>
    <w:rsid w:val="00E82922"/>
    <w:rsid w:val="00E82E8F"/>
    <w:rsid w:val="00E82EE4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153F"/>
    <w:rsid w:val="00EA1873"/>
    <w:rsid w:val="00EA1E9B"/>
    <w:rsid w:val="00EA2886"/>
    <w:rsid w:val="00EA2D36"/>
    <w:rsid w:val="00EA2F10"/>
    <w:rsid w:val="00EA34F8"/>
    <w:rsid w:val="00EA3ABD"/>
    <w:rsid w:val="00EA3FC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6A8"/>
    <w:rsid w:val="00EC6A7E"/>
    <w:rsid w:val="00EC6DF2"/>
    <w:rsid w:val="00EC6E5F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0F7D"/>
    <w:rsid w:val="00F01C83"/>
    <w:rsid w:val="00F024CC"/>
    <w:rsid w:val="00F02561"/>
    <w:rsid w:val="00F0347E"/>
    <w:rsid w:val="00F0393B"/>
    <w:rsid w:val="00F03BB0"/>
    <w:rsid w:val="00F03D33"/>
    <w:rsid w:val="00F03EC6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358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C62"/>
    <w:rsid w:val="00F2318D"/>
    <w:rsid w:val="00F23C7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610"/>
    <w:rsid w:val="00F6591B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15DF"/>
    <w:rsid w:val="00FA2624"/>
    <w:rsid w:val="00FA280C"/>
    <w:rsid w:val="00FA2DF1"/>
    <w:rsid w:val="00FA3377"/>
    <w:rsid w:val="00FA39AA"/>
    <w:rsid w:val="00FA39BA"/>
    <w:rsid w:val="00FA3FD7"/>
    <w:rsid w:val="00FA4CAD"/>
    <w:rsid w:val="00FA5317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6A09"/>
    <w:rsid w:val="00FB70E0"/>
    <w:rsid w:val="00FB7728"/>
    <w:rsid w:val="00FC04DF"/>
    <w:rsid w:val="00FC0948"/>
    <w:rsid w:val="00FC0AAD"/>
    <w:rsid w:val="00FC11B5"/>
    <w:rsid w:val="00FC250B"/>
    <w:rsid w:val="00FC271D"/>
    <w:rsid w:val="00FC2A79"/>
    <w:rsid w:val="00FC3021"/>
    <w:rsid w:val="00FC328D"/>
    <w:rsid w:val="00FC46EF"/>
    <w:rsid w:val="00FC49F0"/>
    <w:rsid w:val="00FC4B31"/>
    <w:rsid w:val="00FC52A1"/>
    <w:rsid w:val="00FC5D20"/>
    <w:rsid w:val="00FC6276"/>
    <w:rsid w:val="00FC6699"/>
    <w:rsid w:val="00FC6B0D"/>
    <w:rsid w:val="00FC7A8A"/>
    <w:rsid w:val="00FD0092"/>
    <w:rsid w:val="00FD085D"/>
    <w:rsid w:val="00FD0B55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BBE"/>
    <w:rsid w:val="00FF1CBF"/>
    <w:rsid w:val="00FF2602"/>
    <w:rsid w:val="00FF2AB5"/>
    <w:rsid w:val="00FF2BA2"/>
    <w:rsid w:val="00FF2BF4"/>
    <w:rsid w:val="00FF3444"/>
    <w:rsid w:val="00FF357F"/>
    <w:rsid w:val="00FF3899"/>
    <w:rsid w:val="00FF3C62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99A5076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3516D6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3516D6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younge\OneDrive%20-%20T-Mobile%20USA\Documents\3GPP\SA1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2" ma:contentTypeDescription="Create a new document." ma:contentTypeScope="" ma:versionID="695410b3a66181f3c4a565de38edbde9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c6742d03fc74ae9146c60f4e9d0762a3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D800152-EDB0-4F02-A5B3-6A5C407F1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2</TotalTime>
  <Pages>4</Pages>
  <Words>706</Words>
  <Characters>4029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4726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Younge, Mark</cp:lastModifiedBy>
  <cp:revision>2</cp:revision>
  <dcterms:created xsi:type="dcterms:W3CDTF">2022-11-17T08:40:00Z</dcterms:created>
  <dcterms:modified xsi:type="dcterms:W3CDTF">2022-11-17T08:40:00Z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</Properties>
</file>