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9EF3C" w14:textId="412E0100" w:rsidR="000924E4" w:rsidRPr="00916BD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FF0000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ＭＳ 明朝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ＭＳ 明朝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0924E4" w:rsidRPr="00250CDE">
        <w:rPr>
          <w:rFonts w:eastAsia="Times New Roman" w:cs="Arial"/>
          <w:color w:val="FF0000"/>
          <w:sz w:val="24"/>
          <w:szCs w:val="20"/>
          <w:lang w:eastAsia="ar-SA"/>
        </w:rPr>
        <w:t>S1-</w:t>
      </w:r>
      <w:r w:rsidR="00250CDE" w:rsidRPr="00250CDE">
        <w:rPr>
          <w:rFonts w:eastAsia="Times New Roman" w:cs="Arial"/>
          <w:color w:val="FF0000"/>
          <w:sz w:val="24"/>
          <w:szCs w:val="20"/>
          <w:lang w:eastAsia="ar-SA"/>
        </w:rPr>
        <w:t>XXXXXX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3D20905" w14:textId="70857B40" w:rsidR="006305D3" w:rsidRPr="00BC07EC" w:rsidRDefault="006305D3" w:rsidP="006305D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Drafting group Agenda for Metaverse</w:t>
      </w:r>
    </w:p>
    <w:p w14:paraId="5BB10BFC" w14:textId="1EF92372" w:rsidR="006305D3" w:rsidRPr="00C94126" w:rsidRDefault="006305D3" w:rsidP="006305D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3225B676" w14:textId="77777777" w:rsidR="006305D3" w:rsidRPr="00F45489" w:rsidRDefault="006305D3" w:rsidP="006305D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6BD5A6A1" w14:textId="4306C34F" w:rsidR="006305D3" w:rsidRPr="00F45489" w:rsidRDefault="006305D3" w:rsidP="006305D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Yusuke Nakano </w:t>
      </w:r>
    </w:p>
    <w:p w14:paraId="7E665F8D" w14:textId="77777777" w:rsidR="006305D3" w:rsidRPr="00F45489" w:rsidRDefault="006305D3" w:rsidP="006305D3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86CA82C" w14:textId="2D2338E6" w:rsidR="006305D3" w:rsidRPr="003B6AB6" w:rsidRDefault="006305D3" w:rsidP="006305D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r>
        <w:rPr>
          <w:rFonts w:eastAsia="ＭＳ 明朝" w:cs="Arial"/>
          <w:bCs/>
          <w:sz w:val="36"/>
          <w:szCs w:val="36"/>
          <w:lang w:eastAsia="ar-SA"/>
        </w:rPr>
        <w:t>Metaverse</w:t>
      </w:r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 </w:t>
      </w:r>
      <w:bookmarkEnd w:id="5"/>
    </w:p>
    <w:bookmarkEnd w:id="0"/>
    <w:bookmarkEnd w:id="1"/>
    <w:p w14:paraId="1933F862" w14:textId="3B4A8906" w:rsidR="00FE752D" w:rsidRPr="00FC250B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6305D3" w:rsidRPr="00AB0F3E" w14:paraId="7BFEB00B" w14:textId="77777777" w:rsidTr="006305D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0F0967" w14:textId="77777777" w:rsidR="006305D3" w:rsidRPr="00AB0F3E" w:rsidRDefault="006305D3" w:rsidP="006E501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EE87E73" w14:textId="77777777" w:rsidR="006305D3" w:rsidRPr="00AB0F3E" w:rsidRDefault="006305D3" w:rsidP="006E501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A7B1C3" w14:textId="77777777" w:rsidR="006305D3" w:rsidRPr="00415AA2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05B781B" w14:textId="77777777" w:rsidR="006305D3" w:rsidRPr="00415AA2" w:rsidRDefault="006305D3" w:rsidP="006E501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305D3" w:rsidRPr="00015298" w14:paraId="18FB6EB4" w14:textId="77777777" w:rsidTr="006305D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4B48496" w14:textId="77777777" w:rsidR="006305D3" w:rsidRPr="00AB0F3E" w:rsidRDefault="006305D3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4F7297" w14:textId="69EABA94" w:rsidR="006305D3" w:rsidRPr="00AB0F3E" w:rsidRDefault="006305D3" w:rsidP="006E501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EEBEDB0" w14:textId="77777777" w:rsidR="006305D3" w:rsidRPr="00AB0F3E" w:rsidRDefault="006305D3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C0A42D1" w14:textId="77777777" w:rsidR="006305D3" w:rsidRPr="00AB0F3E" w:rsidRDefault="006305D3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CC291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ＭＳ 明朝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4E1102B" w14:textId="42DCDC80" w:rsidR="006305D3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Metaverse</w:t>
            </w:r>
          </w:p>
          <w:p w14:paraId="393603C9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83BF867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ＭＳ 明朝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ＭＳ 明朝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ECEFE3D" w14:textId="77777777" w:rsidR="006305D3" w:rsidRDefault="006305D3" w:rsidP="00F83C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FRMCS_Ph5+RVAS</w:t>
            </w:r>
          </w:p>
          <w:p w14:paraId="5FB58512" w14:textId="35FC3491" w:rsidR="006305D3" w:rsidRPr="00AB0F3E" w:rsidRDefault="006305D3" w:rsidP="00F83C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+SOBOT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BEF4D4" w14:textId="77777777" w:rsidR="006305D3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25C35B6F" w14:textId="75FC3776" w:rsidR="006305D3" w:rsidRPr="00577A07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Metaverse</w:t>
            </w:r>
          </w:p>
          <w:p w14:paraId="529772D0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71C65F7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ＭＳ 明朝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ＭＳ 明朝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F92D206" w14:textId="77777777" w:rsidR="006305D3" w:rsidRDefault="006305D3" w:rsidP="00F83C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FRMCS_Ph5+RVAS</w:t>
            </w:r>
          </w:p>
          <w:p w14:paraId="37806463" w14:textId="0E8FE036" w:rsidR="006305D3" w:rsidRPr="004C4A40" w:rsidRDefault="006305D3" w:rsidP="00F83C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+SOBOT</w:t>
            </w:r>
          </w:p>
        </w:tc>
      </w:tr>
      <w:tr w:rsidR="006305D3" w:rsidRPr="00AB0F3E" w14:paraId="0504F54C" w14:textId="77777777" w:rsidTr="006305D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D2B2C1" w14:textId="77777777" w:rsidR="006305D3" w:rsidRPr="00AB0F3E" w:rsidRDefault="006305D3" w:rsidP="006E501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2054E8" w14:textId="77777777" w:rsidR="006305D3" w:rsidRPr="00AB0F3E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B4506C" w14:textId="77777777" w:rsidR="006305D3" w:rsidRPr="00415AA2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7E2E51" w14:textId="77777777" w:rsidR="006305D3" w:rsidRPr="00415AA2" w:rsidRDefault="006305D3" w:rsidP="006E501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305D3" w:rsidRPr="00015298" w14:paraId="67585224" w14:textId="77777777" w:rsidTr="006305D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430D26" w14:textId="77777777" w:rsidR="006305D3" w:rsidRPr="00AB0F3E" w:rsidRDefault="006305D3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5C288B" w14:textId="77777777" w:rsidR="006305D3" w:rsidRPr="00AB0F3E" w:rsidRDefault="006305D3" w:rsidP="006E501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F8C501D" w14:textId="77777777" w:rsidR="006305D3" w:rsidRPr="00AB0F3E" w:rsidRDefault="006305D3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4EA266E" w14:textId="22630D3D" w:rsidR="006305D3" w:rsidRPr="00AB0F3E" w:rsidRDefault="006305D3" w:rsidP="006E501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2BB70E1" w14:textId="6C19D2BC" w:rsidR="006305D3" w:rsidRPr="00AB0F3E" w:rsidRDefault="006305D3" w:rsidP="000D67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Special MMS SA1#100</w:t>
            </w:r>
          </w:p>
          <w:p w14:paraId="218BF3E7" w14:textId="0ED050CD" w:rsidR="006305D3" w:rsidRPr="00BD4335" w:rsidRDefault="006305D3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A4B73CE" w14:textId="77777777" w:rsidR="006305D3" w:rsidRDefault="006305D3" w:rsidP="001019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1BA685BF" w14:textId="21AC16D8" w:rsidR="006305D3" w:rsidRDefault="006305D3" w:rsidP="001019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Metaverse</w:t>
            </w:r>
          </w:p>
          <w:p w14:paraId="4E05B5D4" w14:textId="40993BA7" w:rsidR="006305D3" w:rsidRPr="00E421A2" w:rsidRDefault="006305D3" w:rsidP="006215A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09ABAFC7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36B65" w14:textId="0319366F" w:rsidR="00B32630" w:rsidRPr="00745D37" w:rsidRDefault="00B32630" w:rsidP="00B32630">
            <w:pPr>
              <w:pStyle w:val="20"/>
              <w:rPr>
                <w:lang w:val="en-US"/>
              </w:rPr>
            </w:pPr>
            <w:proofErr w:type="spellStart"/>
            <w:r w:rsidRPr="00E93093">
              <w:rPr>
                <w:lang w:val="en-US"/>
              </w:rPr>
              <w:t>FS_Metaverse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Study on Localized Mobile Metaverse Services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291A88">
                <w:rPr>
                  <w:rStyle w:val="a5"/>
                  <w:lang w:val="en-US"/>
                </w:rPr>
                <w:t>SP-220353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2E446AB9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87DEB2B" w14:textId="77777777" w:rsidR="00B32630" w:rsidRPr="004067FF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1B37C6B" w14:textId="4CD300EB" w:rsidR="00B32630" w:rsidRPr="00E93093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4DB8E202" w14:textId="7949FBD0" w:rsidR="00B32630" w:rsidRPr="00CB4C92" w:rsidRDefault="00B32630" w:rsidP="00B32630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CB4C92">
                <w:rPr>
                  <w:rStyle w:val="a5"/>
                  <w:lang w:val="nl-NL"/>
                </w:rPr>
                <w:t>TR 22.856v0.2.0</w:t>
              </w:r>
            </w:hyperlink>
          </w:p>
          <w:p w14:paraId="48C353B6" w14:textId="349040D8" w:rsidR="00B32630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lastRenderedPageBreak/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(03/202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086F3B59" w14:textId="049FA97B" w:rsidR="00B32630" w:rsidRPr="00AA7BD2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40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1EB3E7FA" w14:textId="77777777" w:rsidTr="00ED4A0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70D9257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B32630" w:rsidRPr="00A75C05" w14:paraId="7BB2D7E7" w14:textId="77777777" w:rsidTr="00614C1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30E52" w14:textId="686721C6" w:rsidR="00B32630" w:rsidRPr="00ED4A0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4A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91750" w14:textId="264E6350" w:rsidR="00B32630" w:rsidRPr="00ED4A02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B32630" w:rsidRPr="00ED4A0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02265" w14:textId="77777777" w:rsidR="00B32630" w:rsidRPr="00ED4A0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D4A0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4375C" w14:textId="77777777" w:rsidR="00B32630" w:rsidRPr="00ED4A0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D4A0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ED4A0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D4A02">
              <w:rPr>
                <w:rFonts w:eastAsia="Times New Roman"/>
                <w:szCs w:val="18"/>
                <w:lang w:eastAsia="ar-SA"/>
              </w:rPr>
              <w:t>: Add an Overview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CA6E1" w14:textId="4A62C225" w:rsidR="00B32630" w:rsidRPr="00ED4A02" w:rsidRDefault="00ED4A0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A02">
              <w:rPr>
                <w:rFonts w:eastAsia="Times New Roman" w:cs="Arial"/>
                <w:szCs w:val="18"/>
                <w:lang w:eastAsia="ar-SA"/>
              </w:rPr>
              <w:t>Revised to S1-223440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AD323" w14:textId="77777777" w:rsidR="00B32630" w:rsidRPr="00ED4A0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4A02" w:rsidRPr="00A75C05" w14:paraId="1BFFF829" w14:textId="77777777" w:rsidTr="00031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158770" w14:textId="143A1F73" w:rsidR="00ED4A02" w:rsidRPr="00614C1F" w:rsidRDefault="00ED4A0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4C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F98344" w14:textId="7259799D" w:rsidR="00ED4A02" w:rsidRPr="00614C1F" w:rsidRDefault="001876C7" w:rsidP="00B32630">
            <w:pPr>
              <w:snapToGrid w:val="0"/>
              <w:spacing w:after="0" w:line="240" w:lineRule="auto"/>
            </w:pPr>
            <w:hyperlink r:id="rId14" w:history="1">
              <w:r w:rsidR="00ED4A02" w:rsidRPr="00614C1F">
                <w:rPr>
                  <w:rStyle w:val="a5"/>
                  <w:rFonts w:cs="Arial"/>
                  <w:color w:val="auto"/>
                </w:rPr>
                <w:t>S1-223440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2DAEA7" w14:textId="3DBB9FAA" w:rsidR="00ED4A02" w:rsidRPr="00614C1F" w:rsidRDefault="00ED4A0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4C1F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922CB0" w14:textId="61E908A9" w:rsidR="00ED4A02" w:rsidRPr="00614C1F" w:rsidRDefault="00ED4A0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4C1F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614C1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14C1F">
              <w:rPr>
                <w:rFonts w:eastAsia="Times New Roman"/>
                <w:szCs w:val="18"/>
                <w:lang w:eastAsia="ar-SA"/>
              </w:rPr>
              <w:t>: Add an Overview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C9249E" w14:textId="1777CA5C" w:rsidR="00ED4A02" w:rsidRPr="00614C1F" w:rsidRDefault="00614C1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C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8EA295" w14:textId="45E0020E" w:rsidR="00ED4A02" w:rsidRPr="00614C1F" w:rsidRDefault="00ED4A0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C1F">
              <w:rPr>
                <w:rFonts w:eastAsia="Arial Unicode MS" w:cs="Arial"/>
                <w:szCs w:val="18"/>
                <w:lang w:eastAsia="ar-SA"/>
              </w:rPr>
              <w:t>Revision of S1-223052.</w:t>
            </w:r>
          </w:p>
        </w:tc>
      </w:tr>
      <w:tr w:rsidR="00B32630" w:rsidRPr="00A75C05" w14:paraId="410380F8" w14:textId="77777777" w:rsidTr="00031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1B23B" w14:textId="09E0957E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3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F37E9" w14:textId="2844AB23" w:rsidR="00B32630" w:rsidRPr="00031394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B32630" w:rsidRPr="00031394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09B25" w14:textId="77777777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>Samsung,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CA871" w14:textId="77777777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031394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31394">
              <w:rPr>
                <w:rFonts w:eastAsia="Times New Roman"/>
                <w:szCs w:val="18"/>
                <w:lang w:eastAsia="ar-SA"/>
              </w:rPr>
              <w:t>: Terminology for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6D443" w14:textId="3F51A209" w:rsidR="00B32630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1394">
              <w:rPr>
                <w:rFonts w:eastAsia="Times New Roman" w:cs="Arial"/>
                <w:szCs w:val="18"/>
                <w:lang w:eastAsia="ar-SA"/>
              </w:rPr>
              <w:t>Revised to S1-223441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9E6AD" w14:textId="77777777" w:rsidR="00B32630" w:rsidRPr="00031394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1394" w:rsidRPr="00A75C05" w14:paraId="0EF86E89" w14:textId="77777777" w:rsidTr="00031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C014" w14:textId="1C6E1E5E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3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68A0" w14:textId="7C04928E" w:rsidR="00031394" w:rsidRPr="00031394" w:rsidRDefault="001876C7" w:rsidP="00B32630">
            <w:pPr>
              <w:snapToGrid w:val="0"/>
              <w:spacing w:after="0" w:line="240" w:lineRule="auto"/>
            </w:pPr>
            <w:hyperlink r:id="rId16" w:history="1">
              <w:r w:rsidR="00031394" w:rsidRPr="00031394">
                <w:rPr>
                  <w:rStyle w:val="a5"/>
                  <w:rFonts w:cs="Arial"/>
                  <w:color w:val="auto"/>
                </w:rPr>
                <w:t>S1-223441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628" w14:textId="2498E83F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>Samsung,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12D1" w14:textId="19127941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031394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31394">
              <w:rPr>
                <w:rFonts w:eastAsia="Times New Roman"/>
                <w:szCs w:val="18"/>
                <w:lang w:eastAsia="ar-SA"/>
              </w:rPr>
              <w:t>: Terminology for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9DF0" w14:textId="77777777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DAFF" w14:textId="6BB54805" w:rsidR="00031394" w:rsidRPr="00031394" w:rsidRDefault="00031394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1394">
              <w:rPr>
                <w:rFonts w:eastAsia="Arial Unicode MS" w:cs="Arial"/>
                <w:szCs w:val="18"/>
                <w:lang w:eastAsia="ar-SA"/>
              </w:rPr>
              <w:t>Revision of S1-223053.</w:t>
            </w:r>
          </w:p>
        </w:tc>
      </w:tr>
      <w:tr w:rsidR="00B32630" w:rsidRPr="00B04844" w14:paraId="3760F35D" w14:textId="77777777" w:rsidTr="00031394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6D72986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B32630" w:rsidRPr="00A75C05" w14:paraId="1D1BD7A2" w14:textId="77777777" w:rsidTr="00031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E7FBA" w14:textId="19B4B22F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3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6ECBE" w14:textId="6D662498" w:rsidR="00B32630" w:rsidRPr="00031394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B32630" w:rsidRPr="00031394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51DA0" w14:textId="77777777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E4C7A" w14:textId="77777777" w:rsidR="00B32630" w:rsidRPr="000313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031394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31394">
              <w:rPr>
                <w:rFonts w:eastAsia="Times New Roman"/>
                <w:szCs w:val="18"/>
                <w:lang w:eastAsia="ar-SA"/>
              </w:rPr>
              <w:t xml:space="preserve">: addressing ENs in 5.1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8DDDA" w14:textId="391DC2B0" w:rsidR="00B32630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1394">
              <w:rPr>
                <w:rFonts w:eastAsia="Times New Roman" w:cs="Arial"/>
                <w:szCs w:val="18"/>
                <w:lang w:eastAsia="ar-SA"/>
              </w:rPr>
              <w:t>Revised to S1-223442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3E603" w14:textId="77777777" w:rsidR="00B32630" w:rsidRPr="00031394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1394" w:rsidRPr="00A75C05" w14:paraId="0AD2AF5E" w14:textId="77777777" w:rsidTr="00F843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E08C" w14:textId="7ED28BCD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3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4063" w14:textId="7B33F568" w:rsidR="00031394" w:rsidRPr="00031394" w:rsidRDefault="001876C7" w:rsidP="00B32630">
            <w:pPr>
              <w:snapToGrid w:val="0"/>
              <w:spacing w:after="0" w:line="240" w:lineRule="auto"/>
            </w:pPr>
            <w:hyperlink r:id="rId18" w:history="1">
              <w:r w:rsidR="00031394" w:rsidRPr="00031394">
                <w:rPr>
                  <w:rStyle w:val="a5"/>
                  <w:rFonts w:cs="Arial"/>
                  <w:color w:val="auto"/>
                </w:rPr>
                <w:t>S1-223442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F499" w14:textId="0A3A2D74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7B3A" w14:textId="74EE7DC0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31394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031394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31394">
              <w:rPr>
                <w:rFonts w:eastAsia="Times New Roman"/>
                <w:szCs w:val="18"/>
                <w:lang w:eastAsia="ar-SA"/>
              </w:rPr>
              <w:t xml:space="preserve">: addressing ENs in 5.1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649E" w14:textId="77777777" w:rsidR="00031394" w:rsidRPr="00031394" w:rsidRDefault="000313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E7AD" w14:textId="4F9E629E" w:rsidR="00031394" w:rsidRPr="00031394" w:rsidRDefault="00031394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1394">
              <w:rPr>
                <w:rFonts w:eastAsia="Arial Unicode MS" w:cs="Arial"/>
                <w:szCs w:val="18"/>
                <w:lang w:eastAsia="ar-SA"/>
              </w:rPr>
              <w:t>Revision of S1-223057.</w:t>
            </w:r>
          </w:p>
        </w:tc>
      </w:tr>
      <w:tr w:rsidR="00B32630" w:rsidRPr="00A75C05" w14:paraId="0416DC51" w14:textId="77777777" w:rsidTr="00F843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C33D3" w14:textId="4424687A" w:rsidR="00B32630" w:rsidRPr="00F843AB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43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CF48D" w14:textId="0296D4FB" w:rsidR="00B32630" w:rsidRPr="00F843AB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B32630" w:rsidRPr="00F843A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EA954" w14:textId="77777777" w:rsidR="00B32630" w:rsidRPr="00F843AB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843A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2C8C5" w14:textId="77777777" w:rsidR="00B32630" w:rsidRPr="00F843AB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843AB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F843A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843AB">
              <w:rPr>
                <w:rFonts w:eastAsia="Times New Roman"/>
                <w:szCs w:val="18"/>
                <w:lang w:eastAsia="ar-SA"/>
              </w:rPr>
              <w:t xml:space="preserve">: address an EN in 5.4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CEB76" w14:textId="3B26DE05" w:rsidR="00B32630" w:rsidRPr="00F843AB" w:rsidRDefault="00F843A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43AB">
              <w:rPr>
                <w:rFonts w:eastAsia="Times New Roman" w:cs="Arial"/>
                <w:szCs w:val="18"/>
                <w:lang w:eastAsia="ar-SA"/>
              </w:rPr>
              <w:t>Revised to S1-223443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1C2B1" w14:textId="77777777" w:rsidR="00B32630" w:rsidRPr="00F843AB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843AB" w:rsidRPr="00A75C05" w14:paraId="6655B5EF" w14:textId="77777777" w:rsidTr="00F16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58E2" w14:textId="1C4AD9CB" w:rsidR="00F843AB" w:rsidRPr="00F843AB" w:rsidRDefault="00F843A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43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B27E" w14:textId="739C6DF2" w:rsidR="00F843AB" w:rsidRPr="00F843AB" w:rsidRDefault="001876C7" w:rsidP="00B32630">
            <w:pPr>
              <w:snapToGrid w:val="0"/>
              <w:spacing w:after="0" w:line="240" w:lineRule="auto"/>
            </w:pPr>
            <w:hyperlink r:id="rId20" w:history="1">
              <w:r w:rsidR="00F843AB" w:rsidRPr="00F843AB">
                <w:rPr>
                  <w:rStyle w:val="a5"/>
                  <w:rFonts w:cs="Arial"/>
                  <w:color w:val="auto"/>
                </w:rPr>
                <w:t>S1-223443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3DD3" w14:textId="64D5F28F" w:rsidR="00F843AB" w:rsidRPr="00F843AB" w:rsidRDefault="00F843AB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843A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FAE62" w14:textId="7EC7481D" w:rsidR="00F843AB" w:rsidRPr="00F843AB" w:rsidRDefault="00F843AB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843AB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F843A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843AB">
              <w:rPr>
                <w:rFonts w:eastAsia="Times New Roman"/>
                <w:szCs w:val="18"/>
                <w:lang w:eastAsia="ar-SA"/>
              </w:rPr>
              <w:t xml:space="preserve">: address an EN in 5.4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9A34" w14:textId="77777777" w:rsidR="00F843AB" w:rsidRPr="00F843AB" w:rsidRDefault="00F843A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583FF" w14:textId="01318C09" w:rsidR="00F843AB" w:rsidRPr="00F843AB" w:rsidRDefault="00F843AB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43AB">
              <w:rPr>
                <w:rFonts w:eastAsia="Arial Unicode MS" w:cs="Arial"/>
                <w:szCs w:val="18"/>
                <w:lang w:eastAsia="ar-SA"/>
              </w:rPr>
              <w:t>Revision of S1-223058.</w:t>
            </w:r>
          </w:p>
        </w:tc>
      </w:tr>
      <w:tr w:rsidR="00B32630" w:rsidRPr="00A75C05" w14:paraId="212973DF" w14:textId="77777777" w:rsidTr="00404F9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EC4FF" w14:textId="43C8DB06" w:rsidR="00B32630" w:rsidRPr="00F1616D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6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865F8" w14:textId="6F755B1A" w:rsidR="00B32630" w:rsidRPr="00F1616D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B32630" w:rsidRPr="00F16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CB456" w14:textId="77777777" w:rsidR="00B32630" w:rsidRPr="00F1616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1616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F0788" w14:textId="77777777" w:rsidR="00B32630" w:rsidRPr="00F1616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1616D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F1616D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1616D">
              <w:rPr>
                <w:rFonts w:eastAsia="Times New Roman"/>
                <w:szCs w:val="18"/>
                <w:lang w:eastAsia="ar-SA"/>
              </w:rPr>
              <w:t xml:space="preserve">: addressing ENs in 5.5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0C066" w14:textId="3D7AC062" w:rsidR="00B32630" w:rsidRPr="00F1616D" w:rsidRDefault="00F1616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616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1FAA6" w14:textId="77777777" w:rsidR="00B32630" w:rsidRPr="00F1616D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4413C5B" w14:textId="77777777" w:rsidTr="00404F9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EE304" w14:textId="0B8752B2" w:rsidR="00B32630" w:rsidRPr="00404F9C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4F9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7E25A" w14:textId="0434DDF3" w:rsidR="00B32630" w:rsidRPr="00404F9C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B32630" w:rsidRPr="00404F9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35EA1" w14:textId="77777777" w:rsidR="00B32630" w:rsidRPr="00404F9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4F9C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2085A" w14:textId="77777777" w:rsidR="00B32630" w:rsidRPr="00404F9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4F9C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404F9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404F9C">
              <w:rPr>
                <w:rFonts w:eastAsia="Times New Roman"/>
                <w:szCs w:val="18"/>
                <w:lang w:eastAsia="ar-SA"/>
              </w:rPr>
              <w:t xml:space="preserve">: editorial clean up proposals for 5.10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73193" w14:textId="591FB571" w:rsidR="00B32630" w:rsidRPr="00404F9C" w:rsidRDefault="00404F9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F9C">
              <w:rPr>
                <w:rFonts w:eastAsia="Times New Roman" w:cs="Arial"/>
                <w:szCs w:val="18"/>
                <w:lang w:eastAsia="ar-SA"/>
              </w:rPr>
              <w:t>Revised to S1-223445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595D1" w14:textId="77777777" w:rsidR="00B32630" w:rsidRPr="00404F9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4F9C" w:rsidRPr="00A75C05" w14:paraId="0726301E" w14:textId="77777777" w:rsidTr="009848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04B8F" w14:textId="4EF9B34B" w:rsidR="00404F9C" w:rsidRPr="00404F9C" w:rsidRDefault="00404F9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4F9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F891C" w14:textId="7D881E9C" w:rsidR="00404F9C" w:rsidRPr="00404F9C" w:rsidRDefault="001876C7" w:rsidP="00B32630">
            <w:pPr>
              <w:snapToGrid w:val="0"/>
              <w:spacing w:after="0" w:line="240" w:lineRule="auto"/>
            </w:pPr>
            <w:hyperlink r:id="rId23" w:history="1">
              <w:r w:rsidR="00404F9C" w:rsidRPr="00404F9C">
                <w:rPr>
                  <w:rStyle w:val="a5"/>
                  <w:rFonts w:cs="Arial"/>
                </w:rPr>
                <w:t>S1-223445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BE10B" w14:textId="1A748298" w:rsidR="00404F9C" w:rsidRPr="00404F9C" w:rsidRDefault="00404F9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4F9C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55616" w14:textId="02C2CD33" w:rsidR="00404F9C" w:rsidRPr="00404F9C" w:rsidRDefault="00404F9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4F9C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404F9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404F9C">
              <w:rPr>
                <w:rFonts w:eastAsia="Times New Roman"/>
                <w:szCs w:val="18"/>
                <w:lang w:eastAsia="ar-SA"/>
              </w:rPr>
              <w:t xml:space="preserve">: editorial clean up proposals for 5.10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463D6" w14:textId="77777777" w:rsidR="00404F9C" w:rsidRPr="00404F9C" w:rsidRDefault="00404F9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6B40E" w14:textId="5F1096C2" w:rsidR="00404F9C" w:rsidRPr="00404F9C" w:rsidRDefault="00404F9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S1-223060.</w:t>
            </w:r>
          </w:p>
        </w:tc>
      </w:tr>
      <w:tr w:rsidR="00B32630" w:rsidRPr="00A75C05" w14:paraId="5025963F" w14:textId="77777777" w:rsidTr="009848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0F43D" w14:textId="617C1E26" w:rsidR="00B32630" w:rsidRPr="009848A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48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679C3" w14:textId="7B33743D" w:rsidR="00B32630" w:rsidRPr="009848AE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B32630" w:rsidRPr="009848A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A111F" w14:textId="77777777" w:rsidR="00B32630" w:rsidRPr="009848A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48AE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F9F96" w14:textId="77777777" w:rsidR="00B32630" w:rsidRPr="009848A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848AE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9848AE">
              <w:rPr>
                <w:rFonts w:eastAsia="Times New Roman"/>
                <w:szCs w:val="18"/>
                <w:lang w:eastAsia="ar-SA"/>
              </w:rPr>
              <w:t xml:space="preserve"> Metaverse updated use case 5.8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A28B7" w14:textId="7DE74B54" w:rsidR="00B32630" w:rsidRPr="009848AE" w:rsidRDefault="009848A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8AE">
              <w:rPr>
                <w:rFonts w:eastAsia="Times New Roman" w:cs="Arial"/>
                <w:szCs w:val="18"/>
                <w:lang w:eastAsia="ar-SA"/>
              </w:rPr>
              <w:t>Revised to S1-223446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8CB8C" w14:textId="77777777" w:rsidR="00B32630" w:rsidRPr="009848A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48AE" w:rsidRPr="00A75C05" w14:paraId="2A9DCC77" w14:textId="77777777" w:rsidTr="00DF7F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276A" w14:textId="5EB91FB5" w:rsidR="009848AE" w:rsidRPr="009848AE" w:rsidRDefault="009848A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48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F4E8" w14:textId="79D13BFC" w:rsidR="009848AE" w:rsidRPr="009848AE" w:rsidRDefault="001876C7" w:rsidP="00B32630">
            <w:pPr>
              <w:snapToGrid w:val="0"/>
              <w:spacing w:after="0" w:line="240" w:lineRule="auto"/>
            </w:pPr>
            <w:hyperlink r:id="rId25" w:history="1">
              <w:r w:rsidR="009848AE" w:rsidRPr="009848AE">
                <w:rPr>
                  <w:rStyle w:val="a5"/>
                  <w:rFonts w:cs="Arial"/>
                  <w:color w:val="auto"/>
                </w:rPr>
                <w:t>S1-223446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5B99" w14:textId="2CCFE1CA" w:rsidR="009848AE" w:rsidRPr="009848AE" w:rsidRDefault="009848A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48AE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C4F6" w14:textId="3E15D4CF" w:rsidR="009848AE" w:rsidRPr="009848AE" w:rsidRDefault="009848A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848AE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9848AE">
              <w:rPr>
                <w:rFonts w:eastAsia="Times New Roman"/>
                <w:szCs w:val="18"/>
                <w:lang w:eastAsia="ar-SA"/>
              </w:rPr>
              <w:t xml:space="preserve"> Metaverse updated use case 5.8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FD0A" w14:textId="77777777" w:rsidR="009848AE" w:rsidRPr="009848AE" w:rsidRDefault="009848A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4326" w14:textId="02B9CBE6" w:rsidR="009848AE" w:rsidRPr="009848AE" w:rsidRDefault="009848A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8AE">
              <w:rPr>
                <w:rFonts w:eastAsia="Arial Unicode MS" w:cs="Arial"/>
                <w:szCs w:val="18"/>
                <w:lang w:eastAsia="ar-SA"/>
              </w:rPr>
              <w:t>Revision of S1-223111.</w:t>
            </w:r>
          </w:p>
        </w:tc>
      </w:tr>
      <w:tr w:rsidR="00B32630" w:rsidRPr="00A75C05" w14:paraId="022E7F7B" w14:textId="77777777" w:rsidTr="00DF7F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1C74D" w14:textId="719D8D70" w:rsidR="00B32630" w:rsidRPr="00DF7F1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7F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7BBB3" w14:textId="7FFF3481" w:rsidR="00B32630" w:rsidRPr="00DF7F15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B32630" w:rsidRPr="00DF7F1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89CFD" w14:textId="77777777" w:rsidR="00B32630" w:rsidRPr="00DF7F1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15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B8362" w14:textId="77777777" w:rsidR="00B32630" w:rsidRPr="00DF7F1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15">
              <w:rPr>
                <w:rFonts w:eastAsia="Times New Roman"/>
                <w:szCs w:val="18"/>
                <w:lang w:eastAsia="ar-SA"/>
              </w:rPr>
              <w:t>Pseudo-CR on updates to clause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C088A" w14:textId="261B5F26" w:rsidR="00B32630" w:rsidRPr="00DF7F15" w:rsidRDefault="00DF7F1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F15">
              <w:rPr>
                <w:rFonts w:eastAsia="Times New Roman" w:cs="Arial"/>
                <w:szCs w:val="18"/>
                <w:lang w:eastAsia="ar-SA"/>
              </w:rPr>
              <w:t>Revised to S1-223447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069FA" w14:textId="77777777" w:rsidR="00B32630" w:rsidRPr="00DF7F1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7F15" w:rsidRPr="00A75C05" w14:paraId="56A16E51" w14:textId="77777777" w:rsidTr="00E32D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6CF0" w14:textId="5EB7A782" w:rsidR="00DF7F15" w:rsidRPr="00DF7F15" w:rsidRDefault="00DF7F1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7F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25E8" w14:textId="585E5D74" w:rsidR="00DF7F15" w:rsidRPr="00DF7F15" w:rsidRDefault="001876C7" w:rsidP="00B32630">
            <w:pPr>
              <w:snapToGrid w:val="0"/>
              <w:spacing w:after="0" w:line="240" w:lineRule="auto"/>
            </w:pPr>
            <w:hyperlink r:id="rId27" w:history="1">
              <w:r w:rsidR="00DF7F15" w:rsidRPr="00DF7F15">
                <w:rPr>
                  <w:rStyle w:val="a5"/>
                  <w:rFonts w:cs="Arial"/>
                  <w:color w:val="auto"/>
                </w:rPr>
                <w:t>S1-223447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EC46" w14:textId="6EA57E40" w:rsidR="00DF7F15" w:rsidRPr="00DF7F15" w:rsidRDefault="00DF7F1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15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4613" w14:textId="5DE953DC" w:rsidR="00DF7F15" w:rsidRPr="00DF7F15" w:rsidRDefault="00DF7F1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15">
              <w:rPr>
                <w:rFonts w:eastAsia="Times New Roman"/>
                <w:szCs w:val="18"/>
                <w:lang w:eastAsia="ar-SA"/>
              </w:rPr>
              <w:t>Pseudo-CR on updates to clause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F821" w14:textId="77777777" w:rsidR="00DF7F15" w:rsidRPr="00DF7F15" w:rsidRDefault="00DF7F1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F0CB" w14:textId="0A11F9B6" w:rsidR="00DF7F15" w:rsidRPr="00DF7F15" w:rsidRDefault="00DF7F1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7F15">
              <w:rPr>
                <w:rFonts w:eastAsia="Arial Unicode MS" w:cs="Arial"/>
                <w:szCs w:val="18"/>
                <w:lang w:eastAsia="ar-SA"/>
              </w:rPr>
              <w:t>Revision of S1-223142.</w:t>
            </w:r>
          </w:p>
        </w:tc>
      </w:tr>
      <w:tr w:rsidR="00B32630" w:rsidRPr="00A75C05" w14:paraId="603CD362" w14:textId="77777777" w:rsidTr="00E32D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62F81" w14:textId="444808A2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D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931E5" w14:textId="7C8E2BE0" w:rsidR="00B32630" w:rsidRPr="00E32D98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BE35A" w14:textId="77777777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DC046" w14:textId="77777777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>Pseudo-CR on update the power consumption for Immersive AR Interactive Experience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60954" w14:textId="697E89DA" w:rsidR="00B32630" w:rsidRPr="00E32D98" w:rsidRDefault="00E32D9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D98">
              <w:rPr>
                <w:rFonts w:eastAsia="Times New Roman" w:cs="Arial"/>
                <w:szCs w:val="18"/>
                <w:lang w:eastAsia="ar-SA"/>
              </w:rPr>
              <w:t>Revised to S1-223461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0DBCA" w14:textId="77777777" w:rsidR="00B32630" w:rsidRPr="00E32D98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32D98" w:rsidRPr="00A75C05" w14:paraId="7CA69AC5" w14:textId="77777777" w:rsidTr="00E32D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B657" w14:textId="5B1C0C74" w:rsidR="00E32D98" w:rsidRPr="00E32D98" w:rsidRDefault="00E32D9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D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09B0" w14:textId="24333243" w:rsidR="00E32D98" w:rsidRPr="00E32D98" w:rsidRDefault="00E32D98" w:rsidP="00B32630">
            <w:pPr>
              <w:snapToGrid w:val="0"/>
              <w:spacing w:after="0" w:line="240" w:lineRule="auto"/>
            </w:pPr>
            <w:hyperlink r:id="rId29" w:history="1">
              <w:r w:rsidRPr="00E32D98">
                <w:rPr>
                  <w:rStyle w:val="a5"/>
                  <w:rFonts w:cs="Arial"/>
                  <w:color w:val="auto"/>
                </w:rPr>
                <w:t>S1-223461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75EF" w14:textId="0A4C5B63" w:rsidR="00E32D98" w:rsidRPr="00E32D98" w:rsidRDefault="00E32D9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393A" w14:textId="2E5AA7F4" w:rsidR="00E32D98" w:rsidRPr="00E32D98" w:rsidRDefault="00E32D9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>Pseudo-CR on update the power consumption for Immersive AR Interactive Experience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3305" w14:textId="77777777" w:rsidR="00E32D98" w:rsidRPr="00E32D98" w:rsidRDefault="00E32D9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3590" w14:textId="1E8C6005" w:rsidR="00E32D98" w:rsidRPr="00E32D98" w:rsidRDefault="00E32D98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2D98">
              <w:rPr>
                <w:rFonts w:eastAsia="Arial Unicode MS" w:cs="Arial"/>
                <w:szCs w:val="18"/>
                <w:lang w:eastAsia="ar-SA"/>
              </w:rPr>
              <w:t>Revision of S1-223153.</w:t>
            </w:r>
          </w:p>
        </w:tc>
      </w:tr>
      <w:tr w:rsidR="00B32630" w:rsidRPr="00A75C05" w14:paraId="6A79939D" w14:textId="77777777" w:rsidTr="00E32D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55147" w14:textId="1A800DF0" w:rsidR="00B32630" w:rsidRPr="001A5740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57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BEA2F" w14:textId="753629AE" w:rsidR="00B32630" w:rsidRPr="001A5740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B32630" w:rsidRPr="001A574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3DB4C" w14:textId="77777777" w:rsidR="00B32630" w:rsidRPr="001A574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A5740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0E4BA" w14:textId="77777777" w:rsidR="00B32630" w:rsidRPr="001A574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5740">
              <w:rPr>
                <w:rFonts w:eastAsia="Times New Roman"/>
                <w:szCs w:val="18"/>
                <w:lang w:eastAsia="ar-SA"/>
              </w:rPr>
              <w:t>Update to the Use Case for supporting Metaverse for Critical HealthCare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37F8C" w14:textId="742B6F08" w:rsidR="00404F9C" w:rsidRPr="001A5740" w:rsidRDefault="001A574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>erged to S1-223445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0FEBE" w14:textId="77777777" w:rsidR="00B32630" w:rsidRPr="001A574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FEB0223" w14:textId="77777777" w:rsidTr="00E32D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20F102" w14:textId="3DA376EC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D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CAC70B" w14:textId="39E9FB69" w:rsidR="00B32630" w:rsidRPr="00E32D98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B32630" w:rsidRPr="00E32D9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2F1B9" w14:textId="77777777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402271" w14:textId="77777777" w:rsidR="00B32630" w:rsidRPr="00E32D9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D98">
              <w:rPr>
                <w:rFonts w:eastAsia="Times New Roman"/>
                <w:szCs w:val="18"/>
                <w:lang w:eastAsia="ar-SA"/>
              </w:rPr>
              <w:t>Update use case on synchronized predictive avatars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7639E4" w14:textId="3234FFF3" w:rsidR="00B32630" w:rsidRPr="00E32D98" w:rsidRDefault="00E32D9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D9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97CEF3" w14:textId="77777777" w:rsidR="00B32630" w:rsidRPr="00E32D98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B04844" w14:paraId="49249CD5" w14:textId="77777777" w:rsidTr="006330C3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D651007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B32630" w:rsidRPr="00A75C05" w14:paraId="30EDE4C0" w14:textId="77777777" w:rsidTr="006330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E2289" w14:textId="60B6A8F3" w:rsidR="00B32630" w:rsidRPr="006330C3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0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FB0E4" w14:textId="605EC714" w:rsidR="00B32630" w:rsidRPr="006330C3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B32630" w:rsidRPr="006330C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B32630" w:rsidRPr="006330C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B32630" w:rsidRPr="006330C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213D6" w14:textId="19D7F30D" w:rsidR="00B32630" w:rsidRPr="006330C3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30C3">
              <w:rPr>
                <w:rFonts w:eastAsia="Times New Roman"/>
                <w:szCs w:val="18"/>
                <w:lang w:eastAsia="ar-SA"/>
              </w:rPr>
              <w:t>Orange, Huawei, Samsung,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FE011" w14:textId="0C93F931" w:rsidR="00B32630" w:rsidRPr="006330C3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30C3">
              <w:rPr>
                <w:rFonts w:eastAsia="Times New Roman"/>
                <w:szCs w:val="18"/>
                <w:lang w:eastAsia="ar-SA"/>
              </w:rPr>
              <w:t>Digital asset container, presentation, access and certification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3D886" w14:textId="6BE8D1A1" w:rsidR="00B32630" w:rsidRPr="006330C3" w:rsidRDefault="006330C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0C3">
              <w:rPr>
                <w:rFonts w:eastAsia="Times New Roman" w:cs="Arial"/>
                <w:szCs w:val="18"/>
                <w:lang w:eastAsia="ar-SA"/>
              </w:rPr>
              <w:t>Revised to S1-223462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65954" w14:textId="77777777" w:rsidR="00B32630" w:rsidRPr="006330C3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30C3" w:rsidRPr="00A75C05" w14:paraId="0EF842B3" w14:textId="77777777" w:rsidTr="006414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4655" w14:textId="7A7BE96C" w:rsidR="006330C3" w:rsidRPr="006330C3" w:rsidRDefault="006330C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0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EE05" w14:textId="780BDF21" w:rsidR="006330C3" w:rsidRPr="006330C3" w:rsidRDefault="006330C3" w:rsidP="00B32630">
            <w:pPr>
              <w:snapToGrid w:val="0"/>
              <w:spacing w:after="0" w:line="240" w:lineRule="auto"/>
            </w:pPr>
            <w:hyperlink r:id="rId33" w:history="1">
              <w:r w:rsidRPr="006330C3">
                <w:rPr>
                  <w:rStyle w:val="a5"/>
                  <w:rFonts w:cs="Arial"/>
                  <w:color w:val="auto"/>
                </w:rPr>
                <w:t>S1-223462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DFB4" w14:textId="2041ACCD" w:rsidR="006330C3" w:rsidRPr="006330C3" w:rsidRDefault="006330C3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30C3">
              <w:rPr>
                <w:rFonts w:eastAsia="Times New Roman"/>
                <w:szCs w:val="18"/>
                <w:lang w:eastAsia="ar-SA"/>
              </w:rPr>
              <w:t>Orange, Huawei, Samsung,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C479" w14:textId="128EFF67" w:rsidR="006330C3" w:rsidRPr="006330C3" w:rsidRDefault="006330C3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30C3">
              <w:rPr>
                <w:rFonts w:eastAsia="Times New Roman"/>
                <w:szCs w:val="18"/>
                <w:lang w:eastAsia="ar-SA"/>
              </w:rPr>
              <w:t>Digital asset container, presentation, access and certification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25C1" w14:textId="77777777" w:rsidR="006330C3" w:rsidRPr="006330C3" w:rsidRDefault="006330C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481D" w14:textId="65238F69" w:rsidR="006330C3" w:rsidRPr="006330C3" w:rsidRDefault="006330C3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30C3">
              <w:rPr>
                <w:rFonts w:eastAsia="Arial Unicode MS" w:cs="Arial"/>
                <w:szCs w:val="18"/>
                <w:lang w:eastAsia="ar-SA"/>
              </w:rPr>
              <w:t>Revision of S1-223043.</w:t>
            </w:r>
          </w:p>
        </w:tc>
      </w:tr>
      <w:tr w:rsidR="00B32630" w:rsidRPr="00A75C05" w14:paraId="58835985" w14:textId="77777777" w:rsidTr="006414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D6F8B" w14:textId="5A7C55DB" w:rsidR="00B32630" w:rsidRPr="00641494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4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D0083" w14:textId="2F084599" w:rsidR="00B32630" w:rsidRPr="00641494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B32630" w:rsidRPr="00641494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</w:t>
              </w:r>
              <w:r w:rsidR="00B32630" w:rsidRPr="00641494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4</w:t>
              </w:r>
              <w:r w:rsidR="00B32630" w:rsidRPr="00641494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97356" w14:textId="50279F6C" w:rsidR="00B32630" w:rsidRPr="006414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1494">
              <w:rPr>
                <w:rFonts w:eastAsia="Times New Roman"/>
                <w:szCs w:val="18"/>
                <w:lang w:eastAsia="ar-SA"/>
              </w:rPr>
              <w:t>Orange, Huawei,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A8A99" w14:textId="1B1BD60B" w:rsidR="00B32630" w:rsidRPr="0064149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1494">
              <w:rPr>
                <w:rFonts w:eastAsia="Times New Roman"/>
                <w:szCs w:val="18"/>
                <w:lang w:eastAsia="ar-SA"/>
              </w:rPr>
              <w:t>Interconnection of mobile metaverses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4000E" w14:textId="29C4F073" w:rsidR="00B32630" w:rsidRPr="00641494" w:rsidRDefault="006414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494">
              <w:rPr>
                <w:rFonts w:eastAsia="Times New Roman" w:cs="Arial"/>
                <w:szCs w:val="18"/>
                <w:lang w:eastAsia="ar-SA"/>
              </w:rPr>
              <w:t>Revised to S1-223463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2BEED" w14:textId="77777777" w:rsidR="00B32630" w:rsidRPr="00641494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1494" w:rsidRPr="00A75C05" w14:paraId="49EE4CF7" w14:textId="77777777" w:rsidTr="006414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9E8D" w14:textId="2C2A2B11" w:rsidR="00641494" w:rsidRPr="00641494" w:rsidRDefault="006414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49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584B" w14:textId="3B1B94D9" w:rsidR="00641494" w:rsidRPr="00641494" w:rsidRDefault="00641494" w:rsidP="00B32630">
            <w:pPr>
              <w:snapToGrid w:val="0"/>
              <w:spacing w:after="0" w:line="240" w:lineRule="auto"/>
            </w:pPr>
            <w:hyperlink r:id="rId35" w:history="1">
              <w:r w:rsidRPr="00641494">
                <w:rPr>
                  <w:rStyle w:val="a5"/>
                  <w:rFonts w:cs="Arial"/>
                  <w:color w:val="auto"/>
                </w:rPr>
                <w:t>S1-223463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9239E" w14:textId="13714EA0" w:rsidR="00641494" w:rsidRPr="00641494" w:rsidRDefault="006414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1494">
              <w:rPr>
                <w:rFonts w:eastAsia="Times New Roman"/>
                <w:szCs w:val="18"/>
                <w:lang w:eastAsia="ar-SA"/>
              </w:rPr>
              <w:t>Orange, Huawei,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2D4E" w14:textId="7CE2094B" w:rsidR="00641494" w:rsidRPr="00641494" w:rsidRDefault="0064149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1494">
              <w:rPr>
                <w:rFonts w:eastAsia="Times New Roman"/>
                <w:szCs w:val="18"/>
                <w:lang w:eastAsia="ar-SA"/>
              </w:rPr>
              <w:t>Interconnection of mobile metaverses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D90F" w14:textId="77777777" w:rsidR="00641494" w:rsidRPr="00641494" w:rsidRDefault="0064149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F87B" w14:textId="560B881B" w:rsidR="00641494" w:rsidRPr="00641494" w:rsidRDefault="00641494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494">
              <w:rPr>
                <w:rFonts w:eastAsia="Arial Unicode MS" w:cs="Arial"/>
                <w:szCs w:val="18"/>
                <w:lang w:eastAsia="ar-SA"/>
              </w:rPr>
              <w:t>Revision of S1-223044.</w:t>
            </w:r>
          </w:p>
        </w:tc>
      </w:tr>
      <w:tr w:rsidR="00B32630" w:rsidRPr="00A75C05" w14:paraId="54CD4225" w14:textId="77777777" w:rsidTr="00D30C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ACFDC3" w14:textId="6EF69BC1" w:rsidR="00B32630" w:rsidRPr="00957BA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7B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9013F5" w14:textId="6B62D7AB" w:rsidR="00B32630" w:rsidRPr="00957BA2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B32630" w:rsidRPr="00957BA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</w:t>
              </w:r>
              <w:r w:rsidR="00B32630" w:rsidRPr="00957BA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B32630" w:rsidRPr="00957BA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23054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5A6A0E" w14:textId="5694877C" w:rsidR="00B32630" w:rsidRPr="00957BA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7BA2">
              <w:rPr>
                <w:rFonts w:eastAsia="Times New Roman"/>
                <w:szCs w:val="18"/>
                <w:lang w:eastAsia="ar-SA"/>
              </w:rPr>
              <w:t>Samsung, Orange,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A382F1" w14:textId="1B1E9430" w:rsidR="00B32630" w:rsidRPr="00957BA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7BA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957BA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957BA2">
              <w:rPr>
                <w:rFonts w:eastAsia="Times New Roman"/>
                <w:szCs w:val="18"/>
                <w:lang w:eastAsia="ar-SA"/>
              </w:rPr>
              <w:t>: Digital Wallet Informative Annex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E30195" w14:textId="46BB7CFA" w:rsidR="00B32630" w:rsidRPr="00957BA2" w:rsidRDefault="00957BA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7BA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C0AD83" w14:textId="77777777" w:rsidR="00B32630" w:rsidRPr="00957BA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7957B37C" w14:textId="77777777" w:rsidTr="00C301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F7130" w14:textId="05C23C38" w:rsidR="00B32630" w:rsidRPr="00D30CF0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30C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61FEC" w14:textId="49F8BA33" w:rsidR="00B32630" w:rsidRPr="00D30CF0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B32630" w:rsidRPr="00D30CF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B32630" w:rsidRPr="00D30CF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B32630" w:rsidRPr="00D30CF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36047" w14:textId="1746B438" w:rsidR="00B32630" w:rsidRPr="00D30CF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CF0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13878" w14:textId="4CB9EC34" w:rsidR="00B32630" w:rsidRPr="00D30CF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CF0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D30CF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D30CF0">
              <w:rPr>
                <w:rFonts w:eastAsia="Times New Roman"/>
                <w:szCs w:val="18"/>
                <w:lang w:eastAsia="ar-SA"/>
              </w:rPr>
              <w:t>: New Use Case on IMS-based 3D Avatar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021AB" w14:textId="7F1F1DE5" w:rsidR="00B32630" w:rsidRPr="00D30CF0" w:rsidRDefault="00D30CF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CF0">
              <w:rPr>
                <w:rFonts w:eastAsia="Times New Roman" w:cs="Arial"/>
                <w:szCs w:val="18"/>
                <w:lang w:eastAsia="ar-SA"/>
              </w:rPr>
              <w:t>Revised to S1-223464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8984D" w14:textId="77777777" w:rsidR="00B32630" w:rsidRPr="00D30CF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CF0" w:rsidRPr="00A75C05" w14:paraId="41B3EFB4" w14:textId="77777777" w:rsidTr="00C301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CA9D" w14:textId="4D0ADF5D" w:rsidR="00D30CF0" w:rsidRPr="00C3012E" w:rsidRDefault="00D30CF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012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C6A0" w14:textId="3A398E0A" w:rsidR="00D30CF0" w:rsidRPr="00C3012E" w:rsidRDefault="00D30CF0" w:rsidP="00B32630">
            <w:pPr>
              <w:snapToGrid w:val="0"/>
              <w:spacing w:after="0" w:line="240" w:lineRule="auto"/>
            </w:pPr>
            <w:hyperlink r:id="rId38" w:history="1">
              <w:r w:rsidRPr="00C3012E">
                <w:rPr>
                  <w:rStyle w:val="a5"/>
                  <w:rFonts w:cs="Arial"/>
                  <w:color w:val="auto"/>
                </w:rPr>
                <w:t>S1-223464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9695" w14:textId="1E710FF0" w:rsidR="00D30CF0" w:rsidRPr="00C3012E" w:rsidRDefault="00D30CF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9D48" w14:textId="727D3530" w:rsidR="00D30CF0" w:rsidRPr="00C3012E" w:rsidRDefault="00D30CF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C3012E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3012E">
              <w:rPr>
                <w:rFonts w:eastAsia="Times New Roman"/>
                <w:szCs w:val="18"/>
                <w:lang w:eastAsia="ar-SA"/>
              </w:rPr>
              <w:t>: New Use Case on IMS-based 3D Avatar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B41D" w14:textId="77777777" w:rsidR="00D30CF0" w:rsidRPr="00C3012E" w:rsidRDefault="00D30CF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806" w14:textId="2EFF97D8" w:rsidR="00D30CF0" w:rsidRPr="00C3012E" w:rsidRDefault="00D30CF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012E">
              <w:rPr>
                <w:rFonts w:eastAsia="Arial Unicode MS" w:cs="Arial"/>
                <w:szCs w:val="18"/>
                <w:lang w:eastAsia="ar-SA"/>
              </w:rPr>
              <w:t>Revision of S1-223055.</w:t>
            </w:r>
          </w:p>
        </w:tc>
      </w:tr>
      <w:tr w:rsidR="00B32630" w:rsidRPr="00A75C05" w14:paraId="7A099C3A" w14:textId="77777777" w:rsidTr="00C301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A371" w14:textId="078CE2A0" w:rsidR="00B32630" w:rsidRPr="00A75C0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11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0895" w14:textId="660C12C3" w:rsidR="00B32630" w:rsidRPr="00873D16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B32630" w:rsidRPr="006A3EEF">
                <w:rPr>
                  <w:rStyle w:val="a5"/>
                  <w:rFonts w:eastAsia="Times New Roman" w:cs="Arial"/>
                  <w:szCs w:val="18"/>
                  <w:lang w:eastAsia="ar-SA"/>
                </w:rPr>
                <w:t>S1-223056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107F" w14:textId="19953C52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C634" w14:textId="0D37D5A2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873D1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73D16">
              <w:rPr>
                <w:rFonts w:eastAsia="Times New Roman"/>
                <w:szCs w:val="18"/>
                <w:lang w:eastAsia="ar-SA"/>
              </w:rPr>
              <w:t>: New Use case on Entertainment Theme Park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B293" w14:textId="77777777" w:rsidR="00B32630" w:rsidRPr="00A75C0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8AA5" w14:textId="77777777" w:rsidR="00B32630" w:rsidRPr="00A75C0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DD75CC3" w14:textId="77777777" w:rsidTr="00C301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3022D" w14:textId="42DEC308" w:rsidR="00B32630" w:rsidRPr="00C3012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012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755F0" w14:textId="7838B3AE" w:rsidR="00B32630" w:rsidRPr="00C3012E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B32630" w:rsidRPr="00C3012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</w:t>
              </w:r>
              <w:r w:rsidR="00B32630" w:rsidRPr="00C3012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0</w:t>
              </w:r>
              <w:r w:rsidR="00B32630" w:rsidRPr="00C3012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886A5" w14:textId="00E31FB9" w:rsidR="00B32630" w:rsidRPr="00C3012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23318" w14:textId="2444B800" w:rsidR="00B32630" w:rsidRPr="00C3012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>use case on virtual humans in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F00AD" w14:textId="0EC348EE" w:rsidR="00B32630" w:rsidRPr="00C3012E" w:rsidRDefault="00C3012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012E">
              <w:rPr>
                <w:rFonts w:eastAsia="Times New Roman" w:cs="Arial"/>
                <w:szCs w:val="18"/>
                <w:lang w:eastAsia="ar-SA"/>
              </w:rPr>
              <w:t>Revised to S1-223465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9C857" w14:textId="77777777" w:rsidR="00B32630" w:rsidRPr="00C3012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012E" w:rsidRPr="00A75C05" w14:paraId="2F6C93E9" w14:textId="77777777" w:rsidTr="00613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B6AD" w14:textId="2544F11C" w:rsidR="00C3012E" w:rsidRPr="00C3012E" w:rsidRDefault="00C3012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012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F8B1" w14:textId="5C4A30F4" w:rsidR="00C3012E" w:rsidRPr="00C3012E" w:rsidRDefault="00C3012E" w:rsidP="00B32630">
            <w:pPr>
              <w:snapToGrid w:val="0"/>
              <w:spacing w:after="0" w:line="240" w:lineRule="auto"/>
            </w:pPr>
            <w:hyperlink r:id="rId41" w:history="1">
              <w:r w:rsidRPr="00C3012E">
                <w:rPr>
                  <w:rStyle w:val="a5"/>
                  <w:rFonts w:cs="Arial"/>
                  <w:color w:val="auto"/>
                </w:rPr>
                <w:t>S1-223465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8314" w14:textId="204A5468" w:rsidR="00C3012E" w:rsidRPr="00C3012E" w:rsidRDefault="00C3012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7BDE" w14:textId="5E94EAC7" w:rsidR="00C3012E" w:rsidRPr="00C3012E" w:rsidRDefault="00C3012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012E">
              <w:rPr>
                <w:rFonts w:eastAsia="Times New Roman"/>
                <w:szCs w:val="18"/>
                <w:lang w:eastAsia="ar-SA"/>
              </w:rPr>
              <w:t>use case on virtual humans in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D92C" w14:textId="77777777" w:rsidR="00C3012E" w:rsidRPr="00C3012E" w:rsidRDefault="00C3012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71FB" w14:textId="7373106E" w:rsidR="00C3012E" w:rsidRPr="00C3012E" w:rsidRDefault="00C3012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012E">
              <w:rPr>
                <w:rFonts w:eastAsia="Arial Unicode MS" w:cs="Arial"/>
                <w:szCs w:val="18"/>
                <w:lang w:eastAsia="ar-SA"/>
              </w:rPr>
              <w:t>Revision of S1-223079.</w:t>
            </w:r>
          </w:p>
        </w:tc>
      </w:tr>
      <w:tr w:rsidR="00B32630" w:rsidRPr="00A75C05" w14:paraId="483F8921" w14:textId="77777777" w:rsidTr="00613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B6E23" w14:textId="76ECD881" w:rsidR="00B32630" w:rsidRPr="0061364D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36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CEC63" w14:textId="3252092E" w:rsidR="00B32630" w:rsidRPr="0061364D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B32630" w:rsidRPr="0061364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</w:t>
              </w:r>
              <w:r w:rsidR="00B32630" w:rsidRPr="0061364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0</w:t>
              </w:r>
              <w:r w:rsidR="00B32630" w:rsidRPr="0061364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56A3B" w14:textId="0FA56CB4" w:rsidR="00B32630" w:rsidRPr="0061364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364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93239" w14:textId="5847FCB9" w:rsidR="00B32630" w:rsidRPr="0061364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364D">
              <w:rPr>
                <w:rFonts w:eastAsia="Times New Roman"/>
                <w:szCs w:val="18"/>
                <w:lang w:eastAsia="ar-SA"/>
              </w:rPr>
              <w:t>Use Case on 3GPP based Digital Twin (DT) Security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897EA" w14:textId="5E5EDD82" w:rsidR="00B32630" w:rsidRPr="0061364D" w:rsidRDefault="0061364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364D">
              <w:rPr>
                <w:rFonts w:eastAsia="Times New Roman" w:cs="Arial"/>
                <w:szCs w:val="18"/>
                <w:lang w:eastAsia="ar-SA"/>
              </w:rPr>
              <w:t>Revised to S1-223466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8B25E" w14:textId="77777777" w:rsidR="00B32630" w:rsidRPr="0061364D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1364D" w:rsidRPr="00A75C05" w14:paraId="6E4EA794" w14:textId="77777777" w:rsidTr="00613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71A8" w14:textId="7360B5A2" w:rsidR="0061364D" w:rsidRPr="0061364D" w:rsidRDefault="0061364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36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088F" w14:textId="10D5C12E" w:rsidR="0061364D" w:rsidRPr="0061364D" w:rsidRDefault="0061364D" w:rsidP="00B32630">
            <w:pPr>
              <w:snapToGrid w:val="0"/>
              <w:spacing w:after="0" w:line="240" w:lineRule="auto"/>
            </w:pPr>
            <w:hyperlink r:id="rId43" w:history="1">
              <w:r w:rsidRPr="0061364D">
                <w:rPr>
                  <w:rStyle w:val="a5"/>
                  <w:rFonts w:cs="Arial"/>
                  <w:color w:val="auto"/>
                </w:rPr>
                <w:t>S1-223466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1736" w14:textId="749CA075" w:rsidR="0061364D" w:rsidRPr="0061364D" w:rsidRDefault="0061364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364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5479" w14:textId="37C49FF1" w:rsidR="0061364D" w:rsidRPr="0061364D" w:rsidRDefault="0061364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364D">
              <w:rPr>
                <w:rFonts w:eastAsia="Times New Roman"/>
                <w:szCs w:val="18"/>
                <w:lang w:eastAsia="ar-SA"/>
              </w:rPr>
              <w:t>Use Case on 3GPP based Digital Twin (DT) Security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8857" w14:textId="77777777" w:rsidR="0061364D" w:rsidRPr="0061364D" w:rsidRDefault="0061364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380B" w14:textId="5A7FD1B3" w:rsidR="0061364D" w:rsidRPr="0061364D" w:rsidRDefault="0061364D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364D">
              <w:rPr>
                <w:rFonts w:eastAsia="Arial Unicode MS" w:cs="Arial"/>
                <w:szCs w:val="18"/>
                <w:lang w:eastAsia="ar-SA"/>
              </w:rPr>
              <w:t>Revision of S1-223090.</w:t>
            </w:r>
          </w:p>
        </w:tc>
      </w:tr>
      <w:tr w:rsidR="00B32630" w:rsidRPr="00A75C05" w14:paraId="75B236A9" w14:textId="77777777" w:rsidTr="00063E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C8DAE" w14:textId="773ABB74" w:rsidR="00B32630" w:rsidRPr="0026765A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65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42C1E" w14:textId="10370401" w:rsidR="00B32630" w:rsidRPr="0026765A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B32630" w:rsidRPr="0026765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D67EB" w14:textId="77BBE634" w:rsidR="00B32630" w:rsidRPr="0026765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765A">
              <w:rPr>
                <w:rFonts w:eastAsia="Times New Roman"/>
                <w:szCs w:val="18"/>
                <w:lang w:eastAsia="ar-SA"/>
              </w:rPr>
              <w:t>China Telecom,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8874C" w14:textId="7E7B3DAA" w:rsidR="00B32630" w:rsidRPr="0026765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765A">
              <w:rPr>
                <w:rFonts w:eastAsia="Times New Roman"/>
                <w:szCs w:val="18"/>
                <w:lang w:eastAsia="ar-SA"/>
              </w:rPr>
              <w:t>New Use Case on Access to Avatars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B6226" w14:textId="6FA962CE" w:rsidR="00B32630" w:rsidRPr="0026765A" w:rsidRDefault="0026765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65A">
              <w:rPr>
                <w:rFonts w:eastAsia="Times New Roman" w:cs="Arial"/>
                <w:szCs w:val="18"/>
                <w:lang w:eastAsia="ar-SA"/>
              </w:rPr>
              <w:t>Revised to S1-223312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12917" w14:textId="77777777" w:rsidR="00B32630" w:rsidRPr="0026765A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765A" w:rsidRPr="00A75C05" w14:paraId="7704193D" w14:textId="77777777" w:rsidTr="00063E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F640A" w14:textId="60FD9377" w:rsidR="0026765A" w:rsidRPr="00063E0E" w:rsidRDefault="0026765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3E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D9665" w14:textId="0F21D49A" w:rsidR="0026765A" w:rsidRPr="00063E0E" w:rsidRDefault="0026765A" w:rsidP="00B32630">
            <w:pPr>
              <w:snapToGrid w:val="0"/>
              <w:spacing w:after="0" w:line="240" w:lineRule="auto"/>
            </w:pPr>
            <w:hyperlink r:id="rId45" w:history="1">
              <w:r w:rsidRPr="00063E0E">
                <w:rPr>
                  <w:rStyle w:val="a5"/>
                  <w:rFonts w:cs="Arial"/>
                  <w:color w:val="auto"/>
                </w:rPr>
                <w:t>S1-2</w:t>
              </w:r>
              <w:r w:rsidRPr="00063E0E">
                <w:rPr>
                  <w:rStyle w:val="a5"/>
                  <w:rFonts w:cs="Arial"/>
                  <w:color w:val="auto"/>
                </w:rPr>
                <w:t>2</w:t>
              </w:r>
              <w:r w:rsidRPr="00063E0E">
                <w:rPr>
                  <w:rStyle w:val="a5"/>
                  <w:rFonts w:cs="Arial"/>
                  <w:color w:val="auto"/>
                </w:rPr>
                <w:t>3</w:t>
              </w:r>
              <w:r w:rsidRPr="00063E0E">
                <w:rPr>
                  <w:rStyle w:val="a5"/>
                  <w:rFonts w:cs="Arial"/>
                  <w:color w:val="auto"/>
                </w:rPr>
                <w:t>3</w:t>
              </w:r>
              <w:r w:rsidRPr="00063E0E">
                <w:rPr>
                  <w:rStyle w:val="a5"/>
                  <w:rFonts w:cs="Arial"/>
                  <w:color w:val="auto"/>
                </w:rPr>
                <w:t>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F7476" w14:textId="574AC339" w:rsidR="0026765A" w:rsidRPr="00063E0E" w:rsidRDefault="0026765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China Telecom,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3C68F" w14:textId="6A304B6E" w:rsidR="0026765A" w:rsidRPr="00063E0E" w:rsidRDefault="0026765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New Use Case on Access to Avatars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520CE" w14:textId="6D59DC13" w:rsidR="0026765A" w:rsidRPr="00063E0E" w:rsidRDefault="00063E0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3E0E">
              <w:rPr>
                <w:rFonts w:eastAsia="Times New Roman" w:cs="Arial"/>
                <w:szCs w:val="18"/>
                <w:lang w:eastAsia="ar-SA"/>
              </w:rPr>
              <w:t>Revised to S1-223467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87C45" w14:textId="73491F82" w:rsidR="0026765A" w:rsidRPr="00063E0E" w:rsidRDefault="0026765A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3E0E">
              <w:rPr>
                <w:rFonts w:eastAsia="Arial Unicode MS" w:cs="Arial"/>
                <w:szCs w:val="18"/>
                <w:lang w:eastAsia="ar-SA"/>
              </w:rPr>
              <w:t>Revision of S1-223094.</w:t>
            </w:r>
          </w:p>
        </w:tc>
      </w:tr>
      <w:tr w:rsidR="00063E0E" w:rsidRPr="00A75C05" w14:paraId="348E38C4" w14:textId="77777777" w:rsidTr="00063E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58CF" w14:textId="77A40806" w:rsidR="00063E0E" w:rsidRPr="00063E0E" w:rsidRDefault="00063E0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3E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D2B1" w14:textId="571C66E3" w:rsidR="00063E0E" w:rsidRPr="00063E0E" w:rsidRDefault="00063E0E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Pr="00063E0E">
                <w:rPr>
                  <w:rStyle w:val="a5"/>
                  <w:rFonts w:cs="Arial"/>
                  <w:color w:val="auto"/>
                </w:rPr>
                <w:t>S1-223467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B3CF" w14:textId="462E3A94" w:rsidR="00063E0E" w:rsidRPr="00063E0E" w:rsidRDefault="00063E0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China Telecom,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C812" w14:textId="768A29F0" w:rsidR="00063E0E" w:rsidRPr="00063E0E" w:rsidRDefault="00063E0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New Use Case on Access to Avatars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1308" w14:textId="77777777" w:rsidR="00063E0E" w:rsidRPr="00063E0E" w:rsidRDefault="00063E0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7AA" w14:textId="5675C2C7" w:rsidR="00063E0E" w:rsidRPr="00063E0E" w:rsidRDefault="00063E0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3E0E">
              <w:rPr>
                <w:rFonts w:eastAsia="Arial Unicode MS" w:cs="Arial"/>
                <w:i/>
                <w:szCs w:val="18"/>
                <w:lang w:eastAsia="ar-SA"/>
              </w:rPr>
              <w:t>Revision of S1-223094.</w:t>
            </w:r>
          </w:p>
          <w:p w14:paraId="01C31877" w14:textId="6AD4CE28" w:rsidR="00063E0E" w:rsidRPr="00063E0E" w:rsidRDefault="00063E0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3E0E">
              <w:rPr>
                <w:rFonts w:eastAsia="Arial Unicode MS" w:cs="Arial"/>
                <w:szCs w:val="18"/>
                <w:lang w:eastAsia="ar-SA"/>
              </w:rPr>
              <w:t>Revision of S1-223312.</w:t>
            </w:r>
          </w:p>
        </w:tc>
      </w:tr>
      <w:tr w:rsidR="00B32630" w:rsidRPr="00A75C05" w14:paraId="5033D748" w14:textId="77777777" w:rsidTr="00D033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7F365" w14:textId="2336553E" w:rsidR="00B32630" w:rsidRPr="00DF26FF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6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14939" w14:textId="29A1491F" w:rsidR="00B32630" w:rsidRPr="00DF26FF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B32630" w:rsidRPr="00DF26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30040" w14:textId="0E7C89FC" w:rsidR="00B32630" w:rsidRPr="00DF26F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26FF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D6A7F" w14:textId="7227589D" w:rsidR="00B32630" w:rsidRPr="00DF26F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26FF">
              <w:rPr>
                <w:rFonts w:eastAsia="Times New Roman"/>
                <w:szCs w:val="18"/>
                <w:lang w:eastAsia="ar-SA"/>
              </w:rPr>
              <w:t>New use case of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B5C68" w14:textId="626516FE" w:rsidR="00B32630" w:rsidRPr="00DF26FF" w:rsidRDefault="00DF26F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6FF">
              <w:rPr>
                <w:rFonts w:eastAsia="Times New Roman" w:cs="Arial"/>
                <w:szCs w:val="18"/>
                <w:lang w:eastAsia="ar-SA"/>
              </w:rPr>
              <w:t>Revised to S1-223459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4EC8E" w14:textId="77777777" w:rsidR="00B32630" w:rsidRPr="00DF26FF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26FF" w:rsidRPr="00A75C05" w14:paraId="4199D256" w14:textId="77777777" w:rsidTr="002A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6563B" w14:textId="0244E999" w:rsidR="00DF26FF" w:rsidRPr="00D0337E" w:rsidRDefault="00DF26F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33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6ED40" w14:textId="3615ED7F" w:rsidR="00DF26FF" w:rsidRPr="00D0337E" w:rsidRDefault="00DF26FF" w:rsidP="00B32630">
            <w:pPr>
              <w:snapToGrid w:val="0"/>
              <w:spacing w:after="0" w:line="240" w:lineRule="auto"/>
            </w:pPr>
            <w:hyperlink r:id="rId48" w:history="1">
              <w:r w:rsidRPr="00D0337E">
                <w:rPr>
                  <w:rStyle w:val="a5"/>
                  <w:rFonts w:cs="Arial"/>
                  <w:color w:val="auto"/>
                </w:rPr>
                <w:t>S1-22</w:t>
              </w:r>
              <w:r w:rsidRPr="00D0337E">
                <w:rPr>
                  <w:rStyle w:val="a5"/>
                  <w:rFonts w:cs="Arial"/>
                  <w:color w:val="auto"/>
                </w:rPr>
                <w:t>3</w:t>
              </w:r>
              <w:r w:rsidRPr="00D0337E">
                <w:rPr>
                  <w:rStyle w:val="a5"/>
                  <w:rFonts w:cs="Arial"/>
                  <w:color w:val="auto"/>
                </w:rPr>
                <w:t>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88598" w14:textId="04812B3A" w:rsidR="00DF26FF" w:rsidRPr="00D0337E" w:rsidRDefault="00DF26F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337E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9EDCA" w14:textId="6A6412E7" w:rsidR="00DF26FF" w:rsidRPr="00D0337E" w:rsidRDefault="00DF26F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337E">
              <w:rPr>
                <w:rFonts w:eastAsia="Times New Roman"/>
                <w:szCs w:val="18"/>
                <w:lang w:eastAsia="ar-SA"/>
              </w:rPr>
              <w:t>New use case of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4227E" w14:textId="0D15D1CC" w:rsidR="00DF26FF" w:rsidRPr="00D0337E" w:rsidRDefault="00D033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337E">
              <w:rPr>
                <w:rFonts w:eastAsia="Times New Roman" w:cs="Arial"/>
                <w:szCs w:val="18"/>
                <w:lang w:eastAsia="ar-SA"/>
              </w:rPr>
              <w:t>Revised to S1-223469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C19E3" w14:textId="452701E9" w:rsidR="00DF26FF" w:rsidRPr="00D0337E" w:rsidRDefault="00DF26F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337E">
              <w:rPr>
                <w:rFonts w:eastAsia="Arial Unicode MS" w:cs="Arial"/>
                <w:szCs w:val="18"/>
                <w:lang w:eastAsia="ar-SA"/>
              </w:rPr>
              <w:t>Revision of S1-223097.</w:t>
            </w:r>
          </w:p>
        </w:tc>
      </w:tr>
      <w:tr w:rsidR="00D0337E" w:rsidRPr="00A75C05" w14:paraId="47A4F03E" w14:textId="77777777" w:rsidTr="002A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7E46" w14:textId="6A7EA265" w:rsidR="00D0337E" w:rsidRPr="002A1D20" w:rsidRDefault="00D033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1D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151B" w14:textId="29DEFC37" w:rsidR="00D0337E" w:rsidRPr="002A1D20" w:rsidRDefault="00D0337E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Pr="002A1D20">
                <w:rPr>
                  <w:rStyle w:val="a5"/>
                  <w:rFonts w:cs="Arial"/>
                  <w:color w:val="auto"/>
                </w:rPr>
                <w:t>S1-223469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5FD5" w14:textId="5347CD46" w:rsidR="00D0337E" w:rsidRPr="002A1D20" w:rsidRDefault="00D033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62F8" w14:textId="049ACC74" w:rsidR="00D0337E" w:rsidRPr="002A1D20" w:rsidRDefault="00D033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>New use case of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9B63" w14:textId="77777777" w:rsidR="00D0337E" w:rsidRPr="002A1D20" w:rsidRDefault="00D033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5AD6" w14:textId="1AF18F23" w:rsidR="00D0337E" w:rsidRPr="002A1D20" w:rsidRDefault="00D0337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D20">
              <w:rPr>
                <w:rFonts w:eastAsia="Arial Unicode MS" w:cs="Arial"/>
                <w:i/>
                <w:szCs w:val="18"/>
                <w:lang w:eastAsia="ar-SA"/>
              </w:rPr>
              <w:t>Revision of S1-223097.</w:t>
            </w:r>
          </w:p>
          <w:p w14:paraId="36E9EFE5" w14:textId="1728E36C" w:rsidR="00D0337E" w:rsidRPr="002A1D20" w:rsidRDefault="00D0337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D20">
              <w:rPr>
                <w:rFonts w:eastAsia="Arial Unicode MS" w:cs="Arial"/>
                <w:szCs w:val="18"/>
                <w:lang w:eastAsia="ar-SA"/>
              </w:rPr>
              <w:t>Revision of S1-223459.</w:t>
            </w:r>
          </w:p>
        </w:tc>
      </w:tr>
      <w:tr w:rsidR="00B32630" w:rsidRPr="00A75C05" w14:paraId="733121AC" w14:textId="77777777" w:rsidTr="002A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6BADF" w14:textId="7670E7FD" w:rsidR="00B32630" w:rsidRPr="00F24B1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4B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BF56D" w14:textId="2B7EEAED" w:rsidR="00B32630" w:rsidRPr="00F24B12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B32630" w:rsidRPr="00F24B1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3062D" w14:textId="5AC64084" w:rsidR="00B32630" w:rsidRPr="00F24B1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B12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0D34C" w14:textId="7F197D33" w:rsidR="00B32630" w:rsidRPr="00F24B1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B12">
              <w:rPr>
                <w:rFonts w:eastAsia="Times New Roman"/>
                <w:szCs w:val="18"/>
                <w:lang w:eastAsia="ar-SA"/>
              </w:rPr>
              <w:t>New use case of Information access service from public UE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96FAA1" w14:textId="2D770689" w:rsidR="00B32630" w:rsidRPr="00F24B12" w:rsidRDefault="00F24B1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B12">
              <w:rPr>
                <w:rFonts w:eastAsia="Times New Roman" w:cs="Arial"/>
                <w:szCs w:val="18"/>
                <w:lang w:eastAsia="ar-SA"/>
              </w:rPr>
              <w:t>Revised to S1-223460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9BB3F" w14:textId="77777777" w:rsidR="00B32630" w:rsidRPr="00F24B1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4B12" w:rsidRPr="00A75C05" w14:paraId="1158296A" w14:textId="77777777" w:rsidTr="002A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9ED42" w14:textId="221DB714" w:rsidR="00F24B12" w:rsidRPr="002A1D20" w:rsidRDefault="00F24B1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1D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FC92D" w14:textId="08D9AF10" w:rsidR="00F24B12" w:rsidRPr="002A1D20" w:rsidRDefault="00F24B12" w:rsidP="00B32630">
            <w:pPr>
              <w:snapToGrid w:val="0"/>
              <w:spacing w:after="0" w:line="240" w:lineRule="auto"/>
            </w:pPr>
            <w:hyperlink r:id="rId51" w:history="1">
              <w:r w:rsidRPr="002A1D20">
                <w:rPr>
                  <w:rStyle w:val="a5"/>
                  <w:rFonts w:cs="Arial"/>
                  <w:color w:val="auto"/>
                </w:rPr>
                <w:t>S1-223</w:t>
              </w:r>
              <w:r w:rsidRPr="002A1D20">
                <w:rPr>
                  <w:rStyle w:val="a5"/>
                  <w:rFonts w:cs="Arial"/>
                  <w:color w:val="auto"/>
                </w:rPr>
                <w:t>4</w:t>
              </w:r>
              <w:r w:rsidRPr="002A1D20">
                <w:rPr>
                  <w:rStyle w:val="a5"/>
                  <w:rFonts w:cs="Arial"/>
                  <w:color w:val="auto"/>
                </w:rPr>
                <w:t>6</w:t>
              </w:r>
              <w:r w:rsidRPr="002A1D20">
                <w:rPr>
                  <w:rStyle w:val="a5"/>
                  <w:rFonts w:cs="Arial"/>
                  <w:color w:val="auto"/>
                </w:rPr>
                <w:t>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5B922" w14:textId="7FF332E9" w:rsidR="00F24B12" w:rsidRPr="002A1D20" w:rsidRDefault="00F24B1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C3BDF" w14:textId="2FF519A5" w:rsidR="00F24B12" w:rsidRPr="002A1D20" w:rsidRDefault="00F24B1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>New use case of Information access service from public UE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1B0DB" w14:textId="28F05021" w:rsidR="00F24B12" w:rsidRPr="002A1D20" w:rsidRDefault="002A1D2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1D20">
              <w:rPr>
                <w:rFonts w:eastAsia="Times New Roman" w:cs="Arial"/>
                <w:szCs w:val="18"/>
                <w:lang w:eastAsia="ar-SA"/>
              </w:rPr>
              <w:t>Revised to S1-223470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A890B" w14:textId="7E3986BE" w:rsidR="00F24B12" w:rsidRPr="002A1D20" w:rsidRDefault="00F24B1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D20">
              <w:rPr>
                <w:rFonts w:eastAsia="Arial Unicode MS" w:cs="Arial"/>
                <w:szCs w:val="18"/>
                <w:lang w:eastAsia="ar-SA"/>
              </w:rPr>
              <w:t>Revision of S1-223098.</w:t>
            </w:r>
          </w:p>
        </w:tc>
      </w:tr>
      <w:tr w:rsidR="002A1D20" w:rsidRPr="00A75C05" w14:paraId="0BE37B49" w14:textId="77777777" w:rsidTr="002A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5963" w14:textId="6D9C8480" w:rsidR="002A1D20" w:rsidRPr="002A1D20" w:rsidRDefault="002A1D2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1D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06C0" w14:textId="042A80D1" w:rsidR="002A1D20" w:rsidRPr="002A1D20" w:rsidRDefault="002A1D20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Pr="002A1D20">
                <w:rPr>
                  <w:rStyle w:val="a5"/>
                  <w:rFonts w:cs="Arial"/>
                  <w:color w:val="auto"/>
                </w:rPr>
                <w:t>S1-223470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E125" w14:textId="0400B44F" w:rsidR="002A1D20" w:rsidRPr="002A1D20" w:rsidRDefault="002A1D2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29C6" w14:textId="2A11F0B9" w:rsidR="002A1D20" w:rsidRPr="002A1D20" w:rsidRDefault="002A1D2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1D20">
              <w:rPr>
                <w:rFonts w:eastAsia="Times New Roman"/>
                <w:szCs w:val="18"/>
                <w:lang w:eastAsia="ar-SA"/>
              </w:rPr>
              <w:t>New use case of Information access service from public UE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68E5" w14:textId="77777777" w:rsidR="002A1D20" w:rsidRPr="002A1D20" w:rsidRDefault="002A1D2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6D3C" w14:textId="4422E390" w:rsidR="002A1D20" w:rsidRPr="002A1D20" w:rsidRDefault="002A1D2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D20">
              <w:rPr>
                <w:rFonts w:eastAsia="Arial Unicode MS" w:cs="Arial"/>
                <w:i/>
                <w:szCs w:val="18"/>
                <w:lang w:eastAsia="ar-SA"/>
              </w:rPr>
              <w:t>Revision of S1-223098.</w:t>
            </w:r>
          </w:p>
          <w:p w14:paraId="24F5FC79" w14:textId="28941F24" w:rsidR="002A1D20" w:rsidRPr="002A1D20" w:rsidRDefault="002A1D2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D20">
              <w:rPr>
                <w:rFonts w:eastAsia="Arial Unicode MS" w:cs="Arial"/>
                <w:szCs w:val="18"/>
                <w:lang w:eastAsia="ar-SA"/>
              </w:rPr>
              <w:t>Revision of S1-223460.</w:t>
            </w:r>
          </w:p>
        </w:tc>
      </w:tr>
      <w:tr w:rsidR="00B32630" w:rsidRPr="00A75C05" w14:paraId="4E88BE41" w14:textId="77777777" w:rsidTr="001519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5AFC2" w14:textId="6480C527" w:rsidR="00B32630" w:rsidRPr="006A5C9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5C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46B17" w14:textId="3F075692" w:rsidR="00B32630" w:rsidRPr="006A5C95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B32630" w:rsidRPr="006A5C9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CFB04" w14:textId="5215540F" w:rsidR="00B32630" w:rsidRPr="006A5C9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5C95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6A1FF" w14:textId="5119095B" w:rsidR="00B32630" w:rsidRPr="006A5C9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5C95">
              <w:rPr>
                <w:rFonts w:eastAsia="Times New Roman"/>
                <w:szCs w:val="18"/>
                <w:lang w:eastAsia="ar-SA"/>
              </w:rPr>
              <w:t>Pseudo-CR on Use case of virtual store in a metaverse marketplace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1696F" w14:textId="19006E62" w:rsidR="00B32630" w:rsidRPr="006A5C95" w:rsidRDefault="006A5C9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5C95">
              <w:rPr>
                <w:rFonts w:eastAsia="Times New Roman" w:cs="Arial"/>
                <w:szCs w:val="18"/>
                <w:lang w:eastAsia="ar-SA"/>
              </w:rPr>
              <w:t>Revised to S1-223458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6B132" w14:textId="77777777" w:rsidR="00B32630" w:rsidRPr="006A5C9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5C95" w:rsidRPr="00A75C05" w14:paraId="6A06E111" w14:textId="77777777" w:rsidTr="001519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A1489" w14:textId="37D8D2DD" w:rsidR="006A5C95" w:rsidRPr="00151911" w:rsidRDefault="006A5C9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19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26F70" w14:textId="7FAA4545" w:rsidR="006A5C95" w:rsidRPr="00151911" w:rsidRDefault="006A5C95" w:rsidP="00B32630">
            <w:pPr>
              <w:snapToGrid w:val="0"/>
              <w:spacing w:after="0" w:line="240" w:lineRule="auto"/>
            </w:pPr>
            <w:hyperlink r:id="rId54" w:history="1">
              <w:r w:rsidRPr="00151911">
                <w:rPr>
                  <w:rStyle w:val="a5"/>
                  <w:rFonts w:cs="Arial"/>
                  <w:color w:val="auto"/>
                </w:rPr>
                <w:t>S1-2</w:t>
              </w:r>
              <w:r w:rsidRPr="00151911">
                <w:rPr>
                  <w:rStyle w:val="a5"/>
                  <w:rFonts w:cs="Arial"/>
                  <w:color w:val="auto"/>
                </w:rPr>
                <w:t>2</w:t>
              </w:r>
              <w:r w:rsidRPr="00151911">
                <w:rPr>
                  <w:rStyle w:val="a5"/>
                  <w:rFonts w:cs="Arial"/>
                  <w:color w:val="auto"/>
                </w:rPr>
                <w:t>3458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9E0D9" w14:textId="705D9343" w:rsidR="006A5C95" w:rsidRPr="00151911" w:rsidRDefault="006A5C9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1911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3B169" w14:textId="50E757EA" w:rsidR="006A5C95" w:rsidRPr="00151911" w:rsidRDefault="006A5C9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1911">
              <w:rPr>
                <w:rFonts w:eastAsia="Times New Roman"/>
                <w:szCs w:val="18"/>
                <w:lang w:eastAsia="ar-SA"/>
              </w:rPr>
              <w:t>Pseudo-CR on Use case of virtual store in a metaverse marketplace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9D50C" w14:textId="5DACA1E2" w:rsidR="006A5C95" w:rsidRPr="00151911" w:rsidRDefault="00151911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911">
              <w:rPr>
                <w:rFonts w:eastAsia="Times New Roman" w:cs="Arial"/>
                <w:szCs w:val="18"/>
                <w:lang w:eastAsia="ar-SA"/>
              </w:rPr>
              <w:t>Revised to S1-223471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F0747" w14:textId="24F544D0" w:rsidR="006A5C95" w:rsidRPr="00151911" w:rsidRDefault="006A5C9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1911">
              <w:rPr>
                <w:rFonts w:eastAsia="Arial Unicode MS" w:cs="Arial"/>
                <w:szCs w:val="18"/>
                <w:lang w:eastAsia="ar-SA"/>
              </w:rPr>
              <w:t>Revision of S1-223105.</w:t>
            </w:r>
          </w:p>
        </w:tc>
      </w:tr>
      <w:tr w:rsidR="00151911" w:rsidRPr="00A75C05" w14:paraId="7FE527F0" w14:textId="77777777" w:rsidTr="00061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5F4BE" w14:textId="20585D5C" w:rsidR="00151911" w:rsidRPr="00151911" w:rsidRDefault="00151911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19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04CD" w14:textId="0CAE935F" w:rsidR="00151911" w:rsidRPr="00151911" w:rsidRDefault="00151911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55" w:history="1">
              <w:r w:rsidRPr="00151911">
                <w:rPr>
                  <w:rStyle w:val="a5"/>
                  <w:rFonts w:cs="Arial"/>
                  <w:color w:val="auto"/>
                </w:rPr>
                <w:t>S1-223471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F5E7" w14:textId="7290E4B6" w:rsidR="00151911" w:rsidRPr="00151911" w:rsidRDefault="00151911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1911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790E" w14:textId="3BA3026B" w:rsidR="00151911" w:rsidRPr="00151911" w:rsidRDefault="00151911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1911">
              <w:rPr>
                <w:rFonts w:eastAsia="Times New Roman"/>
                <w:szCs w:val="18"/>
                <w:lang w:eastAsia="ar-SA"/>
              </w:rPr>
              <w:t>Pseudo-CR on Use case of virtual store in a metaverse marketplace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FBA1" w14:textId="77777777" w:rsidR="00151911" w:rsidRPr="00151911" w:rsidRDefault="00151911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CB39" w14:textId="5D00605A" w:rsidR="00151911" w:rsidRPr="00151911" w:rsidRDefault="00151911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1911">
              <w:rPr>
                <w:rFonts w:eastAsia="Arial Unicode MS" w:cs="Arial"/>
                <w:i/>
                <w:szCs w:val="18"/>
                <w:lang w:eastAsia="ar-SA"/>
              </w:rPr>
              <w:t>Revision of S1-223105.</w:t>
            </w:r>
          </w:p>
          <w:p w14:paraId="5C673EE8" w14:textId="79024E96" w:rsidR="00151911" w:rsidRPr="00151911" w:rsidRDefault="00151911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1911">
              <w:rPr>
                <w:rFonts w:eastAsia="Arial Unicode MS" w:cs="Arial"/>
                <w:szCs w:val="18"/>
                <w:lang w:eastAsia="ar-SA"/>
              </w:rPr>
              <w:t>Revision of S1-223458.</w:t>
            </w:r>
          </w:p>
        </w:tc>
      </w:tr>
      <w:tr w:rsidR="00B32630" w:rsidRPr="00A75C05" w14:paraId="7FE7CFAE" w14:textId="77777777" w:rsidTr="00061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79D73" w14:textId="3B1846E7" w:rsidR="00B32630" w:rsidRPr="000615E0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15E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03CD0" w14:textId="1790FC07" w:rsidR="00B32630" w:rsidRPr="000615E0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B32630" w:rsidRPr="000615E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B32630" w:rsidRPr="000615E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B32630" w:rsidRPr="000615E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9D11B" w14:textId="0761BB3F" w:rsidR="00B32630" w:rsidRPr="000615E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5E0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7AE9C" w14:textId="6527D054" w:rsidR="00B32630" w:rsidRPr="000615E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5E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615E0">
              <w:rPr>
                <w:rFonts w:eastAsia="Times New Roman"/>
                <w:szCs w:val="18"/>
                <w:lang w:eastAsia="ar-SA"/>
              </w:rPr>
              <w:t xml:space="preserve"> Metaverse use case of cooperation between metaverse service and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25A2E" w14:textId="79DBF8DC" w:rsidR="00B32630" w:rsidRPr="000615E0" w:rsidRDefault="000615E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15E0">
              <w:rPr>
                <w:rFonts w:eastAsia="Times New Roman" w:cs="Arial"/>
                <w:szCs w:val="18"/>
                <w:lang w:eastAsia="ar-SA"/>
              </w:rPr>
              <w:t>Revised to S1-223472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AA0CD" w14:textId="77777777" w:rsidR="00B32630" w:rsidRPr="000615E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615E0" w:rsidRPr="00A75C05" w14:paraId="62FC1371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6C2F" w14:textId="52FA2F91" w:rsidR="000615E0" w:rsidRPr="000615E0" w:rsidRDefault="000615E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15E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5EB44" w14:textId="6AD39B50" w:rsidR="000615E0" w:rsidRPr="000615E0" w:rsidRDefault="000615E0" w:rsidP="00B32630">
            <w:pPr>
              <w:snapToGrid w:val="0"/>
              <w:spacing w:after="0" w:line="240" w:lineRule="auto"/>
            </w:pPr>
            <w:hyperlink r:id="rId57" w:history="1">
              <w:r w:rsidRPr="000615E0">
                <w:rPr>
                  <w:rStyle w:val="a5"/>
                  <w:rFonts w:cs="Arial"/>
                  <w:color w:val="auto"/>
                </w:rPr>
                <w:t>S1-223472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6AC7" w14:textId="641A9C07" w:rsidR="000615E0" w:rsidRPr="000615E0" w:rsidRDefault="000615E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5E0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0B10" w14:textId="6BE09B5F" w:rsidR="000615E0" w:rsidRPr="000615E0" w:rsidRDefault="000615E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5E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0615E0">
              <w:rPr>
                <w:rFonts w:eastAsia="Times New Roman"/>
                <w:szCs w:val="18"/>
                <w:lang w:eastAsia="ar-SA"/>
              </w:rPr>
              <w:t xml:space="preserve"> Metaverse use case of cooperation between metaverse service and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5C8B" w14:textId="77777777" w:rsidR="000615E0" w:rsidRPr="000615E0" w:rsidRDefault="000615E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4ABD" w14:textId="7B82CDB5" w:rsidR="000615E0" w:rsidRPr="000615E0" w:rsidRDefault="000615E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15E0">
              <w:rPr>
                <w:rFonts w:eastAsia="Arial Unicode MS" w:cs="Arial"/>
                <w:szCs w:val="18"/>
                <w:lang w:eastAsia="ar-SA"/>
              </w:rPr>
              <w:t>Revision of S1-223109.</w:t>
            </w:r>
          </w:p>
        </w:tc>
      </w:tr>
      <w:tr w:rsidR="00B32630" w:rsidRPr="00A75C05" w14:paraId="0A152242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7461C" w14:textId="2D64EEAD" w:rsidR="00B32630" w:rsidRPr="001876C7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6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9A2C6" w14:textId="30215BFB" w:rsidR="00B32630" w:rsidRPr="001876C7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B32630" w:rsidRPr="001876C7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B32630" w:rsidRPr="001876C7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B32630" w:rsidRPr="001876C7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6507D" w14:textId="32B04F50" w:rsidR="00B32630" w:rsidRPr="001876C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76C7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A749F" w14:textId="45ED8DAC" w:rsidR="00B32630" w:rsidRPr="001876C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876C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876C7">
              <w:rPr>
                <w:rFonts w:eastAsia="Times New Roman"/>
                <w:szCs w:val="18"/>
                <w:lang w:eastAsia="ar-SA"/>
              </w:rPr>
              <w:t xml:space="preserve"> Metaverse use case of supporting virtual meeting room of financial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8CDDB" w14:textId="0915B937" w:rsidR="00B32630" w:rsidRPr="001876C7" w:rsidRDefault="001876C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6C7">
              <w:rPr>
                <w:rFonts w:eastAsia="Times New Roman" w:cs="Arial"/>
                <w:szCs w:val="18"/>
                <w:lang w:eastAsia="ar-SA"/>
              </w:rPr>
              <w:t>Revised to S1-223473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E1916" w14:textId="77777777" w:rsidR="00B32630" w:rsidRPr="001876C7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876C7" w:rsidRPr="00A75C05" w14:paraId="4B6FC546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8DD9" w14:textId="042F61B2" w:rsidR="001876C7" w:rsidRPr="001876C7" w:rsidRDefault="001876C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6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6864" w14:textId="562C7FCB" w:rsidR="001876C7" w:rsidRPr="001876C7" w:rsidRDefault="001876C7" w:rsidP="00B32630">
            <w:pPr>
              <w:snapToGrid w:val="0"/>
              <w:spacing w:after="0" w:line="240" w:lineRule="auto"/>
            </w:pPr>
            <w:hyperlink r:id="rId59" w:history="1">
              <w:r w:rsidRPr="001876C7">
                <w:rPr>
                  <w:rStyle w:val="a5"/>
                  <w:rFonts w:cs="Arial"/>
                  <w:color w:val="auto"/>
                </w:rPr>
                <w:t>S1-223473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A4C3" w14:textId="25D3780A" w:rsidR="001876C7" w:rsidRPr="001876C7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76C7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9DEA" w14:textId="3CB0DD2B" w:rsidR="001876C7" w:rsidRPr="001876C7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876C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876C7">
              <w:rPr>
                <w:rFonts w:eastAsia="Times New Roman"/>
                <w:szCs w:val="18"/>
                <w:lang w:eastAsia="ar-SA"/>
              </w:rPr>
              <w:t xml:space="preserve"> Metaverse use case of supporting virtual meeting room of financial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204" w14:textId="77777777" w:rsidR="001876C7" w:rsidRPr="001876C7" w:rsidRDefault="001876C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7C48" w14:textId="19EFF695" w:rsidR="001876C7" w:rsidRPr="001876C7" w:rsidRDefault="001876C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76C7">
              <w:rPr>
                <w:rFonts w:eastAsia="Arial Unicode MS" w:cs="Arial"/>
                <w:szCs w:val="18"/>
                <w:lang w:eastAsia="ar-SA"/>
              </w:rPr>
              <w:t>Revision of S1-223110.</w:t>
            </w:r>
          </w:p>
        </w:tc>
      </w:tr>
      <w:tr w:rsidR="00B32630" w:rsidRPr="00A75C05" w14:paraId="09684482" w14:textId="77777777" w:rsidTr="00063E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9BAC" w14:textId="142525C3" w:rsidR="00B32630" w:rsidRPr="00A75C0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11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0F8A" w14:textId="0AD271F2" w:rsidR="00B32630" w:rsidRPr="00873D16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B32630" w:rsidRPr="006A3EEF">
                <w:rPr>
                  <w:rStyle w:val="a5"/>
                  <w:rFonts w:eastAsia="Times New Roman" w:cs="Arial"/>
                  <w:szCs w:val="18"/>
                  <w:lang w:eastAsia="ar-SA"/>
                </w:rPr>
                <w:t>S1-223152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1D36" w14:textId="6585C4E9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468A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9907" w14:textId="3586DD0F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Discussion on energy consequence of metaverse media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777C" w14:textId="77777777" w:rsidR="00B32630" w:rsidRPr="00A75C0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700" w14:textId="77777777" w:rsidR="00B32630" w:rsidRPr="00A75C0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7CF04521" w14:textId="77777777" w:rsidTr="009213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9F4DE" w14:textId="7026652E" w:rsidR="00B32630" w:rsidRPr="00063E0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3E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3DAFD" w14:textId="466A0883" w:rsidR="00B32630" w:rsidRPr="00063E0E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B32630" w:rsidRPr="00063E0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4FCCA" w14:textId="1950ED1F" w:rsidR="00B32630" w:rsidRPr="00063E0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2CC45" w14:textId="1A674BA6" w:rsidR="00B32630" w:rsidRPr="00063E0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E0E">
              <w:rPr>
                <w:rFonts w:eastAsia="Times New Roman"/>
                <w:szCs w:val="18"/>
                <w:lang w:eastAsia="ar-SA"/>
              </w:rPr>
              <w:t>Pseudo-CR on communication power consumption analysis on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32259" w14:textId="605F314C" w:rsidR="00B32630" w:rsidRPr="00063E0E" w:rsidRDefault="00063E0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3E0E">
              <w:rPr>
                <w:rFonts w:eastAsia="Times New Roman" w:cs="Arial"/>
                <w:szCs w:val="18"/>
                <w:lang w:eastAsia="ar-SA"/>
              </w:rPr>
              <w:t>Revised to S1-223468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97B69" w14:textId="77777777" w:rsidR="00B32630" w:rsidRPr="00063E0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63E0E" w:rsidRPr="00A75C05" w14:paraId="6079F7DB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79D9A" w14:textId="5EFFB421" w:rsidR="00063E0E" w:rsidRPr="00921345" w:rsidRDefault="00063E0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13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61150" w14:textId="1A26D680" w:rsidR="00063E0E" w:rsidRPr="00921345" w:rsidRDefault="00063E0E" w:rsidP="00B32630">
            <w:pPr>
              <w:snapToGrid w:val="0"/>
              <w:spacing w:after="0" w:line="240" w:lineRule="auto"/>
            </w:pPr>
            <w:hyperlink r:id="rId62" w:history="1">
              <w:r w:rsidRPr="00921345">
                <w:rPr>
                  <w:rStyle w:val="a5"/>
                  <w:rFonts w:cs="Arial"/>
                  <w:color w:val="auto"/>
                </w:rPr>
                <w:t>S1-22</w:t>
              </w:r>
              <w:r w:rsidRPr="00921345">
                <w:rPr>
                  <w:rStyle w:val="a5"/>
                  <w:rFonts w:cs="Arial"/>
                  <w:color w:val="auto"/>
                </w:rPr>
                <w:t>3</w:t>
              </w:r>
              <w:r w:rsidRPr="00921345">
                <w:rPr>
                  <w:rStyle w:val="a5"/>
                  <w:rFonts w:cs="Arial"/>
                  <w:color w:val="auto"/>
                </w:rPr>
                <w:t>468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2E0E8" w14:textId="58F648E9" w:rsidR="00063E0E" w:rsidRPr="00921345" w:rsidRDefault="00063E0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1345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B22FD" w14:textId="7B58020F" w:rsidR="00063E0E" w:rsidRPr="00921345" w:rsidRDefault="00063E0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1345">
              <w:rPr>
                <w:rFonts w:eastAsia="Times New Roman"/>
                <w:szCs w:val="18"/>
                <w:lang w:eastAsia="ar-SA"/>
              </w:rPr>
              <w:t>Pseudo-CR on communication power consumption analysis on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9FD62" w14:textId="1199B0F0" w:rsidR="00063E0E" w:rsidRPr="00921345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45">
              <w:rPr>
                <w:rFonts w:eastAsia="Times New Roman" w:cs="Arial"/>
                <w:szCs w:val="18"/>
                <w:lang w:eastAsia="ar-SA"/>
              </w:rPr>
              <w:t>Revised to S1-223475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A584A" w14:textId="422678D5" w:rsidR="00063E0E" w:rsidRPr="00921345" w:rsidRDefault="00063E0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1345">
              <w:rPr>
                <w:rFonts w:eastAsia="Arial Unicode MS" w:cs="Arial"/>
                <w:szCs w:val="18"/>
                <w:lang w:eastAsia="ar-SA"/>
              </w:rPr>
              <w:t>Revision of S1-223154.</w:t>
            </w:r>
          </w:p>
        </w:tc>
      </w:tr>
      <w:tr w:rsidR="00921345" w:rsidRPr="00A75C05" w14:paraId="4409381E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B13E" w14:textId="28B4C159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5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521E" w14:textId="18AFBB65" w:rsidR="00921345" w:rsidRPr="0030528E" w:rsidRDefault="00921345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63" w:history="1">
              <w:r w:rsidRPr="0030528E">
                <w:rPr>
                  <w:rStyle w:val="a5"/>
                  <w:rFonts w:cs="Arial"/>
                  <w:color w:val="auto"/>
                </w:rPr>
                <w:t>S1-223475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2464" w14:textId="04185FFA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BB7D" w14:textId="3626A01C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Pseudo-CR on communication power consumption analysis on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75DD" w14:textId="77777777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0236" w14:textId="0812ABFD" w:rsidR="00921345" w:rsidRPr="0030528E" w:rsidRDefault="0092134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528E">
              <w:rPr>
                <w:rFonts w:eastAsia="Arial Unicode MS" w:cs="Arial"/>
                <w:i/>
                <w:szCs w:val="18"/>
                <w:lang w:eastAsia="ar-SA"/>
              </w:rPr>
              <w:t>Revision of S1-223154.</w:t>
            </w:r>
          </w:p>
          <w:p w14:paraId="714375C0" w14:textId="396A3AE4" w:rsidR="00921345" w:rsidRPr="0030528E" w:rsidRDefault="0092134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528E">
              <w:rPr>
                <w:rFonts w:eastAsia="Arial Unicode MS" w:cs="Arial"/>
                <w:szCs w:val="18"/>
                <w:lang w:eastAsia="ar-SA"/>
              </w:rPr>
              <w:t>Revision of S1-223468.</w:t>
            </w:r>
          </w:p>
        </w:tc>
      </w:tr>
      <w:tr w:rsidR="00B32630" w:rsidRPr="00A75C05" w14:paraId="2F0EF3ED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9908F6" w14:textId="0C049086" w:rsidR="00B32630" w:rsidRPr="0092134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13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99685" w14:textId="6CD55AE2" w:rsidR="00B32630" w:rsidRPr="00921345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B32630" w:rsidRPr="0092134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B32630" w:rsidRPr="0092134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B32630" w:rsidRPr="0092134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014EE" w14:textId="7F80844A" w:rsidR="00B32630" w:rsidRPr="0092134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21345">
              <w:rPr>
                <w:rFonts w:eastAsia="Times New Roman"/>
                <w:szCs w:val="18"/>
                <w:lang w:eastAsia="ar-SA"/>
              </w:rPr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FB32C" w14:textId="005FFE5A" w:rsidR="00B32630" w:rsidRPr="0092134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1345">
              <w:rPr>
                <w:rFonts w:eastAsia="Times New Roman"/>
                <w:szCs w:val="18"/>
                <w:lang w:eastAsia="ar-SA"/>
              </w:rPr>
              <w:t>New Use Case - Metaverse Multi Access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9681D" w14:textId="6CE84FBF" w:rsidR="00B32630" w:rsidRPr="00921345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45">
              <w:rPr>
                <w:rFonts w:eastAsia="Times New Roman" w:cs="Arial"/>
                <w:szCs w:val="18"/>
                <w:lang w:eastAsia="ar-SA"/>
              </w:rPr>
              <w:t>Revised to S1-223474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C052A" w14:textId="77777777" w:rsidR="00B32630" w:rsidRPr="0092134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1345" w:rsidRPr="00A75C05" w14:paraId="200E37AF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842D" w14:textId="758FA3DD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5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86CB" w14:textId="33DE632E" w:rsidR="00921345" w:rsidRPr="0030528E" w:rsidRDefault="00921345" w:rsidP="00B32630">
            <w:pPr>
              <w:snapToGrid w:val="0"/>
              <w:spacing w:after="0" w:line="240" w:lineRule="auto"/>
            </w:pPr>
            <w:hyperlink r:id="rId65" w:history="1">
              <w:r w:rsidRPr="0030528E">
                <w:rPr>
                  <w:rStyle w:val="a5"/>
                  <w:rFonts w:cs="Arial"/>
                  <w:color w:val="auto"/>
                </w:rPr>
                <w:t>S1-223474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E86C" w14:textId="726E5918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0528E">
              <w:rPr>
                <w:rFonts w:eastAsia="Times New Roman"/>
                <w:szCs w:val="18"/>
                <w:lang w:eastAsia="ar-SA"/>
              </w:rPr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4670" w14:textId="0E5CE442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New Use Case - Metaverse Multi Access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E9F1" w14:textId="77777777" w:rsidR="00921345" w:rsidRPr="0030528E" w:rsidRDefault="009213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7F52" w14:textId="5C7AE9F6" w:rsidR="00921345" w:rsidRPr="0030528E" w:rsidRDefault="0092134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528E">
              <w:rPr>
                <w:rFonts w:eastAsia="Arial Unicode MS" w:cs="Arial"/>
                <w:szCs w:val="18"/>
                <w:lang w:eastAsia="ar-SA"/>
              </w:rPr>
              <w:t>Revision of S1-223204.</w:t>
            </w:r>
          </w:p>
        </w:tc>
      </w:tr>
      <w:tr w:rsidR="00B32630" w:rsidRPr="00A75C05" w14:paraId="64278DA1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09281" w14:textId="26290D11" w:rsidR="00B32630" w:rsidRPr="0030528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5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13CAC" w14:textId="500C9360" w:rsidR="00B32630" w:rsidRPr="0030528E" w:rsidRDefault="001876C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B32630" w:rsidRPr="00305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</w:t>
              </w:r>
              <w:r w:rsidR="00B32630" w:rsidRPr="00305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B32630" w:rsidRPr="00305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23221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17C36" w14:textId="02170D9C" w:rsidR="00B32630" w:rsidRPr="0030528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6E27B" w14:textId="4971D8D6" w:rsidR="00B32630" w:rsidRPr="0030528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Privacy-Aware Dynamic Network Exposure in Immersive Interactive Experiences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B71BB" w14:textId="492DE938" w:rsidR="00B32630" w:rsidRPr="0030528E" w:rsidRDefault="0030528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528E">
              <w:rPr>
                <w:rFonts w:eastAsia="Times New Roman" w:cs="Arial"/>
                <w:szCs w:val="18"/>
                <w:lang w:eastAsia="ar-SA"/>
              </w:rPr>
              <w:t>Revised to S1-223476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70640" w14:textId="77777777" w:rsidR="00B32630" w:rsidRPr="0030528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528E" w:rsidRPr="00A75C05" w14:paraId="5445D6D8" w14:textId="77777777" w:rsidTr="00305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A762" w14:textId="5EB17D1F" w:rsidR="0030528E" w:rsidRPr="0030528E" w:rsidRDefault="0030528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5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4F7D" w14:textId="35E649FF" w:rsidR="0030528E" w:rsidRPr="0030528E" w:rsidRDefault="0030528E" w:rsidP="00B32630">
            <w:pPr>
              <w:snapToGrid w:val="0"/>
              <w:spacing w:after="0" w:line="240" w:lineRule="auto"/>
            </w:pPr>
            <w:hyperlink r:id="rId67" w:history="1">
              <w:r w:rsidRPr="0030528E">
                <w:rPr>
                  <w:rStyle w:val="a5"/>
                  <w:rFonts w:cs="Arial"/>
                  <w:color w:val="auto"/>
                </w:rPr>
                <w:t>S1-223476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5609" w14:textId="139232EB" w:rsidR="0030528E" w:rsidRPr="0030528E" w:rsidRDefault="0030528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7920" w14:textId="6AB82481" w:rsidR="0030528E" w:rsidRPr="0030528E" w:rsidRDefault="0030528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528E">
              <w:rPr>
                <w:rFonts w:eastAsia="Times New Roman"/>
                <w:szCs w:val="18"/>
                <w:lang w:eastAsia="ar-SA"/>
              </w:rPr>
              <w:t>Privacy-Aware Dynamic Network Exposure in Immersive Interactive Experiences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A302" w14:textId="77777777" w:rsidR="0030528E" w:rsidRPr="0030528E" w:rsidRDefault="0030528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GoBack"/>
            <w:bookmarkEnd w:id="7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4A29" w14:textId="164FEF0B" w:rsidR="0030528E" w:rsidRPr="0030528E" w:rsidRDefault="0030528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528E">
              <w:rPr>
                <w:rFonts w:eastAsia="Arial Unicode MS" w:cs="Arial"/>
                <w:szCs w:val="18"/>
                <w:lang w:eastAsia="ar-SA"/>
              </w:rPr>
              <w:t>Revision of S1-223221.</w:t>
            </w:r>
          </w:p>
        </w:tc>
      </w:tr>
      <w:tr w:rsidR="00B32630" w:rsidRPr="00B04844" w14:paraId="6E6E98E7" w14:textId="77777777" w:rsidTr="000A493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2B03F05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B32630" w:rsidRPr="00A75C05" w14:paraId="7D35D2D4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B17DA3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2DA20B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S1-223089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AE52F2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B0C451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Use Case on Digital Twin (DT) Security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6805F5" w14:textId="78733586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3D16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B97120" w14:textId="77777777" w:rsidR="00B32630" w:rsidRPr="00873D16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71836F0A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2AE7EE0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B462AC6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>S1-223124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DE3A7C7" w14:textId="5A47D934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3D16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1A83976" w14:textId="77777777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73D1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73D16">
              <w:rPr>
                <w:rFonts w:eastAsia="Times New Roman"/>
                <w:szCs w:val="18"/>
                <w:lang w:eastAsia="ar-SA"/>
              </w:rPr>
              <w:t xml:space="preserve"> Metaverse use case of key information synchronization among multiple metaverses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B1383C" w14:textId="0A2277E4" w:rsidR="00B32630" w:rsidRPr="00873D1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3D16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C743DE" w14:textId="77777777" w:rsidR="00B32630" w:rsidRPr="00873D16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F45489" w14:paraId="695D47AC" w14:textId="77777777" w:rsidTr="001876C7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9E5A0F9" w14:textId="77777777" w:rsidR="006305D3" w:rsidRPr="00F45489" w:rsidRDefault="006305D3" w:rsidP="001876C7">
            <w:pPr>
              <w:pStyle w:val="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6305D3" w:rsidRPr="00A75C05" w14:paraId="57601555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7BCF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845F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17FD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18D4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67A3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C444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A75C05" w14:paraId="038D5083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334D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C725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BCCB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662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F0E3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12A7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A75C05" w14:paraId="1D28A3C1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5BC6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9EE3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29C7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A3CA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56D2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9959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A75C05" w14:paraId="2FD1AA50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F456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5D30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BB07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C50D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3E77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44A8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A75C05" w14:paraId="58C70AB1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8B44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7F20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DD25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AB36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F721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95E3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A75C05" w14:paraId="41609CDC" w14:textId="77777777" w:rsidTr="001876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1159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767F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C6F2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FF76" w14:textId="77777777" w:rsidR="006305D3" w:rsidRPr="00CD74F4" w:rsidRDefault="006305D3" w:rsidP="001876C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5200" w14:textId="77777777" w:rsidR="006305D3" w:rsidRPr="00A75C05" w:rsidRDefault="006305D3" w:rsidP="001876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6E7D" w14:textId="77777777" w:rsidR="006305D3" w:rsidRPr="00A75C05" w:rsidRDefault="006305D3" w:rsidP="001876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5D3" w:rsidRPr="004E36F9" w14:paraId="5445CEBA" w14:textId="77777777" w:rsidTr="001876C7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26E8089" w14:textId="77777777" w:rsidR="006305D3" w:rsidRPr="004E36F9" w:rsidRDefault="006305D3" w:rsidP="001876C7">
            <w:pPr>
              <w:pStyle w:val="1"/>
            </w:pPr>
            <w:r>
              <w:t>Summary of drafting session</w:t>
            </w:r>
          </w:p>
        </w:tc>
      </w:tr>
      <w:tr w:rsidR="006305D3" w:rsidRPr="00420E58" w14:paraId="3ADC9A95" w14:textId="77777777" w:rsidTr="001876C7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15188FF0" w14:textId="77777777" w:rsidR="006305D3" w:rsidRDefault="006305D3" w:rsidP="001876C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Hlk112879543"/>
          </w:p>
          <w:p w14:paraId="6A569FE9" w14:textId="77777777" w:rsidR="006305D3" w:rsidRPr="00894FB0" w:rsidRDefault="006305D3" w:rsidP="001876C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841908D" w14:textId="77777777" w:rsidR="006305D3" w:rsidRDefault="006305D3" w:rsidP="001876C7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26534212" w14:textId="77777777" w:rsidR="006305D3" w:rsidRPr="00894FB0" w:rsidRDefault="006305D3" w:rsidP="001876C7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bookmarkEnd w:id="8"/>
          <w:p w14:paraId="631A8600" w14:textId="77777777" w:rsidR="006305D3" w:rsidRPr="00684D48" w:rsidRDefault="006305D3" w:rsidP="001876C7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0B93A98F" w14:textId="77777777" w:rsidR="006305D3" w:rsidRPr="00420E58" w:rsidRDefault="006305D3" w:rsidP="001876C7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6305D3" w:rsidRPr="00F45489" w14:paraId="2888D60C" w14:textId="77777777" w:rsidTr="001876C7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C23127B" w14:textId="77777777" w:rsidR="006305D3" w:rsidRPr="00F45489" w:rsidRDefault="006305D3" w:rsidP="001876C7">
            <w:pPr>
              <w:pStyle w:val="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lastRenderedPageBreak/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6C4C3" w14:textId="77777777" w:rsidR="00A153A7" w:rsidRDefault="00A153A7" w:rsidP="002E015E">
      <w:pPr>
        <w:spacing w:after="0" w:line="240" w:lineRule="auto"/>
      </w:pPr>
      <w:r>
        <w:separator/>
      </w:r>
    </w:p>
  </w:endnote>
  <w:endnote w:type="continuationSeparator" w:id="0">
    <w:p w14:paraId="75AAF7CC" w14:textId="77777777" w:rsidR="00A153A7" w:rsidRDefault="00A153A7" w:rsidP="002E015E">
      <w:pPr>
        <w:spacing w:after="0" w:line="240" w:lineRule="auto"/>
      </w:pPr>
      <w:r>
        <w:continuationSeparator/>
      </w:r>
    </w:p>
  </w:endnote>
  <w:endnote w:type="continuationNotice" w:id="1">
    <w:p w14:paraId="53F6A16A" w14:textId="77777777" w:rsidR="00A153A7" w:rsidRDefault="00A153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 Medi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B8E67" w14:textId="77777777" w:rsidR="00A153A7" w:rsidRDefault="00A153A7" w:rsidP="002E015E">
      <w:pPr>
        <w:spacing w:after="0" w:line="240" w:lineRule="auto"/>
      </w:pPr>
      <w:r>
        <w:separator/>
      </w:r>
    </w:p>
  </w:footnote>
  <w:footnote w:type="continuationSeparator" w:id="0">
    <w:p w14:paraId="07482ABE" w14:textId="77777777" w:rsidR="00A153A7" w:rsidRDefault="00A153A7" w:rsidP="002E015E">
      <w:pPr>
        <w:spacing w:after="0" w:line="240" w:lineRule="auto"/>
      </w:pPr>
      <w:r>
        <w:continuationSeparator/>
      </w:r>
    </w:p>
  </w:footnote>
  <w:footnote w:type="continuationNotice" w:id="1">
    <w:p w14:paraId="69705FDE" w14:textId="77777777" w:rsidR="00A153A7" w:rsidRDefault="00A153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394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5E0"/>
    <w:rsid w:val="00061B3B"/>
    <w:rsid w:val="00062267"/>
    <w:rsid w:val="00062404"/>
    <w:rsid w:val="000624BD"/>
    <w:rsid w:val="0006264C"/>
    <w:rsid w:val="00062A87"/>
    <w:rsid w:val="00062DAF"/>
    <w:rsid w:val="00063E0E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1911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876C7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740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CA4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65A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1D20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28E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4F9C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0B1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364D"/>
    <w:rsid w:val="00614C1F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5D3"/>
    <w:rsid w:val="00631851"/>
    <w:rsid w:val="00631884"/>
    <w:rsid w:val="006325B8"/>
    <w:rsid w:val="00632CB9"/>
    <w:rsid w:val="00632D47"/>
    <w:rsid w:val="00632E8D"/>
    <w:rsid w:val="006330C3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494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C95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70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345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BA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8AE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3A7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073A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AD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2E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37E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CF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6FF"/>
    <w:rsid w:val="00DF2755"/>
    <w:rsid w:val="00DF359B"/>
    <w:rsid w:val="00DF3949"/>
    <w:rsid w:val="00DF3AB6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DF7F15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2D98"/>
    <w:rsid w:val="00E33ACE"/>
    <w:rsid w:val="00E34735"/>
    <w:rsid w:val="00E34DD5"/>
    <w:rsid w:val="00E35216"/>
    <w:rsid w:val="00E35375"/>
    <w:rsid w:val="00E359D0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2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16D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B12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010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A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S029244\Documents\3GPP\SA1_100_Toulouse\docs\S1-223142.zip" TargetMode="External"/><Relationship Id="rId21" Type="http://schemas.openxmlformats.org/officeDocument/2006/relationships/hyperlink" Target="file:///C:\Users\S029244\Documents\3GPP\SA1_100_Toulouse\docs\S1-223059.zip" TargetMode="External"/><Relationship Id="rId42" Type="http://schemas.openxmlformats.org/officeDocument/2006/relationships/hyperlink" Target="file:///C:\Users\S029244\Documents\3GPP\SA1_100_Toulouse\docs\S1-223090.zip" TargetMode="External"/><Relationship Id="rId47" Type="http://schemas.openxmlformats.org/officeDocument/2006/relationships/hyperlink" Target="file:///C:\Users\S029244\Documents\3GPP\SA1_100_Toulouse\docs\S1-223097.zip" TargetMode="External"/><Relationship Id="rId63" Type="http://schemas.openxmlformats.org/officeDocument/2006/relationships/hyperlink" Target="docs\S1-223475.zip" TargetMode="Externa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_100_Toulouse\docs\S1-223441.zip" TargetMode="External"/><Relationship Id="rId29" Type="http://schemas.openxmlformats.org/officeDocument/2006/relationships/hyperlink" Target="docs\S1-223461.zip" TargetMode="External"/><Relationship Id="rId11" Type="http://schemas.openxmlformats.org/officeDocument/2006/relationships/hyperlink" Target="https://www.3gpp.org/ftp/tsg_sa/TSG_SA/TSGS_95E_Electronic_2022_03/Docs/SP-220353.zip" TargetMode="External"/><Relationship Id="rId24" Type="http://schemas.openxmlformats.org/officeDocument/2006/relationships/hyperlink" Target="file:///C:\Users\S029244\Documents\3GPP\SA1_100_Toulouse\docs\S1-223111.zip" TargetMode="External"/><Relationship Id="rId32" Type="http://schemas.openxmlformats.org/officeDocument/2006/relationships/hyperlink" Target="file:///C:\Users\S029244\Documents\3GPP\SA1_100_Toulouse\docs\S1-223043.zip" TargetMode="External"/><Relationship Id="rId37" Type="http://schemas.openxmlformats.org/officeDocument/2006/relationships/hyperlink" Target="file:///C:\Users\S029244\Documents\3GPP\SA1_100_Toulouse\docs\S1-223055.zip" TargetMode="External"/><Relationship Id="rId40" Type="http://schemas.openxmlformats.org/officeDocument/2006/relationships/hyperlink" Target="file:///C:\Users\S029244\Documents\3GPP\SA1_100_Toulouse\docs\S1-223079.zip" TargetMode="External"/><Relationship Id="rId45" Type="http://schemas.openxmlformats.org/officeDocument/2006/relationships/hyperlink" Target="file:///C:\Users\S029244\Documents\3GPP\SA1_100_Toulouse\docs\S1-223312.zip" TargetMode="External"/><Relationship Id="rId53" Type="http://schemas.openxmlformats.org/officeDocument/2006/relationships/hyperlink" Target="file:///C:\Users\S029244\Documents\3GPP\SA1_100_Toulouse\docs\S1-223105.zip" TargetMode="External"/><Relationship Id="rId58" Type="http://schemas.openxmlformats.org/officeDocument/2006/relationships/hyperlink" Target="file:///C:\Users\S029244\Documents\3GPP\SA1_100_Toulouse\docs\S1-223110.zip" TargetMode="External"/><Relationship Id="rId66" Type="http://schemas.openxmlformats.org/officeDocument/2006/relationships/hyperlink" Target="file:///C:\Users\S029244\Documents\3GPP\SA1_100_Toulouse\docs\S1-223221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S029244\Documents\3GPP\SA1_100_Toulouse\docs\S1-223154.zip" TargetMode="External"/><Relationship Id="rId19" Type="http://schemas.openxmlformats.org/officeDocument/2006/relationships/hyperlink" Target="file:///C:\Users\S029244\Documents\3GPP\SA1_100_Toulouse\docs\S1-223058.zip" TargetMode="External"/><Relationship Id="rId14" Type="http://schemas.openxmlformats.org/officeDocument/2006/relationships/hyperlink" Target="file:///C:\Users\S029244\Documents\3GPP\SA1_100_Toulouse\docs\S1-223440.zip" TargetMode="External"/><Relationship Id="rId22" Type="http://schemas.openxmlformats.org/officeDocument/2006/relationships/hyperlink" Target="file:///C:\Users\S029244\Documents\3GPP\SA1_100_Toulouse\docs\S1-223060.zip" TargetMode="External"/><Relationship Id="rId27" Type="http://schemas.openxmlformats.org/officeDocument/2006/relationships/hyperlink" Target="file:///C:\Users\S029244\Documents\3GPP\SA1_100_Toulouse\docs\S1-223447.zip" TargetMode="External"/><Relationship Id="rId30" Type="http://schemas.openxmlformats.org/officeDocument/2006/relationships/hyperlink" Target="file:///C:\Users\S029244\Documents\3GPP\SA1_100_Toulouse\docs\S1-223236.zip" TargetMode="External"/><Relationship Id="rId35" Type="http://schemas.openxmlformats.org/officeDocument/2006/relationships/hyperlink" Target="docs\S1-223463.zip" TargetMode="External"/><Relationship Id="rId43" Type="http://schemas.openxmlformats.org/officeDocument/2006/relationships/hyperlink" Target="docs\S1-223466.zip" TargetMode="External"/><Relationship Id="rId48" Type="http://schemas.openxmlformats.org/officeDocument/2006/relationships/hyperlink" Target="docs\S1-223459.zip" TargetMode="External"/><Relationship Id="rId56" Type="http://schemas.openxmlformats.org/officeDocument/2006/relationships/hyperlink" Target="file:///C:\Users\S029244\Documents\3GPP\SA1_100_Toulouse\docs\S1-223109.zip" TargetMode="External"/><Relationship Id="rId64" Type="http://schemas.openxmlformats.org/officeDocument/2006/relationships/hyperlink" Target="file:///C:\Users\S029244\Documents\3GPP\SA1_100_Toulouse\docs\S1-223204.zip" TargetMode="External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docs\S1-22346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56/22856-020.zip" TargetMode="External"/><Relationship Id="rId17" Type="http://schemas.openxmlformats.org/officeDocument/2006/relationships/hyperlink" Target="file:///C:\Users\S029244\Documents\3GPP\SA1_100_Toulouse\docs\S1-223057.zip" TargetMode="External"/><Relationship Id="rId25" Type="http://schemas.openxmlformats.org/officeDocument/2006/relationships/hyperlink" Target="file:///C:\Users\S029244\Documents\3GPP\SA1_100_Toulouse\docs\S1-223446.zip" TargetMode="External"/><Relationship Id="rId33" Type="http://schemas.openxmlformats.org/officeDocument/2006/relationships/hyperlink" Target="docs\S1-223462.zip" TargetMode="External"/><Relationship Id="rId38" Type="http://schemas.openxmlformats.org/officeDocument/2006/relationships/hyperlink" Target="docs\S1-223464.zip" TargetMode="External"/><Relationship Id="rId46" Type="http://schemas.openxmlformats.org/officeDocument/2006/relationships/hyperlink" Target="docs\S1-223467.zip" TargetMode="External"/><Relationship Id="rId59" Type="http://schemas.openxmlformats.org/officeDocument/2006/relationships/hyperlink" Target="docs\S1-223473.zip" TargetMode="External"/><Relationship Id="rId67" Type="http://schemas.openxmlformats.org/officeDocument/2006/relationships/hyperlink" Target="docs\S1-223476.zip" TargetMode="External"/><Relationship Id="rId20" Type="http://schemas.openxmlformats.org/officeDocument/2006/relationships/hyperlink" Target="file:///C:\Users\S029244\Documents\3GPP\SA1_100_Toulouse\docs\S1-223443.zip" TargetMode="External"/><Relationship Id="rId41" Type="http://schemas.openxmlformats.org/officeDocument/2006/relationships/hyperlink" Target="docs\S1-223465.zip" TargetMode="External"/><Relationship Id="rId54" Type="http://schemas.openxmlformats.org/officeDocument/2006/relationships/hyperlink" Target="file:///C:\Users\S029244\Documents\3GPP\SA1_100_Toulouse\docs\S1-223458.zip" TargetMode="External"/><Relationship Id="rId62" Type="http://schemas.openxmlformats.org/officeDocument/2006/relationships/hyperlink" Target="docs\S1-22346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_100_Toulouse\docs\S1-223053.zip" TargetMode="External"/><Relationship Id="rId23" Type="http://schemas.openxmlformats.org/officeDocument/2006/relationships/hyperlink" Target="file:///C:\Users\S029244\Documents\3GPP\SA1_100_Toulouse\docs\S1-223445.zip" TargetMode="External"/><Relationship Id="rId28" Type="http://schemas.openxmlformats.org/officeDocument/2006/relationships/hyperlink" Target="file:///C:\Users\S029244\Documents\3GPP\SA1_100_Toulouse\docs\S1-223153.zip" TargetMode="External"/><Relationship Id="rId36" Type="http://schemas.openxmlformats.org/officeDocument/2006/relationships/hyperlink" Target="file:///C:\Users\S029244\Documents\3GPP\SA1_100_Toulouse\docs\S1-223054.zip" TargetMode="External"/><Relationship Id="rId49" Type="http://schemas.openxmlformats.org/officeDocument/2006/relationships/hyperlink" Target="docs\S1-223469.zip" TargetMode="External"/><Relationship Id="rId57" Type="http://schemas.openxmlformats.org/officeDocument/2006/relationships/hyperlink" Target="docs\S1-223472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_100_Toulouse\docs\S1-223249.zip" TargetMode="External"/><Relationship Id="rId44" Type="http://schemas.openxmlformats.org/officeDocument/2006/relationships/hyperlink" Target="file:///C:\Users\S029244\Documents\3GPP\SA1_100_Toulouse\docs\S1-223094.zip" TargetMode="External"/><Relationship Id="rId52" Type="http://schemas.openxmlformats.org/officeDocument/2006/relationships/hyperlink" Target="docs\S1-223470.zip" TargetMode="External"/><Relationship Id="rId60" Type="http://schemas.openxmlformats.org/officeDocument/2006/relationships/hyperlink" Target="file:///C:\Users\S029244\Documents\3GPP\SA1_100_Toulouse\docs\S1-223152.zip" TargetMode="External"/><Relationship Id="rId65" Type="http://schemas.openxmlformats.org/officeDocument/2006/relationships/hyperlink" Target="docs\S1-22347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S029244\Documents\3GPP\SA1_100_Toulouse\docs\S1-223052.zip" TargetMode="External"/><Relationship Id="rId18" Type="http://schemas.openxmlformats.org/officeDocument/2006/relationships/hyperlink" Target="file:///C:\Users\S029244\Documents\3GPP\SA1_100_Toulouse\docs\S1-223442.zip" TargetMode="External"/><Relationship Id="rId39" Type="http://schemas.openxmlformats.org/officeDocument/2006/relationships/hyperlink" Target="file:///C:\Users\S029244\Documents\3GPP\SA1_100_Toulouse\docs\S1-223056.zip" TargetMode="External"/><Relationship Id="rId34" Type="http://schemas.openxmlformats.org/officeDocument/2006/relationships/hyperlink" Target="file:///C:\Users\S029244\Documents\3GPP\SA1_100_Toulouse\docs\S1-223044.zip" TargetMode="External"/><Relationship Id="rId50" Type="http://schemas.openxmlformats.org/officeDocument/2006/relationships/hyperlink" Target="file:///C:\Users\S029244\Documents\3GPP\SA1_100_Toulouse\docs\S1-223098.zip" TargetMode="External"/><Relationship Id="rId55" Type="http://schemas.openxmlformats.org/officeDocument/2006/relationships/hyperlink" Target="docs\S1-2234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29244\Documents\3GPP\SA1_100_Toulouse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A637E4-04E8-4749-A7DE-F59C977E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251</TotalTime>
  <Pages>5</Pages>
  <Words>1739</Words>
  <Characters>9915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11631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2022-11-16T10:54:00Z</dcterms:created>
  <dcterms:modified xsi:type="dcterms:W3CDTF">2022-11-16T18:31:00Z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