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C9EF3C" w14:textId="03A6F9E7" w:rsidR="000924E4" w:rsidRPr="00916BDD" w:rsidRDefault="00CB4C92" w:rsidP="000924E4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color w:val="FF0000"/>
          <w:sz w:val="24"/>
          <w:szCs w:val="20"/>
          <w:lang w:eastAsia="ar-SA"/>
        </w:rPr>
      </w:pPr>
      <w:bookmarkStart w:id="0" w:name="OLE_LINK7"/>
      <w:bookmarkStart w:id="1" w:name="OLE_LINK8"/>
      <w:r w:rsidRPr="00881287">
        <w:rPr>
          <w:rFonts w:eastAsia="MS Mincho" w:cs="Arial"/>
          <w:b/>
          <w:sz w:val="24"/>
          <w:szCs w:val="24"/>
          <w:lang w:eastAsia="ja-JP"/>
        </w:rPr>
        <w:t xml:space="preserve">3GPP TSG SA WG 1 Meeting </w:t>
      </w:r>
      <w:r>
        <w:rPr>
          <w:rFonts w:eastAsia="MS Mincho" w:cs="Arial"/>
          <w:b/>
          <w:sz w:val="24"/>
          <w:szCs w:val="24"/>
          <w:lang w:eastAsia="ja-JP"/>
        </w:rPr>
        <w:t>#100</w:t>
      </w:r>
      <w:r w:rsidR="000924E4">
        <w:rPr>
          <w:rFonts w:eastAsia="Times New Roman" w:cs="Arial"/>
          <w:sz w:val="24"/>
          <w:szCs w:val="20"/>
          <w:lang w:eastAsia="ar-SA"/>
        </w:rPr>
        <w:tab/>
      </w:r>
      <w:r w:rsidR="005F47F9" w:rsidRPr="005F47F9">
        <w:rPr>
          <w:rFonts w:eastAsia="Times New Roman" w:cs="Arial"/>
          <w:sz w:val="24"/>
          <w:szCs w:val="20"/>
          <w:lang w:eastAsia="ar-SA"/>
        </w:rPr>
        <w:t>S1-223518</w:t>
      </w:r>
    </w:p>
    <w:p w14:paraId="0FEBC1DE" w14:textId="54A826B5" w:rsidR="000924E4" w:rsidRPr="00F45489" w:rsidRDefault="00CB4C92" w:rsidP="000924E4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Toulouse, France, 14 – 18 November 2022</w:t>
      </w:r>
      <w:r w:rsidR="000924E4">
        <w:rPr>
          <w:rFonts w:cs="Arial"/>
          <w:b/>
          <w:i/>
          <w:color w:val="0070C0"/>
          <w:sz w:val="20"/>
          <w:szCs w:val="20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274D5340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237551">
        <w:rPr>
          <w:rFonts w:eastAsia="Times New Roman" w:cs="Arial"/>
          <w:sz w:val="22"/>
          <w:szCs w:val="20"/>
          <w:lang w:eastAsia="ar-SA"/>
        </w:rPr>
        <w:t>Drafting group Agenda for Sensing</w:t>
      </w:r>
    </w:p>
    <w:p w14:paraId="09D907A5" w14:textId="63D5D882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237551">
        <w:rPr>
          <w:rFonts w:eastAsia="Times New Roman" w:cs="Arial"/>
          <w:sz w:val="22"/>
          <w:szCs w:val="20"/>
          <w:lang w:eastAsia="ar-SA"/>
        </w:rPr>
        <w:t>7.1, 10.1</w:t>
      </w:r>
    </w:p>
    <w:p w14:paraId="6606FF29" w14:textId="05C85453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37551">
        <w:rPr>
          <w:rFonts w:eastAsia="Times New Roman" w:cs="Arial"/>
          <w:sz w:val="22"/>
          <w:szCs w:val="20"/>
          <w:lang w:eastAsia="ar-SA"/>
        </w:rPr>
        <w:t>Drafting Group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77777777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 xml:space="preserve">Jose Almodovar 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CE096A2" w14:textId="4A639CE5" w:rsidR="000924E4" w:rsidRPr="003B6AB6" w:rsidRDefault="00237551" w:rsidP="00237551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Sensing </w:t>
      </w:r>
      <w:bookmarkEnd w:id="5"/>
    </w:p>
    <w:p w14:paraId="255DC3F9" w14:textId="77777777" w:rsidR="00E53D87" w:rsidRPr="00F45489" w:rsidRDefault="00E53D87" w:rsidP="00E53D8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bookmarkEnd w:id="0"/>
    <w:bookmarkEnd w:id="1"/>
    <w:p w14:paraId="76B8AAF1" w14:textId="77777777" w:rsidR="006E501A" w:rsidRPr="008754F9" w:rsidRDefault="006E501A" w:rsidP="006E501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7556DAD5" w14:textId="77777777" w:rsidR="00F83C65" w:rsidRDefault="006E501A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 w:rsidR="004964C7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26423E25" w14:textId="0B06B40D" w:rsidR="006E501A" w:rsidRPr="00364204" w:rsidRDefault="00364204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5656D33A" w14:textId="77777777" w:rsidR="006E501A" w:rsidRPr="00015298" w:rsidRDefault="006E501A" w:rsidP="006E501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89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977"/>
        <w:gridCol w:w="2798"/>
      </w:tblGrid>
      <w:tr w:rsidR="00237551" w:rsidRPr="00AB0F3E" w14:paraId="633E67C3" w14:textId="77777777" w:rsidTr="0023755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3A39CC0" w14:textId="77777777" w:rsidR="00237551" w:rsidRPr="00AB0F3E" w:rsidRDefault="002375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6C12DD8" w14:textId="77777777" w:rsidR="00237551" w:rsidRPr="00AB0F3E" w:rsidRDefault="002375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2C0884DF" w14:textId="77777777" w:rsidR="00237551" w:rsidRPr="00AB0F3E" w:rsidRDefault="002375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DDE2AD6" w14:textId="77777777" w:rsidR="00237551" w:rsidRPr="00AB0F3E" w:rsidRDefault="002375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631CAC" w14:textId="77777777" w:rsidR="00237551" w:rsidRPr="00AB0F3E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14FCF53" w14:textId="4986BC1A" w:rsidR="00237551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Sensing</w:t>
            </w:r>
          </w:p>
          <w:p w14:paraId="3DD158A7" w14:textId="77777777" w:rsidR="00237551" w:rsidRPr="00AB0F3E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342CCAC" w14:textId="77777777" w:rsidR="00237551" w:rsidRPr="00AB0F3E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54B29955" w14:textId="39CD0675" w:rsidR="00237551" w:rsidRPr="00F83C65" w:rsidRDefault="00237551" w:rsidP="00F83C6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NetShare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+</w:t>
            </w:r>
            <w:r>
              <w:rPr>
                <w:rFonts w:eastAsia="MS Mincho" w:cs="Arial"/>
                <w:bCs/>
                <w:color w:val="00B050"/>
              </w:rPr>
              <w:t xml:space="preserve"> </w:t>
            </w: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AIML_Ph2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B12A38" w14:textId="77777777" w:rsidR="00237551" w:rsidRPr="00AB0F3E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41AD861A" w14:textId="6F6C2B48" w:rsidR="00237551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Sensing</w:t>
            </w:r>
          </w:p>
          <w:p w14:paraId="38FE7288" w14:textId="77777777" w:rsidR="00237551" w:rsidRPr="00AB0F3E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47C9224" w14:textId="77777777" w:rsidR="00237551" w:rsidRPr="00AB0F3E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09FF348A" w14:textId="10CD547A" w:rsidR="00237551" w:rsidRPr="00F83C65" w:rsidRDefault="00237551" w:rsidP="00F83C6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NetShare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+</w:t>
            </w:r>
            <w:r>
              <w:rPr>
                <w:rFonts w:eastAsia="MS Mincho" w:cs="Arial"/>
                <w:bCs/>
                <w:color w:val="00B050"/>
              </w:rPr>
              <w:t xml:space="preserve"> </w:t>
            </w: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AIML_Ph2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237551" w:rsidRPr="00AB0F3E" w14:paraId="3FC4308D" w14:textId="77777777" w:rsidTr="00237551">
        <w:trPr>
          <w:trHeight w:val="658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C1F9CC6" w14:textId="77777777" w:rsidR="00237551" w:rsidRPr="00AB0F3E" w:rsidRDefault="00237551" w:rsidP="006E501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3CE3837" w14:textId="77777777" w:rsidR="00237551" w:rsidRPr="00AB0F3E" w:rsidRDefault="00237551" w:rsidP="006E501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1D8405" w14:textId="77777777" w:rsidR="00237551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D153272" w14:textId="77777777" w:rsidR="00237551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 New incomers</w:t>
            </w:r>
          </w:p>
          <w:p w14:paraId="1B5E77C7" w14:textId="36B5F217" w:rsidR="00237551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(Chair &amp; Secretary)</w:t>
            </w:r>
          </w:p>
          <w:p w14:paraId="1225DD78" w14:textId="77777777" w:rsidR="00237551" w:rsidRPr="00415AA2" w:rsidRDefault="00237551" w:rsidP="006E501A">
            <w:pPr>
              <w:spacing w:after="0" w:line="240" w:lineRule="auto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AE05B5" w14:textId="77777777" w:rsidR="00237551" w:rsidRPr="00415AA2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551" w:rsidRPr="00AB0F3E" w14:paraId="3400D598" w14:textId="77777777" w:rsidTr="0023755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48766B7" w14:textId="77777777" w:rsidR="00237551" w:rsidRPr="00AB0F3E" w:rsidRDefault="002375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97C5DFC" w14:textId="77777777" w:rsidR="00237551" w:rsidRPr="00AB0F3E" w:rsidRDefault="002375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32E6EC6" w14:textId="77777777" w:rsidR="00237551" w:rsidRPr="00AB0F3E" w:rsidRDefault="002375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5CA727" w14:textId="785822DC" w:rsidR="00237551" w:rsidRPr="00AB0F3E" w:rsidRDefault="002375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215897" w14:textId="77777777" w:rsidR="00237551" w:rsidRPr="00AB0F3E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A5037F4" w14:textId="43E42644" w:rsidR="00237551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127F4DBB" w14:textId="77777777" w:rsidR="00237551" w:rsidRPr="00AB0F3E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38D5C8B8" w14:textId="77777777" w:rsidR="00237551" w:rsidRPr="00AB0F3E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7C82194E" w14:textId="2DCD13B0" w:rsidR="00237551" w:rsidRPr="00AB0F3E" w:rsidRDefault="00237551" w:rsidP="006215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DualSteer</w:t>
            </w:r>
            <w:proofErr w:type="spellEnd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+ </w:t>
            </w:r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11CF48" w14:textId="77777777" w:rsidR="00237551" w:rsidRPr="00AB0F3E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449C012" w14:textId="00642A19" w:rsidR="00237551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6C5A2DE1" w14:textId="77777777" w:rsidR="00237551" w:rsidRPr="00AB0F3E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5A9F0B8B" w14:textId="77777777" w:rsidR="00237551" w:rsidRPr="00AB0F3E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228AC89C" w14:textId="04AFB25A" w:rsidR="00237551" w:rsidRPr="00AB0F3E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DualSteer</w:t>
            </w:r>
            <w:proofErr w:type="spellEnd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+ </w:t>
            </w:r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</w:p>
        </w:tc>
      </w:tr>
      <w:bookmarkEnd w:id="6"/>
    </w:tbl>
    <w:p w14:paraId="425428FD" w14:textId="77777777" w:rsidR="006E501A" w:rsidRDefault="006E501A" w:rsidP="006E501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77AE9BC2" w14:textId="5EB189BE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1849"/>
        <w:gridCol w:w="3933"/>
      </w:tblGrid>
      <w:tr w:rsidR="00B32630" w:rsidRPr="00745D37" w14:paraId="43C988A5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5C0E2CC" w14:textId="17817028" w:rsidR="00B32630" w:rsidRPr="00745D37" w:rsidRDefault="00B32630" w:rsidP="00B32630">
            <w:pPr>
              <w:pStyle w:val="Heading2"/>
              <w:rPr>
                <w:lang w:val="en-US"/>
              </w:rPr>
            </w:pPr>
            <w:proofErr w:type="spellStart"/>
            <w:r>
              <w:lastRenderedPageBreak/>
              <w:t>FS_Sensing</w:t>
            </w:r>
            <w:proofErr w:type="spellEnd"/>
            <w:r w:rsidRPr="00745D37">
              <w:rPr>
                <w:lang w:val="en-US"/>
              </w:rPr>
              <w:t xml:space="preserve">: </w:t>
            </w:r>
            <w:r>
              <w:t>Study on Integrated Sensing and Communication</w:t>
            </w:r>
            <w:r w:rsidRPr="00745D37">
              <w:rPr>
                <w:lang w:val="en-US"/>
              </w:rPr>
              <w:t xml:space="preserve"> [</w:t>
            </w:r>
            <w:hyperlink r:id="rId11" w:history="1">
              <w:r w:rsidRPr="0010213B">
                <w:rPr>
                  <w:rStyle w:val="Hyperlink"/>
                  <w:lang w:val="en-US"/>
                </w:rPr>
                <w:t>SP-220717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B32630" w:rsidRPr="00AA7BD2" w14:paraId="51EA1A92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72F7F0C" w14:textId="77777777" w:rsidR="00B32630" w:rsidRPr="004067FF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429CC7F" w14:textId="461707A5" w:rsidR="00B32630" w:rsidRPr="00250CDE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250CDE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250CDE">
              <w:rPr>
                <w:lang w:val="nl-NL"/>
              </w:rPr>
              <w:t xml:space="preserve">Vasil </w:t>
            </w:r>
            <w:r w:rsidRPr="00BC213E">
              <w:rPr>
                <w:iCs/>
                <w:lang w:val="de-AT"/>
              </w:rPr>
              <w:t>Aleksiev</w:t>
            </w:r>
            <w:r w:rsidRPr="00250CDE">
              <w:rPr>
                <w:lang w:val="nl-NL"/>
              </w:rPr>
              <w:t xml:space="preserve"> (</w:t>
            </w:r>
            <w:r w:rsidRPr="00BC213E">
              <w:rPr>
                <w:iCs/>
                <w:lang w:val="de-AT"/>
              </w:rPr>
              <w:t>Deutsche Telekom</w:t>
            </w:r>
            <w:r w:rsidRPr="00250CDE">
              <w:rPr>
                <w:lang w:val="nl-NL"/>
              </w:rPr>
              <w:t>)</w:t>
            </w:r>
          </w:p>
          <w:p w14:paraId="6296F582" w14:textId="250EC725" w:rsidR="00B32630" w:rsidRDefault="00B32630" w:rsidP="00B32630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n: </w:t>
            </w:r>
            <w:hyperlink r:id="rId12" w:history="1">
              <w:r w:rsidRPr="0022171D">
                <w:rPr>
                  <w:rStyle w:val="Hyperlink"/>
                </w:rPr>
                <w:t>TR 22.837v0.2.0</w:t>
              </w:r>
            </w:hyperlink>
          </w:p>
          <w:p w14:paraId="5455601B" w14:textId="7EE16786" w:rsidR="00B32630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date: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100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(0</w:t>
            </w:r>
            <w:r>
              <w:rPr>
                <w:rFonts w:eastAsia="Arial Unicode MS" w:cs="Arial"/>
                <w:szCs w:val="18"/>
                <w:lang w:val="fr-FR" w:eastAsia="ar-SA"/>
              </w:rPr>
              <w:t>6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6A54CA84" w14:textId="52F8759A" w:rsidR="00B32630" w:rsidRPr="00AA7BD2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40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B32630" w:rsidRPr="00B04844" w14:paraId="17D14EC6" w14:textId="77777777" w:rsidTr="002503CC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8741187" w14:textId="77777777" w:rsidR="00B32630" w:rsidRPr="00D87E16" w:rsidRDefault="00B32630" w:rsidP="00B3263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B32630" w:rsidRPr="00A75C05" w14:paraId="324199B3" w14:textId="77777777" w:rsidTr="002503C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40731F" w14:textId="7723403B" w:rsidR="00B32630" w:rsidRPr="002503CC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7" w:name="_Hlk119518082"/>
            <w:proofErr w:type="spellStart"/>
            <w:r w:rsidRPr="002503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D2CD9" w14:textId="515C0F14" w:rsidR="00B32630" w:rsidRPr="002503CC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B32630" w:rsidRPr="002503C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E70B2" w14:textId="77777777" w:rsidR="00B32630" w:rsidRPr="002503C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503CC">
              <w:rPr>
                <w:rFonts w:eastAsia="Times New Roman" w:cs="Arial"/>
                <w:szCs w:val="18"/>
                <w:lang w:eastAsia="ar-SA"/>
              </w:rPr>
              <w:t>Deutsche Telekom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366436" w14:textId="77777777" w:rsidR="00B32630" w:rsidRPr="002503C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503CC">
              <w:rPr>
                <w:rFonts w:eastAsia="Times New Roman"/>
                <w:szCs w:val="18"/>
                <w:lang w:eastAsia="ar-SA"/>
              </w:rPr>
              <w:t>Pseudo-CR on Definition of 5G wireless 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AF35B9" w14:textId="4EFCD073" w:rsidR="00B32630" w:rsidRPr="002503CC" w:rsidRDefault="002503C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03CC">
              <w:rPr>
                <w:rFonts w:eastAsia="Times New Roman" w:cs="Arial"/>
                <w:szCs w:val="18"/>
                <w:lang w:eastAsia="ar-SA"/>
              </w:rPr>
              <w:t>Revised to S1-223333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CC655" w14:textId="77777777" w:rsidR="00B32630" w:rsidRPr="002503CC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503CC" w:rsidRPr="00A75C05" w14:paraId="6A69B398" w14:textId="77777777" w:rsidTr="002503C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4E732E" w14:textId="50CBBA88" w:rsidR="002503CC" w:rsidRPr="002503CC" w:rsidRDefault="002503C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503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A57718" w14:textId="39F00D69" w:rsidR="002503CC" w:rsidRPr="002503CC" w:rsidRDefault="005F47F9" w:rsidP="00B32630">
            <w:pPr>
              <w:snapToGrid w:val="0"/>
              <w:spacing w:after="0" w:line="240" w:lineRule="auto"/>
            </w:pPr>
            <w:hyperlink r:id="rId14" w:history="1">
              <w:r w:rsidR="002503CC" w:rsidRPr="002503CC">
                <w:rPr>
                  <w:rStyle w:val="Hyperlink"/>
                  <w:rFonts w:cs="Arial"/>
                  <w:color w:val="auto"/>
                </w:rPr>
                <w:t>S1-223333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D67CDB" w14:textId="686C26AF" w:rsidR="002503CC" w:rsidRPr="002503CC" w:rsidRDefault="002503C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03CC">
              <w:rPr>
                <w:rFonts w:eastAsia="Times New Roman" w:cs="Arial"/>
                <w:szCs w:val="18"/>
                <w:lang w:eastAsia="ar-SA"/>
              </w:rPr>
              <w:t>Deutsche Telekom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80ACB0" w14:textId="1814E503" w:rsidR="002503CC" w:rsidRPr="002503CC" w:rsidRDefault="002503CC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503CC">
              <w:rPr>
                <w:rFonts w:eastAsia="Times New Roman"/>
                <w:szCs w:val="18"/>
                <w:lang w:eastAsia="ar-SA"/>
              </w:rPr>
              <w:t>Pseudo-CR on Definition of 5G wireless 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6D8839" w14:textId="6B85A4D9" w:rsidR="002503CC" w:rsidRPr="002503CC" w:rsidRDefault="002503C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03C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CFFFF6" w14:textId="77777777" w:rsidR="002503CC" w:rsidRPr="002503CC" w:rsidRDefault="002503CC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503CC">
              <w:rPr>
                <w:rFonts w:eastAsia="Arial Unicode MS" w:cs="Arial"/>
                <w:szCs w:val="18"/>
                <w:lang w:eastAsia="ar-SA"/>
              </w:rPr>
              <w:t>Revision of S1-223023.</w:t>
            </w:r>
          </w:p>
          <w:p w14:paraId="2ED2DA88" w14:textId="77777777" w:rsidR="002503CC" w:rsidRDefault="002503CC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503CC">
              <w:rPr>
                <w:rFonts w:eastAsia="Arial Unicode MS" w:cs="Arial"/>
                <w:szCs w:val="18"/>
                <w:lang w:eastAsia="ar-SA"/>
              </w:rPr>
              <w:t>“and/or”</w:t>
            </w:r>
          </w:p>
          <w:p w14:paraId="790FB397" w14:textId="2A940DE3" w:rsidR="002503CC" w:rsidRPr="002503CC" w:rsidRDefault="002503CC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1F360EA8" w14:textId="77777777" w:rsidTr="00E873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066154" w14:textId="77777777" w:rsidR="00B32630" w:rsidRPr="002503CC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503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0BAC5" w14:textId="12817B7C" w:rsidR="00B32630" w:rsidRPr="002503CC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B32630" w:rsidRPr="002503C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99D695" w14:textId="77777777" w:rsidR="00B32630" w:rsidRPr="002503C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503CC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C9E2C1" w14:textId="77777777" w:rsidR="00B32630" w:rsidRPr="002503C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503CC">
              <w:rPr>
                <w:rFonts w:eastAsia="Times New Roman"/>
                <w:szCs w:val="18"/>
                <w:lang w:eastAsia="ar-SA"/>
              </w:rPr>
              <w:t>Sensing definition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CCAAC" w14:textId="790AB378" w:rsidR="00B32630" w:rsidRPr="002503CC" w:rsidRDefault="002503C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03C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C80A0B" w14:textId="77777777" w:rsidR="00B32630" w:rsidRPr="002503CC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10075C09" w14:textId="77777777" w:rsidTr="00715C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2EFCDA" w14:textId="77777777" w:rsidR="00B32630" w:rsidRPr="00E873B6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873B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7147C" w14:textId="2F28FDE7" w:rsidR="00B32630" w:rsidRPr="00E873B6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B32630" w:rsidRPr="00E873B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C991FE" w14:textId="77777777" w:rsidR="00B32630" w:rsidRPr="00E873B6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73B6">
              <w:rPr>
                <w:rFonts w:eastAsia="Times New Roman"/>
                <w:szCs w:val="18"/>
                <w:lang w:eastAsia="ar-SA"/>
              </w:rPr>
              <w:t>Nokia, Nokia Shanghai Bell, Huawei, ZTE, 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F298E9" w14:textId="77777777" w:rsidR="00B32630" w:rsidRPr="00E873B6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73B6">
              <w:rPr>
                <w:rFonts w:eastAsia="Times New Roman"/>
                <w:szCs w:val="18"/>
                <w:lang w:eastAsia="ar-SA"/>
              </w:rPr>
              <w:t>Pseudo-CR on harmonised KPIs for sensing scenarios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E1021B" w14:textId="0FBF6587" w:rsidR="00B32630" w:rsidRPr="00E873B6" w:rsidRDefault="00E873B6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73B6">
              <w:rPr>
                <w:rFonts w:eastAsia="Times New Roman" w:cs="Arial"/>
                <w:szCs w:val="18"/>
                <w:lang w:eastAsia="ar-SA"/>
              </w:rPr>
              <w:t>Revised to S1-223334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1A8905" w14:textId="77777777" w:rsidR="00B32630" w:rsidRPr="00E873B6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73B6" w:rsidRPr="00A75C05" w14:paraId="0B33DAC6" w14:textId="77777777" w:rsidTr="00715C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ACD6E3" w14:textId="6569B1C4" w:rsidR="00E873B6" w:rsidRPr="00715C0F" w:rsidRDefault="00E873B6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15C0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C7FAF" w14:textId="5AA20885" w:rsidR="00E873B6" w:rsidRPr="00715C0F" w:rsidRDefault="005F47F9" w:rsidP="00B32630">
            <w:pPr>
              <w:snapToGrid w:val="0"/>
              <w:spacing w:after="0" w:line="240" w:lineRule="auto"/>
            </w:pPr>
            <w:hyperlink r:id="rId17" w:history="1">
              <w:r w:rsidR="00E873B6" w:rsidRPr="00715C0F">
                <w:rPr>
                  <w:rStyle w:val="Hyperlink"/>
                  <w:rFonts w:cs="Arial"/>
                  <w:color w:val="auto"/>
                </w:rPr>
                <w:t>S1-223334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B1F69" w14:textId="0022F35A" w:rsidR="00E873B6" w:rsidRPr="00715C0F" w:rsidRDefault="00E873B6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5C0F">
              <w:rPr>
                <w:rFonts w:eastAsia="Times New Roman"/>
                <w:szCs w:val="18"/>
                <w:lang w:eastAsia="ar-SA"/>
              </w:rPr>
              <w:t>Nokia, Nokia Shanghai Bell, Huawei, ZTE, 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70D9E1" w14:textId="57DE638A" w:rsidR="00E873B6" w:rsidRPr="00715C0F" w:rsidRDefault="00E873B6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5C0F">
              <w:rPr>
                <w:rFonts w:eastAsia="Times New Roman"/>
                <w:szCs w:val="18"/>
                <w:lang w:eastAsia="ar-SA"/>
              </w:rPr>
              <w:t>Pseudo-CR on harmonised KPIs for sensing scenarios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38BAA" w14:textId="231A5F1C" w:rsidR="00E873B6" w:rsidRPr="00715C0F" w:rsidRDefault="00715C0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5C0F">
              <w:rPr>
                <w:rFonts w:eastAsia="Times New Roman" w:cs="Arial"/>
                <w:szCs w:val="18"/>
                <w:lang w:eastAsia="ar-SA"/>
              </w:rPr>
              <w:t>Revised to S1-223484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F1ED91" w14:textId="5F5CA496" w:rsidR="00E873B6" w:rsidRPr="00715C0F" w:rsidRDefault="00E873B6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5C0F">
              <w:rPr>
                <w:rFonts w:eastAsia="Arial Unicode MS" w:cs="Arial"/>
                <w:szCs w:val="18"/>
                <w:lang w:eastAsia="ar-SA"/>
              </w:rPr>
              <w:t>Revision of S1-223080.</w:t>
            </w:r>
          </w:p>
        </w:tc>
      </w:tr>
      <w:tr w:rsidR="00715C0F" w:rsidRPr="00A75C05" w14:paraId="0957005A" w14:textId="77777777" w:rsidTr="00715C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06F434" w14:textId="7942288F" w:rsidR="00715C0F" w:rsidRPr="00715C0F" w:rsidRDefault="00715C0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15C0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D35B77" w14:textId="2BD46EA3" w:rsidR="00715C0F" w:rsidRPr="00715C0F" w:rsidRDefault="005F47F9" w:rsidP="00B32630">
            <w:pPr>
              <w:snapToGrid w:val="0"/>
              <w:spacing w:after="0" w:line="240" w:lineRule="auto"/>
              <w:rPr>
                <w:rFonts w:cs="Arial"/>
              </w:rPr>
            </w:pPr>
            <w:hyperlink r:id="rId18" w:history="1">
              <w:r w:rsidR="00715C0F" w:rsidRPr="00715C0F">
                <w:rPr>
                  <w:rStyle w:val="Hyperlink"/>
                  <w:rFonts w:cs="Arial"/>
                  <w:color w:val="auto"/>
                </w:rPr>
                <w:t>S1-223484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689F47" w14:textId="6A27D592" w:rsidR="00715C0F" w:rsidRPr="00715C0F" w:rsidRDefault="00715C0F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5C0F">
              <w:rPr>
                <w:rFonts w:eastAsia="Times New Roman"/>
                <w:szCs w:val="18"/>
                <w:lang w:eastAsia="ar-SA"/>
              </w:rPr>
              <w:t>Nokia, Nokia Shanghai Bell, Huawei, ZTE, 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B31F5E" w14:textId="153942EB" w:rsidR="00715C0F" w:rsidRPr="00715C0F" w:rsidRDefault="00715C0F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5C0F">
              <w:rPr>
                <w:rFonts w:eastAsia="Times New Roman"/>
                <w:szCs w:val="18"/>
                <w:lang w:eastAsia="ar-SA"/>
              </w:rPr>
              <w:t>Pseudo-CR on harmonised KPIs for sensing scenarios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C711F1" w14:textId="70FE5375" w:rsidR="00715C0F" w:rsidRPr="00715C0F" w:rsidRDefault="00715C0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Endorsed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681EAC" w14:textId="28F9A883" w:rsidR="00715C0F" w:rsidRPr="00715C0F" w:rsidRDefault="00715C0F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5C0F">
              <w:rPr>
                <w:rFonts w:eastAsia="Arial Unicode MS" w:cs="Arial"/>
                <w:i/>
                <w:szCs w:val="18"/>
                <w:lang w:eastAsia="ar-SA"/>
              </w:rPr>
              <w:t>Revision of S1-223080.</w:t>
            </w:r>
          </w:p>
          <w:p w14:paraId="5A083E9D" w14:textId="64A20D4B" w:rsidR="00715C0F" w:rsidRPr="00715C0F" w:rsidRDefault="00715C0F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5C0F">
              <w:rPr>
                <w:rFonts w:eastAsia="Arial Unicode MS" w:cs="Arial"/>
                <w:szCs w:val="18"/>
                <w:lang w:eastAsia="ar-SA"/>
              </w:rPr>
              <w:t>Revision of S1-223334.</w:t>
            </w:r>
          </w:p>
        </w:tc>
      </w:tr>
      <w:tr w:rsidR="00167FD0" w:rsidRPr="00A75C05" w14:paraId="6A765AA9" w14:textId="77777777" w:rsidTr="00715C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0E098E" w14:textId="77777777" w:rsidR="00167FD0" w:rsidRPr="00E873B6" w:rsidRDefault="00167FD0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873B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914C34" w14:textId="4F634FFE" w:rsidR="00167FD0" w:rsidRPr="00E873B6" w:rsidRDefault="005F47F9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167FD0" w:rsidRPr="00E873B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252288" w14:textId="77777777" w:rsidR="00167FD0" w:rsidRPr="00E873B6" w:rsidRDefault="00167FD0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nl-NL" w:eastAsia="ar-SA"/>
              </w:rPr>
            </w:pPr>
            <w:r w:rsidRPr="00E873B6">
              <w:rPr>
                <w:rFonts w:eastAsia="Times New Roman"/>
                <w:szCs w:val="18"/>
                <w:lang w:val="nl-NL" w:eastAsia="ar-SA"/>
              </w:rPr>
              <w:t>vivo, Deutsche Telekom, Nokia, 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AABBA" w14:textId="77777777" w:rsidR="00167FD0" w:rsidRPr="00E873B6" w:rsidRDefault="00167FD0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73B6">
              <w:rPr>
                <w:rFonts w:eastAsia="Times New Roman"/>
                <w:szCs w:val="18"/>
                <w:lang w:eastAsia="ar-SA"/>
              </w:rPr>
              <w:t>Definition on KPI indicators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8ABCC2" w14:textId="22D58CB6" w:rsidR="00167FD0" w:rsidRPr="00E873B6" w:rsidRDefault="00E873B6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73B6">
              <w:rPr>
                <w:rFonts w:eastAsia="Times New Roman" w:cs="Arial"/>
                <w:szCs w:val="18"/>
                <w:lang w:eastAsia="ar-SA"/>
              </w:rPr>
              <w:t>Revised to S1-223335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85589" w14:textId="408ACC43" w:rsidR="00167FD0" w:rsidRPr="00E873B6" w:rsidRDefault="00167FD0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73B6">
              <w:rPr>
                <w:rFonts w:eastAsia="Arial Unicode MS" w:cs="Arial"/>
                <w:szCs w:val="18"/>
                <w:lang w:eastAsia="ar-SA"/>
              </w:rPr>
              <w:t>Moved from 7.2</w:t>
            </w:r>
          </w:p>
        </w:tc>
      </w:tr>
      <w:tr w:rsidR="00E873B6" w:rsidRPr="00A75C05" w14:paraId="7938AE5F" w14:textId="77777777" w:rsidTr="00715C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9331FB" w14:textId="65A34D9F" w:rsidR="00E873B6" w:rsidRPr="00715C0F" w:rsidRDefault="00E873B6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15C0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F16390" w14:textId="77E92CFE" w:rsidR="00E873B6" w:rsidRPr="00715C0F" w:rsidRDefault="005F47F9" w:rsidP="003D5B68">
            <w:pPr>
              <w:snapToGrid w:val="0"/>
              <w:spacing w:after="0" w:line="240" w:lineRule="auto"/>
            </w:pPr>
            <w:hyperlink r:id="rId20" w:history="1">
              <w:r w:rsidR="00E873B6" w:rsidRPr="00715C0F">
                <w:rPr>
                  <w:rStyle w:val="Hyperlink"/>
                  <w:rFonts w:cs="Arial"/>
                  <w:color w:val="auto"/>
                </w:rPr>
                <w:t>S1-223335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59568" w14:textId="54E63F81" w:rsidR="00E873B6" w:rsidRPr="00715C0F" w:rsidRDefault="00E873B6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nl-NL" w:eastAsia="ar-SA"/>
              </w:rPr>
            </w:pPr>
            <w:r w:rsidRPr="00715C0F">
              <w:rPr>
                <w:rFonts w:eastAsia="Times New Roman"/>
                <w:szCs w:val="18"/>
                <w:lang w:val="nl-NL" w:eastAsia="ar-SA"/>
              </w:rPr>
              <w:t>vivo, Deutsche Telekom, Nokia, 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187A2" w14:textId="201F251C" w:rsidR="00E873B6" w:rsidRPr="00715C0F" w:rsidRDefault="00E873B6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5C0F">
              <w:rPr>
                <w:rFonts w:eastAsia="Times New Roman"/>
                <w:szCs w:val="18"/>
                <w:lang w:eastAsia="ar-SA"/>
              </w:rPr>
              <w:t>Definition on KPI indicators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D04F5" w14:textId="3B9ACE66" w:rsidR="00E873B6" w:rsidRPr="00715C0F" w:rsidRDefault="00715C0F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5C0F">
              <w:rPr>
                <w:rFonts w:eastAsia="Times New Roman" w:cs="Arial"/>
                <w:szCs w:val="18"/>
                <w:lang w:eastAsia="ar-SA"/>
              </w:rPr>
              <w:t>Revised to S1-223485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FADCA7" w14:textId="54C15CD0" w:rsidR="00E873B6" w:rsidRPr="00715C0F" w:rsidRDefault="00E873B6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5C0F">
              <w:rPr>
                <w:rFonts w:eastAsia="Arial Unicode MS" w:cs="Arial"/>
                <w:i/>
                <w:szCs w:val="18"/>
                <w:lang w:eastAsia="ar-SA"/>
              </w:rPr>
              <w:t>Moved from 7.2</w:t>
            </w:r>
          </w:p>
          <w:p w14:paraId="6D33D9D5" w14:textId="44E5C672" w:rsidR="00E873B6" w:rsidRPr="00715C0F" w:rsidRDefault="00E873B6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5C0F">
              <w:rPr>
                <w:rFonts w:eastAsia="Arial Unicode MS" w:cs="Arial"/>
                <w:szCs w:val="18"/>
                <w:lang w:eastAsia="ar-SA"/>
              </w:rPr>
              <w:t>Revision of S1-223160.</w:t>
            </w:r>
          </w:p>
        </w:tc>
      </w:tr>
      <w:tr w:rsidR="00715C0F" w:rsidRPr="00A75C05" w14:paraId="3E7F019A" w14:textId="77777777" w:rsidTr="00715C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1C437A" w14:textId="041814A1" w:rsidR="00715C0F" w:rsidRPr="00715C0F" w:rsidRDefault="00715C0F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15C0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557E42" w14:textId="257C0DCF" w:rsidR="00715C0F" w:rsidRPr="00715C0F" w:rsidRDefault="005F47F9" w:rsidP="003D5B68">
            <w:pPr>
              <w:snapToGrid w:val="0"/>
              <w:spacing w:after="0" w:line="240" w:lineRule="auto"/>
            </w:pPr>
            <w:hyperlink r:id="rId21" w:history="1">
              <w:r w:rsidR="00715C0F" w:rsidRPr="00715C0F">
                <w:rPr>
                  <w:rStyle w:val="Hyperlink"/>
                  <w:rFonts w:cs="Arial"/>
                  <w:color w:val="auto"/>
                </w:rPr>
                <w:t>S1-223485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D962C7" w14:textId="5E00B38A" w:rsidR="00715C0F" w:rsidRPr="00715C0F" w:rsidRDefault="00715C0F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nl-NL" w:eastAsia="ar-SA"/>
              </w:rPr>
            </w:pPr>
            <w:r w:rsidRPr="00715C0F">
              <w:rPr>
                <w:rFonts w:eastAsia="Times New Roman"/>
                <w:szCs w:val="18"/>
                <w:lang w:val="nl-NL" w:eastAsia="ar-SA"/>
              </w:rPr>
              <w:t>vivo, Deutsche Telekom, Nokia, 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AF13A1" w14:textId="5BF49976" w:rsidR="00715C0F" w:rsidRPr="00715C0F" w:rsidRDefault="00715C0F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5C0F">
              <w:rPr>
                <w:rFonts w:eastAsia="Times New Roman"/>
                <w:szCs w:val="18"/>
                <w:lang w:eastAsia="ar-SA"/>
              </w:rPr>
              <w:t>Definition on KPI indicators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90EF31" w14:textId="4658411C" w:rsidR="00715C0F" w:rsidRPr="00715C0F" w:rsidRDefault="00715C0F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5C0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BEE75B" w14:textId="77777777" w:rsidR="00715C0F" w:rsidRPr="00715C0F" w:rsidRDefault="00715C0F" w:rsidP="00715C0F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15C0F">
              <w:rPr>
                <w:rFonts w:eastAsia="Arial Unicode MS" w:cs="Arial"/>
                <w:i/>
                <w:szCs w:val="18"/>
                <w:lang w:eastAsia="ar-SA"/>
              </w:rPr>
              <w:t>Moved from 7.2</w:t>
            </w:r>
          </w:p>
          <w:p w14:paraId="59B84315" w14:textId="4EBE7409" w:rsidR="00715C0F" w:rsidRPr="00715C0F" w:rsidRDefault="00715C0F" w:rsidP="00715C0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5C0F">
              <w:rPr>
                <w:rFonts w:eastAsia="Arial Unicode MS" w:cs="Arial"/>
                <w:i/>
                <w:szCs w:val="18"/>
                <w:lang w:eastAsia="ar-SA"/>
              </w:rPr>
              <w:t>Revision of S1-223160.</w:t>
            </w:r>
          </w:p>
          <w:p w14:paraId="10341DD6" w14:textId="77777777" w:rsidR="00715C0F" w:rsidRPr="00715C0F" w:rsidRDefault="00715C0F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5C0F">
              <w:rPr>
                <w:rFonts w:eastAsia="Arial Unicode MS" w:cs="Arial"/>
                <w:szCs w:val="18"/>
                <w:lang w:eastAsia="ar-SA"/>
              </w:rPr>
              <w:t>Revision of S1-223335.</w:t>
            </w:r>
          </w:p>
          <w:p w14:paraId="3934ED43" w14:textId="3D37177E" w:rsidR="00715C0F" w:rsidRPr="00715C0F" w:rsidRDefault="00715C0F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5C0F">
              <w:rPr>
                <w:rFonts w:eastAsia="Arial Unicode MS" w:cs="Arial"/>
                <w:szCs w:val="18"/>
                <w:lang w:eastAsia="ar-SA"/>
              </w:rPr>
              <w:t>Removed solely from Sensing Service Area. No changes on changes, no format changes.</w:t>
            </w:r>
          </w:p>
        </w:tc>
      </w:tr>
      <w:tr w:rsidR="00193C7C" w:rsidRPr="00A75C05" w14:paraId="4571AED4" w14:textId="77777777" w:rsidTr="00193C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BA8A0E" w14:textId="77777777" w:rsidR="00193C7C" w:rsidRPr="008E773E" w:rsidRDefault="00193C7C" w:rsidP="00193C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8" w:name="_Hlk119518110"/>
            <w:bookmarkEnd w:id="7"/>
            <w:proofErr w:type="spellStart"/>
            <w:r w:rsidRPr="008E773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4EFFCC" w14:textId="77777777" w:rsidR="00193C7C" w:rsidRPr="008E773E" w:rsidRDefault="005F47F9" w:rsidP="00193C7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2" w:history="1">
              <w:r w:rsidR="00193C7C" w:rsidRPr="008E773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7FE3D" w14:textId="77777777" w:rsidR="00193C7C" w:rsidRPr="008E773E" w:rsidRDefault="00193C7C" w:rsidP="00193C7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E773E">
              <w:rPr>
                <w:rFonts w:eastAsia="Times New Roman"/>
                <w:szCs w:val="18"/>
                <w:lang w:eastAsia="ar-SA"/>
              </w:rPr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165CC" w14:textId="77777777" w:rsidR="00193C7C" w:rsidRPr="008E773E" w:rsidRDefault="00193C7C" w:rsidP="00193C7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E773E">
              <w:rPr>
                <w:rFonts w:eastAsia="Times New Roman"/>
                <w:szCs w:val="18"/>
                <w:lang w:eastAsia="ar-SA"/>
              </w:rPr>
              <w:t>KPIs of sensing measurement data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CAEB7F" w14:textId="77777777" w:rsidR="00193C7C" w:rsidRPr="008E773E" w:rsidRDefault="00193C7C" w:rsidP="00193C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773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B93D4F" w14:textId="77777777" w:rsidR="00193C7C" w:rsidRPr="008E773E" w:rsidRDefault="00193C7C" w:rsidP="00193C7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bookmarkEnd w:id="8"/>
      <w:tr w:rsidR="00237551" w:rsidRPr="00B04844" w14:paraId="39529549" w14:textId="77777777" w:rsidTr="00E873B6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301DB9B" w14:textId="77777777" w:rsidR="00237551" w:rsidRPr="00D87E16" w:rsidRDefault="00237551" w:rsidP="00D54ACF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237551" w:rsidRPr="00A75C05" w14:paraId="78BC52BF" w14:textId="77777777" w:rsidTr="008914D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35F267" w14:textId="77777777" w:rsidR="00237551" w:rsidRPr="00E873B6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9" w:name="_Hlk119518442"/>
            <w:proofErr w:type="spellStart"/>
            <w:r w:rsidRPr="00E873B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A12DF0" w14:textId="77777777" w:rsidR="00237551" w:rsidRPr="00E873B6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237551" w:rsidRPr="00E873B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6C25D4" w14:textId="77777777" w:rsidR="00237551" w:rsidRPr="00E873B6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73B6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F42774" w14:textId="711BA906" w:rsidR="00237551" w:rsidRPr="00E873B6" w:rsidRDefault="00F36423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73B6">
              <w:rPr>
                <w:rFonts w:eastAsia="Times New Roman"/>
                <w:szCs w:val="18"/>
                <w:lang w:eastAsia="ar-SA"/>
              </w:rPr>
              <w:t>New use case: Vehicle Sensing for ADAS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9A8D7E" w14:textId="0A6E712A" w:rsidR="00237551" w:rsidRPr="00E873B6" w:rsidRDefault="00E873B6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73B6">
              <w:rPr>
                <w:rFonts w:eastAsia="Times New Roman" w:cs="Arial"/>
                <w:szCs w:val="18"/>
                <w:lang w:eastAsia="ar-SA"/>
              </w:rPr>
              <w:t>Revised to S1-223336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32FA63" w14:textId="77777777" w:rsidR="00237551" w:rsidRPr="00E873B6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73B6" w:rsidRPr="00A75C05" w14:paraId="01C9E31C" w14:textId="77777777" w:rsidTr="008914D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2E455" w14:textId="5B981536" w:rsidR="00E873B6" w:rsidRPr="008914D2" w:rsidRDefault="00E873B6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914D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8A56" w14:textId="4B63A586" w:rsidR="00E873B6" w:rsidRPr="008914D2" w:rsidRDefault="005F47F9" w:rsidP="00D54ACF">
            <w:pPr>
              <w:snapToGrid w:val="0"/>
              <w:spacing w:after="0" w:line="240" w:lineRule="auto"/>
            </w:pPr>
            <w:hyperlink r:id="rId24" w:history="1">
              <w:r w:rsidR="00E873B6" w:rsidRPr="008914D2">
                <w:rPr>
                  <w:rStyle w:val="Hyperlink"/>
                  <w:rFonts w:cs="Arial"/>
                  <w:color w:val="auto"/>
                </w:rPr>
                <w:t>S1-223336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DF004" w14:textId="4435D469" w:rsidR="00E873B6" w:rsidRPr="008914D2" w:rsidRDefault="00E873B6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914D2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9D12" w14:textId="60228C1F" w:rsidR="00E873B6" w:rsidRPr="008914D2" w:rsidRDefault="00E873B6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914D2">
              <w:rPr>
                <w:rFonts w:eastAsia="Times New Roman"/>
                <w:szCs w:val="18"/>
                <w:lang w:eastAsia="ar-SA"/>
              </w:rPr>
              <w:t>New use case: Vehicle Sensing for ADAS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B0A6" w14:textId="4B81105D" w:rsidR="00E873B6" w:rsidRPr="008914D2" w:rsidRDefault="00E873B6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CCE9" w14:textId="70D26A2A" w:rsidR="00E873B6" w:rsidRPr="008914D2" w:rsidRDefault="00E873B6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14D2">
              <w:rPr>
                <w:rFonts w:eastAsia="Arial Unicode MS" w:cs="Arial"/>
                <w:szCs w:val="18"/>
                <w:lang w:eastAsia="ar-SA"/>
              </w:rPr>
              <w:t>Revision of S1-223048.</w:t>
            </w:r>
          </w:p>
        </w:tc>
      </w:tr>
      <w:tr w:rsidR="00237551" w:rsidRPr="00A75C05" w14:paraId="51AA8826" w14:textId="77777777" w:rsidTr="00E873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BF5EB9" w14:textId="77777777" w:rsidR="00237551" w:rsidRPr="00E873B6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873B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A1E15C" w14:textId="77777777" w:rsidR="00237551" w:rsidRPr="00E873B6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5" w:history="1">
              <w:r w:rsidR="00237551" w:rsidRPr="00E873B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4F4D88" w14:textId="77777777" w:rsidR="00237551" w:rsidRPr="00E873B6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73B6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5E1C57" w14:textId="77777777" w:rsidR="00237551" w:rsidRPr="00E873B6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73B6">
              <w:rPr>
                <w:rFonts w:eastAsia="Times New Roman"/>
                <w:szCs w:val="18"/>
                <w:lang w:eastAsia="ar-SA"/>
              </w:rPr>
              <w:t>New use case: In-Vehicle Sensing for life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22FD0" w14:textId="1BAD77C7" w:rsidR="00237551" w:rsidRPr="00E873B6" w:rsidRDefault="00E873B6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73B6">
              <w:rPr>
                <w:rFonts w:eastAsia="Times New Roman" w:cs="Arial"/>
                <w:szCs w:val="18"/>
                <w:lang w:eastAsia="ar-SA"/>
              </w:rPr>
              <w:t>Revised to S1-223337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A12238" w14:textId="77777777" w:rsidR="00237551" w:rsidRPr="00E873B6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73B6" w:rsidRPr="00A75C05" w14:paraId="769CB2A0" w14:textId="77777777" w:rsidTr="005136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36859" w14:textId="7DC8A40B" w:rsidR="00E873B6" w:rsidRPr="00E873B6" w:rsidRDefault="00E873B6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873B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71684" w14:textId="7CCFB70B" w:rsidR="00E873B6" w:rsidRPr="00E873B6" w:rsidRDefault="005F47F9" w:rsidP="00D54ACF">
            <w:pPr>
              <w:snapToGrid w:val="0"/>
              <w:spacing w:after="0" w:line="240" w:lineRule="auto"/>
            </w:pPr>
            <w:hyperlink r:id="rId26" w:history="1">
              <w:r w:rsidR="00E873B6" w:rsidRPr="00E873B6">
                <w:rPr>
                  <w:rStyle w:val="Hyperlink"/>
                  <w:rFonts w:cs="Arial"/>
                  <w:color w:val="auto"/>
                </w:rPr>
                <w:t>S1-223337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AD47" w14:textId="12F65D9D" w:rsidR="00E873B6" w:rsidRPr="00E873B6" w:rsidRDefault="00E873B6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73B6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6924" w14:textId="10720A1C" w:rsidR="00E873B6" w:rsidRPr="00E873B6" w:rsidRDefault="00E873B6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73B6">
              <w:rPr>
                <w:rFonts w:eastAsia="Times New Roman"/>
                <w:szCs w:val="18"/>
                <w:lang w:eastAsia="ar-SA"/>
              </w:rPr>
              <w:t>New use case: In-Vehicle Sensing for life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156BC" w14:textId="77777777" w:rsidR="00E873B6" w:rsidRPr="00E873B6" w:rsidRDefault="00E873B6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916CE" w14:textId="747DA380" w:rsidR="00E873B6" w:rsidRPr="00E873B6" w:rsidRDefault="00E873B6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73B6">
              <w:rPr>
                <w:rFonts w:eastAsia="Arial Unicode MS" w:cs="Arial"/>
                <w:szCs w:val="18"/>
                <w:lang w:eastAsia="ar-SA"/>
              </w:rPr>
              <w:t>Revision of S1-223049.</w:t>
            </w:r>
          </w:p>
        </w:tc>
      </w:tr>
      <w:tr w:rsidR="00237551" w:rsidRPr="00A75C05" w14:paraId="294667D8" w14:textId="77777777" w:rsidTr="00D053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6B093F" w14:textId="77777777" w:rsidR="00237551" w:rsidRPr="00513688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368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4E9DE4" w14:textId="77777777" w:rsidR="00237551" w:rsidRPr="00513688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7" w:history="1">
              <w:r w:rsidR="00237551" w:rsidRPr="0051368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0BEBCC" w14:textId="77777777" w:rsidR="00237551" w:rsidRPr="00513688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3688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1E540" w14:textId="77777777" w:rsidR="00237551" w:rsidRPr="00513688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3688">
              <w:rPr>
                <w:rFonts w:eastAsia="Times New Roman"/>
                <w:szCs w:val="18"/>
                <w:lang w:eastAsia="ar-SA"/>
              </w:rPr>
              <w:t xml:space="preserve">22.837 </w:t>
            </w:r>
            <w:proofErr w:type="spellStart"/>
            <w:r w:rsidRPr="00513688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513688">
              <w:rPr>
                <w:rFonts w:eastAsia="Times New Roman"/>
                <w:szCs w:val="18"/>
                <w:lang w:eastAsia="ar-SA"/>
              </w:rPr>
              <w:t xml:space="preserve"> - Use case on Sensing of Sensor Groups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4A7A2" w14:textId="3B4FDFC7" w:rsidR="00237551" w:rsidRPr="00513688" w:rsidRDefault="00513688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3688">
              <w:rPr>
                <w:rFonts w:eastAsia="Times New Roman" w:cs="Arial"/>
                <w:szCs w:val="18"/>
                <w:lang w:eastAsia="ar-SA"/>
              </w:rPr>
              <w:t>Revised to S1-223338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BFD476" w14:textId="77777777" w:rsidR="00237551" w:rsidRPr="00513688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3688" w:rsidRPr="00A75C05" w14:paraId="4EEDE4C1" w14:textId="77777777" w:rsidTr="00D053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B5F695" w14:textId="69E9C001" w:rsidR="00513688" w:rsidRPr="00D053CB" w:rsidRDefault="00513688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053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C1915D" w14:textId="4B513819" w:rsidR="00513688" w:rsidRPr="00D053CB" w:rsidRDefault="005F47F9" w:rsidP="00D54ACF">
            <w:pPr>
              <w:snapToGrid w:val="0"/>
              <w:spacing w:after="0" w:line="240" w:lineRule="auto"/>
            </w:pPr>
            <w:hyperlink r:id="rId28" w:history="1">
              <w:r w:rsidR="00513688" w:rsidRPr="00D053CB">
                <w:rPr>
                  <w:rStyle w:val="Hyperlink"/>
                  <w:rFonts w:cs="Arial"/>
                  <w:color w:val="auto"/>
                </w:rPr>
                <w:t>S1-223338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27174" w14:textId="633391C0" w:rsidR="00513688" w:rsidRPr="00D053CB" w:rsidRDefault="00513688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053CB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752B8" w14:textId="4C6B5AC0" w:rsidR="00513688" w:rsidRPr="00D053CB" w:rsidRDefault="00513688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053CB">
              <w:rPr>
                <w:rFonts w:eastAsia="Times New Roman"/>
                <w:szCs w:val="18"/>
                <w:lang w:eastAsia="ar-SA"/>
              </w:rPr>
              <w:t xml:space="preserve">22.837 </w:t>
            </w:r>
            <w:proofErr w:type="spellStart"/>
            <w:r w:rsidRPr="00D053CB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D053CB">
              <w:rPr>
                <w:rFonts w:eastAsia="Times New Roman"/>
                <w:szCs w:val="18"/>
                <w:lang w:eastAsia="ar-SA"/>
              </w:rPr>
              <w:t xml:space="preserve"> - Use case on Sensing of Sensor Groups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2D461F" w14:textId="02E4D77B" w:rsidR="00513688" w:rsidRPr="00D053CB" w:rsidRDefault="00D053CB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53CB">
              <w:rPr>
                <w:rFonts w:eastAsia="Times New Roman" w:cs="Arial"/>
                <w:szCs w:val="18"/>
                <w:lang w:eastAsia="ar-SA"/>
              </w:rPr>
              <w:t>Revised to S1-223505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7CE9A" w14:textId="176D9D2D" w:rsidR="00513688" w:rsidRPr="00D053CB" w:rsidRDefault="00513688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053CB">
              <w:rPr>
                <w:rFonts w:eastAsia="Arial Unicode MS" w:cs="Arial"/>
                <w:szCs w:val="18"/>
                <w:lang w:eastAsia="ar-SA"/>
              </w:rPr>
              <w:t>Revision of S1-223062.</w:t>
            </w:r>
          </w:p>
        </w:tc>
      </w:tr>
      <w:tr w:rsidR="00D053CB" w:rsidRPr="00A75C05" w14:paraId="6C06805E" w14:textId="77777777" w:rsidTr="00D053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C2A3" w14:textId="7942EC0C" w:rsidR="00D053CB" w:rsidRPr="00D053CB" w:rsidRDefault="00D053CB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053C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5CBD6" w14:textId="3F73C288" w:rsidR="00D053CB" w:rsidRPr="00D053CB" w:rsidRDefault="005F47F9" w:rsidP="00D54ACF">
            <w:pPr>
              <w:snapToGrid w:val="0"/>
              <w:spacing w:after="0" w:line="240" w:lineRule="auto"/>
            </w:pPr>
            <w:hyperlink r:id="rId29" w:history="1">
              <w:r w:rsidR="00D053CB" w:rsidRPr="00D053CB">
                <w:rPr>
                  <w:rStyle w:val="Hyperlink"/>
                  <w:rFonts w:cs="Arial"/>
                  <w:color w:val="auto"/>
                </w:rPr>
                <w:t>S1-223505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991F" w14:textId="11FB511E" w:rsidR="00D053CB" w:rsidRPr="00D053CB" w:rsidRDefault="00D053CB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053CB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425F0" w14:textId="716394CE" w:rsidR="00D053CB" w:rsidRPr="00D053CB" w:rsidRDefault="00D053CB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053CB">
              <w:rPr>
                <w:rFonts w:eastAsia="Times New Roman"/>
                <w:szCs w:val="18"/>
                <w:lang w:eastAsia="ar-SA"/>
              </w:rPr>
              <w:t xml:space="preserve">22.837 </w:t>
            </w:r>
            <w:proofErr w:type="spellStart"/>
            <w:r w:rsidRPr="00D053CB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D053CB">
              <w:rPr>
                <w:rFonts w:eastAsia="Times New Roman"/>
                <w:szCs w:val="18"/>
                <w:lang w:eastAsia="ar-SA"/>
              </w:rPr>
              <w:t xml:space="preserve"> - Use case on Sensing of Sensor Groups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1C58" w14:textId="77777777" w:rsidR="00D053CB" w:rsidRPr="00D053CB" w:rsidRDefault="00D053CB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9E5B" w14:textId="034556C2" w:rsidR="00D053CB" w:rsidRDefault="00D053CB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053CB">
              <w:rPr>
                <w:rFonts w:eastAsia="Arial Unicode MS" w:cs="Arial"/>
                <w:i/>
                <w:szCs w:val="18"/>
                <w:lang w:eastAsia="ar-SA"/>
              </w:rPr>
              <w:t>Revision of S1-223062.</w:t>
            </w:r>
          </w:p>
          <w:p w14:paraId="022BF945" w14:textId="17667F20" w:rsidR="00D053CB" w:rsidRPr="00D053CB" w:rsidRDefault="00D053CB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053CB">
              <w:rPr>
                <w:rFonts w:eastAsia="Arial Unicode MS" w:cs="Arial"/>
                <w:szCs w:val="18"/>
                <w:lang w:eastAsia="ar-SA"/>
              </w:rPr>
              <w:t>Revision of S1-223338.</w:t>
            </w:r>
          </w:p>
        </w:tc>
      </w:tr>
      <w:tr w:rsidR="00237551" w:rsidRPr="00A75C05" w14:paraId="17853D17" w14:textId="77777777" w:rsidTr="00935A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0A8D0F" w14:textId="77777777" w:rsidR="00237551" w:rsidRPr="00935AD6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5AD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D225C7" w14:textId="77777777" w:rsidR="00237551" w:rsidRPr="00935AD6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0" w:history="1">
              <w:r w:rsidR="00237551" w:rsidRPr="00935AD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03F5F" w14:textId="77777777" w:rsidR="00237551" w:rsidRPr="00935AD6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35AD6">
              <w:rPr>
                <w:rFonts w:eastAsia="Times New Roman"/>
                <w:szCs w:val="18"/>
                <w:lang w:eastAsia="ar-SA"/>
              </w:rPr>
              <w:t>Nokia, Nokia Shanghai Bell, Deutsche Telekom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8C17EB" w14:textId="77777777" w:rsidR="00237551" w:rsidRPr="00935AD6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35AD6">
              <w:rPr>
                <w:rFonts w:eastAsia="Times New Roman"/>
                <w:szCs w:val="18"/>
                <w:lang w:eastAsia="ar-SA"/>
              </w:rPr>
              <w:t>RAN-based discovery of available parking spots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7E8E9A" w14:textId="752D817C" w:rsidR="00237551" w:rsidRPr="00935AD6" w:rsidRDefault="00935AD6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 into 3339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3189EE" w14:textId="77777777" w:rsidR="00237551" w:rsidRPr="00935AD6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35AD6" w:rsidRPr="00A75C05" w14:paraId="58EB2961" w14:textId="77777777" w:rsidTr="00935A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33C438" w14:textId="77777777" w:rsidR="00935AD6" w:rsidRPr="00935AD6" w:rsidRDefault="00935AD6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5AD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FB7FD2" w14:textId="77777777" w:rsidR="00935AD6" w:rsidRPr="00935AD6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1" w:history="1">
              <w:r w:rsidR="00935AD6" w:rsidRPr="00935AD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36F35" w14:textId="77777777" w:rsidR="00935AD6" w:rsidRPr="00935AD6" w:rsidRDefault="00935AD6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35AD6">
              <w:rPr>
                <w:rFonts w:eastAsia="Times New Roman"/>
                <w:szCs w:val="18"/>
                <w:lang w:eastAsia="ar-SA"/>
              </w:rPr>
              <w:t xml:space="preserve">Ericsson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AE2EE1" w14:textId="77777777" w:rsidR="00935AD6" w:rsidRPr="00935AD6" w:rsidRDefault="00935AD6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35AD6">
              <w:rPr>
                <w:rFonts w:eastAsia="Times New Roman"/>
                <w:szCs w:val="18"/>
                <w:lang w:eastAsia="ar-SA"/>
              </w:rPr>
              <w:t>Sensing for parking space determination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493380" w14:textId="6917EFD3" w:rsidR="00935AD6" w:rsidRPr="00935AD6" w:rsidRDefault="00935AD6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 into 3339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496D18" w14:textId="77777777" w:rsidR="00935AD6" w:rsidRPr="00935AD6" w:rsidRDefault="00935AD6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3688" w:rsidRPr="00A75C05" w14:paraId="15E3870E" w14:textId="77777777" w:rsidTr="00715C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DF6FAF" w14:textId="77777777" w:rsidR="00513688" w:rsidRPr="00935AD6" w:rsidRDefault="00513688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5AD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CC44D9" w14:textId="77777777" w:rsidR="00513688" w:rsidRPr="00935AD6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2" w:history="1">
              <w:r w:rsidR="00513688" w:rsidRPr="00935AD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9FC1E" w14:textId="77777777" w:rsidR="00513688" w:rsidRPr="00935AD6" w:rsidRDefault="00513688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35AD6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C9E915" w14:textId="77777777" w:rsidR="00513688" w:rsidRPr="00935AD6" w:rsidRDefault="00513688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35AD6">
              <w:rPr>
                <w:rFonts w:eastAsia="Times New Roman"/>
                <w:szCs w:val="18"/>
                <w:lang w:eastAsia="ar-SA"/>
              </w:rPr>
              <w:t>New use case: Sensing for parking space determination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FFB0D5" w14:textId="509F4B26" w:rsidR="00513688" w:rsidRPr="00935AD6" w:rsidRDefault="00935AD6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5AD6">
              <w:rPr>
                <w:rFonts w:eastAsia="Times New Roman" w:cs="Arial"/>
                <w:szCs w:val="18"/>
                <w:lang w:eastAsia="ar-SA"/>
              </w:rPr>
              <w:t>Revised to S1-223339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FABED" w14:textId="77777777" w:rsidR="00513688" w:rsidRPr="00935AD6" w:rsidRDefault="00513688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35AD6" w:rsidRPr="00A75C05" w14:paraId="517A3086" w14:textId="77777777" w:rsidTr="00715C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C1F4E4" w14:textId="67F4CE7B" w:rsidR="00935AD6" w:rsidRPr="00715C0F" w:rsidRDefault="00935AD6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15C0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DCC6B6" w14:textId="437CB3C9" w:rsidR="00935AD6" w:rsidRPr="00715C0F" w:rsidRDefault="005F47F9" w:rsidP="00D54ACF">
            <w:pPr>
              <w:snapToGrid w:val="0"/>
              <w:spacing w:after="0" w:line="240" w:lineRule="auto"/>
            </w:pPr>
            <w:hyperlink r:id="rId33" w:history="1">
              <w:r w:rsidR="00935AD6" w:rsidRPr="00715C0F">
                <w:rPr>
                  <w:rStyle w:val="Hyperlink"/>
                  <w:rFonts w:cs="Arial"/>
                  <w:color w:val="auto"/>
                </w:rPr>
                <w:t>S1-223339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025EE" w14:textId="56F90F6E" w:rsidR="00935AD6" w:rsidRPr="00715C0F" w:rsidRDefault="00935AD6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5C0F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7C184A" w14:textId="2BD1C248" w:rsidR="00935AD6" w:rsidRPr="00715C0F" w:rsidRDefault="00935AD6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5C0F">
              <w:rPr>
                <w:rFonts w:eastAsia="Times New Roman"/>
                <w:szCs w:val="18"/>
                <w:lang w:eastAsia="ar-SA"/>
              </w:rPr>
              <w:t>New use case: Sensing for parking space determination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BCC065" w14:textId="63A5BA47" w:rsidR="00935AD6" w:rsidRPr="00715C0F" w:rsidRDefault="00715C0F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5C0F">
              <w:rPr>
                <w:rFonts w:eastAsia="Times New Roman" w:cs="Arial"/>
                <w:szCs w:val="18"/>
                <w:lang w:eastAsia="ar-SA"/>
              </w:rPr>
              <w:t>Revised to S1-223486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DEA16" w14:textId="57A4590C" w:rsidR="00935AD6" w:rsidRPr="00715C0F" w:rsidRDefault="00935AD6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5C0F">
              <w:rPr>
                <w:rFonts w:eastAsia="Arial Unicode MS" w:cs="Arial"/>
                <w:szCs w:val="18"/>
                <w:lang w:eastAsia="ar-SA"/>
              </w:rPr>
              <w:t>Revision of S1-223201.</w:t>
            </w:r>
          </w:p>
        </w:tc>
      </w:tr>
      <w:tr w:rsidR="00715C0F" w:rsidRPr="00A75C05" w14:paraId="01A6C975" w14:textId="77777777" w:rsidTr="00715C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2752E" w14:textId="4B3510BE" w:rsidR="00715C0F" w:rsidRPr="00715C0F" w:rsidRDefault="00715C0F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15C0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6580E" w14:textId="4F706A98" w:rsidR="00715C0F" w:rsidRPr="00715C0F" w:rsidRDefault="005F47F9" w:rsidP="00D54ACF">
            <w:pPr>
              <w:snapToGrid w:val="0"/>
              <w:spacing w:after="0" w:line="240" w:lineRule="auto"/>
            </w:pPr>
            <w:hyperlink r:id="rId34" w:history="1">
              <w:r w:rsidR="00715C0F" w:rsidRPr="00715C0F">
                <w:rPr>
                  <w:rStyle w:val="Hyperlink"/>
                  <w:rFonts w:cs="Arial"/>
                  <w:color w:val="auto"/>
                </w:rPr>
                <w:t>S1-223486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CCB9B" w14:textId="592E7900" w:rsidR="00715C0F" w:rsidRPr="00715C0F" w:rsidRDefault="00715C0F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5C0F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BCDD5" w14:textId="66E4D415" w:rsidR="00715C0F" w:rsidRPr="00715C0F" w:rsidRDefault="00715C0F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5C0F">
              <w:rPr>
                <w:rFonts w:eastAsia="Times New Roman"/>
                <w:szCs w:val="18"/>
                <w:lang w:eastAsia="ar-SA"/>
              </w:rPr>
              <w:t>New use case: Sensing for parking space determination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42AA9" w14:textId="77777777" w:rsidR="00715C0F" w:rsidRPr="00715C0F" w:rsidRDefault="00715C0F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50ABC" w14:textId="7AD7B0B2" w:rsidR="00715C0F" w:rsidRDefault="00715C0F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5C0F">
              <w:rPr>
                <w:rFonts w:eastAsia="Arial Unicode MS" w:cs="Arial"/>
                <w:i/>
                <w:szCs w:val="18"/>
                <w:lang w:eastAsia="ar-SA"/>
              </w:rPr>
              <w:t>Revision of S1-223201.</w:t>
            </w:r>
          </w:p>
          <w:p w14:paraId="44B57DC5" w14:textId="4DD0226A" w:rsidR="00715C0F" w:rsidRPr="00715C0F" w:rsidRDefault="00715C0F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5C0F">
              <w:rPr>
                <w:rFonts w:eastAsia="Arial Unicode MS" w:cs="Arial"/>
                <w:szCs w:val="18"/>
                <w:lang w:eastAsia="ar-SA"/>
              </w:rPr>
              <w:t>Revision of S1-223339.</w:t>
            </w:r>
          </w:p>
        </w:tc>
      </w:tr>
      <w:tr w:rsidR="00237551" w:rsidRPr="00A75C05" w14:paraId="274487FF" w14:textId="77777777" w:rsidTr="00A959A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8555B9" w14:textId="77777777" w:rsidR="00237551" w:rsidRPr="00A959AC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59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368727" w14:textId="77777777" w:rsidR="00237551" w:rsidRPr="00A959AC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5" w:history="1">
              <w:r w:rsidR="00237551" w:rsidRPr="00A959A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EBC134" w14:textId="77777777" w:rsidR="00237551" w:rsidRPr="00A959AC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959AC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5FC028" w14:textId="77777777" w:rsidR="00237551" w:rsidRPr="00A959AC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959AC">
              <w:rPr>
                <w:rFonts w:eastAsia="Times New Roman"/>
                <w:szCs w:val="18"/>
                <w:lang w:eastAsia="ar-SA"/>
              </w:rPr>
              <w:t xml:space="preserve">Use case on Seamless XR Streaming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B9753" w14:textId="7481F2E6" w:rsidR="00237551" w:rsidRPr="00A959AC" w:rsidRDefault="00A959AC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59AC">
              <w:rPr>
                <w:rFonts w:eastAsia="Times New Roman" w:cs="Arial"/>
                <w:szCs w:val="18"/>
                <w:lang w:eastAsia="ar-SA"/>
              </w:rPr>
              <w:t>Revised to S1-223340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C907FE" w14:textId="77777777" w:rsidR="00237551" w:rsidRPr="00A959AC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959AC" w:rsidRPr="00A75C05" w14:paraId="7C76E9BD" w14:textId="77777777" w:rsidTr="002702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49A40" w14:textId="01752C7C" w:rsidR="00A959AC" w:rsidRPr="00A959AC" w:rsidRDefault="00A959AC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59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E9271" w14:textId="4A7FE4C5" w:rsidR="00A959AC" w:rsidRPr="00A959AC" w:rsidRDefault="005F47F9" w:rsidP="00D54ACF">
            <w:pPr>
              <w:snapToGrid w:val="0"/>
              <w:spacing w:after="0" w:line="240" w:lineRule="auto"/>
            </w:pPr>
            <w:hyperlink r:id="rId36" w:history="1">
              <w:r w:rsidR="00A959AC" w:rsidRPr="00A959AC">
                <w:rPr>
                  <w:rStyle w:val="Hyperlink"/>
                  <w:rFonts w:cs="Arial"/>
                  <w:color w:val="auto"/>
                </w:rPr>
                <w:t>S1-223340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E95F" w14:textId="726051D4" w:rsidR="00A959AC" w:rsidRPr="00A959AC" w:rsidRDefault="00A959AC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959AC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9FC8" w14:textId="74301B23" w:rsidR="00A959AC" w:rsidRPr="00A959AC" w:rsidRDefault="00A959AC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959AC">
              <w:rPr>
                <w:rFonts w:eastAsia="Times New Roman"/>
                <w:szCs w:val="18"/>
                <w:lang w:eastAsia="ar-SA"/>
              </w:rPr>
              <w:t xml:space="preserve">Use case on Seamless XR Streaming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36CF6" w14:textId="77777777" w:rsidR="00A959AC" w:rsidRPr="00A959AC" w:rsidRDefault="00A959AC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7E0C5" w14:textId="78F1E161" w:rsidR="00A959AC" w:rsidRPr="00A959AC" w:rsidRDefault="00A959AC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59AC">
              <w:rPr>
                <w:rFonts w:eastAsia="Arial Unicode MS" w:cs="Arial"/>
                <w:szCs w:val="18"/>
                <w:lang w:eastAsia="ar-SA"/>
              </w:rPr>
              <w:t>Revision of S1-223092.</w:t>
            </w:r>
          </w:p>
        </w:tc>
      </w:tr>
      <w:tr w:rsidR="00237551" w:rsidRPr="00A75C05" w14:paraId="499FF468" w14:textId="77777777" w:rsidTr="002702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20A9F" w14:textId="77777777" w:rsidR="00237551" w:rsidRPr="002702B0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702B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FE2617" w14:textId="77777777" w:rsidR="00237551" w:rsidRPr="002702B0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237551" w:rsidRPr="002702B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82044" w14:textId="77777777" w:rsidR="00237551" w:rsidRPr="002702B0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702B0">
              <w:rPr>
                <w:rFonts w:eastAsia="Times New Roman"/>
                <w:szCs w:val="18"/>
                <w:lang w:eastAsia="ar-SA"/>
              </w:rPr>
              <w:t>Rakuten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CA975D" w14:textId="77777777" w:rsidR="00237551" w:rsidRPr="002702B0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702B0">
              <w:rPr>
                <w:rFonts w:eastAsia="Times New Roman"/>
                <w:szCs w:val="18"/>
                <w:lang w:eastAsia="ar-SA"/>
              </w:rPr>
              <w:t>Pseudo-CR Use case of sensing on Congestion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1D8947" w14:textId="55853CE7" w:rsidR="00237551" w:rsidRPr="002702B0" w:rsidRDefault="002702B0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02B0">
              <w:rPr>
                <w:rFonts w:eastAsia="Times New Roman" w:cs="Arial"/>
                <w:szCs w:val="18"/>
                <w:lang w:eastAsia="ar-SA"/>
              </w:rPr>
              <w:t>Revised to S1-223341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282F00" w14:textId="77777777" w:rsidR="00237551" w:rsidRPr="002702B0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702B0" w:rsidRPr="00A75C05" w14:paraId="1E1A6197" w14:textId="77777777" w:rsidTr="00BC232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CFC4" w14:textId="5ADBECFE" w:rsidR="002702B0" w:rsidRPr="002702B0" w:rsidRDefault="002702B0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702B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38F7C" w14:textId="4A0D53F4" w:rsidR="002702B0" w:rsidRPr="002702B0" w:rsidRDefault="005F47F9" w:rsidP="00D54ACF">
            <w:pPr>
              <w:snapToGrid w:val="0"/>
              <w:spacing w:after="0" w:line="240" w:lineRule="auto"/>
            </w:pPr>
            <w:hyperlink r:id="rId38" w:history="1">
              <w:r w:rsidR="002702B0" w:rsidRPr="002702B0">
                <w:rPr>
                  <w:rStyle w:val="Hyperlink"/>
                  <w:rFonts w:cs="Arial"/>
                  <w:color w:val="auto"/>
                </w:rPr>
                <w:t>S1-223341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4567F" w14:textId="31D3EEE1" w:rsidR="002702B0" w:rsidRPr="002702B0" w:rsidRDefault="002702B0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702B0">
              <w:rPr>
                <w:rFonts w:eastAsia="Times New Roman"/>
                <w:szCs w:val="18"/>
                <w:lang w:eastAsia="ar-SA"/>
              </w:rPr>
              <w:t>Rakuten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26CB" w14:textId="2A7FF2E6" w:rsidR="002702B0" w:rsidRPr="002702B0" w:rsidRDefault="002702B0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702B0">
              <w:rPr>
                <w:rFonts w:eastAsia="Times New Roman"/>
                <w:szCs w:val="18"/>
                <w:lang w:eastAsia="ar-SA"/>
              </w:rPr>
              <w:t>Pseudo-CR Use case of sensing on Congestion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81FE0" w14:textId="77777777" w:rsidR="002702B0" w:rsidRPr="002702B0" w:rsidRDefault="002702B0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9E08" w14:textId="751E98AC" w:rsidR="002702B0" w:rsidRPr="002702B0" w:rsidRDefault="002702B0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02B0">
              <w:rPr>
                <w:rFonts w:eastAsia="Arial Unicode MS" w:cs="Arial"/>
                <w:szCs w:val="18"/>
                <w:lang w:eastAsia="ar-SA"/>
              </w:rPr>
              <w:t>Revision of S1-223093.</w:t>
            </w:r>
          </w:p>
        </w:tc>
      </w:tr>
      <w:tr w:rsidR="00237551" w:rsidRPr="00A75C05" w14:paraId="35D42D47" w14:textId="77777777" w:rsidTr="00BC232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7018B8" w14:textId="77777777" w:rsidR="00237551" w:rsidRPr="00BC2323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232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103A4" w14:textId="77777777" w:rsidR="00237551" w:rsidRPr="00BC2323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9" w:history="1">
              <w:r w:rsidR="00237551" w:rsidRPr="00BC232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57847" w14:textId="77777777" w:rsidR="00237551" w:rsidRPr="00BC2323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C2323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04237E" w14:textId="77777777" w:rsidR="00237551" w:rsidRPr="00BC2323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C2323">
              <w:rPr>
                <w:rFonts w:eastAsia="Times New Roman"/>
                <w:szCs w:val="18"/>
                <w:lang w:eastAsia="ar-SA"/>
              </w:rPr>
              <w:t xml:space="preserve">Use case on Automotive Sensing Assisted Wireless Communication 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D2819A" w14:textId="24EFE36C" w:rsidR="00237551" w:rsidRPr="00BC2323" w:rsidRDefault="00BC2323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323">
              <w:rPr>
                <w:rFonts w:eastAsia="Times New Roman" w:cs="Arial"/>
                <w:szCs w:val="18"/>
                <w:lang w:eastAsia="ar-SA"/>
              </w:rPr>
              <w:t>Revised to S1-223342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C2A8D8" w14:textId="77777777" w:rsidR="00237551" w:rsidRPr="00BC2323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C2323" w:rsidRPr="00A75C05" w14:paraId="4F400B0F" w14:textId="77777777" w:rsidTr="006A64D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04CF" w14:textId="36D3EC04" w:rsidR="00BC2323" w:rsidRPr="00BC2323" w:rsidRDefault="00BC2323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232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817F" w14:textId="490961DE" w:rsidR="00BC2323" w:rsidRPr="00BC2323" w:rsidRDefault="005F47F9" w:rsidP="00D54ACF">
            <w:pPr>
              <w:snapToGrid w:val="0"/>
              <w:spacing w:after="0" w:line="240" w:lineRule="auto"/>
            </w:pPr>
            <w:hyperlink r:id="rId40" w:history="1">
              <w:r w:rsidR="00BC2323" w:rsidRPr="00BC2323">
                <w:rPr>
                  <w:rStyle w:val="Hyperlink"/>
                  <w:rFonts w:cs="Arial"/>
                  <w:color w:val="auto"/>
                </w:rPr>
                <w:t>S1-223342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8A833" w14:textId="6338E5FC" w:rsidR="00BC2323" w:rsidRPr="00BC2323" w:rsidRDefault="00BC2323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C2323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975CF" w14:textId="18DBE192" w:rsidR="00BC2323" w:rsidRPr="00BC2323" w:rsidRDefault="00BC2323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C2323">
              <w:rPr>
                <w:rFonts w:eastAsia="Times New Roman"/>
                <w:szCs w:val="18"/>
                <w:lang w:eastAsia="ar-SA"/>
              </w:rPr>
              <w:t xml:space="preserve">Use case on Automotive Sensing Assisted Wireless Communication 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96968" w14:textId="77777777" w:rsidR="00BC2323" w:rsidRPr="00BC2323" w:rsidRDefault="00BC2323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D8124" w14:textId="66F51524" w:rsidR="00BC2323" w:rsidRPr="00BC2323" w:rsidRDefault="00BC2323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C2323">
              <w:rPr>
                <w:rFonts w:eastAsia="Arial Unicode MS" w:cs="Arial"/>
                <w:szCs w:val="18"/>
                <w:lang w:eastAsia="ar-SA"/>
              </w:rPr>
              <w:t>Revision of S1-223099.</w:t>
            </w:r>
          </w:p>
        </w:tc>
      </w:tr>
      <w:tr w:rsidR="00237551" w:rsidRPr="00A75C05" w14:paraId="1924426C" w14:textId="77777777" w:rsidTr="006A64D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9C939" w14:textId="77777777" w:rsidR="00237551" w:rsidRPr="006A64D1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64D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094DAC" w14:textId="77777777" w:rsidR="00237551" w:rsidRPr="006A64D1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1" w:history="1">
              <w:r w:rsidR="00237551" w:rsidRPr="006A64D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F5A1A4" w14:textId="77777777" w:rsidR="00237551" w:rsidRPr="006A64D1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A64D1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46E877" w14:textId="77777777" w:rsidR="00237551" w:rsidRPr="006A64D1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A64D1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6A64D1">
              <w:rPr>
                <w:rFonts w:eastAsia="Times New Roman"/>
                <w:szCs w:val="18"/>
                <w:lang w:eastAsia="ar-SA"/>
              </w:rPr>
              <w:t xml:space="preserve"> Sensing use case of integrated sensing and communication in smart grid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511FE9" w14:textId="43FB7CF7" w:rsidR="00237551" w:rsidRPr="006A64D1" w:rsidRDefault="006A64D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64D1">
              <w:rPr>
                <w:rFonts w:eastAsia="Times New Roman" w:cs="Arial"/>
                <w:szCs w:val="18"/>
                <w:lang w:eastAsia="ar-SA"/>
              </w:rPr>
              <w:t>Revised to S1-223343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41D8BB" w14:textId="77777777" w:rsidR="00237551" w:rsidRPr="006A64D1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64D1" w:rsidRPr="00A75C05" w14:paraId="550FAB46" w14:textId="77777777" w:rsidTr="00E2476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AD94C" w14:textId="3F45CE2A" w:rsidR="006A64D1" w:rsidRPr="006A64D1" w:rsidRDefault="006A64D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64D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F276D" w14:textId="454A9EED" w:rsidR="006A64D1" w:rsidRPr="006A64D1" w:rsidRDefault="005F47F9" w:rsidP="00D54ACF">
            <w:pPr>
              <w:snapToGrid w:val="0"/>
              <w:spacing w:after="0" w:line="240" w:lineRule="auto"/>
            </w:pPr>
            <w:hyperlink r:id="rId42" w:history="1">
              <w:r w:rsidR="006A64D1" w:rsidRPr="006A64D1">
                <w:rPr>
                  <w:rStyle w:val="Hyperlink"/>
                  <w:rFonts w:cs="Arial"/>
                  <w:color w:val="auto"/>
                </w:rPr>
                <w:t>S1-223343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733E" w14:textId="5833504F" w:rsidR="006A64D1" w:rsidRPr="006A64D1" w:rsidRDefault="006A64D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A64D1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C18E" w14:textId="439CBE24" w:rsidR="006A64D1" w:rsidRPr="006A64D1" w:rsidRDefault="006A64D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A64D1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6A64D1">
              <w:rPr>
                <w:rFonts w:eastAsia="Times New Roman"/>
                <w:szCs w:val="18"/>
                <w:lang w:eastAsia="ar-SA"/>
              </w:rPr>
              <w:t xml:space="preserve"> Sensing use case of integrated sensing and communication in smart grid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289F" w14:textId="77777777" w:rsidR="006A64D1" w:rsidRPr="006A64D1" w:rsidRDefault="006A64D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32E7" w14:textId="552A70B9" w:rsidR="006A64D1" w:rsidRPr="006A64D1" w:rsidRDefault="006A64D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64D1">
              <w:rPr>
                <w:rFonts w:eastAsia="Arial Unicode MS" w:cs="Arial"/>
                <w:szCs w:val="18"/>
                <w:lang w:eastAsia="ar-SA"/>
              </w:rPr>
              <w:t>Revision of S1-223113.</w:t>
            </w:r>
          </w:p>
        </w:tc>
      </w:tr>
      <w:tr w:rsidR="00237551" w:rsidRPr="00A75C05" w14:paraId="742B6555" w14:textId="77777777" w:rsidTr="00E2476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14E8F7" w14:textId="77777777" w:rsidR="00237551" w:rsidRPr="00E24763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2476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39FEA6" w14:textId="77777777" w:rsidR="00237551" w:rsidRPr="00E24763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3" w:history="1">
              <w:r w:rsidR="00237551" w:rsidRPr="00E2476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EAD6E5" w14:textId="77777777" w:rsidR="00237551" w:rsidRPr="00E24763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24763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2F450" w14:textId="77777777" w:rsidR="00237551" w:rsidRPr="00E24763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24763">
              <w:rPr>
                <w:rFonts w:eastAsia="Times New Roman"/>
                <w:szCs w:val="18"/>
                <w:lang w:eastAsia="ar-SA"/>
              </w:rPr>
              <w:t xml:space="preserve">New use </w:t>
            </w:r>
            <w:proofErr w:type="spellStart"/>
            <w:r w:rsidRPr="00E24763">
              <w:rPr>
                <w:rFonts w:eastAsia="Times New Roman"/>
                <w:szCs w:val="18"/>
                <w:lang w:eastAsia="ar-SA"/>
              </w:rPr>
              <w:t>case_sensing</w:t>
            </w:r>
            <w:proofErr w:type="spellEnd"/>
            <w:r w:rsidRPr="00E24763">
              <w:rPr>
                <w:rFonts w:eastAsia="Times New Roman"/>
                <w:szCs w:val="18"/>
                <w:lang w:eastAsia="ar-SA"/>
              </w:rPr>
              <w:t xml:space="preserve"> for traffic condition in urban intersection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35477" w14:textId="743FB4C7" w:rsidR="00237551" w:rsidRPr="00E24763" w:rsidRDefault="00E24763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4763">
              <w:rPr>
                <w:rFonts w:eastAsia="Times New Roman" w:cs="Arial"/>
                <w:szCs w:val="18"/>
                <w:lang w:eastAsia="ar-SA"/>
              </w:rPr>
              <w:t>Revised to S1-223344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EC23EE" w14:textId="77777777" w:rsidR="00237551" w:rsidRPr="00E24763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4763" w:rsidRPr="00A75C05" w14:paraId="3A1AE3BA" w14:textId="77777777" w:rsidTr="00D54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3E597" w14:textId="26F69CBF" w:rsidR="00E24763" w:rsidRPr="00E24763" w:rsidRDefault="00E24763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2476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BB67B" w14:textId="25A1F46B" w:rsidR="00E24763" w:rsidRPr="00E24763" w:rsidRDefault="005F47F9" w:rsidP="00D54ACF">
            <w:pPr>
              <w:snapToGrid w:val="0"/>
              <w:spacing w:after="0" w:line="240" w:lineRule="auto"/>
            </w:pPr>
            <w:hyperlink r:id="rId44" w:history="1">
              <w:r w:rsidR="00E24763" w:rsidRPr="00E24763">
                <w:rPr>
                  <w:rStyle w:val="Hyperlink"/>
                  <w:rFonts w:cs="Arial"/>
                  <w:color w:val="auto"/>
                </w:rPr>
                <w:t>S1-223344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48AB7" w14:textId="5A3EFBBF" w:rsidR="00E24763" w:rsidRPr="00E24763" w:rsidRDefault="00E24763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24763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560A" w14:textId="3D4CB291" w:rsidR="00E24763" w:rsidRPr="00E24763" w:rsidRDefault="00E24763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24763">
              <w:rPr>
                <w:rFonts w:eastAsia="Times New Roman"/>
                <w:szCs w:val="18"/>
                <w:lang w:eastAsia="ar-SA"/>
              </w:rPr>
              <w:t xml:space="preserve">New use </w:t>
            </w:r>
            <w:proofErr w:type="spellStart"/>
            <w:r w:rsidRPr="00E24763">
              <w:rPr>
                <w:rFonts w:eastAsia="Times New Roman"/>
                <w:szCs w:val="18"/>
                <w:lang w:eastAsia="ar-SA"/>
              </w:rPr>
              <w:t>case_sensing</w:t>
            </w:r>
            <w:proofErr w:type="spellEnd"/>
            <w:r w:rsidRPr="00E24763">
              <w:rPr>
                <w:rFonts w:eastAsia="Times New Roman"/>
                <w:szCs w:val="18"/>
                <w:lang w:eastAsia="ar-SA"/>
              </w:rPr>
              <w:t xml:space="preserve"> for traffic condition in urban intersection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38304" w14:textId="77777777" w:rsidR="00E24763" w:rsidRPr="00E24763" w:rsidRDefault="00E24763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11EF" w14:textId="349F319C" w:rsidR="00E24763" w:rsidRPr="00E24763" w:rsidRDefault="00E24763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24763">
              <w:rPr>
                <w:rFonts w:eastAsia="Arial Unicode MS" w:cs="Arial"/>
                <w:szCs w:val="18"/>
                <w:lang w:eastAsia="ar-SA"/>
              </w:rPr>
              <w:t>Revision of S1-223122.</w:t>
            </w:r>
          </w:p>
        </w:tc>
      </w:tr>
      <w:tr w:rsidR="00237551" w:rsidRPr="00A75C05" w14:paraId="7A09027D" w14:textId="77777777" w:rsidTr="00D54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DB6218" w14:textId="77777777" w:rsidR="00237551" w:rsidRPr="00D54ACF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54A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4F0211" w14:textId="77777777" w:rsidR="00237551" w:rsidRPr="00D54ACF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5" w:history="1">
              <w:r w:rsidR="00237551" w:rsidRPr="00D54AC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0F2DBB" w14:textId="77777777" w:rsidR="00237551" w:rsidRPr="00D54ACF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4ACF">
              <w:rPr>
                <w:rFonts w:eastAsia="Times New Roman"/>
                <w:szCs w:val="18"/>
                <w:lang w:eastAsia="ar-SA"/>
              </w:rPr>
              <w:t>BUPT, China Mobile, CATT, 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5A1376" w14:textId="77777777" w:rsidR="00237551" w:rsidRPr="00D54ACF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4ACF">
              <w:rPr>
                <w:rFonts w:eastAsia="Times New Roman"/>
                <w:szCs w:val="18"/>
                <w:lang w:eastAsia="ar-SA"/>
              </w:rPr>
              <w:t>Use case on privacy protection of sensing measurement process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A95602" w14:textId="2DBF9B51" w:rsidR="00237551" w:rsidRPr="00D54ACF" w:rsidRDefault="00D54ACF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4ACF">
              <w:rPr>
                <w:rFonts w:eastAsia="Times New Roman" w:cs="Arial"/>
                <w:szCs w:val="18"/>
                <w:lang w:eastAsia="ar-SA"/>
              </w:rPr>
              <w:t>Revised to S1-223345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550CA" w14:textId="77777777" w:rsidR="00237551" w:rsidRPr="00D54ACF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54ACF" w:rsidRPr="00A75C05" w14:paraId="5C0F90AF" w14:textId="77777777" w:rsidTr="000B26F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189A" w14:textId="445BE097" w:rsidR="00D54ACF" w:rsidRPr="00D54ACF" w:rsidRDefault="00D54ACF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54A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760F" w14:textId="04DE28E7" w:rsidR="00D54ACF" w:rsidRPr="00D54ACF" w:rsidRDefault="005F47F9" w:rsidP="00D54ACF">
            <w:pPr>
              <w:snapToGrid w:val="0"/>
              <w:spacing w:after="0" w:line="240" w:lineRule="auto"/>
            </w:pPr>
            <w:hyperlink r:id="rId46" w:history="1">
              <w:r w:rsidR="00D54ACF" w:rsidRPr="00D54ACF">
                <w:rPr>
                  <w:rStyle w:val="Hyperlink"/>
                  <w:rFonts w:cs="Arial"/>
                  <w:color w:val="auto"/>
                </w:rPr>
                <w:t>S1-223345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ED413" w14:textId="7B1E85E0" w:rsidR="00D54ACF" w:rsidRPr="00D54ACF" w:rsidRDefault="00D54ACF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4ACF">
              <w:rPr>
                <w:rFonts w:eastAsia="Times New Roman"/>
                <w:szCs w:val="18"/>
                <w:lang w:eastAsia="ar-SA"/>
              </w:rPr>
              <w:t>BUPT, China Mobile, CATT, 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AA056" w14:textId="5D02D29E" w:rsidR="00D54ACF" w:rsidRPr="00D54ACF" w:rsidRDefault="00D54ACF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4ACF">
              <w:rPr>
                <w:rFonts w:eastAsia="Times New Roman"/>
                <w:szCs w:val="18"/>
                <w:lang w:eastAsia="ar-SA"/>
              </w:rPr>
              <w:t>Use case on privacy protection of sensing measurement process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5EF5D" w14:textId="77777777" w:rsidR="00D54ACF" w:rsidRPr="00D54ACF" w:rsidRDefault="00D54ACF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D27A" w14:textId="77777777" w:rsidR="00D54ACF" w:rsidRDefault="00D54ACF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4ACF">
              <w:rPr>
                <w:rFonts w:eastAsia="Arial Unicode MS" w:cs="Arial"/>
                <w:szCs w:val="18"/>
                <w:lang w:eastAsia="ar-SA"/>
              </w:rPr>
              <w:t>Revision of S1-223143.</w:t>
            </w:r>
          </w:p>
          <w:p w14:paraId="65DCA0BE" w14:textId="3ED7B8AE" w:rsidR="00D54ACF" w:rsidRPr="00D54ACF" w:rsidRDefault="00D54ACF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Try to integrate into security considerations.</w:t>
            </w:r>
          </w:p>
        </w:tc>
      </w:tr>
      <w:tr w:rsidR="00237551" w:rsidRPr="00A75C05" w14:paraId="2C9BA3E6" w14:textId="77777777" w:rsidTr="000B26F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15C96" w14:textId="77777777" w:rsidR="00237551" w:rsidRPr="000B26F3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B26F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39C4FB" w14:textId="77777777" w:rsidR="00237551" w:rsidRPr="000B26F3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7" w:history="1">
              <w:r w:rsidR="00237551" w:rsidRPr="000B26F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468688" w14:textId="77777777" w:rsidR="00237551" w:rsidRPr="000B26F3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B26F3">
              <w:rPr>
                <w:rFonts w:eastAsia="Times New Roman"/>
                <w:szCs w:val="18"/>
                <w:lang w:eastAsia="ar-SA"/>
              </w:rPr>
              <w:t>BUPT, China Mobile, CATT, 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A3F5D5" w14:textId="77777777" w:rsidR="00237551" w:rsidRPr="000B26F3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B26F3">
              <w:rPr>
                <w:rFonts w:eastAsia="Times New Roman"/>
                <w:szCs w:val="18"/>
                <w:lang w:eastAsia="ar-SA"/>
              </w:rPr>
              <w:t>Use case on confidentiality and integrity protection for coordinated 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1AD1D5" w14:textId="61AFF4D2" w:rsidR="00237551" w:rsidRPr="000B26F3" w:rsidRDefault="000B26F3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26F3">
              <w:rPr>
                <w:rFonts w:eastAsia="Times New Roman" w:cs="Arial"/>
                <w:szCs w:val="18"/>
                <w:lang w:eastAsia="ar-SA"/>
              </w:rPr>
              <w:t>Revised to S1-223347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0AFF9" w14:textId="77777777" w:rsidR="00237551" w:rsidRPr="000B26F3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B26F3" w:rsidRPr="00A75C05" w14:paraId="11F47656" w14:textId="77777777" w:rsidTr="000B26F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9297" w14:textId="16B25AB6" w:rsidR="000B26F3" w:rsidRPr="000B26F3" w:rsidRDefault="000B26F3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B26F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5ABD" w14:textId="53102B8D" w:rsidR="000B26F3" w:rsidRPr="000B26F3" w:rsidRDefault="005F47F9" w:rsidP="00D54ACF">
            <w:pPr>
              <w:snapToGrid w:val="0"/>
              <w:spacing w:after="0" w:line="240" w:lineRule="auto"/>
            </w:pPr>
            <w:hyperlink r:id="rId48" w:history="1">
              <w:r w:rsidR="000B26F3" w:rsidRPr="000B26F3">
                <w:rPr>
                  <w:rStyle w:val="Hyperlink"/>
                  <w:rFonts w:cs="Arial"/>
                  <w:color w:val="auto"/>
                </w:rPr>
                <w:t>S1-223347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1BAC2" w14:textId="5D67ACC8" w:rsidR="000B26F3" w:rsidRPr="000B26F3" w:rsidRDefault="000B26F3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B26F3">
              <w:rPr>
                <w:rFonts w:eastAsia="Times New Roman"/>
                <w:szCs w:val="18"/>
                <w:lang w:eastAsia="ar-SA"/>
              </w:rPr>
              <w:t>BUPT, China Mobile, CATT, 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68F5D" w14:textId="6D5C62F3" w:rsidR="000B26F3" w:rsidRPr="000B26F3" w:rsidRDefault="000B26F3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B26F3">
              <w:rPr>
                <w:rFonts w:eastAsia="Times New Roman"/>
                <w:szCs w:val="18"/>
                <w:lang w:eastAsia="ar-SA"/>
              </w:rPr>
              <w:t>Use case on confidentiality and integrity protection for coordinated 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6ADB6" w14:textId="77777777" w:rsidR="000B26F3" w:rsidRPr="000B26F3" w:rsidRDefault="000B26F3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1189" w14:textId="6A6C723E" w:rsidR="000B26F3" w:rsidRPr="000B26F3" w:rsidRDefault="000B26F3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26F3">
              <w:rPr>
                <w:rFonts w:eastAsia="Arial Unicode MS" w:cs="Arial"/>
                <w:szCs w:val="18"/>
                <w:lang w:eastAsia="ar-SA"/>
              </w:rPr>
              <w:t>Revision of S1-223145.</w:t>
            </w:r>
          </w:p>
        </w:tc>
      </w:tr>
      <w:tr w:rsidR="00237551" w:rsidRPr="00A75C05" w14:paraId="64659DE7" w14:textId="77777777" w:rsidTr="00341B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B6A1F" w14:textId="77777777" w:rsidR="00237551" w:rsidRPr="00341B1A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41B1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531C1E" w14:textId="77777777" w:rsidR="00237551" w:rsidRPr="00341B1A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9" w:history="1">
              <w:r w:rsidR="00237551" w:rsidRPr="00341B1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6A5576" w14:textId="77777777" w:rsidR="00237551" w:rsidRPr="00341B1A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41B1A">
              <w:rPr>
                <w:rFonts w:eastAsia="Times New Roman"/>
                <w:szCs w:val="18"/>
                <w:lang w:eastAsia="ar-SA"/>
              </w:rPr>
              <w:t>ZTE, 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5D49EF" w14:textId="77777777" w:rsidR="00237551" w:rsidRPr="00341B1A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41B1A">
              <w:rPr>
                <w:rFonts w:eastAsia="Times New Roman"/>
                <w:szCs w:val="18"/>
                <w:lang w:eastAsia="ar-SA"/>
              </w:rPr>
              <w:t>new UC: AMR collision avoidance in smart factories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A4D43" w14:textId="623F665A" w:rsidR="00237551" w:rsidRPr="00341B1A" w:rsidRDefault="00341B1A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1B1A">
              <w:rPr>
                <w:rFonts w:eastAsia="Times New Roman" w:cs="Arial"/>
                <w:szCs w:val="18"/>
                <w:lang w:eastAsia="ar-SA"/>
              </w:rPr>
              <w:t>Revised to S1-223346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A2CB7F" w14:textId="77777777" w:rsidR="00237551" w:rsidRPr="00341B1A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41B1A" w:rsidRPr="00A75C05" w14:paraId="61C738FF" w14:textId="77777777" w:rsidTr="00573EE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BD2C" w14:textId="384C0AA2" w:rsidR="00341B1A" w:rsidRPr="00341B1A" w:rsidRDefault="00341B1A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41B1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00D7D" w14:textId="5AAD522E" w:rsidR="00341B1A" w:rsidRPr="00341B1A" w:rsidRDefault="005F47F9" w:rsidP="00D54ACF">
            <w:pPr>
              <w:snapToGrid w:val="0"/>
              <w:spacing w:after="0" w:line="240" w:lineRule="auto"/>
            </w:pPr>
            <w:hyperlink r:id="rId50" w:history="1">
              <w:r w:rsidR="00341B1A" w:rsidRPr="00341B1A">
                <w:rPr>
                  <w:rStyle w:val="Hyperlink"/>
                  <w:rFonts w:cs="Arial"/>
                  <w:color w:val="auto"/>
                </w:rPr>
                <w:t>S1-223346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3959" w14:textId="35A34167" w:rsidR="00341B1A" w:rsidRPr="00341B1A" w:rsidRDefault="00341B1A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41B1A">
              <w:rPr>
                <w:rFonts w:eastAsia="Times New Roman"/>
                <w:szCs w:val="18"/>
                <w:lang w:eastAsia="ar-SA"/>
              </w:rPr>
              <w:t>ZTE, 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C301" w14:textId="5310E31C" w:rsidR="00341B1A" w:rsidRPr="00341B1A" w:rsidRDefault="00341B1A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41B1A">
              <w:rPr>
                <w:rFonts w:eastAsia="Times New Roman"/>
                <w:szCs w:val="18"/>
                <w:lang w:eastAsia="ar-SA"/>
              </w:rPr>
              <w:t>new UC: AMR collision avoidance in smart factories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BD5A1" w14:textId="77777777" w:rsidR="00341B1A" w:rsidRPr="00341B1A" w:rsidRDefault="00341B1A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F5A47" w14:textId="32E27B5C" w:rsidR="00341B1A" w:rsidRPr="00341B1A" w:rsidRDefault="00341B1A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41B1A">
              <w:rPr>
                <w:rFonts w:eastAsia="Arial Unicode MS" w:cs="Arial"/>
                <w:szCs w:val="18"/>
                <w:lang w:eastAsia="ar-SA"/>
              </w:rPr>
              <w:t>Revision of S1-223147.</w:t>
            </w:r>
          </w:p>
        </w:tc>
      </w:tr>
      <w:tr w:rsidR="00237551" w:rsidRPr="00A75C05" w14:paraId="7473B5EF" w14:textId="77777777" w:rsidTr="00C367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78DCC" w14:textId="77777777" w:rsidR="00237551" w:rsidRPr="00573EE2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73EE2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B78DA6" w14:textId="77777777" w:rsidR="00237551" w:rsidRPr="00573EE2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1" w:history="1">
              <w:r w:rsidR="00237551" w:rsidRPr="00573EE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C1D82C" w14:textId="77777777" w:rsidR="00237551" w:rsidRPr="00573EE2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73EE2">
              <w:rPr>
                <w:rFonts w:eastAsia="Times New Roman"/>
                <w:szCs w:val="18"/>
                <w:lang w:eastAsia="ar-SA"/>
              </w:rPr>
              <w:t>NTT DOCOMO, NTT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8ED2AB" w14:textId="77777777" w:rsidR="00237551" w:rsidRPr="00573EE2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73EE2">
              <w:rPr>
                <w:rFonts w:eastAsia="Times New Roman"/>
                <w:szCs w:val="18"/>
                <w:lang w:eastAsia="ar-SA"/>
              </w:rPr>
              <w:t>Pseudo-CR on Use case on HAPS maritime surveillance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34DD49" w14:textId="133F20A3" w:rsidR="00237551" w:rsidRPr="00573EE2" w:rsidRDefault="00573EE2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3EE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A1A67" w14:textId="77777777" w:rsidR="00237551" w:rsidRPr="00573EE2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551" w:rsidRPr="00A75C05" w14:paraId="48453530" w14:textId="77777777" w:rsidTr="00C367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178DD5" w14:textId="77777777" w:rsidR="00237551" w:rsidRPr="00C36756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67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A8EF89" w14:textId="77777777" w:rsidR="00237551" w:rsidRPr="00C36756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2" w:history="1">
              <w:r w:rsidR="00237551" w:rsidRPr="00C3675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FA155E" w14:textId="77777777" w:rsidR="00237551" w:rsidRPr="00C36756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36756">
              <w:rPr>
                <w:rFonts w:eastAsia="Times New Roman"/>
                <w:szCs w:val="18"/>
                <w:lang w:eastAsia="ar-SA"/>
              </w:rPr>
              <w:t>NTT DOCOMO, NTT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126C47" w14:textId="77777777" w:rsidR="00237551" w:rsidRPr="00C36756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36756">
              <w:rPr>
                <w:rFonts w:eastAsia="Times New Roman"/>
                <w:szCs w:val="18"/>
                <w:lang w:eastAsia="ar-SA"/>
              </w:rPr>
              <w:t>Pseudo-CR on Full tracking for immersive experience in Metaverse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D08AF4" w14:textId="09EDBCC0" w:rsidR="00237551" w:rsidRPr="00C36756" w:rsidRDefault="00C36756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6756">
              <w:rPr>
                <w:rFonts w:eastAsia="Times New Roman" w:cs="Arial"/>
                <w:szCs w:val="18"/>
                <w:lang w:eastAsia="ar-SA"/>
              </w:rPr>
              <w:t>Revised to S1-223483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F7E18" w14:textId="77777777" w:rsidR="00237551" w:rsidRPr="00C36756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6756" w:rsidRPr="00A75C05" w14:paraId="26D64017" w14:textId="77777777" w:rsidTr="00C367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3EDA5" w14:textId="37E91003" w:rsidR="00C36756" w:rsidRPr="00C36756" w:rsidRDefault="00C36756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67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AF66" w14:textId="0A0C5085" w:rsidR="00C36756" w:rsidRPr="00C36756" w:rsidRDefault="005F47F9" w:rsidP="00D54ACF">
            <w:pPr>
              <w:snapToGrid w:val="0"/>
              <w:spacing w:after="0" w:line="240" w:lineRule="auto"/>
            </w:pPr>
            <w:hyperlink r:id="rId53" w:history="1">
              <w:r w:rsidR="00C36756" w:rsidRPr="00C36756">
                <w:rPr>
                  <w:rStyle w:val="Hyperlink"/>
                  <w:rFonts w:cs="Arial"/>
                  <w:color w:val="auto"/>
                </w:rPr>
                <w:t>S1-223483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5E1CD" w14:textId="459AF907" w:rsidR="00C36756" w:rsidRPr="00C36756" w:rsidRDefault="00C36756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36756">
              <w:rPr>
                <w:rFonts w:eastAsia="Times New Roman"/>
                <w:szCs w:val="18"/>
                <w:lang w:eastAsia="ar-SA"/>
              </w:rPr>
              <w:t>NTT DOCOMO, NTT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45827" w14:textId="65505948" w:rsidR="00C36756" w:rsidRPr="00C36756" w:rsidRDefault="00C36756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36756">
              <w:rPr>
                <w:rFonts w:eastAsia="Times New Roman"/>
                <w:szCs w:val="18"/>
                <w:lang w:eastAsia="ar-SA"/>
              </w:rPr>
              <w:t>Pseudo-CR on Full tracking for immersive experience in Metaverse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6B279" w14:textId="77777777" w:rsidR="00C36756" w:rsidRPr="00C36756" w:rsidRDefault="00C36756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B1C9" w14:textId="0465848E" w:rsidR="00C36756" w:rsidRPr="00C36756" w:rsidRDefault="00C36756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36756">
              <w:rPr>
                <w:rFonts w:eastAsia="Arial Unicode MS" w:cs="Arial"/>
                <w:szCs w:val="18"/>
                <w:lang w:eastAsia="ar-SA"/>
              </w:rPr>
              <w:t>Revision of S1-223149.</w:t>
            </w:r>
          </w:p>
        </w:tc>
      </w:tr>
      <w:tr w:rsidR="00B37667" w:rsidRPr="00A75C05" w14:paraId="2DDB994E" w14:textId="77777777" w:rsidTr="00A955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85C36" w14:textId="77777777" w:rsidR="00B37667" w:rsidRPr="00A955BB" w:rsidRDefault="00B37667" w:rsidP="001E294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55B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B6323A" w14:textId="77777777" w:rsidR="00B37667" w:rsidRPr="00A955BB" w:rsidRDefault="005F47F9" w:rsidP="001E294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4" w:history="1">
              <w:r w:rsidR="00B37667" w:rsidRPr="00A955B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B18DCB" w14:textId="77777777" w:rsidR="00B37667" w:rsidRPr="00A955BB" w:rsidRDefault="00B37667" w:rsidP="001E294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955BB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9A3D4" w14:textId="77777777" w:rsidR="00B37667" w:rsidRPr="00A955BB" w:rsidRDefault="00B37667" w:rsidP="001E294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955BB">
              <w:rPr>
                <w:rFonts w:eastAsia="Times New Roman"/>
                <w:szCs w:val="18"/>
                <w:lang w:eastAsia="ar-SA"/>
              </w:rPr>
              <w:t>Use case on roaming for sensing service of sports monitoring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EB1E4" w14:textId="2BF5D95E" w:rsidR="00B37667" w:rsidRPr="00A955BB" w:rsidRDefault="00A955BB" w:rsidP="001E294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55BB">
              <w:rPr>
                <w:rFonts w:eastAsia="Times New Roman" w:cs="Arial"/>
                <w:szCs w:val="18"/>
                <w:lang w:eastAsia="ar-SA"/>
              </w:rPr>
              <w:t>Revised to S1-223348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6B4250" w14:textId="77777777" w:rsidR="00B37667" w:rsidRPr="00A955BB" w:rsidRDefault="00B37667" w:rsidP="001E294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55BB">
              <w:rPr>
                <w:rFonts w:eastAsia="Arial Unicode MS" w:cs="Arial"/>
                <w:szCs w:val="18"/>
                <w:lang w:eastAsia="ar-SA"/>
              </w:rPr>
              <w:t>Moved from 7.2</w:t>
            </w:r>
          </w:p>
        </w:tc>
      </w:tr>
      <w:tr w:rsidR="00A955BB" w:rsidRPr="00A75C05" w14:paraId="1526D6FE" w14:textId="77777777" w:rsidTr="00A955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9B1BC" w14:textId="2F7306EF" w:rsidR="00A955BB" w:rsidRPr="00A955BB" w:rsidRDefault="00A955BB" w:rsidP="001E294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55B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66B2" w14:textId="4BBB3737" w:rsidR="00A955BB" w:rsidRPr="00A955BB" w:rsidRDefault="005F47F9" w:rsidP="001E294C">
            <w:pPr>
              <w:snapToGrid w:val="0"/>
              <w:spacing w:after="0" w:line="240" w:lineRule="auto"/>
            </w:pPr>
            <w:hyperlink r:id="rId55" w:history="1">
              <w:r w:rsidR="00A955BB" w:rsidRPr="00A955BB">
                <w:rPr>
                  <w:rStyle w:val="Hyperlink"/>
                  <w:rFonts w:cs="Arial"/>
                  <w:color w:val="auto"/>
                </w:rPr>
                <w:t>S1-223348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475A3" w14:textId="76A0F913" w:rsidR="00A955BB" w:rsidRPr="00A955BB" w:rsidRDefault="00A955BB" w:rsidP="001E294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955BB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19FD1" w14:textId="18804890" w:rsidR="00A955BB" w:rsidRPr="00A955BB" w:rsidRDefault="00A955BB" w:rsidP="001E294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955BB">
              <w:rPr>
                <w:rFonts w:eastAsia="Times New Roman"/>
                <w:szCs w:val="18"/>
                <w:lang w:eastAsia="ar-SA"/>
              </w:rPr>
              <w:t>Use case on roaming for sensing service of sports monitoring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F835" w14:textId="77777777" w:rsidR="00A955BB" w:rsidRPr="00A955BB" w:rsidRDefault="00A955BB" w:rsidP="001E294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97268" w14:textId="5FFC6CF5" w:rsidR="00A955BB" w:rsidRDefault="00A955BB" w:rsidP="001E294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55BB">
              <w:rPr>
                <w:rFonts w:eastAsia="Arial Unicode MS" w:cs="Arial"/>
                <w:i/>
                <w:szCs w:val="18"/>
                <w:lang w:eastAsia="ar-SA"/>
              </w:rPr>
              <w:t>Moved from 7.2</w:t>
            </w:r>
          </w:p>
          <w:p w14:paraId="7E9AD694" w14:textId="6ADDC5C8" w:rsidR="00A955BB" w:rsidRPr="00A955BB" w:rsidRDefault="00A955BB" w:rsidP="001E294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55BB">
              <w:rPr>
                <w:rFonts w:eastAsia="Arial Unicode MS" w:cs="Arial"/>
                <w:szCs w:val="18"/>
                <w:lang w:eastAsia="ar-SA"/>
              </w:rPr>
              <w:t>Revision of S1-223159.</w:t>
            </w:r>
          </w:p>
        </w:tc>
      </w:tr>
      <w:tr w:rsidR="00237551" w:rsidRPr="00A75C05" w14:paraId="20D08C99" w14:textId="77777777" w:rsidTr="00A955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63D71" w14:textId="77777777" w:rsidR="00237551" w:rsidRPr="00A955BB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55B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3FEB12" w14:textId="77777777" w:rsidR="00237551" w:rsidRPr="00A955BB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6" w:history="1">
              <w:r w:rsidR="00237551" w:rsidRPr="00A955B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9F546" w14:textId="77777777" w:rsidR="00237551" w:rsidRPr="00A955BB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955BB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B328D8" w14:textId="77777777" w:rsidR="00237551" w:rsidRPr="00A955BB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955BB">
              <w:rPr>
                <w:rFonts w:eastAsia="Times New Roman"/>
                <w:szCs w:val="18"/>
                <w:lang w:eastAsia="ar-SA"/>
              </w:rPr>
              <w:t>Use case of gesture recognition in smart home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32929B" w14:textId="702E6F7C" w:rsidR="00237551" w:rsidRPr="00A955BB" w:rsidRDefault="00A955BB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55BB">
              <w:rPr>
                <w:rFonts w:eastAsia="Times New Roman" w:cs="Arial"/>
                <w:szCs w:val="18"/>
                <w:lang w:eastAsia="ar-SA"/>
              </w:rPr>
              <w:t>Revised to S1-223349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2EF743" w14:textId="77777777" w:rsidR="00237551" w:rsidRPr="00A955BB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955BB" w:rsidRPr="00A75C05" w14:paraId="5057A045" w14:textId="77777777" w:rsidTr="006973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DD780" w14:textId="2409743C" w:rsidR="00A955BB" w:rsidRPr="00A955BB" w:rsidRDefault="00A955BB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55B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FF98" w14:textId="420FAA3F" w:rsidR="00A955BB" w:rsidRPr="00A955BB" w:rsidRDefault="005F47F9" w:rsidP="00D54ACF">
            <w:pPr>
              <w:snapToGrid w:val="0"/>
              <w:spacing w:after="0" w:line="240" w:lineRule="auto"/>
            </w:pPr>
            <w:hyperlink r:id="rId57" w:history="1">
              <w:r w:rsidR="00A955BB" w:rsidRPr="00A955BB">
                <w:rPr>
                  <w:rStyle w:val="Hyperlink"/>
                  <w:rFonts w:cs="Arial"/>
                  <w:color w:val="auto"/>
                </w:rPr>
                <w:t>S1-223349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A6FF7" w14:textId="0891D280" w:rsidR="00A955BB" w:rsidRPr="00A955BB" w:rsidRDefault="00A955BB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955BB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6396A" w14:textId="5D453BA2" w:rsidR="00A955BB" w:rsidRPr="00A955BB" w:rsidRDefault="00A955BB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955BB">
              <w:rPr>
                <w:rFonts w:eastAsia="Times New Roman"/>
                <w:szCs w:val="18"/>
                <w:lang w:eastAsia="ar-SA"/>
              </w:rPr>
              <w:t>Use case of gesture recognition in smart home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55387" w14:textId="77777777" w:rsidR="00A955BB" w:rsidRPr="00A955BB" w:rsidRDefault="00A955BB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287A" w14:textId="4CAC49A3" w:rsidR="00A955BB" w:rsidRPr="00A955BB" w:rsidRDefault="00A955BB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55BB">
              <w:rPr>
                <w:rFonts w:eastAsia="Arial Unicode MS" w:cs="Arial"/>
                <w:szCs w:val="18"/>
                <w:lang w:eastAsia="ar-SA"/>
              </w:rPr>
              <w:t>Revision of S1-223170.</w:t>
            </w:r>
          </w:p>
        </w:tc>
      </w:tr>
      <w:tr w:rsidR="00237551" w:rsidRPr="00A75C05" w14:paraId="33EA10D3" w14:textId="77777777" w:rsidTr="006973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AE9974" w14:textId="77777777" w:rsidR="00237551" w:rsidRPr="00697353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9735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41E91B" w14:textId="77777777" w:rsidR="00237551" w:rsidRPr="00697353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8" w:history="1">
              <w:r w:rsidR="00237551" w:rsidRPr="0069735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98954A" w14:textId="77777777" w:rsidR="00237551" w:rsidRPr="00697353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97353">
              <w:rPr>
                <w:rFonts w:eastAsia="Times New Roman"/>
                <w:szCs w:val="18"/>
                <w:lang w:eastAsia="ar-SA"/>
              </w:rPr>
              <w:t xml:space="preserve">TOYOTA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A401B0" w14:textId="77777777" w:rsidR="00237551" w:rsidRPr="00697353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97353">
              <w:rPr>
                <w:rFonts w:eastAsia="Times New Roman"/>
                <w:szCs w:val="18"/>
                <w:lang w:eastAsia="ar-SA"/>
              </w:rPr>
              <w:t>TR22.837 – A new use case on UE identification for coordinated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E1938F" w14:textId="73C36265" w:rsidR="00237551" w:rsidRPr="00697353" w:rsidRDefault="00697353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7353">
              <w:rPr>
                <w:rFonts w:eastAsia="Times New Roman" w:cs="Arial"/>
                <w:szCs w:val="18"/>
                <w:lang w:eastAsia="ar-SA"/>
              </w:rPr>
              <w:t>Revised to S1-223350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E68786" w14:textId="77777777" w:rsidR="00237551" w:rsidRPr="00697353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7353" w:rsidRPr="00A75C05" w14:paraId="617D128A" w14:textId="77777777" w:rsidTr="001E29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27F85" w14:textId="300AE3B8" w:rsidR="00697353" w:rsidRPr="00697353" w:rsidRDefault="00697353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9735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2E0AA" w14:textId="3F7BDF11" w:rsidR="00697353" w:rsidRPr="00697353" w:rsidRDefault="005F47F9" w:rsidP="00D54ACF">
            <w:pPr>
              <w:snapToGrid w:val="0"/>
              <w:spacing w:after="0" w:line="240" w:lineRule="auto"/>
            </w:pPr>
            <w:hyperlink r:id="rId59" w:history="1">
              <w:r w:rsidR="00697353" w:rsidRPr="00697353">
                <w:rPr>
                  <w:rStyle w:val="Hyperlink"/>
                  <w:rFonts w:cs="Arial"/>
                  <w:color w:val="auto"/>
                </w:rPr>
                <w:t>S1-223350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1C150" w14:textId="40D8C444" w:rsidR="00697353" w:rsidRPr="00697353" w:rsidRDefault="00697353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97353">
              <w:rPr>
                <w:rFonts w:eastAsia="Times New Roman"/>
                <w:szCs w:val="18"/>
                <w:lang w:eastAsia="ar-SA"/>
              </w:rPr>
              <w:t xml:space="preserve">TOYOTA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1CEBD" w14:textId="56EE3D31" w:rsidR="00697353" w:rsidRPr="00697353" w:rsidRDefault="00697353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97353">
              <w:rPr>
                <w:rFonts w:eastAsia="Times New Roman"/>
                <w:szCs w:val="18"/>
                <w:lang w:eastAsia="ar-SA"/>
              </w:rPr>
              <w:t>TR22.837 – A new use case on UE identification for coordinated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4F6BC" w14:textId="77777777" w:rsidR="00697353" w:rsidRPr="00697353" w:rsidRDefault="00697353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A6E7A" w14:textId="163D1845" w:rsidR="00697353" w:rsidRPr="00697353" w:rsidRDefault="00697353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7353">
              <w:rPr>
                <w:rFonts w:eastAsia="Arial Unicode MS" w:cs="Arial"/>
                <w:szCs w:val="18"/>
                <w:lang w:eastAsia="ar-SA"/>
              </w:rPr>
              <w:t>Revision of S1-223188.</w:t>
            </w:r>
          </w:p>
        </w:tc>
      </w:tr>
      <w:tr w:rsidR="00237551" w:rsidRPr="00A75C05" w14:paraId="05D643B7" w14:textId="77777777" w:rsidTr="001E29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942CEB" w14:textId="77777777" w:rsidR="00237551" w:rsidRPr="001E294C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29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8C0B0A" w14:textId="77777777" w:rsidR="00237551" w:rsidRPr="001E294C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0" w:history="1">
              <w:r w:rsidR="00237551" w:rsidRPr="001E294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0460A" w14:textId="77777777" w:rsidR="00237551" w:rsidRPr="001E294C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E294C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DBCB72" w14:textId="77777777" w:rsidR="00237551" w:rsidRPr="001E294C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E294C">
              <w:rPr>
                <w:rFonts w:eastAsia="Times New Roman"/>
                <w:szCs w:val="18"/>
                <w:lang w:eastAsia="ar-SA"/>
              </w:rPr>
              <w:t>New use case on privacy protection of sensing target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1897C7" w14:textId="12E8966F" w:rsidR="00237551" w:rsidRPr="001E294C" w:rsidRDefault="001E294C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294C">
              <w:rPr>
                <w:rFonts w:eastAsia="Times New Roman" w:cs="Arial"/>
                <w:szCs w:val="18"/>
                <w:lang w:eastAsia="ar-SA"/>
              </w:rPr>
              <w:t>Revised to S1-223351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36C16" w14:textId="77777777" w:rsidR="00237551" w:rsidRPr="001E294C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294C" w:rsidRPr="00A75C05" w14:paraId="4BA17877" w14:textId="77777777" w:rsidTr="002C4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659E" w14:textId="57FDC275" w:rsidR="001E294C" w:rsidRPr="001E294C" w:rsidRDefault="001E294C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29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048B8" w14:textId="64441703" w:rsidR="001E294C" w:rsidRPr="001E294C" w:rsidRDefault="005F47F9" w:rsidP="00D54ACF">
            <w:pPr>
              <w:snapToGrid w:val="0"/>
              <w:spacing w:after="0" w:line="240" w:lineRule="auto"/>
            </w:pPr>
            <w:hyperlink r:id="rId61" w:history="1">
              <w:r w:rsidR="001E294C" w:rsidRPr="001E294C">
                <w:rPr>
                  <w:rStyle w:val="Hyperlink"/>
                  <w:rFonts w:cs="Arial"/>
                  <w:color w:val="auto"/>
                </w:rPr>
                <w:t>S1-223351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B174" w14:textId="24433B8E" w:rsidR="001E294C" w:rsidRPr="001E294C" w:rsidRDefault="001E294C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E294C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9DA9" w14:textId="42508363" w:rsidR="001E294C" w:rsidRPr="001E294C" w:rsidRDefault="001E294C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E294C">
              <w:rPr>
                <w:rFonts w:eastAsia="Times New Roman"/>
                <w:szCs w:val="18"/>
                <w:lang w:eastAsia="ar-SA"/>
              </w:rPr>
              <w:t>New use case on privacy protection of sensing target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3332A" w14:textId="77777777" w:rsidR="001E294C" w:rsidRPr="001E294C" w:rsidRDefault="001E294C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92C5" w14:textId="0C975276" w:rsidR="001E294C" w:rsidRPr="001E294C" w:rsidRDefault="001E294C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294C">
              <w:rPr>
                <w:rFonts w:eastAsia="Arial Unicode MS" w:cs="Arial"/>
                <w:szCs w:val="18"/>
                <w:lang w:eastAsia="ar-SA"/>
              </w:rPr>
              <w:t>Revision of S1-223192.</w:t>
            </w:r>
          </w:p>
        </w:tc>
      </w:tr>
      <w:tr w:rsidR="00237551" w:rsidRPr="00A75C05" w14:paraId="259963CB" w14:textId="77777777" w:rsidTr="002C4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06E0B" w14:textId="77777777" w:rsidR="00237551" w:rsidRPr="002C4E4E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C4E4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BA5611" w14:textId="77777777" w:rsidR="00237551" w:rsidRPr="002C4E4E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2" w:history="1">
              <w:r w:rsidR="00237551" w:rsidRPr="002C4E4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49B3F" w14:textId="77777777" w:rsidR="00237551" w:rsidRPr="002C4E4E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4E4E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44AE41" w14:textId="77777777" w:rsidR="00237551" w:rsidRPr="002C4E4E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4E4E">
              <w:rPr>
                <w:rFonts w:eastAsia="Times New Roman"/>
                <w:szCs w:val="18"/>
                <w:lang w:eastAsia="ar-SA"/>
              </w:rPr>
              <w:t>New use case on sensing assisted high-definition map construction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DDE2CF" w14:textId="61C63788" w:rsidR="00237551" w:rsidRPr="002C4E4E" w:rsidRDefault="002C4E4E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4E4E">
              <w:rPr>
                <w:rFonts w:eastAsia="Times New Roman" w:cs="Arial"/>
                <w:szCs w:val="18"/>
                <w:lang w:eastAsia="ar-SA"/>
              </w:rPr>
              <w:t>Revised to S1-223487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52E7F5" w14:textId="77777777" w:rsidR="00237551" w:rsidRPr="002C4E4E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C4E4E" w:rsidRPr="00A75C05" w14:paraId="66B95251" w14:textId="77777777" w:rsidTr="007E4A3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25225" w14:textId="7DAC6E57" w:rsidR="002C4E4E" w:rsidRPr="002C4E4E" w:rsidRDefault="002C4E4E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C4E4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2FE0" w14:textId="6A0F2556" w:rsidR="002C4E4E" w:rsidRPr="002C4E4E" w:rsidRDefault="005F47F9" w:rsidP="00D54ACF">
            <w:pPr>
              <w:snapToGrid w:val="0"/>
              <w:spacing w:after="0" w:line="240" w:lineRule="auto"/>
            </w:pPr>
            <w:hyperlink r:id="rId63" w:history="1">
              <w:r w:rsidR="002C4E4E" w:rsidRPr="002C4E4E">
                <w:rPr>
                  <w:rStyle w:val="Hyperlink"/>
                  <w:rFonts w:cs="Arial"/>
                  <w:color w:val="auto"/>
                </w:rPr>
                <w:t>S1-223487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ADCB" w14:textId="52033382" w:rsidR="002C4E4E" w:rsidRPr="002C4E4E" w:rsidRDefault="002C4E4E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4E4E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23AE" w14:textId="5FDBEF8C" w:rsidR="002C4E4E" w:rsidRPr="002C4E4E" w:rsidRDefault="002C4E4E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4E4E">
              <w:rPr>
                <w:rFonts w:eastAsia="Times New Roman"/>
                <w:szCs w:val="18"/>
                <w:lang w:eastAsia="ar-SA"/>
              </w:rPr>
              <w:t>New use case on sensing assisted high-definition map construction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CA95F" w14:textId="77777777" w:rsidR="002C4E4E" w:rsidRPr="002C4E4E" w:rsidRDefault="002C4E4E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6F37" w14:textId="6E97D63F" w:rsidR="002C4E4E" w:rsidRPr="002C4E4E" w:rsidRDefault="002C4E4E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C4E4E">
              <w:rPr>
                <w:rFonts w:eastAsia="Arial Unicode MS" w:cs="Arial"/>
                <w:szCs w:val="18"/>
                <w:lang w:eastAsia="ar-SA"/>
              </w:rPr>
              <w:t>Revision of S1-223195.</w:t>
            </w:r>
          </w:p>
        </w:tc>
      </w:tr>
      <w:tr w:rsidR="00237551" w:rsidRPr="00A75C05" w14:paraId="321A09AE" w14:textId="77777777" w:rsidTr="007E4A3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628A8" w14:textId="77777777" w:rsidR="00237551" w:rsidRPr="007E4A3F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4A3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A27A92" w14:textId="77777777" w:rsidR="00237551" w:rsidRPr="007E4A3F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4" w:history="1">
              <w:r w:rsidR="00237551" w:rsidRPr="007E4A3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4D5BC" w14:textId="77777777" w:rsidR="00237551" w:rsidRPr="007E4A3F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E4A3F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84497" w14:textId="77777777" w:rsidR="00237551" w:rsidRPr="007E4A3F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E4A3F">
              <w:rPr>
                <w:rFonts w:eastAsia="Times New Roman"/>
                <w:szCs w:val="18"/>
                <w:lang w:eastAsia="ar-SA"/>
              </w:rPr>
              <w:t>New use case: Immersive experience based on 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FC5702" w14:textId="17F4E4B7" w:rsidR="00237551" w:rsidRPr="007E4A3F" w:rsidRDefault="007E4A3F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4A3F">
              <w:rPr>
                <w:rFonts w:eastAsia="Times New Roman" w:cs="Arial"/>
                <w:szCs w:val="18"/>
                <w:lang w:eastAsia="ar-SA"/>
              </w:rPr>
              <w:t>Revised to S1-223488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A2AED6" w14:textId="77777777" w:rsidR="00237551" w:rsidRPr="007E4A3F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4A3F" w:rsidRPr="00A75C05" w14:paraId="777B2F7C" w14:textId="77777777" w:rsidTr="00102E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A2856" w14:textId="68A83A08" w:rsidR="007E4A3F" w:rsidRPr="007E4A3F" w:rsidRDefault="007E4A3F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4A3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490E" w14:textId="562B9323" w:rsidR="007E4A3F" w:rsidRPr="007E4A3F" w:rsidRDefault="005F47F9" w:rsidP="00D54ACF">
            <w:pPr>
              <w:snapToGrid w:val="0"/>
              <w:spacing w:after="0" w:line="240" w:lineRule="auto"/>
            </w:pPr>
            <w:hyperlink r:id="rId65" w:history="1">
              <w:r w:rsidR="007E4A3F" w:rsidRPr="007E4A3F">
                <w:rPr>
                  <w:rStyle w:val="Hyperlink"/>
                  <w:rFonts w:cs="Arial"/>
                  <w:color w:val="auto"/>
                </w:rPr>
                <w:t>S1-223488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16172" w14:textId="76C82033" w:rsidR="007E4A3F" w:rsidRPr="007E4A3F" w:rsidRDefault="007E4A3F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E4A3F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43791" w14:textId="768841A8" w:rsidR="007E4A3F" w:rsidRPr="007E4A3F" w:rsidRDefault="007E4A3F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E4A3F">
              <w:rPr>
                <w:rFonts w:eastAsia="Times New Roman"/>
                <w:szCs w:val="18"/>
                <w:lang w:eastAsia="ar-SA"/>
              </w:rPr>
              <w:t>New use case: Immersive experience based on 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97C2" w14:textId="77777777" w:rsidR="007E4A3F" w:rsidRPr="007E4A3F" w:rsidRDefault="007E4A3F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BE66" w14:textId="4BD99F7B" w:rsidR="007E4A3F" w:rsidRPr="007E4A3F" w:rsidRDefault="007E4A3F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4A3F">
              <w:rPr>
                <w:rFonts w:eastAsia="Arial Unicode MS" w:cs="Arial"/>
                <w:szCs w:val="18"/>
                <w:lang w:eastAsia="ar-SA"/>
              </w:rPr>
              <w:t>Revision of S1-223200.</w:t>
            </w:r>
          </w:p>
        </w:tc>
      </w:tr>
      <w:tr w:rsidR="00237551" w:rsidRPr="00A75C05" w14:paraId="4F5B1583" w14:textId="77777777" w:rsidTr="00AE24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E7AB82" w14:textId="77777777" w:rsidR="00237551" w:rsidRPr="00102EF2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2EF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B8CDE" w14:textId="77777777" w:rsidR="00237551" w:rsidRPr="00102EF2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6" w:history="1">
              <w:r w:rsidR="00237551" w:rsidRPr="00102EF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47F731" w14:textId="77777777" w:rsidR="00237551" w:rsidRPr="00102EF2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2EF2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E2E4C7" w14:textId="77777777" w:rsidR="00237551" w:rsidRPr="00102EF2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2EF2">
              <w:rPr>
                <w:rFonts w:eastAsia="Times New Roman"/>
                <w:szCs w:val="18"/>
                <w:lang w:eastAsia="ar-SA"/>
              </w:rPr>
              <w:t>Use case on competition of sensing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6F4ED5" w14:textId="3C66F1E2" w:rsidR="00237551" w:rsidRPr="00102EF2" w:rsidRDefault="00102EF2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2EF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2FFF1E" w14:textId="77777777" w:rsidR="00237551" w:rsidRPr="00102EF2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551" w:rsidRPr="00A75C05" w14:paraId="35BE1814" w14:textId="77777777" w:rsidTr="00AE24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526D7" w14:textId="77777777" w:rsidR="00237551" w:rsidRPr="00AE24AB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E24A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007A9" w14:textId="77777777" w:rsidR="00237551" w:rsidRPr="00AE24AB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7" w:history="1">
              <w:r w:rsidR="00237551" w:rsidRPr="00AE24A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2941E" w14:textId="77777777" w:rsidR="00237551" w:rsidRPr="00AE24AB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E24AB">
              <w:rPr>
                <w:rFonts w:eastAsia="Times New Roman"/>
                <w:szCs w:val="18"/>
                <w:lang w:eastAsia="ar-SA"/>
              </w:rPr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2925CE" w14:textId="77777777" w:rsidR="00237551" w:rsidRPr="00AE24AB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E24AB">
              <w:rPr>
                <w:rFonts w:eastAsia="Times New Roman"/>
                <w:szCs w:val="18"/>
                <w:lang w:eastAsia="ar-SA"/>
              </w:rPr>
              <w:t>Use Case of UE-based 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9C37AF" w14:textId="5F4B85D3" w:rsidR="00237551" w:rsidRPr="00AE24AB" w:rsidRDefault="00AE24AB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24AB">
              <w:rPr>
                <w:rFonts w:eastAsia="Times New Roman" w:cs="Arial"/>
                <w:szCs w:val="18"/>
                <w:lang w:eastAsia="ar-SA"/>
              </w:rPr>
              <w:t>Revised to S1-223489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112B7D" w14:textId="77777777" w:rsidR="00237551" w:rsidRPr="00AE24AB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24AB" w:rsidRPr="00A75C05" w14:paraId="028EA092" w14:textId="77777777" w:rsidTr="00BB63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BD53C" w14:textId="56C53C77" w:rsidR="00AE24AB" w:rsidRPr="00AE24AB" w:rsidRDefault="00AE24AB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E24A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3A82" w14:textId="6F7D2D32" w:rsidR="00AE24AB" w:rsidRPr="00AE24AB" w:rsidRDefault="005F47F9" w:rsidP="00D54ACF">
            <w:pPr>
              <w:snapToGrid w:val="0"/>
              <w:spacing w:after="0" w:line="240" w:lineRule="auto"/>
            </w:pPr>
            <w:hyperlink r:id="rId68" w:history="1">
              <w:r w:rsidR="00AE24AB" w:rsidRPr="00AE24AB">
                <w:rPr>
                  <w:rStyle w:val="Hyperlink"/>
                  <w:rFonts w:cs="Arial"/>
                  <w:color w:val="auto"/>
                </w:rPr>
                <w:t>S1-223489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173A7" w14:textId="4919E2BA" w:rsidR="00AE24AB" w:rsidRPr="00AE24AB" w:rsidRDefault="00AE24AB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E24AB">
              <w:rPr>
                <w:rFonts w:eastAsia="Times New Roman"/>
                <w:szCs w:val="18"/>
                <w:lang w:eastAsia="ar-SA"/>
              </w:rPr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EB31F" w14:textId="011BDCC8" w:rsidR="00AE24AB" w:rsidRPr="00AE24AB" w:rsidRDefault="00AE24AB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E24AB">
              <w:rPr>
                <w:rFonts w:eastAsia="Times New Roman"/>
                <w:szCs w:val="18"/>
                <w:lang w:eastAsia="ar-SA"/>
              </w:rPr>
              <w:t>Use Case of UE-based 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83DA" w14:textId="77777777" w:rsidR="00AE24AB" w:rsidRPr="00AE24AB" w:rsidRDefault="00AE24AB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128FE" w14:textId="34B2C41A" w:rsidR="00AE24AB" w:rsidRPr="00AE24AB" w:rsidRDefault="00AE24AB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E24AB">
              <w:rPr>
                <w:rFonts w:eastAsia="Arial Unicode MS" w:cs="Arial"/>
                <w:szCs w:val="18"/>
                <w:lang w:eastAsia="ar-SA"/>
              </w:rPr>
              <w:t>Revision of S1-223247.</w:t>
            </w:r>
          </w:p>
        </w:tc>
      </w:tr>
      <w:tr w:rsidR="00237551" w:rsidRPr="00A75C05" w14:paraId="15A9FB50" w14:textId="77777777" w:rsidTr="00BB63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E7D8C" w14:textId="77777777" w:rsidR="00237551" w:rsidRPr="00BB631E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631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134C3C" w14:textId="77777777" w:rsidR="00237551" w:rsidRPr="00BB631E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9" w:history="1">
              <w:r w:rsidR="00237551" w:rsidRPr="00BB631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0749C" w14:textId="77777777" w:rsidR="00237551" w:rsidRPr="00BB631E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B631E">
              <w:rPr>
                <w:rFonts w:eastAsia="Times New Roman"/>
                <w:szCs w:val="18"/>
                <w:lang w:eastAsia="ar-SA"/>
              </w:rPr>
              <w:t>vivo, 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666434" w14:textId="77777777" w:rsidR="00237551" w:rsidRPr="00BB631E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B631E">
              <w:rPr>
                <w:rFonts w:eastAsia="Times New Roman"/>
                <w:szCs w:val="18"/>
                <w:lang w:eastAsia="ar-SA"/>
              </w:rPr>
              <w:t xml:space="preserve">Use case on accurate sensing for automotive </w:t>
            </w:r>
            <w:proofErr w:type="spellStart"/>
            <w:r w:rsidRPr="00BB631E">
              <w:rPr>
                <w:rFonts w:eastAsia="Times New Roman"/>
                <w:szCs w:val="18"/>
                <w:lang w:eastAsia="ar-SA"/>
              </w:rPr>
              <w:t>maneuvering</w:t>
            </w:r>
            <w:proofErr w:type="spellEnd"/>
            <w:r w:rsidRPr="00BB631E">
              <w:rPr>
                <w:rFonts w:eastAsia="Times New Roman"/>
                <w:szCs w:val="18"/>
                <w:lang w:eastAsia="ar-SA"/>
              </w:rPr>
              <w:t xml:space="preserve"> and navigation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F0F6F" w14:textId="39489245" w:rsidR="00237551" w:rsidRPr="00BB631E" w:rsidRDefault="00BB631E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631E">
              <w:rPr>
                <w:rFonts w:eastAsia="Times New Roman" w:cs="Arial"/>
                <w:szCs w:val="18"/>
                <w:lang w:eastAsia="ar-SA"/>
              </w:rPr>
              <w:t>Revised to S1-223490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9FE892" w14:textId="77777777" w:rsidR="00237551" w:rsidRPr="00BB631E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631E">
              <w:rPr>
                <w:rFonts w:eastAsia="Arial Unicode MS" w:cs="Arial"/>
                <w:szCs w:val="18"/>
                <w:lang w:eastAsia="ar-SA"/>
              </w:rPr>
              <w:t>Moved from 7.2</w:t>
            </w:r>
          </w:p>
        </w:tc>
      </w:tr>
      <w:tr w:rsidR="00BB631E" w:rsidRPr="00A75C05" w14:paraId="45F09A5A" w14:textId="77777777" w:rsidTr="00BB63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C8647" w14:textId="3F58810F" w:rsidR="00BB631E" w:rsidRPr="00BB631E" w:rsidRDefault="00BB631E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631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835BF" w14:textId="28F5E53A" w:rsidR="00BB631E" w:rsidRPr="00BB631E" w:rsidRDefault="005F47F9" w:rsidP="00D54ACF">
            <w:pPr>
              <w:snapToGrid w:val="0"/>
              <w:spacing w:after="0" w:line="240" w:lineRule="auto"/>
            </w:pPr>
            <w:hyperlink r:id="rId70" w:history="1">
              <w:r w:rsidR="00BB631E" w:rsidRPr="00BB631E">
                <w:rPr>
                  <w:rStyle w:val="Hyperlink"/>
                  <w:rFonts w:cs="Arial"/>
                  <w:color w:val="auto"/>
                </w:rPr>
                <w:t>S1-223490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2C610" w14:textId="4CC70751" w:rsidR="00BB631E" w:rsidRPr="00BB631E" w:rsidRDefault="00BB631E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B631E">
              <w:rPr>
                <w:rFonts w:eastAsia="Times New Roman"/>
                <w:szCs w:val="18"/>
                <w:lang w:eastAsia="ar-SA"/>
              </w:rPr>
              <w:t>vivo, 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54050" w14:textId="0A708C51" w:rsidR="00BB631E" w:rsidRPr="00BB631E" w:rsidRDefault="00BB631E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B631E">
              <w:rPr>
                <w:rFonts w:eastAsia="Times New Roman"/>
                <w:szCs w:val="18"/>
                <w:lang w:eastAsia="ar-SA"/>
              </w:rPr>
              <w:t xml:space="preserve">Use case on accurate sensing for automotive </w:t>
            </w:r>
            <w:proofErr w:type="spellStart"/>
            <w:r w:rsidRPr="00BB631E">
              <w:rPr>
                <w:rFonts w:eastAsia="Times New Roman"/>
                <w:szCs w:val="18"/>
                <w:lang w:eastAsia="ar-SA"/>
              </w:rPr>
              <w:t>maneuvering</w:t>
            </w:r>
            <w:proofErr w:type="spellEnd"/>
            <w:r w:rsidRPr="00BB631E">
              <w:rPr>
                <w:rFonts w:eastAsia="Times New Roman"/>
                <w:szCs w:val="18"/>
                <w:lang w:eastAsia="ar-SA"/>
              </w:rPr>
              <w:t xml:space="preserve"> and navigation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F123" w14:textId="77777777" w:rsidR="00BB631E" w:rsidRPr="00BB631E" w:rsidRDefault="00BB631E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E311" w14:textId="456D5086" w:rsidR="00BB631E" w:rsidRDefault="00BB631E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631E">
              <w:rPr>
                <w:rFonts w:eastAsia="Arial Unicode MS" w:cs="Arial"/>
                <w:i/>
                <w:szCs w:val="18"/>
                <w:lang w:eastAsia="ar-SA"/>
              </w:rPr>
              <w:t>Moved from 7.2</w:t>
            </w:r>
          </w:p>
          <w:p w14:paraId="024FAEC6" w14:textId="415BF850" w:rsidR="00BB631E" w:rsidRPr="00BB631E" w:rsidRDefault="00BB631E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631E">
              <w:rPr>
                <w:rFonts w:eastAsia="Arial Unicode MS" w:cs="Arial"/>
                <w:szCs w:val="18"/>
                <w:lang w:eastAsia="ar-SA"/>
              </w:rPr>
              <w:t>Revision of S1-223158.</w:t>
            </w:r>
          </w:p>
        </w:tc>
      </w:tr>
      <w:tr w:rsidR="00735027" w:rsidRPr="00A75C05" w14:paraId="24724B40" w14:textId="77777777" w:rsidTr="00193C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9DCF32" w14:textId="77777777" w:rsidR="00735027" w:rsidRPr="00735027" w:rsidRDefault="00735027" w:rsidP="00193C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502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22B5CA" w14:textId="77777777" w:rsidR="00735027" w:rsidRPr="00735027" w:rsidRDefault="005F47F9" w:rsidP="00193C7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1" w:history="1">
              <w:r w:rsidR="00735027" w:rsidRPr="0073502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A4CD58" w14:textId="77777777" w:rsidR="00735027" w:rsidRPr="00735027" w:rsidRDefault="00735027" w:rsidP="00193C7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5027">
              <w:rPr>
                <w:rFonts w:eastAsia="Times New Roman"/>
                <w:szCs w:val="18"/>
                <w:lang w:eastAsia="ar-SA"/>
              </w:rPr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65CF8" w14:textId="77777777" w:rsidR="00735027" w:rsidRPr="00735027" w:rsidRDefault="00735027" w:rsidP="00193C7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5027">
              <w:rPr>
                <w:rFonts w:eastAsia="Times New Roman"/>
                <w:szCs w:val="18"/>
                <w:lang w:eastAsia="ar-SA"/>
              </w:rPr>
              <w:t>Update for Use Case of Walking assistance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09722F" w14:textId="77777777" w:rsidR="00735027" w:rsidRPr="00735027" w:rsidRDefault="00735027" w:rsidP="00193C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027">
              <w:rPr>
                <w:rFonts w:eastAsia="Times New Roman" w:cs="Arial"/>
                <w:szCs w:val="18"/>
                <w:lang w:eastAsia="ar-SA"/>
              </w:rPr>
              <w:t>Revised to S1-223500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6E319E" w14:textId="77777777" w:rsidR="00735027" w:rsidRPr="00735027" w:rsidRDefault="00735027" w:rsidP="00193C7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5027" w:rsidRPr="00A75C05" w14:paraId="5376DAA3" w14:textId="77777777" w:rsidTr="00193C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895A" w14:textId="77777777" w:rsidR="00735027" w:rsidRPr="00735027" w:rsidRDefault="00735027" w:rsidP="00193C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502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B16E4" w14:textId="461F6C48" w:rsidR="00735027" w:rsidRPr="00735027" w:rsidRDefault="005F47F9" w:rsidP="00193C7C">
            <w:pPr>
              <w:snapToGrid w:val="0"/>
              <w:spacing w:after="0" w:line="240" w:lineRule="auto"/>
            </w:pPr>
            <w:hyperlink r:id="rId72" w:history="1">
              <w:r w:rsidR="00735027" w:rsidRPr="00735027">
                <w:rPr>
                  <w:rStyle w:val="Hyperlink"/>
                  <w:rFonts w:cs="Arial"/>
                  <w:color w:val="auto"/>
                </w:rPr>
                <w:t>S1-223500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F076" w14:textId="77777777" w:rsidR="00735027" w:rsidRPr="00735027" w:rsidRDefault="00735027" w:rsidP="00193C7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5027">
              <w:rPr>
                <w:rFonts w:eastAsia="Times New Roman"/>
                <w:szCs w:val="18"/>
                <w:lang w:eastAsia="ar-SA"/>
              </w:rPr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AAB39" w14:textId="77777777" w:rsidR="00735027" w:rsidRPr="00735027" w:rsidRDefault="00735027" w:rsidP="00193C7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5027">
              <w:rPr>
                <w:rFonts w:eastAsia="Times New Roman"/>
                <w:szCs w:val="18"/>
                <w:lang w:eastAsia="ar-SA"/>
              </w:rPr>
              <w:t>Update for Use Case of Walking assistance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760B4" w14:textId="77777777" w:rsidR="00735027" w:rsidRPr="00735027" w:rsidRDefault="00735027" w:rsidP="00193C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BFAB" w14:textId="77777777" w:rsidR="00735027" w:rsidRPr="00735027" w:rsidRDefault="00735027" w:rsidP="00193C7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5027">
              <w:rPr>
                <w:rFonts w:eastAsia="Arial Unicode MS" w:cs="Arial"/>
                <w:szCs w:val="18"/>
                <w:lang w:eastAsia="ar-SA"/>
              </w:rPr>
              <w:t>Revision of S1-223252.</w:t>
            </w:r>
          </w:p>
        </w:tc>
      </w:tr>
      <w:bookmarkEnd w:id="9"/>
      <w:tr w:rsidR="00B32630" w:rsidRPr="00B04844" w14:paraId="2FB52663" w14:textId="77777777" w:rsidTr="00BB631E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3C7B69A" w14:textId="47625202" w:rsidR="00B32630" w:rsidRPr="00D87E16" w:rsidRDefault="00B32630" w:rsidP="00B3263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Former Use cases</w:t>
            </w:r>
          </w:p>
        </w:tc>
      </w:tr>
      <w:tr w:rsidR="00B32630" w:rsidRPr="00A75C05" w14:paraId="77AF20F4" w14:textId="77777777" w:rsidTr="00BB63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7F3D39" w14:textId="77777777" w:rsidR="00B32630" w:rsidRPr="00BB631E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0" w:name="_Hlk119518199"/>
            <w:proofErr w:type="spellStart"/>
            <w:r w:rsidRPr="00BB631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5C8574" w14:textId="5AB8766A" w:rsidR="00B32630" w:rsidRPr="00BB631E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3" w:history="1">
              <w:r w:rsidR="00B32630" w:rsidRPr="00BB631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789EF6" w14:textId="77777777" w:rsidR="00B32630" w:rsidRPr="00BB631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B631E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772BD1" w14:textId="77777777" w:rsidR="00B32630" w:rsidRPr="00BB631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B631E">
              <w:rPr>
                <w:rFonts w:eastAsia="Times New Roman"/>
                <w:szCs w:val="18"/>
                <w:lang w:eastAsia="ar-SA"/>
              </w:rPr>
              <w:t xml:space="preserve">22.837 </w:t>
            </w:r>
            <w:proofErr w:type="spellStart"/>
            <w:r w:rsidRPr="00BB631E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BB631E">
              <w:rPr>
                <w:rFonts w:eastAsia="Times New Roman"/>
                <w:szCs w:val="18"/>
                <w:lang w:eastAsia="ar-SA"/>
              </w:rPr>
              <w:t>: Update on 5.4, Transparent Sensing use case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D8D2DC" w14:textId="60D4F5C8" w:rsidR="00B32630" w:rsidRPr="00BB631E" w:rsidRDefault="00BB631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631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25F2D7" w14:textId="77777777" w:rsidR="00BB631E" w:rsidRDefault="00BB631E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11E04E9" w14:textId="38476ABC" w:rsidR="00B32630" w:rsidRPr="00BB631E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3514FAAF" w14:textId="77777777" w:rsidTr="003277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3FA13C" w14:textId="77777777" w:rsidR="00B32630" w:rsidRPr="00012DFF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2D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1937F0" w14:textId="714FEA98" w:rsidR="00B32630" w:rsidRPr="00012DFF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4" w:history="1">
              <w:r w:rsidR="00B32630" w:rsidRPr="00012DF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83D46B" w14:textId="77777777" w:rsidR="00B32630" w:rsidRPr="00012DFF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12DFF">
              <w:rPr>
                <w:rFonts w:eastAsia="Times New Roman"/>
                <w:szCs w:val="18"/>
                <w:lang w:eastAsia="ar-SA"/>
              </w:rPr>
              <w:t>China Telecom, 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78EBCD" w14:textId="77777777" w:rsidR="00B32630" w:rsidRPr="00012DFF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12DFF">
              <w:rPr>
                <w:rFonts w:eastAsia="Times New Roman"/>
                <w:szCs w:val="18"/>
                <w:lang w:eastAsia="ar-SA"/>
              </w:rPr>
              <w:t>Update of Use case on Rainfall Monitoring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B1CFE" w14:textId="3FEB075E" w:rsidR="00B32630" w:rsidRPr="00012DFF" w:rsidRDefault="00012DF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2DFF">
              <w:rPr>
                <w:rFonts w:eastAsia="Times New Roman" w:cs="Arial"/>
                <w:szCs w:val="18"/>
                <w:lang w:eastAsia="ar-SA"/>
              </w:rPr>
              <w:t>Revised to S1-223292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94307D" w14:textId="77777777" w:rsidR="00B32630" w:rsidRPr="00012DFF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12DFF" w:rsidRPr="00A75C05" w14:paraId="2109B22C" w14:textId="77777777" w:rsidTr="003277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F76E9" w14:textId="305DF6E2" w:rsidR="00012DFF" w:rsidRPr="003277F5" w:rsidRDefault="00012DF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77F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819A3D" w14:textId="6AD31F8E" w:rsidR="00012DFF" w:rsidRPr="003277F5" w:rsidRDefault="005F47F9" w:rsidP="00B32630">
            <w:pPr>
              <w:snapToGrid w:val="0"/>
              <w:spacing w:after="0" w:line="240" w:lineRule="auto"/>
            </w:pPr>
            <w:hyperlink r:id="rId75" w:history="1">
              <w:r w:rsidR="00012DFF" w:rsidRPr="003277F5">
                <w:rPr>
                  <w:rStyle w:val="Hyperlink"/>
                  <w:rFonts w:cs="Arial"/>
                  <w:color w:val="auto"/>
                </w:rPr>
                <w:t>S1-223292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70EF2" w14:textId="3543C1CC" w:rsidR="00012DFF" w:rsidRPr="003277F5" w:rsidRDefault="00012DFF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277F5">
              <w:rPr>
                <w:rFonts w:eastAsia="Times New Roman"/>
                <w:szCs w:val="18"/>
                <w:lang w:eastAsia="ar-SA"/>
              </w:rPr>
              <w:t>China Telecom, 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52C42" w14:textId="036E90BF" w:rsidR="00012DFF" w:rsidRPr="003277F5" w:rsidRDefault="00012DFF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277F5">
              <w:rPr>
                <w:rFonts w:eastAsia="Times New Roman"/>
                <w:szCs w:val="18"/>
                <w:lang w:eastAsia="ar-SA"/>
              </w:rPr>
              <w:t>Update of Use case on Rainfall Monitoring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0FD1B7" w14:textId="548C7221" w:rsidR="00012DFF" w:rsidRPr="003277F5" w:rsidRDefault="003277F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7F5">
              <w:rPr>
                <w:rFonts w:eastAsia="Times New Roman" w:cs="Arial"/>
                <w:szCs w:val="18"/>
                <w:lang w:eastAsia="ar-SA"/>
              </w:rPr>
              <w:t>Revised to S1-223491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ED4F57" w14:textId="0C04F550" w:rsidR="00012DFF" w:rsidRPr="003277F5" w:rsidRDefault="00012DFF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7F5">
              <w:rPr>
                <w:rFonts w:eastAsia="Arial Unicode MS" w:cs="Arial"/>
                <w:szCs w:val="18"/>
                <w:lang w:eastAsia="ar-SA"/>
              </w:rPr>
              <w:t>Revision of S1-223095.</w:t>
            </w:r>
          </w:p>
        </w:tc>
      </w:tr>
      <w:tr w:rsidR="003277F5" w:rsidRPr="00A75C05" w14:paraId="25BEFB71" w14:textId="77777777" w:rsidTr="003277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78A7" w14:textId="76589675" w:rsidR="003277F5" w:rsidRPr="003277F5" w:rsidRDefault="003277F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77F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45C68" w14:textId="285D204C" w:rsidR="003277F5" w:rsidRPr="003277F5" w:rsidRDefault="005F47F9" w:rsidP="00B32630">
            <w:pPr>
              <w:snapToGrid w:val="0"/>
              <w:spacing w:after="0" w:line="240" w:lineRule="auto"/>
            </w:pPr>
            <w:hyperlink r:id="rId76" w:history="1">
              <w:r w:rsidR="003277F5" w:rsidRPr="003277F5">
                <w:rPr>
                  <w:rStyle w:val="Hyperlink"/>
                  <w:rFonts w:cs="Arial"/>
                  <w:color w:val="auto"/>
                </w:rPr>
                <w:t>S1-223491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9F565" w14:textId="4737DFE8" w:rsidR="003277F5" w:rsidRPr="003277F5" w:rsidRDefault="003277F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277F5">
              <w:rPr>
                <w:rFonts w:eastAsia="Times New Roman"/>
                <w:szCs w:val="18"/>
                <w:lang w:eastAsia="ar-SA"/>
              </w:rPr>
              <w:t>China Telecom, 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807F2" w14:textId="45959FFF" w:rsidR="003277F5" w:rsidRPr="003277F5" w:rsidRDefault="003277F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277F5">
              <w:rPr>
                <w:rFonts w:eastAsia="Times New Roman"/>
                <w:szCs w:val="18"/>
                <w:lang w:eastAsia="ar-SA"/>
              </w:rPr>
              <w:t>Update of Use case on Rainfall Monitoring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5AA1A" w14:textId="77777777" w:rsidR="003277F5" w:rsidRPr="003277F5" w:rsidRDefault="003277F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CFC36" w14:textId="7687A202" w:rsidR="003277F5" w:rsidRDefault="003277F5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7F5">
              <w:rPr>
                <w:rFonts w:eastAsia="Arial Unicode MS" w:cs="Arial"/>
                <w:i/>
                <w:szCs w:val="18"/>
                <w:lang w:eastAsia="ar-SA"/>
              </w:rPr>
              <w:t>Revision of S1-223095.</w:t>
            </w:r>
          </w:p>
          <w:p w14:paraId="050B8376" w14:textId="3F90F613" w:rsidR="003277F5" w:rsidRPr="003277F5" w:rsidRDefault="003277F5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7F5">
              <w:rPr>
                <w:rFonts w:eastAsia="Arial Unicode MS" w:cs="Arial"/>
                <w:szCs w:val="18"/>
                <w:lang w:eastAsia="ar-SA"/>
              </w:rPr>
              <w:t>Revision of S1-223292.</w:t>
            </w:r>
          </w:p>
        </w:tc>
      </w:tr>
      <w:tr w:rsidR="00B32630" w:rsidRPr="00A75C05" w14:paraId="555656B4" w14:textId="77777777" w:rsidTr="003277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39D8B" w14:textId="77777777" w:rsidR="00B32630" w:rsidRPr="003277F5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77F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7FCD97" w14:textId="124F0EDF" w:rsidR="00B32630" w:rsidRPr="003277F5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7" w:history="1">
              <w:r w:rsidR="00B32630" w:rsidRPr="003277F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FEE982" w14:textId="77777777" w:rsidR="00B32630" w:rsidRPr="003277F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277F5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50D6EC" w14:textId="77777777" w:rsidR="00B32630" w:rsidRPr="003277F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277F5">
              <w:rPr>
                <w:rFonts w:eastAsia="Times New Roman"/>
                <w:szCs w:val="18"/>
                <w:lang w:eastAsia="ar-SA"/>
              </w:rPr>
              <w:t xml:space="preserve">Update to Clause 5.10 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520C81" w14:textId="663C13A2" w:rsidR="00B32630" w:rsidRPr="003277F5" w:rsidRDefault="003277F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7F5">
              <w:rPr>
                <w:rFonts w:eastAsia="Times New Roman" w:cs="Arial"/>
                <w:szCs w:val="18"/>
                <w:lang w:eastAsia="ar-SA"/>
              </w:rPr>
              <w:t>Revised to S1-223492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B67293" w14:textId="77777777" w:rsidR="00B32630" w:rsidRPr="003277F5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77F5" w:rsidRPr="00A75C05" w14:paraId="40046D70" w14:textId="77777777" w:rsidTr="00C004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89C71" w14:textId="1409B4CC" w:rsidR="003277F5" w:rsidRPr="003277F5" w:rsidRDefault="003277F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77F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7EA2" w14:textId="75419C12" w:rsidR="003277F5" w:rsidRPr="003277F5" w:rsidRDefault="005F47F9" w:rsidP="00B32630">
            <w:pPr>
              <w:snapToGrid w:val="0"/>
              <w:spacing w:after="0" w:line="240" w:lineRule="auto"/>
            </w:pPr>
            <w:hyperlink r:id="rId78" w:history="1">
              <w:r w:rsidR="003277F5" w:rsidRPr="003277F5">
                <w:rPr>
                  <w:rStyle w:val="Hyperlink"/>
                  <w:rFonts w:cs="Arial"/>
                  <w:color w:val="auto"/>
                </w:rPr>
                <w:t>S1-223492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4CFC3" w14:textId="37F1840D" w:rsidR="003277F5" w:rsidRPr="003277F5" w:rsidRDefault="003277F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277F5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4D8B" w14:textId="4763A6DC" w:rsidR="003277F5" w:rsidRPr="003277F5" w:rsidRDefault="003277F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277F5">
              <w:rPr>
                <w:rFonts w:eastAsia="Times New Roman"/>
                <w:szCs w:val="18"/>
                <w:lang w:eastAsia="ar-SA"/>
              </w:rPr>
              <w:t xml:space="preserve">Update to Clause 5.10 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2C84D" w14:textId="77777777" w:rsidR="003277F5" w:rsidRPr="003277F5" w:rsidRDefault="003277F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B2704" w14:textId="04E7493E" w:rsidR="003277F5" w:rsidRPr="003277F5" w:rsidRDefault="003277F5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7F5">
              <w:rPr>
                <w:rFonts w:eastAsia="Arial Unicode MS" w:cs="Arial"/>
                <w:szCs w:val="18"/>
                <w:lang w:eastAsia="ar-SA"/>
              </w:rPr>
              <w:t>Revision of S1-223100.</w:t>
            </w:r>
          </w:p>
        </w:tc>
      </w:tr>
      <w:tr w:rsidR="00B32630" w:rsidRPr="00A75C05" w14:paraId="1A130847" w14:textId="77777777" w:rsidTr="00C004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36999" w14:textId="77777777" w:rsidR="00B32630" w:rsidRPr="00C00445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0044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06E1C8" w14:textId="15C98F3E" w:rsidR="00B32630" w:rsidRPr="00C00445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9" w:history="1">
              <w:r w:rsidR="00B32630" w:rsidRPr="00C004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108F46" w14:textId="77777777" w:rsidR="00B32630" w:rsidRPr="00C0044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0445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552D33" w14:textId="77777777" w:rsidR="00B32630" w:rsidRPr="00C0044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0445">
              <w:rPr>
                <w:rFonts w:eastAsia="Times New Roman"/>
                <w:szCs w:val="18"/>
                <w:lang w:eastAsia="ar-SA"/>
              </w:rPr>
              <w:t>New requirement for forbidden sensing area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B3BCEB" w14:textId="7A105D15" w:rsidR="00B32630" w:rsidRPr="00C00445" w:rsidRDefault="00C0044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445">
              <w:rPr>
                <w:rFonts w:eastAsia="Times New Roman" w:cs="Arial"/>
                <w:szCs w:val="18"/>
                <w:lang w:eastAsia="ar-SA"/>
              </w:rPr>
              <w:t>Revised to S1-223493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635079" w14:textId="77777777" w:rsidR="00B32630" w:rsidRPr="00C00445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445" w:rsidRPr="00A75C05" w14:paraId="28C10544" w14:textId="77777777" w:rsidTr="0073294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1AB7A" w14:textId="4DF808AD" w:rsidR="00C00445" w:rsidRPr="00C00445" w:rsidRDefault="00C0044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0044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C7143" w14:textId="6030B760" w:rsidR="00C00445" w:rsidRPr="00C00445" w:rsidRDefault="005F47F9" w:rsidP="00B32630">
            <w:pPr>
              <w:snapToGrid w:val="0"/>
              <w:spacing w:after="0" w:line="240" w:lineRule="auto"/>
            </w:pPr>
            <w:hyperlink r:id="rId80" w:history="1">
              <w:r w:rsidR="00C00445" w:rsidRPr="00C00445">
                <w:rPr>
                  <w:rStyle w:val="Hyperlink"/>
                  <w:rFonts w:cs="Arial"/>
                  <w:color w:val="auto"/>
                </w:rPr>
                <w:t>S1-223493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2009D" w14:textId="1931958F" w:rsidR="00C00445" w:rsidRPr="00C00445" w:rsidRDefault="00C0044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0445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68BF" w14:textId="1E434E57" w:rsidR="00C00445" w:rsidRPr="00C00445" w:rsidRDefault="00C0044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00445">
              <w:rPr>
                <w:rFonts w:eastAsia="Times New Roman"/>
                <w:szCs w:val="18"/>
                <w:lang w:eastAsia="ar-SA"/>
              </w:rPr>
              <w:t>New requirement for forbidden sensing area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1578" w14:textId="77777777" w:rsidR="00C00445" w:rsidRPr="00C00445" w:rsidRDefault="00C0044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56B45" w14:textId="0FF3DB52" w:rsidR="00C00445" w:rsidRPr="00C00445" w:rsidRDefault="00C00445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0445">
              <w:rPr>
                <w:rFonts w:eastAsia="Arial Unicode MS" w:cs="Arial"/>
                <w:szCs w:val="18"/>
                <w:lang w:eastAsia="ar-SA"/>
              </w:rPr>
              <w:t>Revision of S1-223121.</w:t>
            </w:r>
          </w:p>
        </w:tc>
      </w:tr>
      <w:tr w:rsidR="00B32630" w:rsidRPr="00A75C05" w14:paraId="3D53E082" w14:textId="77777777" w:rsidTr="0073294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AC434C" w14:textId="77777777" w:rsidR="00B32630" w:rsidRPr="00732949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29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9E9725" w14:textId="60FCAD02" w:rsidR="00B32630" w:rsidRPr="00732949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1" w:history="1">
              <w:r w:rsidR="00B32630" w:rsidRPr="0073294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94CCB" w14:textId="77777777" w:rsidR="00B32630" w:rsidRPr="00732949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2949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A3E661" w14:textId="77777777" w:rsidR="00B32630" w:rsidRPr="00732949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2949">
              <w:rPr>
                <w:rFonts w:eastAsia="Times New Roman"/>
                <w:szCs w:val="18"/>
                <w:lang w:eastAsia="ar-SA"/>
              </w:rPr>
              <w:t>Update of KPI table for railway intrusion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CA00E3" w14:textId="4C4A0338" w:rsidR="00B32630" w:rsidRPr="00732949" w:rsidRDefault="00732949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2949">
              <w:rPr>
                <w:rFonts w:eastAsia="Times New Roman" w:cs="Arial"/>
                <w:szCs w:val="18"/>
                <w:lang w:eastAsia="ar-SA"/>
              </w:rPr>
              <w:t>Revised to S1-223494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90E2A6" w14:textId="77777777" w:rsidR="00B32630" w:rsidRPr="00732949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2949" w:rsidRPr="00A75C05" w14:paraId="5B1FE5C4" w14:textId="77777777" w:rsidTr="0073294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97603C" w14:textId="4E534222" w:rsidR="00732949" w:rsidRPr="00732949" w:rsidRDefault="00732949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29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539D1D" w14:textId="3C758381" w:rsidR="00732949" w:rsidRPr="00732949" w:rsidRDefault="005F47F9" w:rsidP="00B32630">
            <w:pPr>
              <w:snapToGrid w:val="0"/>
              <w:spacing w:after="0" w:line="240" w:lineRule="auto"/>
            </w:pPr>
            <w:hyperlink r:id="rId82" w:history="1">
              <w:r w:rsidR="00732949" w:rsidRPr="00732949">
                <w:rPr>
                  <w:rStyle w:val="Hyperlink"/>
                  <w:rFonts w:cs="Arial"/>
                  <w:color w:val="auto"/>
                </w:rPr>
                <w:t>S1-223494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BF27AC" w14:textId="34E50C68" w:rsidR="00732949" w:rsidRPr="00732949" w:rsidRDefault="0073294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2949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61A58F" w14:textId="5219B43E" w:rsidR="00732949" w:rsidRPr="00732949" w:rsidRDefault="0073294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2949">
              <w:rPr>
                <w:rFonts w:eastAsia="Times New Roman"/>
                <w:szCs w:val="18"/>
                <w:lang w:eastAsia="ar-SA"/>
              </w:rPr>
              <w:t>Update of KPI table for railway intrusion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194201" w14:textId="1681B8C9" w:rsidR="00732949" w:rsidRPr="00732949" w:rsidRDefault="00732949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294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161D83" w14:textId="77777777" w:rsidR="00732949" w:rsidRPr="00732949" w:rsidRDefault="00732949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2949">
              <w:rPr>
                <w:rFonts w:eastAsia="Arial Unicode MS" w:cs="Arial"/>
                <w:szCs w:val="18"/>
                <w:lang w:eastAsia="ar-SA"/>
              </w:rPr>
              <w:t>Revision of S1-223125.</w:t>
            </w:r>
          </w:p>
          <w:p w14:paraId="2205FF4D" w14:textId="0FFF749D" w:rsidR="00732949" w:rsidRPr="00732949" w:rsidRDefault="00732949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2949">
              <w:rPr>
                <w:rFonts w:eastAsia="Arial Unicode MS" w:cs="Arial"/>
                <w:szCs w:val="18"/>
                <w:lang w:eastAsia="ar-SA"/>
              </w:rPr>
              <w:t>Correct table format + Editor’s note for values miss detection and false alarm.</w:t>
            </w:r>
          </w:p>
        </w:tc>
      </w:tr>
      <w:tr w:rsidR="00B32630" w:rsidRPr="00A75C05" w14:paraId="4782C03E" w14:textId="77777777" w:rsidTr="0073294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233B94" w14:textId="77777777" w:rsidR="00B32630" w:rsidRPr="00732949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29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159FC" w14:textId="4AC9F100" w:rsidR="00B32630" w:rsidRPr="00732949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3" w:history="1">
              <w:r w:rsidR="00B32630" w:rsidRPr="0073294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5DB62" w14:textId="77777777" w:rsidR="00B32630" w:rsidRPr="00732949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2949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4E1957" w14:textId="77777777" w:rsidR="00B32630" w:rsidRPr="00732949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2949">
              <w:rPr>
                <w:rFonts w:eastAsia="Times New Roman"/>
                <w:szCs w:val="18"/>
                <w:lang w:eastAsia="ar-SA"/>
              </w:rPr>
              <w:t>Update of KPI table for pedestrian intrusion detection on a highway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2EF72D" w14:textId="32DEFD18" w:rsidR="00B32630" w:rsidRPr="00732949" w:rsidRDefault="00732949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2949">
              <w:rPr>
                <w:rFonts w:eastAsia="Times New Roman" w:cs="Arial"/>
                <w:szCs w:val="18"/>
                <w:lang w:eastAsia="ar-SA"/>
              </w:rPr>
              <w:t>Revised to S1-223495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CD2149" w14:textId="77777777" w:rsidR="00B32630" w:rsidRPr="00732949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2949" w:rsidRPr="00A75C05" w14:paraId="069AD608" w14:textId="77777777" w:rsidTr="00FC76E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E5B051" w14:textId="36B734A4" w:rsidR="00732949" w:rsidRPr="00732949" w:rsidRDefault="00732949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29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A9E399" w14:textId="6B9975B7" w:rsidR="00732949" w:rsidRPr="00732949" w:rsidRDefault="005F47F9" w:rsidP="00B32630">
            <w:pPr>
              <w:snapToGrid w:val="0"/>
              <w:spacing w:after="0" w:line="240" w:lineRule="auto"/>
            </w:pPr>
            <w:hyperlink r:id="rId84" w:history="1">
              <w:r w:rsidR="00732949" w:rsidRPr="00732949">
                <w:rPr>
                  <w:rStyle w:val="Hyperlink"/>
                  <w:rFonts w:cs="Arial"/>
                  <w:color w:val="auto"/>
                </w:rPr>
                <w:t>S1-223495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8D4C0F" w14:textId="28327CE8" w:rsidR="00732949" w:rsidRPr="00732949" w:rsidRDefault="0073294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2949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ABAF5F" w14:textId="33EE9059" w:rsidR="00732949" w:rsidRPr="00732949" w:rsidRDefault="0073294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2949">
              <w:rPr>
                <w:rFonts w:eastAsia="Times New Roman"/>
                <w:szCs w:val="18"/>
                <w:lang w:eastAsia="ar-SA"/>
              </w:rPr>
              <w:t>Update of KPI table for pedestrian intrusion detection on a highway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7393C6" w14:textId="5F435DD4" w:rsidR="00732949" w:rsidRPr="00732949" w:rsidRDefault="00732949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294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447A5B" w14:textId="77777777" w:rsidR="00732949" w:rsidRPr="00732949" w:rsidRDefault="00732949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2949">
              <w:rPr>
                <w:rFonts w:eastAsia="Arial Unicode MS" w:cs="Arial"/>
                <w:szCs w:val="18"/>
                <w:lang w:eastAsia="ar-SA"/>
              </w:rPr>
              <w:t>Revision of S1-223123.</w:t>
            </w:r>
          </w:p>
          <w:p w14:paraId="15F8D89E" w14:textId="2F6B2645" w:rsidR="00732949" w:rsidRPr="00732949" w:rsidRDefault="00732949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2949">
              <w:rPr>
                <w:rFonts w:eastAsia="Arial Unicode MS" w:cs="Arial"/>
                <w:szCs w:val="18"/>
                <w:lang w:eastAsia="ar-SA"/>
              </w:rPr>
              <w:t>Correct table format</w:t>
            </w:r>
          </w:p>
        </w:tc>
      </w:tr>
      <w:tr w:rsidR="00B32630" w:rsidRPr="00A75C05" w14:paraId="4432AD23" w14:textId="77777777" w:rsidTr="00FC76E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3AE09A" w14:textId="77777777" w:rsidR="00B32630" w:rsidRPr="00FC76E5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C76E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C7732D" w14:textId="53E4D491" w:rsidR="00B32630" w:rsidRPr="00FC76E5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5" w:history="1">
              <w:r w:rsidR="00B32630" w:rsidRPr="00FC76E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9A494F" w14:textId="77777777" w:rsidR="00B32630" w:rsidRPr="00FC76E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76E5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FB2BDF" w14:textId="77777777" w:rsidR="00B32630" w:rsidRPr="00FC76E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76E5">
              <w:rPr>
                <w:rFonts w:eastAsia="Times New Roman"/>
                <w:szCs w:val="18"/>
                <w:lang w:eastAsia="ar-SA"/>
              </w:rPr>
              <w:t>Update for Use case of intruder detection in smart home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CEF17D" w14:textId="7754A7F3" w:rsidR="00B32630" w:rsidRPr="00FC76E5" w:rsidRDefault="00FC76E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76E5">
              <w:rPr>
                <w:rFonts w:eastAsia="Times New Roman" w:cs="Arial"/>
                <w:szCs w:val="18"/>
                <w:lang w:eastAsia="ar-SA"/>
              </w:rPr>
              <w:t>Revised to S1-223496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131C55" w14:textId="77777777" w:rsidR="00B32630" w:rsidRPr="00FC76E5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76E5" w:rsidRPr="00A75C05" w14:paraId="3B313A7B" w14:textId="77777777" w:rsidTr="006E5F6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993E8A" w14:textId="132E7C38" w:rsidR="00FC76E5" w:rsidRPr="00FC76E5" w:rsidRDefault="00FC76E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C76E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01146B" w14:textId="49993299" w:rsidR="00FC76E5" w:rsidRPr="00FC76E5" w:rsidRDefault="005F47F9" w:rsidP="00B32630">
            <w:pPr>
              <w:snapToGrid w:val="0"/>
              <w:spacing w:after="0" w:line="240" w:lineRule="auto"/>
            </w:pPr>
            <w:hyperlink r:id="rId86" w:history="1">
              <w:r w:rsidR="00FC76E5" w:rsidRPr="00FC76E5">
                <w:rPr>
                  <w:rStyle w:val="Hyperlink"/>
                  <w:rFonts w:cs="Arial"/>
                  <w:color w:val="auto"/>
                </w:rPr>
                <w:t>S1-223496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0791003" w14:textId="2E1A4138" w:rsidR="00FC76E5" w:rsidRPr="00FC76E5" w:rsidRDefault="00FC76E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76E5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67ECFA" w14:textId="4044D8A3" w:rsidR="00FC76E5" w:rsidRPr="00FC76E5" w:rsidRDefault="00FC76E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76E5">
              <w:rPr>
                <w:rFonts w:eastAsia="Times New Roman"/>
                <w:szCs w:val="18"/>
                <w:lang w:eastAsia="ar-SA"/>
              </w:rPr>
              <w:t>Update for Use case of intruder detection in smart home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FAFAE7" w14:textId="0615346C" w:rsidR="00FC76E5" w:rsidRPr="00FC76E5" w:rsidRDefault="00FC76E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76E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006FD5" w14:textId="77777777" w:rsidR="00FC76E5" w:rsidRPr="00FC76E5" w:rsidRDefault="00FC76E5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C76E5">
              <w:rPr>
                <w:rFonts w:eastAsia="Arial Unicode MS" w:cs="Arial"/>
                <w:szCs w:val="18"/>
                <w:lang w:eastAsia="ar-SA"/>
              </w:rPr>
              <w:t>Revision of S1-223169.</w:t>
            </w:r>
          </w:p>
          <w:p w14:paraId="57783FB7" w14:textId="4E3B345C" w:rsidR="00FC76E5" w:rsidRPr="00FC76E5" w:rsidRDefault="00FC76E5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C76E5">
              <w:rPr>
                <w:rFonts w:eastAsia="Arial Unicode MS" w:cs="Arial"/>
                <w:szCs w:val="18"/>
                <w:lang w:eastAsia="ar-SA"/>
              </w:rPr>
              <w:t xml:space="preserve">Editor’s note of PR 1: terminology needs to be adapted. Correct the </w:t>
            </w:r>
            <w:proofErr w:type="spellStart"/>
            <w:r w:rsidRPr="00FC76E5">
              <w:rPr>
                <w:rFonts w:eastAsia="Arial Unicode MS" w:cs="Arial"/>
                <w:szCs w:val="18"/>
                <w:lang w:eastAsia="ar-SA"/>
              </w:rPr>
              <w:t>KPi</w:t>
            </w:r>
            <w:proofErr w:type="spellEnd"/>
            <w:r w:rsidRPr="00FC76E5">
              <w:rPr>
                <w:rFonts w:eastAsia="Arial Unicode MS" w:cs="Arial"/>
                <w:szCs w:val="18"/>
                <w:lang w:eastAsia="ar-SA"/>
              </w:rPr>
              <w:t xml:space="preserve"> table to the right format and keep only the second Editor’s note. </w:t>
            </w:r>
          </w:p>
        </w:tc>
      </w:tr>
      <w:tr w:rsidR="00B32630" w:rsidRPr="00A75C05" w14:paraId="57FA8CC6" w14:textId="77777777" w:rsidTr="006E5F6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B240C" w14:textId="77777777" w:rsidR="00B32630" w:rsidRPr="006E5F67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5F6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D2C42A" w14:textId="56B77458" w:rsidR="00B32630" w:rsidRPr="006E5F67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7" w:history="1">
              <w:r w:rsidR="00B32630" w:rsidRPr="006E5F6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BC5701" w14:textId="77777777" w:rsidR="00B32630" w:rsidRPr="006E5F67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E5F67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626960" w14:textId="77777777" w:rsidR="00B32630" w:rsidRPr="006E5F67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E5F67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6E5F67">
              <w:rPr>
                <w:rFonts w:eastAsia="Times New Roman"/>
                <w:szCs w:val="18"/>
                <w:lang w:eastAsia="ar-SA"/>
              </w:rPr>
              <w:t xml:space="preserve"> on updates on use case sensing for UAV intrusion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716191" w14:textId="305665D4" w:rsidR="00B32630" w:rsidRPr="006E5F67" w:rsidRDefault="006E5F67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F67">
              <w:rPr>
                <w:rFonts w:eastAsia="Times New Roman" w:cs="Arial"/>
                <w:szCs w:val="18"/>
                <w:lang w:eastAsia="ar-SA"/>
              </w:rPr>
              <w:t>Revised to S1-223497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8BB69" w14:textId="77777777" w:rsidR="00B32630" w:rsidRPr="006E5F67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E5F67" w:rsidRPr="00A75C05" w14:paraId="628DE235" w14:textId="77777777" w:rsidTr="006E5F6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E52E0" w14:textId="4BAA11D1" w:rsidR="006E5F67" w:rsidRPr="006E5F67" w:rsidRDefault="006E5F67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5F6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E4434" w14:textId="178A321C" w:rsidR="006E5F67" w:rsidRPr="006E5F67" w:rsidRDefault="005F47F9" w:rsidP="00B32630">
            <w:pPr>
              <w:snapToGrid w:val="0"/>
              <w:spacing w:after="0" w:line="240" w:lineRule="auto"/>
            </w:pPr>
            <w:hyperlink r:id="rId88" w:history="1">
              <w:r w:rsidR="006E5F67" w:rsidRPr="006E5F67">
                <w:rPr>
                  <w:rStyle w:val="Hyperlink"/>
                  <w:rFonts w:cs="Arial"/>
                  <w:color w:val="auto"/>
                </w:rPr>
                <w:t>S1-223497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B36CA" w14:textId="4C759C8A" w:rsidR="006E5F67" w:rsidRPr="006E5F67" w:rsidRDefault="006E5F6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E5F67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1AA30" w14:textId="57032B94" w:rsidR="006E5F67" w:rsidRPr="006E5F67" w:rsidRDefault="006E5F6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E5F67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6E5F67">
              <w:rPr>
                <w:rFonts w:eastAsia="Times New Roman"/>
                <w:szCs w:val="18"/>
                <w:lang w:eastAsia="ar-SA"/>
              </w:rPr>
              <w:t xml:space="preserve"> on updates on use case sensing for UAV intrusion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AE63B" w14:textId="77777777" w:rsidR="006E5F67" w:rsidRPr="006E5F67" w:rsidRDefault="006E5F67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F2366" w14:textId="782C0981" w:rsidR="006E5F67" w:rsidRPr="006E5F67" w:rsidRDefault="006E5F67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5F67">
              <w:rPr>
                <w:rFonts w:eastAsia="Arial Unicode MS" w:cs="Arial"/>
                <w:szCs w:val="18"/>
                <w:lang w:eastAsia="ar-SA"/>
              </w:rPr>
              <w:t>Revision of S1-223176.</w:t>
            </w:r>
          </w:p>
        </w:tc>
      </w:tr>
      <w:tr w:rsidR="00B32630" w:rsidRPr="00A75C05" w14:paraId="38E51A15" w14:textId="77777777" w:rsidTr="006E5F6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F77BC5" w14:textId="77777777" w:rsidR="00B32630" w:rsidRPr="006E5F67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5F6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54075D" w14:textId="50FDF838" w:rsidR="00B32630" w:rsidRPr="006E5F67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9" w:history="1">
              <w:r w:rsidR="00B32630" w:rsidRPr="006E5F6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B499D" w14:textId="77777777" w:rsidR="00B32630" w:rsidRPr="006E5F67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E5F67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3C2CF" w14:textId="77777777" w:rsidR="00B32630" w:rsidRPr="006E5F67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E5F67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6E5F67">
              <w:rPr>
                <w:rFonts w:eastAsia="Times New Roman"/>
                <w:szCs w:val="18"/>
                <w:lang w:eastAsia="ar-SA"/>
              </w:rPr>
              <w:t xml:space="preserve"> on updates on use case on sensing for tourist spot traffic management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C55093" w14:textId="69463D97" w:rsidR="00B32630" w:rsidRPr="006E5F67" w:rsidRDefault="006E5F67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F67">
              <w:rPr>
                <w:rFonts w:eastAsia="Times New Roman" w:cs="Arial"/>
                <w:szCs w:val="18"/>
                <w:lang w:eastAsia="ar-SA"/>
              </w:rPr>
              <w:t>Revised to S1-223498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B0D4EB" w14:textId="77777777" w:rsidR="00B32630" w:rsidRPr="006E5F67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E5F67" w:rsidRPr="00A75C05" w14:paraId="313EA4FD" w14:textId="77777777" w:rsidTr="006E5F6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53EBAE" w14:textId="5C9E29A8" w:rsidR="006E5F67" w:rsidRPr="006E5F67" w:rsidRDefault="006E5F67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5F6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8541A2" w14:textId="0C51CE3C" w:rsidR="006E5F67" w:rsidRPr="006E5F67" w:rsidRDefault="005F47F9" w:rsidP="00B32630">
            <w:pPr>
              <w:snapToGrid w:val="0"/>
              <w:spacing w:after="0" w:line="240" w:lineRule="auto"/>
            </w:pPr>
            <w:hyperlink r:id="rId90" w:history="1">
              <w:r w:rsidR="006E5F67" w:rsidRPr="006E5F67">
                <w:rPr>
                  <w:rStyle w:val="Hyperlink"/>
                  <w:rFonts w:cs="Arial"/>
                  <w:color w:val="auto"/>
                </w:rPr>
                <w:t>S1-223498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33D25E" w14:textId="4B536C79" w:rsidR="006E5F67" w:rsidRPr="006E5F67" w:rsidRDefault="006E5F6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E5F67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1A5D5A" w14:textId="5A753998" w:rsidR="006E5F67" w:rsidRPr="006E5F67" w:rsidRDefault="006E5F6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E5F67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6E5F67">
              <w:rPr>
                <w:rFonts w:eastAsia="Times New Roman"/>
                <w:szCs w:val="18"/>
                <w:lang w:eastAsia="ar-SA"/>
              </w:rPr>
              <w:t xml:space="preserve"> on updates on use case on sensing for tourist spot traffic management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7C338B" w14:textId="229B2A4D" w:rsidR="006E5F67" w:rsidRPr="006E5F67" w:rsidRDefault="006E5F67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F6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AEE330" w14:textId="77777777" w:rsidR="006E5F67" w:rsidRPr="006E5F67" w:rsidRDefault="006E5F67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5F67">
              <w:rPr>
                <w:rFonts w:eastAsia="Arial Unicode MS" w:cs="Arial"/>
                <w:szCs w:val="18"/>
                <w:lang w:eastAsia="ar-SA"/>
              </w:rPr>
              <w:t>Revision of S1-223177.</w:t>
            </w:r>
          </w:p>
          <w:p w14:paraId="62D21A0F" w14:textId="0B4F3914" w:rsidR="006E5F67" w:rsidRPr="006E5F67" w:rsidRDefault="006E5F67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5F67">
              <w:rPr>
                <w:rFonts w:eastAsia="Arial Unicode MS" w:cs="Arial"/>
                <w:szCs w:val="18"/>
                <w:lang w:eastAsia="ar-SA"/>
              </w:rPr>
              <w:t>Correct KPI table format</w:t>
            </w:r>
          </w:p>
        </w:tc>
      </w:tr>
      <w:tr w:rsidR="00B32630" w:rsidRPr="00A75C05" w14:paraId="72F6C04D" w14:textId="77777777" w:rsidTr="007350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5F043F" w14:textId="77777777" w:rsidR="00B32630" w:rsidRPr="009829D5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829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32AAF1" w14:textId="3A0DC939" w:rsidR="00B32630" w:rsidRPr="009829D5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1" w:history="1">
              <w:r w:rsidR="00B32630" w:rsidRPr="009829D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D4D962" w14:textId="77777777" w:rsidR="00B32630" w:rsidRPr="009829D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829D5">
              <w:rPr>
                <w:rFonts w:eastAsia="Times New Roman"/>
                <w:szCs w:val="18"/>
                <w:lang w:eastAsia="ar-SA"/>
              </w:rPr>
              <w:t>ZTE, 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A46BEE" w14:textId="77777777" w:rsidR="00B32630" w:rsidRPr="009829D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829D5">
              <w:rPr>
                <w:rFonts w:eastAsia="Times New Roman"/>
                <w:szCs w:val="18"/>
                <w:lang w:eastAsia="ar-SA"/>
              </w:rPr>
              <w:t>Update section 5.12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CD4F72" w14:textId="0D16ED76" w:rsidR="00B32630" w:rsidRPr="009829D5" w:rsidRDefault="009829D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29D5">
              <w:rPr>
                <w:rFonts w:eastAsia="Times New Roman" w:cs="Arial"/>
                <w:szCs w:val="18"/>
                <w:lang w:eastAsia="ar-SA"/>
              </w:rPr>
              <w:t>Revised to S1-223298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6D94EA" w14:textId="77777777" w:rsidR="00B32630" w:rsidRPr="009829D5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29D5" w:rsidRPr="00A75C05" w14:paraId="39A85AFD" w14:textId="77777777" w:rsidTr="007350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C90564" w14:textId="3989F166" w:rsidR="009829D5" w:rsidRPr="00735027" w:rsidRDefault="009829D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502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E0956A" w14:textId="04AA3A83" w:rsidR="009829D5" w:rsidRPr="00735027" w:rsidRDefault="005F47F9" w:rsidP="00B32630">
            <w:pPr>
              <w:snapToGrid w:val="0"/>
              <w:spacing w:after="0" w:line="240" w:lineRule="auto"/>
            </w:pPr>
            <w:hyperlink r:id="rId92" w:history="1">
              <w:r w:rsidR="009829D5" w:rsidRPr="00735027">
                <w:rPr>
                  <w:rStyle w:val="Hyperlink"/>
                  <w:rFonts w:cs="Arial"/>
                  <w:color w:val="auto"/>
                </w:rPr>
                <w:t>S1-223298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D0ACF1" w14:textId="38F11D9F" w:rsidR="009829D5" w:rsidRPr="00735027" w:rsidRDefault="009829D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5027">
              <w:rPr>
                <w:rFonts w:eastAsia="Times New Roman"/>
                <w:szCs w:val="18"/>
                <w:lang w:eastAsia="ar-SA"/>
              </w:rPr>
              <w:t>ZTE, 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87848D" w14:textId="150A3C99" w:rsidR="009829D5" w:rsidRPr="00735027" w:rsidRDefault="009829D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5027">
              <w:rPr>
                <w:rFonts w:eastAsia="Times New Roman"/>
                <w:szCs w:val="18"/>
                <w:lang w:eastAsia="ar-SA"/>
              </w:rPr>
              <w:t>Update section 5.12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F4D763" w14:textId="24004821" w:rsidR="009829D5" w:rsidRPr="00735027" w:rsidRDefault="00735027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027">
              <w:rPr>
                <w:rFonts w:eastAsia="Times New Roman" w:cs="Arial"/>
                <w:szCs w:val="18"/>
                <w:lang w:eastAsia="ar-SA"/>
              </w:rPr>
              <w:t>Revised to S1-223499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7B35B" w14:textId="0AB766D8" w:rsidR="009829D5" w:rsidRPr="00735027" w:rsidRDefault="009829D5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5027">
              <w:rPr>
                <w:rFonts w:eastAsia="Arial Unicode MS" w:cs="Arial"/>
                <w:szCs w:val="18"/>
                <w:lang w:eastAsia="ar-SA"/>
              </w:rPr>
              <w:t>Revision of S1-223146.</w:t>
            </w:r>
          </w:p>
        </w:tc>
      </w:tr>
      <w:tr w:rsidR="00735027" w:rsidRPr="00A75C05" w14:paraId="2368CD9D" w14:textId="77777777" w:rsidTr="004277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89425" w14:textId="4670FBD9" w:rsidR="00735027" w:rsidRPr="00735027" w:rsidRDefault="00735027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502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8108E" w14:textId="486A8CD9" w:rsidR="00735027" w:rsidRPr="00735027" w:rsidRDefault="005F47F9" w:rsidP="00B32630">
            <w:pPr>
              <w:snapToGrid w:val="0"/>
              <w:spacing w:after="0" w:line="240" w:lineRule="auto"/>
            </w:pPr>
            <w:hyperlink r:id="rId93" w:history="1">
              <w:r w:rsidR="00735027" w:rsidRPr="00735027">
                <w:rPr>
                  <w:rStyle w:val="Hyperlink"/>
                  <w:rFonts w:cs="Arial"/>
                  <w:color w:val="auto"/>
                </w:rPr>
                <w:t>S1-223499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EB82" w14:textId="78FA4993" w:rsidR="00735027" w:rsidRPr="00735027" w:rsidRDefault="0073502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5027">
              <w:rPr>
                <w:rFonts w:eastAsia="Times New Roman"/>
                <w:szCs w:val="18"/>
                <w:lang w:eastAsia="ar-SA"/>
              </w:rPr>
              <w:t>ZTE, 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A9E7D" w14:textId="34E591A0" w:rsidR="00735027" w:rsidRPr="00735027" w:rsidRDefault="0073502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5027">
              <w:rPr>
                <w:rFonts w:eastAsia="Times New Roman"/>
                <w:szCs w:val="18"/>
                <w:lang w:eastAsia="ar-SA"/>
              </w:rPr>
              <w:t>Update section 5.12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E717" w14:textId="77777777" w:rsidR="00735027" w:rsidRPr="00735027" w:rsidRDefault="00735027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6B99" w14:textId="1D3CFA6C" w:rsidR="00735027" w:rsidRDefault="00735027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5027">
              <w:rPr>
                <w:rFonts w:eastAsia="Arial Unicode MS" w:cs="Arial"/>
                <w:i/>
                <w:szCs w:val="18"/>
                <w:lang w:eastAsia="ar-SA"/>
              </w:rPr>
              <w:t>Revision of S1-223146.</w:t>
            </w:r>
          </w:p>
          <w:p w14:paraId="31945AB6" w14:textId="777A90E4" w:rsidR="00735027" w:rsidRPr="00735027" w:rsidRDefault="00735027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5027">
              <w:rPr>
                <w:rFonts w:eastAsia="Arial Unicode MS" w:cs="Arial"/>
                <w:szCs w:val="18"/>
                <w:lang w:eastAsia="ar-SA"/>
              </w:rPr>
              <w:t>Revision of S1-223298.</w:t>
            </w:r>
          </w:p>
        </w:tc>
      </w:tr>
      <w:tr w:rsidR="00167FD0" w:rsidRPr="00A75C05" w14:paraId="5A73CB8B" w14:textId="77777777" w:rsidTr="004277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3E9C0D" w14:textId="77777777" w:rsidR="00167FD0" w:rsidRPr="0042774E" w:rsidRDefault="00167FD0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774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F591F6" w14:textId="52BCDEA9" w:rsidR="00167FD0" w:rsidRPr="0042774E" w:rsidRDefault="005F47F9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4" w:history="1">
              <w:r w:rsidR="00167FD0" w:rsidRPr="0042774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ED7225" w14:textId="77777777" w:rsidR="00167FD0" w:rsidRPr="0042774E" w:rsidRDefault="00167FD0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40BEDE" w14:textId="77777777" w:rsidR="00167FD0" w:rsidRPr="0042774E" w:rsidRDefault="00167FD0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>Update use case on sleep monitoring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E74B26" w14:textId="4A69C66E" w:rsidR="00167FD0" w:rsidRPr="0042774E" w:rsidRDefault="0042774E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774E">
              <w:rPr>
                <w:rFonts w:eastAsia="Times New Roman" w:cs="Arial"/>
                <w:szCs w:val="18"/>
                <w:lang w:eastAsia="ar-SA"/>
              </w:rPr>
              <w:t>Revised to S1-223501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ADE6D" w14:textId="77777777" w:rsidR="00167FD0" w:rsidRPr="0042774E" w:rsidRDefault="00167FD0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774E">
              <w:rPr>
                <w:rFonts w:eastAsia="Arial Unicode MS" w:cs="Arial"/>
                <w:szCs w:val="18"/>
                <w:lang w:eastAsia="ar-SA"/>
              </w:rPr>
              <w:t>Moved from 7.2</w:t>
            </w:r>
          </w:p>
        </w:tc>
      </w:tr>
      <w:tr w:rsidR="0042774E" w:rsidRPr="00A75C05" w14:paraId="5FBC0BFF" w14:textId="77777777" w:rsidTr="004277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02068" w14:textId="21C784C5" w:rsidR="0042774E" w:rsidRPr="0042774E" w:rsidRDefault="0042774E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774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079A" w14:textId="79FAED6E" w:rsidR="0042774E" w:rsidRPr="0042774E" w:rsidRDefault="005F47F9" w:rsidP="003D5B68">
            <w:pPr>
              <w:snapToGrid w:val="0"/>
              <w:spacing w:after="0" w:line="240" w:lineRule="auto"/>
            </w:pPr>
            <w:hyperlink r:id="rId95" w:history="1">
              <w:r w:rsidR="0042774E" w:rsidRPr="0042774E">
                <w:rPr>
                  <w:rStyle w:val="Hyperlink"/>
                  <w:rFonts w:cs="Arial"/>
                  <w:color w:val="auto"/>
                </w:rPr>
                <w:t>S1-223501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88645" w14:textId="44B2CE49" w:rsidR="0042774E" w:rsidRPr="0042774E" w:rsidRDefault="0042774E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3F16A" w14:textId="1AA0A2C2" w:rsidR="0042774E" w:rsidRPr="0042774E" w:rsidRDefault="0042774E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>Update use case on sleep monitoring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13C29" w14:textId="77777777" w:rsidR="0042774E" w:rsidRPr="0042774E" w:rsidRDefault="0042774E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F1205" w14:textId="4A49D4BE" w:rsidR="0042774E" w:rsidRDefault="0042774E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774E">
              <w:rPr>
                <w:rFonts w:eastAsia="Arial Unicode MS" w:cs="Arial"/>
                <w:i/>
                <w:szCs w:val="18"/>
                <w:lang w:eastAsia="ar-SA"/>
              </w:rPr>
              <w:t>Moved from 7.2</w:t>
            </w:r>
          </w:p>
          <w:p w14:paraId="7D2DC3C3" w14:textId="7E3D3ECC" w:rsidR="0042774E" w:rsidRPr="0042774E" w:rsidRDefault="0042774E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774E">
              <w:rPr>
                <w:rFonts w:eastAsia="Arial Unicode MS" w:cs="Arial"/>
                <w:szCs w:val="18"/>
                <w:lang w:eastAsia="ar-SA"/>
              </w:rPr>
              <w:t>Revision of S1-223157.</w:t>
            </w:r>
          </w:p>
        </w:tc>
      </w:tr>
      <w:bookmarkEnd w:id="10"/>
      <w:tr w:rsidR="00B32630" w:rsidRPr="00B04844" w14:paraId="78AED93A" w14:textId="77777777" w:rsidTr="0042774E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50E826F" w14:textId="77777777" w:rsidR="00B32630" w:rsidRPr="00D87E16" w:rsidRDefault="00B32630" w:rsidP="00B3263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Others</w:t>
            </w:r>
          </w:p>
        </w:tc>
      </w:tr>
      <w:tr w:rsidR="00B32630" w:rsidRPr="00A75C05" w14:paraId="03F63533" w14:textId="77777777" w:rsidTr="004277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15947D" w14:textId="77777777" w:rsidR="00B32630" w:rsidRPr="0042774E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1" w:name="_Hlk119518534"/>
            <w:proofErr w:type="spellStart"/>
            <w:r w:rsidRPr="0042774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EE666F" w14:textId="6FF88C4C" w:rsidR="00B32630" w:rsidRPr="0042774E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6" w:history="1">
              <w:r w:rsidR="00B32630" w:rsidRPr="0042774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CA729" w14:textId="77777777" w:rsidR="00B32630" w:rsidRPr="0042774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05AD08" w14:textId="77777777" w:rsidR="00B32630" w:rsidRPr="0042774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>Sensing examples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CBDD48" w14:textId="56EEC4FA" w:rsidR="00B32630" w:rsidRPr="0042774E" w:rsidRDefault="0042774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774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F4D0AD" w14:textId="77777777" w:rsidR="00B32630" w:rsidRPr="0042774E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2986A938" w14:textId="77777777" w:rsidTr="004277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63896C" w14:textId="77777777" w:rsidR="00B32630" w:rsidRPr="0042774E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774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9BA7EF" w14:textId="290009A9" w:rsidR="00B32630" w:rsidRPr="0042774E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7" w:history="1">
              <w:r w:rsidR="00B32630" w:rsidRPr="0042774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66267" w14:textId="77777777" w:rsidR="00B32630" w:rsidRPr="0042774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79D672" w14:textId="77777777" w:rsidR="00B32630" w:rsidRPr="0042774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>Sensing charging consideration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24A2C4" w14:textId="23A19A48" w:rsidR="00B32630" w:rsidRPr="0042774E" w:rsidRDefault="0042774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774E">
              <w:rPr>
                <w:rFonts w:eastAsia="Times New Roman" w:cs="Arial"/>
                <w:szCs w:val="18"/>
                <w:lang w:eastAsia="ar-SA"/>
              </w:rPr>
              <w:t>Revised to S1-223502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84FA65" w14:textId="77777777" w:rsidR="00B32630" w:rsidRPr="0042774E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774E" w:rsidRPr="00A75C05" w14:paraId="15E6E091" w14:textId="77777777" w:rsidTr="004277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0FA3C" w14:textId="25B601C1" w:rsidR="0042774E" w:rsidRPr="0042774E" w:rsidRDefault="0042774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774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CA91D" w14:textId="7EF85124" w:rsidR="0042774E" w:rsidRPr="0042774E" w:rsidRDefault="005F47F9" w:rsidP="00B32630">
            <w:pPr>
              <w:snapToGrid w:val="0"/>
              <w:spacing w:after="0" w:line="240" w:lineRule="auto"/>
            </w:pPr>
            <w:hyperlink r:id="rId98" w:history="1">
              <w:r w:rsidR="0042774E" w:rsidRPr="0042774E">
                <w:rPr>
                  <w:rStyle w:val="Hyperlink"/>
                  <w:rFonts w:cs="Arial"/>
                  <w:color w:val="auto"/>
                </w:rPr>
                <w:t>S1-223502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084CC" w14:textId="57A5AA50" w:rsidR="0042774E" w:rsidRPr="0042774E" w:rsidRDefault="0042774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2F9F" w14:textId="0983B35B" w:rsidR="0042774E" w:rsidRPr="0042774E" w:rsidRDefault="0042774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>Sensing charging consideration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6B25E" w14:textId="77777777" w:rsidR="0042774E" w:rsidRPr="0042774E" w:rsidRDefault="0042774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57E31" w14:textId="5541C815" w:rsidR="0042774E" w:rsidRPr="0042774E" w:rsidRDefault="0042774E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774E">
              <w:rPr>
                <w:rFonts w:eastAsia="Arial Unicode MS" w:cs="Arial"/>
                <w:szCs w:val="18"/>
                <w:lang w:eastAsia="ar-SA"/>
              </w:rPr>
              <w:t>Revision of S1-223039.</w:t>
            </w:r>
          </w:p>
        </w:tc>
      </w:tr>
      <w:tr w:rsidR="00B32630" w:rsidRPr="00A75C05" w14:paraId="7A76A7A9" w14:textId="77777777" w:rsidTr="004277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DF975A" w14:textId="77777777" w:rsidR="00B32630" w:rsidRPr="0042774E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774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E1F40" w14:textId="52A431BA" w:rsidR="00B32630" w:rsidRPr="0042774E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9" w:history="1">
              <w:r w:rsidR="00B32630" w:rsidRPr="0042774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C1C600" w14:textId="77777777" w:rsidR="00B32630" w:rsidRPr="0042774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D5A91E" w14:textId="77777777" w:rsidR="00B32630" w:rsidRPr="0042774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>Sensing privacy consideration update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C5C9CC" w14:textId="75545821" w:rsidR="00B32630" w:rsidRPr="0042774E" w:rsidRDefault="0042774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774E">
              <w:rPr>
                <w:rFonts w:eastAsia="Times New Roman" w:cs="Arial"/>
                <w:szCs w:val="18"/>
                <w:lang w:eastAsia="ar-SA"/>
              </w:rPr>
              <w:t>Revised to S1-223503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A51B65" w14:textId="77777777" w:rsidR="0042774E" w:rsidRPr="0042774E" w:rsidRDefault="0042774E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3DB9882" w14:textId="0518B31C" w:rsidR="00B32630" w:rsidRPr="0042774E" w:rsidRDefault="0042774E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774E">
              <w:rPr>
                <w:rFonts w:eastAsia="Arial Unicode MS" w:cs="Arial"/>
                <w:szCs w:val="18"/>
                <w:lang w:eastAsia="ar-SA"/>
              </w:rPr>
              <w:t>No presentation</w:t>
            </w:r>
          </w:p>
        </w:tc>
      </w:tr>
      <w:tr w:rsidR="0042774E" w:rsidRPr="00A75C05" w14:paraId="4B95D1C3" w14:textId="77777777" w:rsidTr="004277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81490" w14:textId="7481205D" w:rsidR="0042774E" w:rsidRPr="0042774E" w:rsidRDefault="0042774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774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CA5B" w14:textId="342D9D6F" w:rsidR="0042774E" w:rsidRPr="0042774E" w:rsidRDefault="005F47F9" w:rsidP="00B32630">
            <w:pPr>
              <w:snapToGrid w:val="0"/>
              <w:spacing w:after="0" w:line="240" w:lineRule="auto"/>
            </w:pPr>
            <w:hyperlink r:id="rId100" w:history="1">
              <w:r w:rsidR="0042774E" w:rsidRPr="0042774E">
                <w:rPr>
                  <w:rStyle w:val="Hyperlink"/>
                  <w:rFonts w:cs="Arial"/>
                  <w:color w:val="auto"/>
                </w:rPr>
                <w:t>S1-223503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4CA11" w14:textId="1A2951F9" w:rsidR="0042774E" w:rsidRPr="0042774E" w:rsidRDefault="0042774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D32D" w14:textId="3E3A7F05" w:rsidR="0042774E" w:rsidRPr="0042774E" w:rsidRDefault="0042774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>Sensing privacy consideration update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5FDC" w14:textId="77777777" w:rsidR="0042774E" w:rsidRPr="0042774E" w:rsidRDefault="0042774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70D95" w14:textId="77777777" w:rsidR="0042774E" w:rsidRPr="0042774E" w:rsidRDefault="0042774E" w:rsidP="0042774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14:paraId="1E1675A9" w14:textId="70211220" w:rsidR="0042774E" w:rsidRDefault="0042774E" w:rsidP="0042774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774E">
              <w:rPr>
                <w:rFonts w:eastAsia="Arial Unicode MS" w:cs="Arial"/>
                <w:i/>
                <w:szCs w:val="18"/>
                <w:lang w:eastAsia="ar-SA"/>
              </w:rPr>
              <w:t>No presentation</w:t>
            </w:r>
          </w:p>
          <w:p w14:paraId="5D9C2DCC" w14:textId="18C37970" w:rsidR="0042774E" w:rsidRPr="0042774E" w:rsidRDefault="0042774E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774E">
              <w:rPr>
                <w:rFonts w:eastAsia="Arial Unicode MS" w:cs="Arial"/>
                <w:szCs w:val="18"/>
                <w:lang w:eastAsia="ar-SA"/>
              </w:rPr>
              <w:t>Revision of S1-223050.</w:t>
            </w:r>
          </w:p>
        </w:tc>
      </w:tr>
      <w:tr w:rsidR="00F36423" w:rsidRPr="00A75C05" w14:paraId="5A9B8594" w14:textId="77777777" w:rsidTr="004277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D29AD" w14:textId="77777777" w:rsidR="00F36423" w:rsidRPr="0042774E" w:rsidRDefault="00F36423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774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847FEE" w14:textId="77777777" w:rsidR="00F36423" w:rsidRPr="0042774E" w:rsidRDefault="005F47F9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1" w:history="1">
              <w:r w:rsidR="00F36423" w:rsidRPr="0042774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2C9C24" w14:textId="77777777" w:rsidR="00F36423" w:rsidRPr="0042774E" w:rsidRDefault="00F36423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6EB9EA" w14:textId="77777777" w:rsidR="00F36423" w:rsidRPr="0042774E" w:rsidRDefault="00F36423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>Sensing Mission Critical and other priority services consideration update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DF1F9F" w14:textId="695DF6CB" w:rsidR="00F36423" w:rsidRPr="0042774E" w:rsidRDefault="0042774E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774E">
              <w:rPr>
                <w:rFonts w:eastAsia="Times New Roman" w:cs="Arial"/>
                <w:szCs w:val="18"/>
                <w:lang w:eastAsia="ar-SA"/>
              </w:rPr>
              <w:t>Revised to S1-223504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CF9E5" w14:textId="77777777" w:rsidR="00F36423" w:rsidRPr="0042774E" w:rsidRDefault="00F36423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774E" w:rsidRPr="00A75C05" w14:paraId="52C0AF1A" w14:textId="77777777" w:rsidTr="008E773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F66F" w14:textId="62B3FFEA" w:rsidR="0042774E" w:rsidRPr="0042774E" w:rsidRDefault="0042774E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774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8CC61" w14:textId="645F97A5" w:rsidR="0042774E" w:rsidRPr="0042774E" w:rsidRDefault="005F47F9" w:rsidP="00D54ACF">
            <w:pPr>
              <w:snapToGrid w:val="0"/>
              <w:spacing w:after="0" w:line="240" w:lineRule="auto"/>
            </w:pPr>
            <w:hyperlink r:id="rId102" w:history="1">
              <w:r w:rsidR="0042774E" w:rsidRPr="0042774E">
                <w:rPr>
                  <w:rStyle w:val="Hyperlink"/>
                  <w:rFonts w:cs="Arial"/>
                  <w:color w:val="auto"/>
                </w:rPr>
                <w:t>S1-223504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566BA" w14:textId="3928BF00" w:rsidR="0042774E" w:rsidRPr="0042774E" w:rsidRDefault="0042774E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BDF8" w14:textId="6B343E09" w:rsidR="0042774E" w:rsidRPr="0042774E" w:rsidRDefault="0042774E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774E">
              <w:rPr>
                <w:rFonts w:eastAsia="Times New Roman"/>
                <w:szCs w:val="18"/>
                <w:lang w:eastAsia="ar-SA"/>
              </w:rPr>
              <w:t>Sensing Mission Critical and other priority services consideration update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EA91D" w14:textId="77777777" w:rsidR="0042774E" w:rsidRPr="0042774E" w:rsidRDefault="0042774E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A8518" w14:textId="450A59ED" w:rsidR="0042774E" w:rsidRPr="0042774E" w:rsidRDefault="0042774E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774E">
              <w:rPr>
                <w:rFonts w:eastAsia="Arial Unicode MS" w:cs="Arial"/>
                <w:szCs w:val="18"/>
                <w:lang w:eastAsia="ar-SA"/>
              </w:rPr>
              <w:t>Revision of S1-223051.</w:t>
            </w:r>
          </w:p>
        </w:tc>
      </w:tr>
      <w:tr w:rsidR="00B32630" w:rsidRPr="00A75C05" w14:paraId="2F4B3914" w14:textId="77777777" w:rsidTr="008E773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148AA7" w14:textId="77777777" w:rsidR="00B32630" w:rsidRPr="008E773E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E773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180F8C" w14:textId="549F2B42" w:rsidR="00B32630" w:rsidRPr="008E773E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3" w:history="1">
              <w:r w:rsidR="00B32630" w:rsidRPr="008E773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93066" w14:textId="77777777" w:rsidR="00B32630" w:rsidRPr="008E773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E773E">
              <w:rPr>
                <w:rFonts w:eastAsia="Times New Roman"/>
                <w:szCs w:val="18"/>
                <w:lang w:eastAsia="ar-SA"/>
              </w:rPr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6277EB" w14:textId="77777777" w:rsidR="00B32630" w:rsidRPr="008E773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E773E">
              <w:rPr>
                <w:rFonts w:eastAsia="Times New Roman"/>
                <w:szCs w:val="18"/>
                <w:lang w:eastAsia="ar-SA"/>
              </w:rPr>
              <w:t>modes of 5GS sensing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F5B6C" w14:textId="4D644873" w:rsidR="00B32630" w:rsidRPr="008E773E" w:rsidRDefault="008E773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773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830B0A" w14:textId="77777777" w:rsidR="00B32630" w:rsidRPr="008E773E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633CB2DB" w14:textId="77777777" w:rsidTr="000A49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16897C" w14:textId="77777777" w:rsidR="00B32630" w:rsidRPr="00300258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0258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A5201B" w14:textId="7E2346BE" w:rsidR="00B32630" w:rsidRPr="00300258" w:rsidRDefault="005F47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4" w:history="1">
              <w:r w:rsidR="00B32630" w:rsidRPr="008B2FD0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S1-223011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CD7F48" w14:textId="77777777" w:rsidR="00B32630" w:rsidRPr="00300258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00258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98ADF8" w14:textId="77777777" w:rsidR="00B32630" w:rsidRPr="00300258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00258">
              <w:rPr>
                <w:rFonts w:eastAsia="Times New Roman"/>
                <w:szCs w:val="18"/>
                <w:lang w:eastAsia="ar-SA"/>
              </w:rPr>
              <w:t>FS_Sensing</w:t>
            </w:r>
            <w:proofErr w:type="spellEnd"/>
            <w:r w:rsidRPr="00300258">
              <w:rPr>
                <w:rFonts w:eastAsia="Times New Roman"/>
                <w:szCs w:val="18"/>
                <w:lang w:eastAsia="ar-SA"/>
              </w:rPr>
              <w:t xml:space="preserve"> Slides </w:t>
            </w:r>
            <w:proofErr w:type="spellStart"/>
            <w:r w:rsidRPr="00300258">
              <w:rPr>
                <w:rFonts w:eastAsia="Times New Roman"/>
                <w:szCs w:val="18"/>
                <w:lang w:eastAsia="ar-SA"/>
              </w:rPr>
              <w:t>Offline_CC</w:t>
            </w:r>
            <w:proofErr w:type="spellEnd"/>
            <w:r w:rsidRPr="00300258">
              <w:rPr>
                <w:rFonts w:eastAsia="Times New Roman"/>
                <w:szCs w:val="18"/>
                <w:lang w:eastAsia="ar-SA"/>
              </w:rPr>
              <w:t xml:space="preserve"> 18th October 2022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6E180" w14:textId="77777777" w:rsidR="00B32630" w:rsidRPr="00300258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025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15E69D" w14:textId="77777777" w:rsidR="00B32630" w:rsidRPr="00300258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Slides used during conference call (18/10/22). Just for info.</w:t>
            </w:r>
          </w:p>
        </w:tc>
      </w:tr>
      <w:bookmarkEnd w:id="11"/>
      <w:tr w:rsidR="00B32630" w:rsidRPr="00B04844" w14:paraId="2E332A45" w14:textId="77777777" w:rsidTr="000A4932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3508D07D" w14:textId="71AD7BEE" w:rsidR="00B32630" w:rsidRPr="00F45489" w:rsidRDefault="00237551" w:rsidP="00B326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237551" w:rsidRPr="00A75C05" w14:paraId="1F105CBC" w14:textId="77777777" w:rsidTr="00D54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19FA" w14:textId="77777777" w:rsidR="00237551" w:rsidRPr="00A75C05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6D74" w14:textId="77777777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8C89E" w14:textId="77777777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52831" w14:textId="77777777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3D4FE" w14:textId="77777777" w:rsidR="00237551" w:rsidRPr="00A75C05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ECB0C" w14:textId="77777777" w:rsidR="00237551" w:rsidRPr="00A75C05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551" w:rsidRPr="00A75C05" w14:paraId="1817E348" w14:textId="77777777" w:rsidTr="00D54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55D0" w14:textId="77777777" w:rsidR="00237551" w:rsidRPr="00A75C05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EB46" w14:textId="77777777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8A6B0" w14:textId="77777777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61A4" w14:textId="77777777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190CA" w14:textId="77777777" w:rsidR="00237551" w:rsidRPr="00A75C05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88C5" w14:textId="77777777" w:rsidR="00237551" w:rsidRPr="00A75C05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551" w:rsidRPr="00A75C05" w14:paraId="1933E856" w14:textId="77777777" w:rsidTr="00D54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70257" w14:textId="77777777" w:rsidR="00237551" w:rsidRPr="00A75C05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C4DB" w14:textId="77777777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9EC0F" w14:textId="77777777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E7DE" w14:textId="77777777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297B" w14:textId="77777777" w:rsidR="00237551" w:rsidRPr="00A75C05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3ADD" w14:textId="77777777" w:rsidR="00237551" w:rsidRPr="00A75C05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551" w:rsidRPr="00A75C05" w14:paraId="7E453CA6" w14:textId="77777777" w:rsidTr="00D54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4D99F" w14:textId="77777777" w:rsidR="00237551" w:rsidRPr="00A75C05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934F" w14:textId="77777777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922EE" w14:textId="77777777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DC739" w14:textId="77777777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A97A" w14:textId="77777777" w:rsidR="00237551" w:rsidRPr="00A75C05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28A02" w14:textId="77777777" w:rsidR="00237551" w:rsidRPr="00A75C05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551" w:rsidRPr="00A75C05" w14:paraId="30742653" w14:textId="77777777" w:rsidTr="00D54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4A8E9" w14:textId="77777777" w:rsidR="00237551" w:rsidRPr="00A75C05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0CF2F" w14:textId="77777777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FE0F" w14:textId="77777777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78A4C" w14:textId="77777777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6165" w14:textId="77777777" w:rsidR="00237551" w:rsidRPr="00A75C05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4D17" w14:textId="77777777" w:rsidR="00237551" w:rsidRPr="00A75C05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551" w:rsidRPr="00A75C05" w14:paraId="2153F8E0" w14:textId="77777777" w:rsidTr="00D54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F56C" w14:textId="08C90BBC" w:rsidR="00237551" w:rsidRPr="00A75C05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82679" w14:textId="4FABB199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8BBB6" w14:textId="0DA36022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0119" w14:textId="2D7F7474" w:rsidR="00237551" w:rsidRPr="00CD74F4" w:rsidRDefault="00237551" w:rsidP="00D54A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D69A" w14:textId="77777777" w:rsidR="00237551" w:rsidRPr="00A75C05" w:rsidRDefault="00237551" w:rsidP="00D54A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9A678" w14:textId="77777777" w:rsidR="00237551" w:rsidRPr="00A75C05" w:rsidRDefault="00237551" w:rsidP="00D54AC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551" w:rsidRPr="00B04844" w14:paraId="50061C06" w14:textId="77777777" w:rsidTr="000A4932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3646AA75" w14:textId="0DAFBDBD" w:rsidR="00237551" w:rsidRPr="004E36F9" w:rsidRDefault="00237551" w:rsidP="00B32630">
            <w:pPr>
              <w:pStyle w:val="Heading1"/>
            </w:pPr>
            <w:r>
              <w:t>Summary of drafting session</w:t>
            </w:r>
          </w:p>
        </w:tc>
      </w:tr>
      <w:tr w:rsidR="00B32630" w:rsidRPr="00420E58" w14:paraId="5DF174E7" w14:textId="77777777" w:rsidTr="000A4932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4FFBFAB6" w14:textId="77777777" w:rsidR="00237551" w:rsidRDefault="00237551" w:rsidP="0023755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bookmarkStart w:id="12" w:name="_Hlk112879543"/>
          </w:p>
          <w:p w14:paraId="10CDE5AC" w14:textId="77777777" w:rsidR="00237551" w:rsidRPr="00894FB0" w:rsidRDefault="00237551" w:rsidP="0023755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40F1E14D" w14:textId="4503AE11" w:rsidR="00C263F6" w:rsidRDefault="00C263F6" w:rsidP="00237551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All documents treated</w:t>
            </w:r>
          </w:p>
          <w:p w14:paraId="45F0AAE3" w14:textId="50D6E06D" w:rsidR="00237551" w:rsidRDefault="00193C7C" w:rsidP="00237551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7 </w:t>
            </w:r>
            <w:r w:rsidR="00C263F6">
              <w:rPr>
                <w:rFonts w:eastAsia="Arial Unicode MS" w:cs="Arial"/>
                <w:i/>
                <w:szCs w:val="18"/>
                <w:lang w:eastAsia="ko-KR"/>
              </w:rPr>
              <w:t>documents pre-agreed in drafting</w:t>
            </w:r>
          </w:p>
          <w:p w14:paraId="3CD8912B" w14:textId="0565D1C3" w:rsidR="00237551" w:rsidRPr="00894FB0" w:rsidRDefault="00C263F6" w:rsidP="00237551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6 documents noted</w:t>
            </w:r>
          </w:p>
          <w:bookmarkEnd w:id="12"/>
          <w:p w14:paraId="1C8961A7" w14:textId="77777777" w:rsidR="00B32630" w:rsidRPr="00684D48" w:rsidRDefault="00B32630" w:rsidP="00B32630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7D37BA42" w14:textId="77777777" w:rsidR="00B32630" w:rsidRPr="00420E58" w:rsidRDefault="00B32630" w:rsidP="00B32630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highlight w:val="yellow"/>
                <w:lang w:val="en-US" w:eastAsia="ar-SA"/>
              </w:rPr>
            </w:pPr>
          </w:p>
        </w:tc>
      </w:tr>
      <w:tr w:rsidR="00B32630" w:rsidRPr="00B04844" w14:paraId="3BAC9F63" w14:textId="77777777" w:rsidTr="000A4932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B32630" w:rsidRPr="00F45489" w:rsidRDefault="00B32630" w:rsidP="00B32630">
            <w:pPr>
              <w:pStyle w:val="Heading1"/>
            </w:pPr>
            <w:bookmarkStart w:id="13" w:name="_Toc316030641"/>
            <w:bookmarkStart w:id="14" w:name="_Toc324137383"/>
            <w:bookmarkStart w:id="15" w:name="_Toc331152547"/>
            <w:bookmarkStart w:id="16" w:name="_Toc378052474"/>
            <w:bookmarkStart w:id="17" w:name="_Toc387990783"/>
            <w:bookmarkStart w:id="18" w:name="_Toc395595534"/>
            <w:bookmarkStart w:id="19" w:name="_Toc414625515"/>
            <w:r w:rsidRPr="00F45489">
              <w:lastRenderedPageBreak/>
              <w:t>Close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BBC90" w14:textId="77777777" w:rsidR="00193C7C" w:rsidRDefault="00193C7C" w:rsidP="002E015E">
      <w:pPr>
        <w:spacing w:after="0" w:line="240" w:lineRule="auto"/>
      </w:pPr>
      <w:r>
        <w:separator/>
      </w:r>
    </w:p>
  </w:endnote>
  <w:endnote w:type="continuationSeparator" w:id="0">
    <w:p w14:paraId="3C92F780" w14:textId="77777777" w:rsidR="00193C7C" w:rsidRDefault="00193C7C" w:rsidP="002E015E">
      <w:pPr>
        <w:spacing w:after="0" w:line="240" w:lineRule="auto"/>
      </w:pPr>
      <w:r>
        <w:continuationSeparator/>
      </w:r>
    </w:p>
  </w:endnote>
  <w:endnote w:type="continuationNotice" w:id="1">
    <w:p w14:paraId="0E895F58" w14:textId="77777777" w:rsidR="00193C7C" w:rsidRDefault="00193C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89EFD" w14:textId="77777777" w:rsidR="00193C7C" w:rsidRDefault="00193C7C" w:rsidP="002E015E">
      <w:pPr>
        <w:spacing w:after="0" w:line="240" w:lineRule="auto"/>
      </w:pPr>
      <w:r>
        <w:separator/>
      </w:r>
    </w:p>
  </w:footnote>
  <w:footnote w:type="continuationSeparator" w:id="0">
    <w:p w14:paraId="7CB80843" w14:textId="77777777" w:rsidR="00193C7C" w:rsidRDefault="00193C7C" w:rsidP="002E015E">
      <w:pPr>
        <w:spacing w:after="0" w:line="240" w:lineRule="auto"/>
      </w:pPr>
      <w:r>
        <w:continuationSeparator/>
      </w:r>
    </w:p>
  </w:footnote>
  <w:footnote w:type="continuationNotice" w:id="1">
    <w:p w14:paraId="1CF8B78F" w14:textId="77777777" w:rsidR="00193C7C" w:rsidRDefault="00193C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2DFF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72D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4932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6F3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2EF2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3C7C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294C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551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3CC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2B0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4E4E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21A"/>
    <w:rsid w:val="002E157F"/>
    <w:rsid w:val="002E17D3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7F5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B1A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74E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0B3A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3688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3EE2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5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2EC8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7F9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3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4D1"/>
    <w:rsid w:val="006A66AC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5F67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26F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5C0F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949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02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3F7E"/>
    <w:rsid w:val="00744151"/>
    <w:rsid w:val="00744765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180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4A3F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9E1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67B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4D2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73E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891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AD6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9D5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5BB"/>
    <w:rsid w:val="00A95731"/>
    <w:rsid w:val="00A959AC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4AB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97B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66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AD5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185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1C57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D6E"/>
    <w:rsid w:val="00BB627F"/>
    <w:rsid w:val="00BB631E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323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445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3F6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30D9"/>
    <w:rsid w:val="00C335CA"/>
    <w:rsid w:val="00C33E8F"/>
    <w:rsid w:val="00C35F58"/>
    <w:rsid w:val="00C36756"/>
    <w:rsid w:val="00C368FC"/>
    <w:rsid w:val="00C3695A"/>
    <w:rsid w:val="00C372F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594"/>
    <w:rsid w:val="00C81B42"/>
    <w:rsid w:val="00C820F4"/>
    <w:rsid w:val="00C83959"/>
    <w:rsid w:val="00C83DFE"/>
    <w:rsid w:val="00C850CA"/>
    <w:rsid w:val="00C85290"/>
    <w:rsid w:val="00C859BE"/>
    <w:rsid w:val="00C86A11"/>
    <w:rsid w:val="00C87686"/>
    <w:rsid w:val="00C9083B"/>
    <w:rsid w:val="00C90ED8"/>
    <w:rsid w:val="00C91ED0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B7E18"/>
    <w:rsid w:val="00CC0560"/>
    <w:rsid w:val="00CC0632"/>
    <w:rsid w:val="00CC0B4F"/>
    <w:rsid w:val="00CC0D56"/>
    <w:rsid w:val="00CC1150"/>
    <w:rsid w:val="00CC1645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3CB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7F0"/>
    <w:rsid w:val="00D548D5"/>
    <w:rsid w:val="00D54ACF"/>
    <w:rsid w:val="00D54C2A"/>
    <w:rsid w:val="00D5541A"/>
    <w:rsid w:val="00D55AD8"/>
    <w:rsid w:val="00D568DF"/>
    <w:rsid w:val="00D568E5"/>
    <w:rsid w:val="00D56C39"/>
    <w:rsid w:val="00D573C5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5A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76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53F"/>
    <w:rsid w:val="00E35EEA"/>
    <w:rsid w:val="00E366F0"/>
    <w:rsid w:val="00E36EC3"/>
    <w:rsid w:val="00E374AA"/>
    <w:rsid w:val="00E375A3"/>
    <w:rsid w:val="00E37A23"/>
    <w:rsid w:val="00E40861"/>
    <w:rsid w:val="00E41D21"/>
    <w:rsid w:val="00E423C3"/>
    <w:rsid w:val="00E42BF2"/>
    <w:rsid w:val="00E43232"/>
    <w:rsid w:val="00E43850"/>
    <w:rsid w:val="00E4388F"/>
    <w:rsid w:val="00E43993"/>
    <w:rsid w:val="00E444CB"/>
    <w:rsid w:val="00E44592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3B6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4F8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3EC6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423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91B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15DF"/>
    <w:rsid w:val="00FA2624"/>
    <w:rsid w:val="00FA280C"/>
    <w:rsid w:val="00FA2DF1"/>
    <w:rsid w:val="00FA2F3F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52A1"/>
    <w:rsid w:val="00FC5D20"/>
    <w:rsid w:val="00FC6276"/>
    <w:rsid w:val="00FC6699"/>
    <w:rsid w:val="00FC6B0D"/>
    <w:rsid w:val="00FC76E5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037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E:\TSGS1_100_Toulouse\_Drafting\docs\S1-223337.zip" TargetMode="External"/><Relationship Id="rId21" Type="http://schemas.openxmlformats.org/officeDocument/2006/relationships/hyperlink" Target="file:///E:\TSGS1_100_Toulouse\_Drafting\docs\S1-223485.zip" TargetMode="External"/><Relationship Id="rId42" Type="http://schemas.openxmlformats.org/officeDocument/2006/relationships/hyperlink" Target="file:///E:\TSGS1_100_Toulouse\_Drafting\docs\S1-223343.zip" TargetMode="External"/><Relationship Id="rId47" Type="http://schemas.openxmlformats.org/officeDocument/2006/relationships/hyperlink" Target="file:///E:\TSGS1_100_Toulouse\Docs\S1-223145.zip" TargetMode="External"/><Relationship Id="rId63" Type="http://schemas.openxmlformats.org/officeDocument/2006/relationships/hyperlink" Target="file:///E:\TSGS1_100_Toulouse\_Drafting\docs\S1-223487.zip" TargetMode="External"/><Relationship Id="rId68" Type="http://schemas.openxmlformats.org/officeDocument/2006/relationships/hyperlink" Target="file:///E:\TSGS1_100_Toulouse\_Drafting\docs\S1-223489.zip" TargetMode="External"/><Relationship Id="rId84" Type="http://schemas.openxmlformats.org/officeDocument/2006/relationships/hyperlink" Target="file:///E:\TSGS1_100_Toulouse\_Drafting\docs\S1-223495.zip" TargetMode="External"/><Relationship Id="rId89" Type="http://schemas.openxmlformats.org/officeDocument/2006/relationships/hyperlink" Target="file:///E:\TSGS1_100_Toulouse\Docs\S1-223177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E:\TSGS1_100_Toulouse\Docs\S1-223252.zip" TargetMode="External"/><Relationship Id="rId92" Type="http://schemas.openxmlformats.org/officeDocument/2006/relationships/hyperlink" Target="file:///E:\TSGS1_100_Toulouse\_Drafting\docs\S1-22329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E:\TSGS1_100_Toulouse\Docs\S1-223080.zip" TargetMode="External"/><Relationship Id="rId29" Type="http://schemas.openxmlformats.org/officeDocument/2006/relationships/hyperlink" Target="file:///E:\TSGS1_100_Toulouse\_Drafting\docs\S1-223505.zip" TargetMode="External"/><Relationship Id="rId11" Type="http://schemas.openxmlformats.org/officeDocument/2006/relationships/hyperlink" Target="https://www.3gpp.org/ftp/tsg_sa/TSG_SA/TSGS_96_Budapest_2022_06/Docs/SP-220717.zip" TargetMode="External"/><Relationship Id="rId24" Type="http://schemas.openxmlformats.org/officeDocument/2006/relationships/hyperlink" Target="file:///E:\TSGS1_100_Toulouse\_Drafting\docs\S1-223336.zip" TargetMode="External"/><Relationship Id="rId32" Type="http://schemas.openxmlformats.org/officeDocument/2006/relationships/hyperlink" Target="file:///E:\TSGS1_100_Toulouse\Docs\S1-223201.zip" TargetMode="External"/><Relationship Id="rId37" Type="http://schemas.openxmlformats.org/officeDocument/2006/relationships/hyperlink" Target="file:///E:\TSGS1_100_Toulouse\Docs\S1-223093.zip" TargetMode="External"/><Relationship Id="rId40" Type="http://schemas.openxmlformats.org/officeDocument/2006/relationships/hyperlink" Target="file:///E:\TSGS1_100_Toulouse\_Drafting\docs\S1-223342.zip" TargetMode="External"/><Relationship Id="rId45" Type="http://schemas.openxmlformats.org/officeDocument/2006/relationships/hyperlink" Target="file:///E:\TSGS1_100_Toulouse\Docs\S1-223143.zip" TargetMode="External"/><Relationship Id="rId53" Type="http://schemas.openxmlformats.org/officeDocument/2006/relationships/hyperlink" Target="file:///E:\TSGS1_100_Toulouse\_Drafting\docs\S1-223483.zip" TargetMode="External"/><Relationship Id="rId58" Type="http://schemas.openxmlformats.org/officeDocument/2006/relationships/hyperlink" Target="file:///E:\TSGS1_100_Toulouse\Docs\S1-223188.zip" TargetMode="External"/><Relationship Id="rId66" Type="http://schemas.openxmlformats.org/officeDocument/2006/relationships/hyperlink" Target="file:///E:\TSGS1_100_Toulouse\Docs\S1-223234.zip" TargetMode="External"/><Relationship Id="rId74" Type="http://schemas.openxmlformats.org/officeDocument/2006/relationships/hyperlink" Target="file:///E:\TSGS1_100_Toulouse\Docs\S1-223095.zip" TargetMode="External"/><Relationship Id="rId79" Type="http://schemas.openxmlformats.org/officeDocument/2006/relationships/hyperlink" Target="file:///E:\TSGS1_100_Toulouse\Docs\S1-223121.zip" TargetMode="External"/><Relationship Id="rId87" Type="http://schemas.openxmlformats.org/officeDocument/2006/relationships/hyperlink" Target="file:///E:\TSGS1_100_Toulouse\Docs\S1-223176.zip" TargetMode="External"/><Relationship Id="rId102" Type="http://schemas.openxmlformats.org/officeDocument/2006/relationships/hyperlink" Target="file:///E:\TSGS1_100_Toulouse\_Drafting\docs\S1-223504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E:\TSGS1_100_Toulouse\_Drafting\docs\S1-223351.zip" TargetMode="External"/><Relationship Id="rId82" Type="http://schemas.openxmlformats.org/officeDocument/2006/relationships/hyperlink" Target="file:///E:\TSGS1_100_Toulouse\_Drafting\docs\S1-223494.zip" TargetMode="External"/><Relationship Id="rId90" Type="http://schemas.openxmlformats.org/officeDocument/2006/relationships/hyperlink" Target="file:///E:\TSGS1_100_Toulouse\_Drafting\docs\S1-223498.zip" TargetMode="External"/><Relationship Id="rId95" Type="http://schemas.openxmlformats.org/officeDocument/2006/relationships/hyperlink" Target="file:///E:\TSGS1_100_Toulouse\_Drafting\docs\S1-223501.zip" TargetMode="External"/><Relationship Id="rId19" Type="http://schemas.openxmlformats.org/officeDocument/2006/relationships/hyperlink" Target="file:///E:\TSGS1_100_Toulouse\docs\S1-223160.zip" TargetMode="External"/><Relationship Id="rId14" Type="http://schemas.openxmlformats.org/officeDocument/2006/relationships/hyperlink" Target="file:///E:\TSGS1_100_Toulouse\_Drafting\docs\S1-223333.zip" TargetMode="External"/><Relationship Id="rId22" Type="http://schemas.openxmlformats.org/officeDocument/2006/relationships/hyperlink" Target="file:///E:\TSGS1_100_Toulouse\Docs\S1-223251.zip" TargetMode="External"/><Relationship Id="rId27" Type="http://schemas.openxmlformats.org/officeDocument/2006/relationships/hyperlink" Target="file:///E:\TSGS1_100_Toulouse\Docs\S1-223062.zip" TargetMode="External"/><Relationship Id="rId30" Type="http://schemas.openxmlformats.org/officeDocument/2006/relationships/hyperlink" Target="file:///E:\TSGS1_100_Toulouse\Docs\S1-223081.zip" TargetMode="External"/><Relationship Id="rId35" Type="http://schemas.openxmlformats.org/officeDocument/2006/relationships/hyperlink" Target="file:///E:\TSGS1_100_Toulouse\Docs\S1-223092.zip" TargetMode="External"/><Relationship Id="rId43" Type="http://schemas.openxmlformats.org/officeDocument/2006/relationships/hyperlink" Target="file:///E:\TSGS1_100_Toulouse\Docs\S1-223122.zip" TargetMode="External"/><Relationship Id="rId48" Type="http://schemas.openxmlformats.org/officeDocument/2006/relationships/hyperlink" Target="file:///E:\TSGS1_100_Toulouse\_Drafting\docs\S1-223347.zip" TargetMode="External"/><Relationship Id="rId56" Type="http://schemas.openxmlformats.org/officeDocument/2006/relationships/hyperlink" Target="file:///E:\TSGS1_100_Toulouse\Docs\S1-223170.zip" TargetMode="External"/><Relationship Id="rId64" Type="http://schemas.openxmlformats.org/officeDocument/2006/relationships/hyperlink" Target="file:///E:\TSGS1_100_Toulouse\Docs\S1-223200.zip" TargetMode="External"/><Relationship Id="rId69" Type="http://schemas.openxmlformats.org/officeDocument/2006/relationships/hyperlink" Target="file:///E:\TSGS1_100_Toulouse\docs\S1-223158.zip" TargetMode="External"/><Relationship Id="rId77" Type="http://schemas.openxmlformats.org/officeDocument/2006/relationships/hyperlink" Target="file:///E:\TSGS1_100_Toulouse\Docs\S1-223100.zip" TargetMode="External"/><Relationship Id="rId100" Type="http://schemas.openxmlformats.org/officeDocument/2006/relationships/hyperlink" Target="file:///E:\TSGS1_100_Toulouse\_Drafting\docs\S1-223503.zip" TargetMode="External"/><Relationship Id="rId105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file:///E:\TSGS1_100_Toulouse\Docs\S1-223148.zip" TargetMode="External"/><Relationship Id="rId72" Type="http://schemas.openxmlformats.org/officeDocument/2006/relationships/hyperlink" Target="file:///E:\TSGS1_100_Toulouse\_Drafting\docs\S1-223500.zip" TargetMode="External"/><Relationship Id="rId80" Type="http://schemas.openxmlformats.org/officeDocument/2006/relationships/hyperlink" Target="file:///E:\TSGS1_100_Toulouse\_Drafting\docs\S1-223493.zip" TargetMode="External"/><Relationship Id="rId85" Type="http://schemas.openxmlformats.org/officeDocument/2006/relationships/hyperlink" Target="file:///E:\TSGS1_100_Toulouse\Docs\S1-223169.zip" TargetMode="External"/><Relationship Id="rId93" Type="http://schemas.openxmlformats.org/officeDocument/2006/relationships/hyperlink" Target="file:///E:\TSGS1_100_Toulouse\_Drafting\docs\S1-223499.zip" TargetMode="External"/><Relationship Id="rId98" Type="http://schemas.openxmlformats.org/officeDocument/2006/relationships/hyperlink" Target="file:///E:\TSGS1_100_Toulouse\_Drafting\docs\S1-223502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ftp.3gpp.org/Specs/archive/22_series/22.837/22837-020.zip" TargetMode="External"/><Relationship Id="rId17" Type="http://schemas.openxmlformats.org/officeDocument/2006/relationships/hyperlink" Target="file:///E:\TSGS1_100_Toulouse\_Drafting\docs\S1-223334.zip" TargetMode="External"/><Relationship Id="rId25" Type="http://schemas.openxmlformats.org/officeDocument/2006/relationships/hyperlink" Target="file:///E:\TSGS1_100_Toulouse\Docs\S1-223049.zip" TargetMode="External"/><Relationship Id="rId33" Type="http://schemas.openxmlformats.org/officeDocument/2006/relationships/hyperlink" Target="file:///E:\TSGS1_100_Toulouse\_Drafting\docs\S1-223339.zip" TargetMode="External"/><Relationship Id="rId38" Type="http://schemas.openxmlformats.org/officeDocument/2006/relationships/hyperlink" Target="file:///E:\TSGS1_100_Toulouse\_Drafting\docs\S1-223341.zip" TargetMode="External"/><Relationship Id="rId46" Type="http://schemas.openxmlformats.org/officeDocument/2006/relationships/hyperlink" Target="file:///E:\TSGS1_100_Toulouse\_Drafting\docs\S1-223345.zip" TargetMode="External"/><Relationship Id="rId59" Type="http://schemas.openxmlformats.org/officeDocument/2006/relationships/hyperlink" Target="file:///E:\TSGS1_100_Toulouse\_Drafting\docs\S1-223350.zip" TargetMode="External"/><Relationship Id="rId67" Type="http://schemas.openxmlformats.org/officeDocument/2006/relationships/hyperlink" Target="file:///E:\TSGS1_100_Toulouse\Docs\S1-223247.zip" TargetMode="External"/><Relationship Id="rId103" Type="http://schemas.openxmlformats.org/officeDocument/2006/relationships/hyperlink" Target="file:///E:\TSGS1_100_Toulouse\Docs\S1-223248.zip" TargetMode="External"/><Relationship Id="rId20" Type="http://schemas.openxmlformats.org/officeDocument/2006/relationships/hyperlink" Target="file:///E:\TSGS1_100_Toulouse\_Drafting\docs\S1-223335.zip" TargetMode="External"/><Relationship Id="rId41" Type="http://schemas.openxmlformats.org/officeDocument/2006/relationships/hyperlink" Target="file:///E:\TSGS1_100_Toulouse\Docs\S1-223113.zip" TargetMode="External"/><Relationship Id="rId54" Type="http://schemas.openxmlformats.org/officeDocument/2006/relationships/hyperlink" Target="file:///E:\TSGS1_100_Toulouse\docs\S1-223159.zip" TargetMode="External"/><Relationship Id="rId62" Type="http://schemas.openxmlformats.org/officeDocument/2006/relationships/hyperlink" Target="file:///E:\TSGS1_100_Toulouse\Docs\S1-223195.zip" TargetMode="External"/><Relationship Id="rId70" Type="http://schemas.openxmlformats.org/officeDocument/2006/relationships/hyperlink" Target="file:///E:\TSGS1_100_Toulouse\_Drafting\docs\S1-223490.zip" TargetMode="External"/><Relationship Id="rId75" Type="http://schemas.openxmlformats.org/officeDocument/2006/relationships/hyperlink" Target="file:///E:\TSGS1_100_Toulouse\_Drafting\docs\S1-223292.zip" TargetMode="External"/><Relationship Id="rId83" Type="http://schemas.openxmlformats.org/officeDocument/2006/relationships/hyperlink" Target="file:///E:\TSGS1_100_Toulouse\Docs\S1-223123.zip" TargetMode="External"/><Relationship Id="rId88" Type="http://schemas.openxmlformats.org/officeDocument/2006/relationships/hyperlink" Target="file:///E:\TSGS1_100_Toulouse\_Drafting\docs\S1-223497.zip" TargetMode="External"/><Relationship Id="rId91" Type="http://schemas.openxmlformats.org/officeDocument/2006/relationships/hyperlink" Target="file:///E:\TSGS1_100_Toulouse\Docs\S1-223146.zip" TargetMode="External"/><Relationship Id="rId96" Type="http://schemas.openxmlformats.org/officeDocument/2006/relationships/hyperlink" Target="file:///E:\TSGS1_100_Toulouse\Docs\S1-223037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E:\TSGS1_100_Toulouse\Docs\S1-223033.zip" TargetMode="External"/><Relationship Id="rId23" Type="http://schemas.openxmlformats.org/officeDocument/2006/relationships/hyperlink" Target="file:///E:\TSGS1_100_Toulouse\Docs\S1-223048.zip" TargetMode="External"/><Relationship Id="rId28" Type="http://schemas.openxmlformats.org/officeDocument/2006/relationships/hyperlink" Target="file:///E:\TSGS1_100_Toulouse\_Drafting\docs\S1-223338.zip" TargetMode="External"/><Relationship Id="rId36" Type="http://schemas.openxmlformats.org/officeDocument/2006/relationships/hyperlink" Target="file:///E:\TSGS1_100_Toulouse\_Drafting\docs\S1-223340.zip" TargetMode="External"/><Relationship Id="rId49" Type="http://schemas.openxmlformats.org/officeDocument/2006/relationships/hyperlink" Target="file:///E:\TSGS1_100_Toulouse\Docs\S1-223147.zip" TargetMode="External"/><Relationship Id="rId57" Type="http://schemas.openxmlformats.org/officeDocument/2006/relationships/hyperlink" Target="file:///E:\TSGS1_100_Toulouse\_Drafting\docs\S1-223349.zip" TargetMode="External"/><Relationship Id="rId106" Type="http://schemas.openxmlformats.org/officeDocument/2006/relationships/theme" Target="theme/theme1.xml"/><Relationship Id="rId10" Type="http://schemas.openxmlformats.org/officeDocument/2006/relationships/endnotes" Target="endnotes.xml"/><Relationship Id="rId31" Type="http://schemas.openxmlformats.org/officeDocument/2006/relationships/hyperlink" Target="file:///E:\TSGS1_100_Toulouse\Docs\S1-223227.zip" TargetMode="External"/><Relationship Id="rId44" Type="http://schemas.openxmlformats.org/officeDocument/2006/relationships/hyperlink" Target="file:///E:\TSGS1_100_Toulouse\_Drafting\docs\S1-223344.zip" TargetMode="External"/><Relationship Id="rId52" Type="http://schemas.openxmlformats.org/officeDocument/2006/relationships/hyperlink" Target="file:///E:\TSGS1_100_Toulouse\Docs\S1-223149.zip" TargetMode="External"/><Relationship Id="rId60" Type="http://schemas.openxmlformats.org/officeDocument/2006/relationships/hyperlink" Target="file:///E:\TSGS1_100_Toulouse\Docs\S1-223192.zip" TargetMode="External"/><Relationship Id="rId65" Type="http://schemas.openxmlformats.org/officeDocument/2006/relationships/hyperlink" Target="file:///E:\TSGS1_100_Toulouse\_Drafting\docs\S1-223488.zip" TargetMode="External"/><Relationship Id="rId73" Type="http://schemas.openxmlformats.org/officeDocument/2006/relationships/hyperlink" Target="file:///E:\TSGS1_100_Toulouse\Docs\S1-223061.zip" TargetMode="External"/><Relationship Id="rId78" Type="http://schemas.openxmlformats.org/officeDocument/2006/relationships/hyperlink" Target="file:///E:\TSGS1_100_Toulouse\_Drafting\docs\S1-223492.zip" TargetMode="External"/><Relationship Id="rId81" Type="http://schemas.openxmlformats.org/officeDocument/2006/relationships/hyperlink" Target="file:///E:\TSGS1_100_Toulouse\Docs\S1-223125.zip" TargetMode="External"/><Relationship Id="rId86" Type="http://schemas.openxmlformats.org/officeDocument/2006/relationships/hyperlink" Target="file:///E:\TSGS1_100_Toulouse\_Drafting\docs\S1-223496.zip" TargetMode="External"/><Relationship Id="rId94" Type="http://schemas.openxmlformats.org/officeDocument/2006/relationships/hyperlink" Target="file:///E:\TSGS1_100_Toulouse\docs\S1-223157.zip" TargetMode="External"/><Relationship Id="rId99" Type="http://schemas.openxmlformats.org/officeDocument/2006/relationships/hyperlink" Target="file:///E:\TSGS1_100_Toulouse\Docs\S1-223050.zip" TargetMode="External"/><Relationship Id="rId101" Type="http://schemas.openxmlformats.org/officeDocument/2006/relationships/hyperlink" Target="file:///E:\TSGS1_100_Toulouse\Docs\S1-223051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E:\TSGS1_100_Toulouse\Docs\S1-223023.zip" TargetMode="External"/><Relationship Id="rId18" Type="http://schemas.openxmlformats.org/officeDocument/2006/relationships/hyperlink" Target="file:///E:\TSGS1_100_Toulouse\_Drafting\docs\S1-223484.zip" TargetMode="External"/><Relationship Id="rId39" Type="http://schemas.openxmlformats.org/officeDocument/2006/relationships/hyperlink" Target="file:///E:\TSGS1_100_Toulouse\Docs\S1-223099.zip" TargetMode="External"/><Relationship Id="rId34" Type="http://schemas.openxmlformats.org/officeDocument/2006/relationships/hyperlink" Target="file:///E:\TSGS1_100_Toulouse\_Drafting\docs\S1-223486.zip" TargetMode="External"/><Relationship Id="rId50" Type="http://schemas.openxmlformats.org/officeDocument/2006/relationships/hyperlink" Target="file:///E:\TSGS1_100_Toulouse\_Drafting\docs\S1-223346.zip" TargetMode="External"/><Relationship Id="rId55" Type="http://schemas.openxmlformats.org/officeDocument/2006/relationships/hyperlink" Target="file:///E:\TSGS1_100_Toulouse\_Drafting\docs\S1-223348.zip" TargetMode="External"/><Relationship Id="rId76" Type="http://schemas.openxmlformats.org/officeDocument/2006/relationships/hyperlink" Target="file:///E:\TSGS1_100_Toulouse\_Drafting\docs\S1-223491.zip" TargetMode="External"/><Relationship Id="rId97" Type="http://schemas.openxmlformats.org/officeDocument/2006/relationships/hyperlink" Target="file:///E:\TSGS1_100_Toulouse\Docs\S1-223039.zip" TargetMode="External"/><Relationship Id="rId104" Type="http://schemas.openxmlformats.org/officeDocument/2006/relationships/hyperlink" Target="file:///E:\TSGS1_100_Toulouse\Docs\S1-22301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7</Pages>
  <Words>2826</Words>
  <Characters>15549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18339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2</cp:revision>
  <dcterms:created xsi:type="dcterms:W3CDTF">2022-11-16T22:35:00Z</dcterms:created>
  <dcterms:modified xsi:type="dcterms:W3CDTF">2022-11-16T22:35:00Z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