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2DB27E6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0855E3">
        <w:rPr>
          <w:rFonts w:cs="Arial"/>
          <w:b/>
          <w:sz w:val="24"/>
          <w:szCs w:val="24"/>
        </w:rPr>
        <w:t>SP-241240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5C838DA8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0855E3">
        <w:rPr>
          <w:rFonts w:cs="Arial"/>
          <w:b/>
          <w:bCs/>
        </w:rPr>
        <w:t>CRs on ID_UAS (Rel-17, Rel-18)</w:t>
      </w:r>
    </w:p>
    <w:p w14:paraId="722C7880" w14:textId="5AE1035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500B63">
        <w:rPr>
          <w:rFonts w:cs="Arial"/>
          <w:b/>
          <w:bCs/>
        </w:rPr>
        <w:t>7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732C29" w:rsidRPr="00766D2A" w14:paraId="1D908153" w14:textId="77777777" w:rsidTr="00E450E9">
        <w:tc>
          <w:tcPr>
            <w:tcW w:w="817" w:type="dxa"/>
          </w:tcPr>
          <w:p w14:paraId="1F090007" w14:textId="3B4F0A44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3752CD48" w14:textId="3FA97F74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0564</w:t>
            </w:r>
          </w:p>
        </w:tc>
        <w:tc>
          <w:tcPr>
            <w:tcW w:w="283" w:type="dxa"/>
          </w:tcPr>
          <w:p w14:paraId="7E9A1A98" w14:textId="503DC693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FB3872" w14:textId="782442B8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Rel-17</w:t>
            </w:r>
          </w:p>
        </w:tc>
        <w:tc>
          <w:tcPr>
            <w:tcW w:w="2977" w:type="dxa"/>
          </w:tcPr>
          <w:p w14:paraId="58B157BC" w14:textId="57064923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the usage of reliable indication</w:t>
            </w:r>
          </w:p>
        </w:tc>
        <w:tc>
          <w:tcPr>
            <w:tcW w:w="284" w:type="dxa"/>
          </w:tcPr>
          <w:p w14:paraId="267FBDE9" w14:textId="125D9CA1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59006A61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17.9.0</w:t>
            </w:r>
          </w:p>
        </w:tc>
        <w:tc>
          <w:tcPr>
            <w:tcW w:w="851" w:type="dxa"/>
          </w:tcPr>
          <w:p w14:paraId="1BBCBE5F" w14:textId="49D4273D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69605C8C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S2-2409021</w:t>
            </w:r>
          </w:p>
        </w:tc>
        <w:tc>
          <w:tcPr>
            <w:tcW w:w="1984" w:type="dxa"/>
          </w:tcPr>
          <w:p w14:paraId="577EFEF7" w14:textId="02275190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418" w:type="dxa"/>
          </w:tcPr>
          <w:p w14:paraId="3E08327B" w14:textId="3458B51C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ID_UAS</w:t>
            </w:r>
          </w:p>
        </w:tc>
        <w:tc>
          <w:tcPr>
            <w:tcW w:w="1843" w:type="dxa"/>
          </w:tcPr>
          <w:p w14:paraId="5B856FF9" w14:textId="1845752C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2, 4.3.8</w:t>
            </w:r>
          </w:p>
        </w:tc>
        <w:tc>
          <w:tcPr>
            <w:tcW w:w="1134" w:type="dxa"/>
          </w:tcPr>
          <w:p w14:paraId="292594C0" w14:textId="77777777" w:rsidR="00732C29" w:rsidRPr="00766D2A" w:rsidRDefault="00732C29" w:rsidP="00732C29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732C29" w:rsidRPr="00766D2A" w:rsidRDefault="00732C29" w:rsidP="00732C29">
            <w:pPr>
              <w:rPr>
                <w:rFonts w:cs="Arial"/>
                <w:sz w:val="16"/>
              </w:rPr>
            </w:pPr>
          </w:p>
        </w:tc>
      </w:tr>
      <w:tr w:rsidR="00732C29" w:rsidRPr="00766D2A" w14:paraId="37B0B879" w14:textId="77777777" w:rsidTr="00E450E9">
        <w:tc>
          <w:tcPr>
            <w:tcW w:w="817" w:type="dxa"/>
          </w:tcPr>
          <w:p w14:paraId="4BBE1D8D" w14:textId="71A7DFF5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5780803D" w14:textId="666CA6DD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0565</w:t>
            </w:r>
          </w:p>
        </w:tc>
        <w:tc>
          <w:tcPr>
            <w:tcW w:w="283" w:type="dxa"/>
          </w:tcPr>
          <w:p w14:paraId="77C49214" w14:textId="4D847C5A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0D0233B4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40AB8FDF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the usage of reliable indication</w:t>
            </w:r>
          </w:p>
        </w:tc>
        <w:tc>
          <w:tcPr>
            <w:tcW w:w="284" w:type="dxa"/>
          </w:tcPr>
          <w:p w14:paraId="7D5D67AE" w14:textId="784C4405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78202FDF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00989AAA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29F434AC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S2-2408980</w:t>
            </w:r>
          </w:p>
        </w:tc>
        <w:tc>
          <w:tcPr>
            <w:tcW w:w="1984" w:type="dxa"/>
          </w:tcPr>
          <w:p w14:paraId="636C7A80" w14:textId="35EEF048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418" w:type="dxa"/>
          </w:tcPr>
          <w:p w14:paraId="53A47038" w14:textId="42250D92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ID_UAS</w:t>
            </w:r>
          </w:p>
        </w:tc>
        <w:tc>
          <w:tcPr>
            <w:tcW w:w="1843" w:type="dxa"/>
          </w:tcPr>
          <w:p w14:paraId="6671E783" w14:textId="1BD04823" w:rsidR="00732C29" w:rsidRPr="00766D2A" w:rsidRDefault="00732C29" w:rsidP="00732C2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2, 4.3.8</w:t>
            </w:r>
          </w:p>
        </w:tc>
        <w:tc>
          <w:tcPr>
            <w:tcW w:w="1134" w:type="dxa"/>
          </w:tcPr>
          <w:p w14:paraId="3ACB7E42" w14:textId="77777777" w:rsidR="00732C29" w:rsidRPr="00766D2A" w:rsidRDefault="00732C29" w:rsidP="00732C29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732C29" w:rsidRPr="00766D2A" w:rsidRDefault="00732C29" w:rsidP="00732C29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855E3"/>
    <w:rsid w:val="00121690"/>
    <w:rsid w:val="001275F0"/>
    <w:rsid w:val="00153056"/>
    <w:rsid w:val="00193860"/>
    <w:rsid w:val="001A5153"/>
    <w:rsid w:val="001B1F02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32C29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A274C"/>
    <w:rsid w:val="00BF1EB6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4</cp:revision>
  <dcterms:created xsi:type="dcterms:W3CDTF">2024-09-02T08:50:00Z</dcterms:created>
  <dcterms:modified xsi:type="dcterms:W3CDTF">2024-09-02T14:28:00Z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