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41374" w14:textId="77777777" w:rsidR="00C7586E" w:rsidRDefault="00C7586E" w:rsidP="00C7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R5s240703</w:t>
      </w:r>
      <w:r>
        <w:rPr>
          <w:b/>
          <w:i/>
          <w:noProof/>
          <w:sz w:val="28"/>
        </w:rPr>
        <w:fldChar w:fldCharType="end"/>
      </w:r>
    </w:p>
    <w:p w14:paraId="58FB3470" w14:textId="77777777" w:rsidR="00C7586E" w:rsidRDefault="00C7586E" w:rsidP="00C758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86E" w14:paraId="7A31B37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78AB9" w14:textId="77777777" w:rsidR="00C7586E" w:rsidRDefault="00C7586E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586E" w14:paraId="3DB2DFA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F01BF" w14:textId="77777777" w:rsidR="00C7586E" w:rsidRDefault="00C7586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86E" w14:paraId="0D55B0A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7073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2A594920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B663448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08A8C" w14:textId="77777777" w:rsidR="00C7586E" w:rsidRPr="00410371" w:rsidRDefault="00C7586E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FFCEE9" w14:textId="77777777" w:rsidR="00C7586E" w:rsidRDefault="00C7586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1A760" w14:textId="77777777" w:rsidR="00C7586E" w:rsidRPr="00410371" w:rsidRDefault="00C7586E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6EC279" w14:textId="77777777" w:rsidR="00C7586E" w:rsidRDefault="00C7586E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27896E" w14:textId="77777777" w:rsidR="00C7586E" w:rsidRPr="00410371" w:rsidRDefault="00C7586E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D002F8" w14:textId="77777777" w:rsidR="00C7586E" w:rsidRDefault="00C7586E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0EE545" w14:textId="77777777" w:rsidR="00C7586E" w:rsidRPr="00410371" w:rsidRDefault="00C7586E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7E679A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3002348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723B9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124ED5AE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68525" w14:textId="77777777" w:rsidR="00C7586E" w:rsidRPr="00F25D98" w:rsidRDefault="00C7586E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86E" w14:paraId="372C2398" w14:textId="77777777" w:rsidTr="00606F73">
        <w:tc>
          <w:tcPr>
            <w:tcW w:w="9641" w:type="dxa"/>
            <w:gridSpan w:val="9"/>
          </w:tcPr>
          <w:p w14:paraId="756823A3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E4FF7" w14:textId="77777777" w:rsidR="00C7586E" w:rsidRDefault="00C7586E" w:rsidP="00C758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86E" w14:paraId="3C905C3C" w14:textId="77777777" w:rsidTr="00606F73">
        <w:tc>
          <w:tcPr>
            <w:tcW w:w="2835" w:type="dxa"/>
          </w:tcPr>
          <w:p w14:paraId="442E9717" w14:textId="77777777" w:rsidR="00C7586E" w:rsidRDefault="00C7586E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671776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BD5FE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D6018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C4512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A2A0E7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37DD5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F2BE6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3D006" w14:textId="77777777" w:rsidR="00C7586E" w:rsidRDefault="00C7586E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F37E0" w14:textId="77777777" w:rsidR="00C7586E" w:rsidRDefault="00C7586E" w:rsidP="00C758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86E" w14:paraId="754E0E04" w14:textId="77777777" w:rsidTr="00606F73">
        <w:tc>
          <w:tcPr>
            <w:tcW w:w="9640" w:type="dxa"/>
            <w:gridSpan w:val="11"/>
          </w:tcPr>
          <w:p w14:paraId="737F4A30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08DF1E78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7CB5F3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D06EB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f_NR5GC_RRCReestablishment functions</w:t>
            </w:r>
            <w:r>
              <w:fldChar w:fldCharType="end"/>
            </w:r>
          </w:p>
        </w:tc>
      </w:tr>
      <w:tr w:rsidR="00C7586E" w14:paraId="6C28BF0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2A0A4CD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F4A0E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31A3D0D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235FF88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98EC09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7586E" w14:paraId="10D4354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48F8B17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7DA08" w14:textId="3B1824C2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7586E" w14:paraId="073533C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80DC75B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5B59E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0D4E7BC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F106124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6B619E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8CC56F" w14:textId="77777777" w:rsidR="00C7586E" w:rsidRDefault="00C7586E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F27C3" w14:textId="77777777" w:rsidR="00C7586E" w:rsidRDefault="00C7586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482C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2024-12-16</w:t>
            </w:r>
            <w:r>
              <w:rPr>
                <w:noProof/>
              </w:rPr>
              <w:fldChar w:fldCharType="end"/>
            </w:r>
          </w:p>
        </w:tc>
      </w:tr>
      <w:tr w:rsidR="00C7586E" w14:paraId="06E000D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EF5930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D3C62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42736A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26E12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63BD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4B86F83B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BD30C" w14:textId="77777777" w:rsidR="00C7586E" w:rsidRDefault="00C7586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C68FF" w14:textId="77777777" w:rsidR="00C7586E" w:rsidRDefault="00C7586E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C4DF38" w14:textId="77777777" w:rsidR="00C7586E" w:rsidRDefault="00C7586E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4465B" w14:textId="77777777" w:rsidR="00C7586E" w:rsidRDefault="00C7586E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D0D4" w14:textId="77777777" w:rsidR="00C7586E" w:rsidRDefault="00C7586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7586E" w14:paraId="5890A2F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EDD783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717B88" w14:textId="77777777" w:rsidR="00C7586E" w:rsidRDefault="00C7586E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9CDA0F" w14:textId="77777777" w:rsidR="00C7586E" w:rsidRDefault="00C7586E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6607F" w14:textId="77777777" w:rsidR="00C7586E" w:rsidRPr="007C2097" w:rsidRDefault="00C7586E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586E" w14:paraId="6C30A189" w14:textId="77777777" w:rsidTr="00606F73">
        <w:tc>
          <w:tcPr>
            <w:tcW w:w="1843" w:type="dxa"/>
          </w:tcPr>
          <w:p w14:paraId="3FC85B09" w14:textId="77777777" w:rsidR="00C7586E" w:rsidRDefault="00C7586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92D6F" w14:textId="77777777" w:rsidR="00C7586E" w:rsidRDefault="00C7586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62E7399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1F70A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58B13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46A556C1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</w:p>
          <w:p w14:paraId="5472D6B1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54A3275B" w14:textId="77777777" w:rsidR="00C7586E" w:rsidRDefault="00C7586E" w:rsidP="00C7586E">
            <w:pPr>
              <w:pStyle w:val="ListParagraph"/>
              <w:rPr>
                <w:noProof/>
              </w:rPr>
            </w:pPr>
          </w:p>
          <w:p w14:paraId="665EEE42" w14:textId="417F8735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 this change , </w:t>
            </w:r>
            <w:r w:rsidRPr="005F5177">
              <w:rPr>
                <w:noProof/>
              </w:rPr>
              <w:t xml:space="preserve">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</w:t>
            </w:r>
            <w:r>
              <w:rPr>
                <w:noProof/>
              </w:rPr>
              <w:t xml:space="preserve"> ( this leads to the mismatch between the received and expected reestablishment request message content )</w:t>
            </w:r>
          </w:p>
        </w:tc>
      </w:tr>
      <w:tr w:rsidR="00C7586E" w14:paraId="6463A64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900A3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628E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2B53B38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F7ABD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B2654" w14:textId="77777777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2E2BC6E" w14:textId="77777777" w:rsidR="00C7586E" w:rsidRDefault="00C7586E" w:rsidP="00C7586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744894A" w14:textId="68759828" w:rsidR="00C7586E" w:rsidRDefault="00C7586E" w:rsidP="00C758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C7586E">
              <w:rPr>
                <w:b/>
                <w:bCs/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C7586E" w14:paraId="289E3A5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EFA1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4D14C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4E6952D5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0B408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78FD" w14:textId="45169401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C7586E" w14:paraId="44B0BE39" w14:textId="77777777" w:rsidTr="00606F73">
        <w:tc>
          <w:tcPr>
            <w:tcW w:w="2694" w:type="dxa"/>
            <w:gridSpan w:val="2"/>
          </w:tcPr>
          <w:p w14:paraId="399B95D0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F1DA3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62C3AB9D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E5989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DCBE3" w14:textId="0E38CD0C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8.1.4.1.5.NR5GC, 8.1.5.6.1.NR5GC, 8.1.4.1.9.x.NR5GC, 8.1.5.9.1.NR5GC, 8.1.6.1.3.4.NR5GC, 8.1.6.1.3.6.NR5GC and 8.1.6.1.3.7.NR5GC</w:t>
            </w:r>
          </w:p>
        </w:tc>
      </w:tr>
      <w:tr w:rsidR="00C7586E" w14:paraId="5C1E14D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924F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8A63B" w14:textId="77777777" w:rsidR="00C7586E" w:rsidRDefault="00C7586E" w:rsidP="00C75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86E" w14:paraId="3146458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2CCEF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CA938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048C41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57B51" w14:textId="77777777" w:rsidR="00C7586E" w:rsidRDefault="00C7586E" w:rsidP="00C75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8CD3B" w14:textId="77777777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0CE4249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E219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CDBE9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D32D0" w14:textId="79FD037C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3461C" w14:textId="77777777" w:rsidR="00C7586E" w:rsidRDefault="00C7586E" w:rsidP="00C75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54CE7" w14:textId="2846E80A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0C4E55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D9984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727CE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EF548" w14:textId="7A7B9445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4B721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23D17" w14:textId="43409F00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7A6598C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2E78B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98362" w14:textId="77777777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0FCE" w14:textId="71F40E61" w:rsidR="00C7586E" w:rsidRDefault="00C7586E" w:rsidP="00C7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53D6F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29EDF" w14:textId="212094E6" w:rsidR="00C7586E" w:rsidRDefault="00C7586E" w:rsidP="00C758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86E" w14:paraId="167D40D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37E09" w14:textId="77777777" w:rsidR="00C7586E" w:rsidRDefault="00C7586E" w:rsidP="00C758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6F476" w14:textId="77777777" w:rsidR="00C7586E" w:rsidRDefault="00C7586E" w:rsidP="00C7586E">
            <w:pPr>
              <w:pStyle w:val="CRCoverPage"/>
              <w:spacing w:after="0"/>
              <w:rPr>
                <w:noProof/>
              </w:rPr>
            </w:pPr>
          </w:p>
        </w:tc>
      </w:tr>
      <w:tr w:rsidR="00C7586E" w14:paraId="5DEBC9A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E2AA3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8C94" w14:textId="77777777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86E" w:rsidRPr="008863B9" w14:paraId="5D365F78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4EFBA" w14:textId="77777777" w:rsidR="00C7586E" w:rsidRPr="008863B9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D9268" w14:textId="77777777" w:rsidR="00C7586E" w:rsidRPr="008863B9" w:rsidRDefault="00C7586E" w:rsidP="00C758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86E" w14:paraId="6A457CF0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96792" w14:textId="77777777" w:rsidR="00C7586E" w:rsidRDefault="00C7586E" w:rsidP="00C75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711DF" w14:textId="77777777" w:rsidR="00C7586E" w:rsidRDefault="00C7586E" w:rsidP="00C75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25313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D03437C" w14:textId="567C0A0E" w:rsidR="00A662D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A662D5" w:rsidRPr="002D5A1E">
        <w:rPr>
          <w:rFonts w:ascii="Arial" w:hAnsi="Arial" w:cs="Arial"/>
          <w:iCs/>
          <w:noProof/>
        </w:rPr>
        <w:t>Table of Contents</w:t>
      </w:r>
      <w:r w:rsidR="00A662D5">
        <w:rPr>
          <w:noProof/>
        </w:rPr>
        <w:tab/>
      </w:r>
      <w:r w:rsidR="00A662D5">
        <w:rPr>
          <w:noProof/>
        </w:rPr>
        <w:fldChar w:fldCharType="begin"/>
      </w:r>
      <w:r w:rsidR="00A662D5">
        <w:rPr>
          <w:noProof/>
        </w:rPr>
        <w:instrText xml:space="preserve"> PAGEREF _Toc185253132 \h </w:instrText>
      </w:r>
      <w:r w:rsidR="00A662D5">
        <w:rPr>
          <w:noProof/>
        </w:rPr>
      </w:r>
      <w:r w:rsidR="00A662D5">
        <w:rPr>
          <w:noProof/>
        </w:rPr>
        <w:fldChar w:fldCharType="separate"/>
      </w:r>
      <w:r w:rsidR="00A662D5">
        <w:rPr>
          <w:noProof/>
        </w:rPr>
        <w:t>3</w:t>
      </w:r>
      <w:r w:rsidR="00A662D5">
        <w:rPr>
          <w:noProof/>
        </w:rPr>
        <w:fldChar w:fldCharType="end"/>
      </w:r>
    </w:p>
    <w:p w14:paraId="7140A690" w14:textId="55A21DCE" w:rsidR="00A662D5" w:rsidRDefault="00A662D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42DD32" w14:textId="0D3B42E3" w:rsidR="00A662D5" w:rsidRDefault="00A662D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2C9CCF" w14:textId="518C67EA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2887C48" w14:textId="23075B46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91489C8" w14:textId="243CDF12" w:rsidR="00A662D5" w:rsidRDefault="00A662D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D5A1E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D5A1E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_Toc185253137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33F69D4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5313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5313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25313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34228580" w:rsidR="00273EC8" w:rsidRPr="00E12CDE" w:rsidRDefault="00401EDB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C12DC6C" w:rsidR="00273EC8" w:rsidRPr="000D7399" w:rsidRDefault="00401EDB" w:rsidP="00962FDE">
            <w:pPr>
              <w:spacing w:after="0"/>
              <w:rPr>
                <w:rFonts w:ascii="Arial" w:hAnsi="Arial" w:cs="Arial"/>
              </w:rPr>
            </w:pPr>
            <w:r w:rsidRPr="00401EDB">
              <w:rPr>
                <w:rFonts w:ascii="Arial" w:hAnsi="Arial" w:cs="Arial"/>
              </w:rPr>
              <w:t>f_NR5GC_RRCReestablishment_Steps0To2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6A4655" w14:textId="2B867BD8" w:rsidR="008A1F6C" w:rsidRDefault="008A1F6C" w:rsidP="008A1F6C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3A4CB4F3" w14:textId="149A4A98" w:rsidR="006D19AA" w:rsidRPr="006D19AA" w:rsidRDefault="008A1F6C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3A48DE08" w14:textId="51A9A7AE" w:rsidR="00CF375B" w:rsidRPr="009834DE" w:rsidRDefault="008A1F6C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F897E1" w14:textId="76F0D492" w:rsidR="006D19AA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1E9F1675" w14:textId="30E77F03" w:rsidR="00DE4E0A" w:rsidRPr="002A077B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5F5177">
              <w:rPr>
                <w:b/>
                <w:bCs/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DFBE189" w:rsidR="00DE4E0A" w:rsidRPr="000D7399" w:rsidRDefault="00BF39F8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BF39F8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7D96E1" w14:textId="77777777" w:rsidR="00F94372" w:rsidRPr="00F94372" w:rsidRDefault="009A221F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F94372" w:rsidRPr="00F94372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f_NR5GC_RRCReestablishment_Steps0To2(NR_CellId_Type            p_NR_SourceCellId,</w:t>
            </w:r>
          </w:p>
          <w:p w14:paraId="74121319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NR_CellId_Type            p_NR_TargetCellId,</w:t>
            </w:r>
          </w:p>
          <w:p w14:paraId="74738C5B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template(present) ReestablishmentCause p_ReestablishmentCause := handoverFailure,</w:t>
            </w:r>
          </w:p>
          <w:p w14:paraId="0FDC7D04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RNTI_Value                p_RNTI_Value :=  tsc_C_RNTI_Value4,</w:t>
            </w:r>
          </w:p>
          <w:p w14:paraId="18B4C2F8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charstring p_VerdictMsg := omit,</w:t>
            </w:r>
          </w:p>
          <w:p w14:paraId="69A866A1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MacBearerRouting_Type p_MacBearerRoutingCA := omit,</w:t>
            </w:r>
          </w:p>
          <w:p w14:paraId="7C7613B7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NR_CellPowerList_Type p_CellPowerListBeforeStep2 := omit</w:t>
            </w:r>
          </w:p>
          <w:p w14:paraId="58DF3C87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) runs on NR_BASE_PTC</w:t>
            </w:r>
          </w:p>
          <w:p w14:paraId="0721FA5D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R5-211391 R5-213516: added p_MacBearerRoutingCA sic@</w:t>
            </w:r>
          </w:p>
          <w:p w14:paraId="3D8E63CE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R5-221467 renamed function from f_NR5GC_RRCReestablishment_Steps1To2 to f_NR5GC_RRCReestablishment_Steps0To2 sic@</w:t>
            </w:r>
          </w:p>
          <w:p w14:paraId="1A979B26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R5s230515: added p_CellPowerListBeforeStep2 sic@</w:t>
            </w:r>
          </w:p>
          <w:p w14:paraId="4527B4F4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R5s240656: split f_NR5GC_RRCReestablishment_Steps0To2 in 2 functions sic@</w:t>
            </w:r>
          </w:p>
          <w:p w14:paraId="1F55DEAB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f_NR5GC_RRCReestablishment_Steps0To1( p_NR_SourceCellId,</w:t>
            </w:r>
          </w:p>
          <w:p w14:paraId="3C4BFA6C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p_NR_TargetCellId,</w:t>
            </w:r>
          </w:p>
          <w:p w14:paraId="49D2D2D5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p_RNTI_Value);</w:t>
            </w:r>
          </w:p>
          <w:p w14:paraId="37EF07CD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f_NR5GC_RRCReestablishment_Step2( p_NR_SourceCellId,</w:t>
            </w:r>
          </w:p>
          <w:p w14:paraId="680B15D1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p_NR_TargetCellId,</w:t>
            </w:r>
          </w:p>
          <w:p w14:paraId="0C50E4AC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p_ReestablishmentCause,</w:t>
            </w:r>
          </w:p>
          <w:p w14:paraId="1661439F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p_VerdictMsg,</w:t>
            </w:r>
          </w:p>
          <w:p w14:paraId="2C6BF9E3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p_MacBearerRoutingCA,</w:t>
            </w:r>
          </w:p>
          <w:p w14:paraId="455E4C1C" w14:textId="77777777" w:rsidR="00F94372" w:rsidRPr="00F94372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p_CellPowerListBeforeStep2 );</w:t>
            </w:r>
          </w:p>
          <w:p w14:paraId="69B6B6FF" w14:textId="4D9AB56C" w:rsidR="003A2C9D" w:rsidRPr="003A2C9D" w:rsidRDefault="00F94372" w:rsidP="00F94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43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B72381C" w14:textId="4F15AF8B" w:rsidR="002A077B" w:rsidRPr="009A221F" w:rsidRDefault="002A077B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AEDE639" w14:textId="77777777" w:rsidR="00775AA7" w:rsidRPr="00775AA7" w:rsidRDefault="009A221F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775AA7" w:rsidRPr="00775AA7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f_NR5GC_RRCReestablishment_Steps0To2(NR_CellId_Type            p_NR_SourceCellId,</w:t>
            </w:r>
          </w:p>
          <w:p w14:paraId="63A5BE05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NR_CellId_Type            p_NR_TargetCellId,</w:t>
            </w:r>
          </w:p>
          <w:p w14:paraId="6877B130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template(present) ReestablishmentCause p_ReestablishmentCause := handoverFailure,</w:t>
            </w:r>
          </w:p>
          <w:p w14:paraId="52D56371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RNTI_Value                p_RNTI_Value :=  tsc_C_RNTI_Value4,</w:t>
            </w:r>
          </w:p>
          <w:p w14:paraId="5F54BA32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charstring p_VerdictMsg := omit,</w:t>
            </w:r>
          </w:p>
          <w:p w14:paraId="5077E954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MacBearerRouting_Type p_MacBearerRoutingCA := omit,</w:t>
            </w:r>
          </w:p>
          <w:p w14:paraId="233F1B33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template (omit) NR_CellPowerList_Type p_CellPowerListBeforeStep2 := omit</w:t>
            </w:r>
          </w:p>
          <w:p w14:paraId="47034BA5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) runs on NR_BASE_PTC</w:t>
            </w:r>
          </w:p>
          <w:p w14:paraId="6479C3CB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R5-211391 R5-213516: added p_MacBearerRoutingCA sic@</w:t>
            </w:r>
          </w:p>
          <w:p w14:paraId="2E592E32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R5-221467 renamed function from f_NR5GC_RRCReestablishment_Steps1To2 to f_NR5GC_RRCReestablishment_Steps0To2 sic@</w:t>
            </w:r>
          </w:p>
          <w:p w14:paraId="2E4DF9C6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R5s230515: added p_CellPowerListBeforeStep2 sic@</w:t>
            </w:r>
          </w:p>
          <w:p w14:paraId="0073F0F5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R5s240656: split f_NR5GC_RRCReestablishment_Steps0To2 in 2 functions sic@</w:t>
            </w:r>
          </w:p>
          <w:p w14:paraId="7AEF9A2D" w14:textId="77777777" w:rsidR="00775AA7" w:rsidRPr="000E2614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var RNTI_Value v_RNTI_Value := f_NR_CellInfo_GetRNTI(p_NR_SourceCellId);  //C-RNTI used by UE in RRCReestablismentRequest</w:t>
            </w:r>
          </w:p>
          <w:p w14:paraId="54FAB2DF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ShortMAC_I v_ShortMAC_I:= f_NR_Calculate_ShortMAC(p_NR_SourceCellId, p_NR_TargetCellId);   //WA#WI=1367312</w:t>
            </w:r>
          </w:p>
          <w:p w14:paraId="30AD0A6D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f_NR5GC_RRCReestablishment_Steps0To1( p_NR_SourceCellId,</w:t>
            </w:r>
          </w:p>
          <w:p w14:paraId="7975C346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p_NR_TargetCellId,</w:t>
            </w:r>
          </w:p>
          <w:p w14:paraId="35D13FCE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p_RNTI_Value);</w:t>
            </w:r>
          </w:p>
          <w:p w14:paraId="3789808D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f_NR5GC_RRCReestablishment_Step2( p_NR_SourceCellId,</w:t>
            </w:r>
          </w:p>
          <w:p w14:paraId="31157C56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p_NR_TargetCellId,</w:t>
            </w:r>
          </w:p>
          <w:p w14:paraId="204FC44A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p_ReestablishmentCause,</w:t>
            </w:r>
          </w:p>
          <w:p w14:paraId="2F2A0494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p_VerdictMsg,</w:t>
            </w:r>
          </w:p>
          <w:p w14:paraId="79FE765B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p_MacBearerRoutingCA,</w:t>
            </w:r>
          </w:p>
          <w:p w14:paraId="320F8409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p_CellPowerListBeforeStep2,</w:t>
            </w:r>
          </w:p>
          <w:p w14:paraId="1849143B" w14:textId="77777777" w:rsidR="00775AA7" w:rsidRPr="000E2614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v_RNTI_Value,</w:t>
            </w:r>
          </w:p>
          <w:p w14:paraId="4699CF6F" w14:textId="77777777" w:rsidR="00775AA7" w:rsidRPr="00775AA7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61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v_ShortMAC_I);  //WA#WI=1367312</w:t>
            </w:r>
          </w:p>
          <w:p w14:paraId="2625C754" w14:textId="15B7B16A" w:rsidR="0093623F" w:rsidRPr="009A221F" w:rsidRDefault="00775AA7" w:rsidP="00775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5AA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25FD86D" w14:textId="37486450" w:rsidR="000E2614" w:rsidRPr="00E12CDE" w:rsidRDefault="000E2614" w:rsidP="000E261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8525313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E2614" w:rsidRPr="00E12CDE" w14:paraId="2817B98F" w14:textId="77777777" w:rsidTr="00671333">
        <w:trPr>
          <w:trHeight w:val="447"/>
        </w:trPr>
        <w:tc>
          <w:tcPr>
            <w:tcW w:w="1985" w:type="dxa"/>
          </w:tcPr>
          <w:p w14:paraId="11FEBD8B" w14:textId="77777777" w:rsidR="000E2614" w:rsidRPr="00E12CDE" w:rsidRDefault="000E2614" w:rsidP="006713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4BA3F35" w14:textId="1FFF58CD" w:rsidR="000E2614" w:rsidRPr="000D7399" w:rsidRDefault="000E2614" w:rsidP="00671333">
            <w:pPr>
              <w:spacing w:after="0"/>
              <w:rPr>
                <w:rFonts w:ascii="Arial" w:hAnsi="Arial" w:cs="Arial"/>
              </w:rPr>
            </w:pPr>
            <w:r w:rsidRPr="000E2614">
              <w:rPr>
                <w:rFonts w:ascii="Arial" w:hAnsi="Arial" w:cs="Arial"/>
              </w:rPr>
              <w:t>f_NR5GC_RRCReestablishment_Step2</w:t>
            </w:r>
          </w:p>
        </w:tc>
      </w:tr>
      <w:tr w:rsidR="006D19AA" w:rsidRPr="00E12CDE" w14:paraId="2474AB01" w14:textId="77777777" w:rsidTr="00671333">
        <w:trPr>
          <w:trHeight w:val="452"/>
        </w:trPr>
        <w:tc>
          <w:tcPr>
            <w:tcW w:w="1985" w:type="dxa"/>
          </w:tcPr>
          <w:p w14:paraId="31366C9B" w14:textId="77777777" w:rsidR="006D19AA" w:rsidRPr="00E12CDE" w:rsidRDefault="006D19AA" w:rsidP="006D19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AD91DF" w14:textId="77777777" w:rsidR="006D19AA" w:rsidRDefault="006D19AA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7EC1FB5D" w14:textId="77777777" w:rsidR="006D19AA" w:rsidRPr="006D19AA" w:rsidRDefault="006D19AA" w:rsidP="006D19AA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1DB0D8AA" w14:textId="72D51971" w:rsidR="006D19AA" w:rsidRPr="009834DE" w:rsidRDefault="006D19AA" w:rsidP="006D19AA">
            <w:pPr>
              <w:pStyle w:val="CRCoverPage"/>
              <w:spacing w:after="0"/>
              <w:ind w:left="432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6D19AA" w:rsidRPr="00E12CDE" w14:paraId="183B1D5A" w14:textId="77777777" w:rsidTr="00671333">
        <w:tc>
          <w:tcPr>
            <w:tcW w:w="1985" w:type="dxa"/>
          </w:tcPr>
          <w:p w14:paraId="2AD11683" w14:textId="77777777" w:rsidR="006D19AA" w:rsidRPr="00E12CDE" w:rsidRDefault="006D19AA" w:rsidP="006D19A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75EE8F" w14:textId="77777777" w:rsidR="006D19AA" w:rsidRDefault="006D19AA" w:rsidP="006D19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5EB2019" w14:textId="754D995F" w:rsidR="006D19AA" w:rsidRPr="002A077B" w:rsidRDefault="006D19AA" w:rsidP="00F704BC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F704BC">
              <w:rPr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0E2614" w:rsidRPr="00E12CDE" w14:paraId="509E6D97" w14:textId="77777777" w:rsidTr="00671333">
        <w:tc>
          <w:tcPr>
            <w:tcW w:w="1985" w:type="dxa"/>
          </w:tcPr>
          <w:p w14:paraId="2EE1B700" w14:textId="77777777" w:rsidR="000E2614" w:rsidRPr="00E12CDE" w:rsidRDefault="000E2614" w:rsidP="0067133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4364269" w14:textId="3DFF20F8" w:rsidR="000E2614" w:rsidRPr="000D7399" w:rsidRDefault="000207EA" w:rsidP="00671333">
            <w:pPr>
              <w:spacing w:after="0"/>
              <w:rPr>
                <w:rFonts w:ascii="Arial" w:hAnsi="Arial" w:cs="Arial"/>
                <w:lang w:eastAsia="zh-CN"/>
              </w:rPr>
            </w:pPr>
            <w:r w:rsidRPr="000207EA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</w:tbl>
    <w:p w14:paraId="68DF2394" w14:textId="77777777" w:rsidR="000E2614" w:rsidRDefault="000E2614" w:rsidP="000E2614"/>
    <w:p w14:paraId="5364C9EB" w14:textId="77777777" w:rsidR="000E2614" w:rsidRDefault="000E2614" w:rsidP="000E2614">
      <w:pPr>
        <w:rPr>
          <w:rFonts w:ascii="Arial" w:hAnsi="Arial" w:cs="Arial"/>
          <w:b/>
        </w:rPr>
      </w:pPr>
    </w:p>
    <w:p w14:paraId="5CA31E73" w14:textId="77777777" w:rsidR="000E2614" w:rsidRPr="005571C5" w:rsidRDefault="000E2614" w:rsidP="000E261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E2614" w:rsidRPr="00E12CDE" w14:paraId="3ED46418" w14:textId="77777777" w:rsidTr="00671333">
        <w:tc>
          <w:tcPr>
            <w:tcW w:w="9629" w:type="dxa"/>
          </w:tcPr>
          <w:p w14:paraId="3269B8B8" w14:textId="77777777" w:rsidR="00897667" w:rsidRPr="00897667" w:rsidRDefault="000E2614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97667"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f_NR5GC_RRCReestablishment_Step2(NR_CellId_Type            p_NR_SourceCellId,</w:t>
            </w:r>
          </w:p>
          <w:p w14:paraId="1CE028E3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NR_CellId_Type            p_NR_TargetCellId,</w:t>
            </w:r>
          </w:p>
          <w:p w14:paraId="5E8D4F39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template(present) ReestablishmentCause p_ReestablishmentCause := handoverFailure,</w:t>
            </w:r>
          </w:p>
          <w:p w14:paraId="6E2537D6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charstring p_VerdictMsg := omit,</w:t>
            </w:r>
          </w:p>
          <w:p w14:paraId="24DC0FCB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MacBearerRouting_Type p_MacBearerRoutingCA := omit,</w:t>
            </w:r>
          </w:p>
          <w:p w14:paraId="2956ACC0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NR_CellPowerList_Type p_CellPowerListBeforeStep2 := omit</w:t>
            </w:r>
          </w:p>
          <w:p w14:paraId="7D2DF898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) runs on NR_BASE_PTC</w:t>
            </w:r>
          </w:p>
          <w:p w14:paraId="67A6DDE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R5s240656 sic@</w:t>
            </w:r>
          </w:p>
          <w:p w14:paraId="079C8692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RNTI_Value v_RNTI_Value := f_NR_CellInfo_GetRNTI(p_NR_SourceCellId);  //C-RNTI used by UE in RRCReestablismentRequest</w:t>
            </w:r>
          </w:p>
          <w:p w14:paraId="1AE34EBB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PhysCellId v_PhysCellId := f_NR_CellInfo_GetPhysicalCellId(p_NR_SourceCellId);</w:t>
            </w:r>
          </w:p>
          <w:p w14:paraId="1D501E8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ShortMAC_I v_ShortMAC_I:= f_NR_Calculate_ShortMAC(p_NR_SourceCellId, p_NR_TargetCellId);  //@sic R5s211169 change 1.1 sic@</w:t>
            </w:r>
          </w:p>
          <w:p w14:paraId="25B0A6B2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F7B93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 sic@</w:t>
            </w:r>
          </w:p>
          <w:p w14:paraId="2E89D99C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isvalue(p_CellPowerListBeforeStep2)) {</w:t>
            </w:r>
          </w:p>
          <w:p w14:paraId="796E12F4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f_NR_SetCellPowerList (p_CellPowerListBeforeStep2); //compiler warning may be ignored due to check</w:t>
            </w:r>
          </w:p>
          <w:p w14:paraId="0EDA2051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11678B3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214A7D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2. Target Cell: Receive RRCReestablismentRequest.</w:t>
            </w:r>
          </w:p>
          <w:p w14:paraId="3633609F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14:paraId="6C0E8AFA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(isvalue(p_VerdictMsg)) {</w:t>
            </w:r>
          </w:p>
          <w:p w14:paraId="04F68326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f_NR_PreliminaryPass(__FILE__, __LINE__, valueof(p_VerdictMsg));</w:t>
            </w:r>
          </w:p>
          <w:p w14:paraId="0011F2B2" w14:textId="77777777" w:rsidR="00897667" w:rsidRPr="00897667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1C8985" w14:textId="4B983862" w:rsidR="000E2614" w:rsidRPr="009A221F" w:rsidRDefault="00897667" w:rsidP="00897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510D012" w14:textId="77777777" w:rsidR="000E2614" w:rsidRDefault="000E2614" w:rsidP="000E2614">
      <w:pPr>
        <w:spacing w:after="0"/>
        <w:rPr>
          <w:rFonts w:ascii="Arial" w:hAnsi="Arial"/>
          <w:b/>
          <w:lang w:eastAsia="en-GB"/>
        </w:rPr>
      </w:pPr>
    </w:p>
    <w:p w14:paraId="210B48AA" w14:textId="77777777" w:rsidR="000E2614" w:rsidRDefault="000E2614" w:rsidP="000E261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E2614" w:rsidRPr="00E12CDE" w14:paraId="275F1755" w14:textId="77777777" w:rsidTr="00671333">
        <w:tc>
          <w:tcPr>
            <w:tcW w:w="9629" w:type="dxa"/>
          </w:tcPr>
          <w:p w14:paraId="3E613394" w14:textId="77777777" w:rsidR="0068372B" w:rsidRPr="0068372B" w:rsidRDefault="000E2614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68372B" w:rsidRPr="0068372B">
              <w:rPr>
                <w:rFonts w:ascii="Courier New" w:hAnsi="Courier New" w:cs="Courier New"/>
                <w:bCs/>
                <w:sz w:val="18"/>
                <w:szCs w:val="18"/>
              </w:rPr>
              <w:t>function f_NR5GC_RRCReestablishment_Step2(NR_CellId_Type            p_NR_SourceCellId,</w:t>
            </w:r>
          </w:p>
          <w:p w14:paraId="32048923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NR_CellId_Type            p_NR_TargetCellId,</w:t>
            </w:r>
          </w:p>
          <w:p w14:paraId="730DCB6B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template(present) ReestablishmentCause p_ReestablishmentCause := handoverFailure,</w:t>
            </w:r>
          </w:p>
          <w:p w14:paraId="7341C18D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charstring p_VerdictMsg := omit,</w:t>
            </w:r>
          </w:p>
          <w:p w14:paraId="3CAB3DD3" w14:textId="77777777" w:rsidR="0068372B" w:rsidRPr="00D67019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(omit) MacBearerRouting_Type p_MacBearerRoutingCA := omit</w:t>
            </w: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106FAE62" w14:textId="77777777" w:rsidR="0068372B" w:rsidRPr="00D67019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template (omit) NR_CellPowerList_Type p_CellPowerListBeforeStep2 := omit,  //WA#WI=1367312</w:t>
            </w:r>
          </w:p>
          <w:p w14:paraId="27819A34" w14:textId="77777777" w:rsidR="0068372B" w:rsidRPr="00D67019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RNTI_Value  p_RNTI_Value :=  tsc_C_RNTI_Value1,  //WA#WI=1367312</w:t>
            </w:r>
          </w:p>
          <w:p w14:paraId="32058400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ShortMAC_I p_ShortMAC_I  //WA#WI=1367312</w:t>
            </w:r>
          </w:p>
          <w:p w14:paraId="18A5B5F1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) runs on NR_BASE_PTC</w:t>
            </w:r>
          </w:p>
          <w:p w14:paraId="28418C09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R5s240656 sic@</w:t>
            </w:r>
          </w:p>
          <w:p w14:paraId="75A5F28F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RNTI_Value v_RNTI_Value := f_NR_CellInfo_GetRNTI(p_NR_SourceCellId);  //C-RNTI used by UE in RRCReestablismentRequest //WA#WI=1367312</w:t>
            </w:r>
          </w:p>
          <w:p w14:paraId="7A57481D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PhysCellId v_PhysCellId := f_NR_CellInfo_GetPhysicalCellId(p_NR_SourceCellId);</w:t>
            </w:r>
          </w:p>
          <w:p w14:paraId="01767D98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ShortMAC_I v_ShortMAC_I:= f_NR_Calculate_ShortMAC(p_NR_SourceCellId, p_NR_TargetCellId);  //@sic R5s211169 change 1.1 sic@  //WA#WI=1367312</w:t>
            </w:r>
          </w:p>
          <w:p w14:paraId="39BCE9D7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63AABC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R5s230515 sic@</w:t>
            </w:r>
          </w:p>
          <w:p w14:paraId="4D99B421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isvalue(p_CellPowerListBeforeStep2)) {</w:t>
            </w:r>
          </w:p>
          <w:p w14:paraId="1CA03AEB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f_NR_SetCellPowerList (p_CellPowerListBeforeStep2); //compiler warning may be ignored due to check</w:t>
            </w:r>
          </w:p>
          <w:p w14:paraId="4A01168C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6CAD626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8628C0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2. Target Cell: Receive RRCReestablismentRequest.</w:t>
            </w:r>
          </w:p>
          <w:p w14:paraId="0BD62964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SRB.receive(car_NR_SRB0_RrcPdu_IND(p_NR_TargetCellId, cr_38508_RRCReestablishmentRequest(cr_NR_ReestabUE_Identity (</w:t>
            </w: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p_RNTI_Value,</w:t>
            </w: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v_PhysCellId, </w:t>
            </w:r>
            <w:r w:rsidRPr="00D6701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p_ShortMAC_I</w:t>
            </w: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>), p_ReestablishmentCause), p_MacBearerRoutingCA));  //WA#WI=1367312</w:t>
            </w:r>
          </w:p>
          <w:p w14:paraId="31FE9A6D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(isvalue(p_VerdictMsg)) {</w:t>
            </w:r>
          </w:p>
          <w:p w14:paraId="0F770AD0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f_NR_PreliminaryPass(__FILE__, __LINE__, valueof(p_VerdictMsg));</w:t>
            </w:r>
          </w:p>
          <w:p w14:paraId="64E67E6A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8C92D4" w14:textId="77777777" w:rsidR="0068372B" w:rsidRPr="0068372B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191DCD71" w14:textId="20E9C58E" w:rsidR="000E2614" w:rsidRPr="009A221F" w:rsidRDefault="0068372B" w:rsidP="00683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</w:tc>
      </w:tr>
    </w:tbl>
    <w:p w14:paraId="75EBD79F" w14:textId="55CE2F13" w:rsidR="00D67019" w:rsidRPr="00E12CDE" w:rsidRDefault="00D67019" w:rsidP="00D6701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5253137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7019" w:rsidRPr="00E12CDE" w14:paraId="57DFC336" w14:textId="77777777" w:rsidTr="00671333">
        <w:trPr>
          <w:trHeight w:val="447"/>
        </w:trPr>
        <w:tc>
          <w:tcPr>
            <w:tcW w:w="1985" w:type="dxa"/>
          </w:tcPr>
          <w:p w14:paraId="73BBF388" w14:textId="77777777" w:rsidR="00D67019" w:rsidRPr="00E12CDE" w:rsidRDefault="00D67019" w:rsidP="006713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C7AA384" w14:textId="1113E428" w:rsidR="00D67019" w:rsidRPr="000D7399" w:rsidRDefault="00D67019" w:rsidP="00671333">
            <w:pPr>
              <w:spacing w:after="0"/>
              <w:rPr>
                <w:rFonts w:ascii="Arial" w:hAnsi="Arial" w:cs="Arial"/>
              </w:rPr>
            </w:pPr>
            <w:r w:rsidRPr="00D67019">
              <w:rPr>
                <w:rFonts w:ascii="Arial" w:hAnsi="Arial" w:cs="Arial"/>
              </w:rPr>
              <w:t>f_TC_8_1_5_6_1_NR5GC_TestBody</w:t>
            </w:r>
          </w:p>
        </w:tc>
      </w:tr>
      <w:tr w:rsidR="00F704BC" w:rsidRPr="00E12CDE" w14:paraId="717E8000" w14:textId="77777777" w:rsidTr="00671333">
        <w:trPr>
          <w:trHeight w:val="452"/>
        </w:trPr>
        <w:tc>
          <w:tcPr>
            <w:tcW w:w="1985" w:type="dxa"/>
          </w:tcPr>
          <w:p w14:paraId="3E50DAAA" w14:textId="77777777" w:rsidR="00F704BC" w:rsidRPr="00E12CDE" w:rsidRDefault="00F704BC" w:rsidP="00F704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A6B623" w14:textId="77777777" w:rsidR="00F704BC" w:rsidRDefault="00F704BC" w:rsidP="00F704BC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F5177">
              <w:rPr>
                <w:noProof/>
              </w:rPr>
              <w:t xml:space="preserve">the 24wk50 implementation, the function </w:t>
            </w:r>
            <w:r w:rsidRPr="005F5177">
              <w:rPr>
                <w:b/>
                <w:bCs/>
                <w:noProof/>
              </w:rPr>
              <w:t>f_NR5GC_RRCReestablishment_Steps0To1</w:t>
            </w:r>
            <w:r w:rsidRPr="005F5177">
              <w:rPr>
                <w:noProof/>
              </w:rPr>
              <w:t xml:space="preserve"> configures the target cell with a new RNTI value. </w:t>
            </w:r>
          </w:p>
          <w:p w14:paraId="12A614EA" w14:textId="77777777" w:rsidR="00F704BC" w:rsidRPr="006D19AA" w:rsidRDefault="00F704BC" w:rsidP="00F704BC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However, when the source and target cells are identical, this configuration can lead to issues during the calculation of the Short MAC-I and the subsequent reception of the reestablishment request. </w:t>
            </w:r>
          </w:p>
          <w:p w14:paraId="2141B9B8" w14:textId="087D1154" w:rsidR="00F704BC" w:rsidRPr="009834DE" w:rsidRDefault="00F704BC" w:rsidP="004A2D06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SimSun" w:cs="Arial"/>
                <w:lang w:eastAsia="zh-CN"/>
              </w:rPr>
            </w:pPr>
            <w:r w:rsidRPr="005F5177">
              <w:rPr>
                <w:noProof/>
              </w:rPr>
              <w:t xml:space="preserve">This is because the reestablishment request is expected to be </w:t>
            </w:r>
            <w:r>
              <w:rPr>
                <w:noProof/>
              </w:rPr>
              <w:t>received by TTCN,</w:t>
            </w:r>
            <w:r w:rsidRPr="005F5177">
              <w:rPr>
                <w:noProof/>
              </w:rPr>
              <w:t xml:space="preserve"> with the updated RNTI and a Short MAC-I calculated based on this new RNTI value.</w:t>
            </w:r>
          </w:p>
        </w:tc>
      </w:tr>
      <w:tr w:rsidR="00F704BC" w:rsidRPr="00E12CDE" w14:paraId="67AA25E0" w14:textId="77777777" w:rsidTr="00671333">
        <w:tc>
          <w:tcPr>
            <w:tcW w:w="1985" w:type="dxa"/>
          </w:tcPr>
          <w:p w14:paraId="1D017261" w14:textId="77777777" w:rsidR="00F704BC" w:rsidRPr="00E12CDE" w:rsidRDefault="00F704BC" w:rsidP="00F704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3C9154" w14:textId="77777777" w:rsidR="00F704BC" w:rsidRDefault="00F704BC" w:rsidP="00F704B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F5177">
              <w:rPr>
                <w:noProof/>
              </w:rPr>
              <w:t xml:space="preserve">Before invoking the function f_NR5GC_RRCReestablishment_Steps0To1, the RNTI value of the source cell and the Short MAC calculation are obtained. </w:t>
            </w:r>
          </w:p>
          <w:p w14:paraId="33232E0B" w14:textId="02A03DF4" w:rsidR="00F704BC" w:rsidRPr="002A077B" w:rsidRDefault="00F704BC" w:rsidP="004A2D06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</w:rPr>
            </w:pPr>
            <w:r w:rsidRPr="005F5177">
              <w:rPr>
                <w:noProof/>
              </w:rPr>
              <w:t xml:space="preserve">These values, specifically the Short MAC-I and the RNTI, are then provided as parameters to the function </w:t>
            </w:r>
            <w:r w:rsidRPr="00F704BC">
              <w:rPr>
                <w:noProof/>
              </w:rPr>
              <w:t>f_NR5GC_RRCReestablishment_Step2</w:t>
            </w:r>
            <w:r w:rsidRPr="005F5177">
              <w:rPr>
                <w:noProof/>
              </w:rPr>
              <w:t xml:space="preserve">, which is </w:t>
            </w:r>
            <w:r>
              <w:rPr>
                <w:noProof/>
              </w:rPr>
              <w:t>used</w:t>
            </w:r>
            <w:r w:rsidRPr="005F5177">
              <w:rPr>
                <w:noProof/>
              </w:rPr>
              <w:t xml:space="preserve"> for processing the reestablishment request.</w:t>
            </w:r>
          </w:p>
        </w:tc>
      </w:tr>
      <w:tr w:rsidR="00D67019" w:rsidRPr="00E12CDE" w14:paraId="7F72BD96" w14:textId="77777777" w:rsidTr="00671333">
        <w:tc>
          <w:tcPr>
            <w:tcW w:w="1985" w:type="dxa"/>
          </w:tcPr>
          <w:p w14:paraId="057BDFF7" w14:textId="77777777" w:rsidR="00D67019" w:rsidRPr="00E12CDE" w:rsidRDefault="00D67019" w:rsidP="0067133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4BB52F" w14:textId="05F46D9D" w:rsidR="00D67019" w:rsidRPr="000D7399" w:rsidRDefault="00945F85" w:rsidP="00671333">
            <w:pPr>
              <w:spacing w:after="0"/>
              <w:rPr>
                <w:rFonts w:ascii="Arial" w:hAnsi="Arial" w:cs="Arial"/>
                <w:lang w:eastAsia="zh-CN"/>
              </w:rPr>
            </w:pPr>
            <w:r w:rsidRPr="00945F85">
              <w:rPr>
                <w:rFonts w:ascii="Arial" w:hAnsi="Arial" w:cs="Arial"/>
                <w:lang w:eastAsia="zh-CN"/>
              </w:rPr>
              <w:t>RRC_Others_NR5GC.ttcn</w:t>
            </w:r>
          </w:p>
        </w:tc>
      </w:tr>
    </w:tbl>
    <w:p w14:paraId="6FE02AE3" w14:textId="77777777" w:rsidR="00D67019" w:rsidRDefault="00D67019" w:rsidP="00D67019"/>
    <w:p w14:paraId="05DA2900" w14:textId="77777777" w:rsidR="00D67019" w:rsidRDefault="00D67019" w:rsidP="00D67019">
      <w:pPr>
        <w:rPr>
          <w:rFonts w:ascii="Arial" w:hAnsi="Arial" w:cs="Arial"/>
          <w:b/>
        </w:rPr>
      </w:pPr>
    </w:p>
    <w:p w14:paraId="1D639315" w14:textId="77777777" w:rsidR="00D67019" w:rsidRPr="005571C5" w:rsidRDefault="00D67019" w:rsidP="00D6701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67019" w:rsidRPr="00E12CDE" w14:paraId="4EA34696" w14:textId="77777777" w:rsidTr="00671333">
        <w:tc>
          <w:tcPr>
            <w:tcW w:w="9629" w:type="dxa"/>
          </w:tcPr>
          <w:p w14:paraId="2813DCF7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>function f_TC_8_1_5_6_1_NR5GC_TestBody() runs on NR5GC_PTC</w:t>
            </w:r>
          </w:p>
          <w:p w14:paraId="1D10C30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923EF2E" w14:textId="3602C97B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0672E" w:rsidRPr="008972CE">
              <w:rPr>
                <w:rFonts w:ascii="Courier New" w:hAnsi="Courier New" w:cs="Courier New"/>
                <w:b/>
                <w:sz w:val="18"/>
                <w:szCs w:val="18"/>
              </w:rPr>
              <w:t>&lt;&lt; SKIPPED CODE &gt;&gt;</w:t>
            </w:r>
          </w:p>
          <w:p w14:paraId="320BC809" w14:textId="77777777" w:rsidR="001D56B1" w:rsidRPr="008972CE" w:rsidRDefault="001D56B1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29B9C58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3-7" siclog@</w:t>
            </w:r>
          </w:p>
          <w:p w14:paraId="26C98D46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RRCReestablishmentRequest message on NR Cell 2?</w:t>
            </w:r>
          </w:p>
          <w:p w14:paraId="1D3D7DD7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RRCReestablishmentmessage.</w:t>
            </w:r>
          </w:p>
          <w:p w14:paraId="5B116F8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RRCReestablishmentCompletemessage.</w:t>
            </w:r>
          </w:p>
          <w:p w14:paraId="46F17B3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//RRCReconfiguration procedure to resume existing radio bearer.</w:t>
            </w:r>
          </w:p>
          <w:p w14:paraId="3911DF80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R5s201244, R5-206339, R5-206369, R5s240656 sic@</w:t>
            </w:r>
          </w:p>
          <w:p w14:paraId="7DB81381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f_NR5GC_RRCReestablishment_Step2(nr_Cell1, nr_Cell2, otherFailure, "Step 3");</w:t>
            </w:r>
          </w:p>
          <w:p w14:paraId="19D12C2F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f_NR5GC_RRCReestablishment_Steps3To7(nr_Cell2,0);</w:t>
            </w:r>
          </w:p>
          <w:p w14:paraId="0898C558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f_NR5GC_RRCReestablishment_Steps8To10(nr_Cell1, nr_Cell2,-,-, true);</w:t>
            </w:r>
          </w:p>
          <w:p w14:paraId="67D77245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f_NR5GC_RRCReestablishment_Steps11To13(nr_Cell1, nr_Cell2);</w:t>
            </w:r>
          </w:p>
          <w:p w14:paraId="22AC7BF3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7");</w:t>
            </w:r>
          </w:p>
          <w:p w14:paraId="55C551FD" w14:textId="662687A0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482B3" w14:textId="494315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 SKIPPED CODE &gt;&gt;</w:t>
            </w:r>
          </w:p>
          <w:p w14:paraId="1D3CE642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DE4FAC" w14:textId="4E1BD811" w:rsidR="00D67019" w:rsidRPr="009A221F" w:rsidRDefault="00D67019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66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8D7BECF" w14:textId="77777777" w:rsidR="00D67019" w:rsidRDefault="00D67019" w:rsidP="00D67019">
      <w:pPr>
        <w:spacing w:after="0"/>
        <w:rPr>
          <w:rFonts w:ascii="Arial" w:hAnsi="Arial"/>
          <w:b/>
          <w:lang w:eastAsia="en-GB"/>
        </w:rPr>
      </w:pPr>
    </w:p>
    <w:p w14:paraId="37BFEEA1" w14:textId="77777777" w:rsidR="00D67019" w:rsidRDefault="00D67019" w:rsidP="00D670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67019" w:rsidRPr="00E12CDE" w14:paraId="5FD697D3" w14:textId="77777777" w:rsidTr="00671333">
        <w:tc>
          <w:tcPr>
            <w:tcW w:w="9629" w:type="dxa"/>
          </w:tcPr>
          <w:p w14:paraId="7E0354D7" w14:textId="77777777" w:rsidR="008972CE" w:rsidRPr="008972CE" w:rsidRDefault="00D67019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8972CE"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f_TC_8_1_5_6_1_NR5GC_TestBody() runs on NR5GC_PTC</w:t>
            </w:r>
          </w:p>
          <w:p w14:paraId="60DABEE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4F38D3F" w14:textId="2860FD3D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="00C56CD1" w:rsidRPr="008972CE">
              <w:rPr>
                <w:rFonts w:ascii="Courier New" w:hAnsi="Courier New" w:cs="Courier New"/>
                <w:b/>
                <w:sz w:val="18"/>
                <w:szCs w:val="18"/>
              </w:rPr>
              <w:t>&lt;&lt; SKIPPED CODE &gt;&gt;</w:t>
            </w:r>
          </w:p>
          <w:p w14:paraId="679AB14E" w14:textId="77777777" w:rsidR="001E3158" w:rsidRPr="008972CE" w:rsidRDefault="001E3158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E7E73D6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3-7" siclog@</w:t>
            </w:r>
          </w:p>
          <w:p w14:paraId="542EE3A9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RRCReestablishmentRequest message on NR Cell 2?</w:t>
            </w:r>
          </w:p>
          <w:p w14:paraId="25E09B3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RRCReestablishmentmessage.</w:t>
            </w:r>
          </w:p>
          <w:p w14:paraId="34B072FD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RRCReestablishmentCompletemessage.</w:t>
            </w:r>
          </w:p>
          <w:p w14:paraId="7038291A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//RRCReconfiguration procedure to resume existing radio bearer.</w:t>
            </w:r>
          </w:p>
          <w:p w14:paraId="358DB871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R5s201244, R5-206339, R5-206369, R5s240656 sic@</w:t>
            </w:r>
          </w:p>
          <w:p w14:paraId="18E99368" w14:textId="77777777" w:rsidR="008972CE" w:rsidRPr="00C56CD1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 := f_NR_CellInfo_GetRNTI(nr_Cell1);  //C-RNTI used by UE in RRCReestablismentRequest //WA#WI=1367312</w:t>
            </w:r>
          </w:p>
          <w:p w14:paraId="53C8B3C7" w14:textId="77777777" w:rsidR="008972CE" w:rsidRPr="00C56CD1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v_ShortMAC_I := f_NR_Calculate_ShortMAC(nr_Cell1, nr_Cell2); //WA#WI=1367312</w:t>
            </w:r>
          </w:p>
          <w:p w14:paraId="55A5BF92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56CD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f_NR5GC_RRCReestablishment_Step2(nr_Cell1, nr_Cell2, otherFailure, "Step 3",-,-,v_RNTI_Value,v_ShortMAC_I); //WA#WI=1367312</w:t>
            </w:r>
          </w:p>
          <w:p w14:paraId="52B31B8E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f_NR5GC_RRCReestablishment_Steps3To7(nr_Cell2,0);</w:t>
            </w:r>
          </w:p>
          <w:p w14:paraId="3C34F66B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f_NR5GC_RRCReestablishment_Steps8To10(nr_Cell1, nr_Cell2,-,-, true);</w:t>
            </w:r>
          </w:p>
          <w:p w14:paraId="56DE4CEC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f_NR5GC_RRCReestablishment_Steps11To13(nr_Cell1, nr_Cell2);</w:t>
            </w:r>
          </w:p>
          <w:p w14:paraId="22ABC035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7");</w:t>
            </w:r>
          </w:p>
          <w:p w14:paraId="70FA437C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77E62EC" w14:textId="77777777" w:rsidR="008972CE" w:rsidRP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972CE"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 SKIPPED CODE &gt;&gt;</w:t>
            </w:r>
          </w:p>
          <w:p w14:paraId="175BCAC3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741F3F" w14:textId="77777777" w:rsidR="008972CE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BCB5AE" w14:textId="40DF9332" w:rsidR="00D67019" w:rsidRPr="0068372B" w:rsidRDefault="008972CE" w:rsidP="0089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D67019"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1B928A76" w14:textId="77777777" w:rsidR="00D67019" w:rsidRPr="009A221F" w:rsidRDefault="00D67019" w:rsidP="006713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8372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</w:tc>
      </w:tr>
    </w:tbl>
    <w:p w14:paraId="209ADC4A" w14:textId="77777777" w:rsidR="00CE06FC" w:rsidRPr="002A077B" w:rsidRDefault="00CE06FC" w:rsidP="00A662D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053FA" w14:textId="77777777" w:rsidR="00944BCB" w:rsidRDefault="00944BCB">
      <w:pPr>
        <w:spacing w:after="0"/>
      </w:pPr>
      <w:r>
        <w:separator/>
      </w:r>
    </w:p>
  </w:endnote>
  <w:endnote w:type="continuationSeparator" w:id="0">
    <w:p w14:paraId="1F394500" w14:textId="77777777" w:rsidR="00944BCB" w:rsidRDefault="00944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03D4E" w14:textId="77777777" w:rsidR="00C7586E" w:rsidRDefault="00C758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92428" w14:textId="77777777" w:rsidR="00C7586E" w:rsidRDefault="00C758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F4BED" w14:textId="77777777" w:rsidR="00C7586E" w:rsidRDefault="00C758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F34778" w14:textId="77777777" w:rsidR="00944BCB" w:rsidRDefault="00944BCB">
      <w:pPr>
        <w:spacing w:after="0"/>
      </w:pPr>
      <w:r>
        <w:separator/>
      </w:r>
    </w:p>
  </w:footnote>
  <w:footnote w:type="continuationSeparator" w:id="0">
    <w:p w14:paraId="4E4232B4" w14:textId="77777777" w:rsidR="00944BCB" w:rsidRDefault="00944B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EBC8A" w14:textId="77777777" w:rsidR="00C7586E" w:rsidRDefault="00C758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0A4EF" w14:textId="77777777" w:rsidR="00C7586E" w:rsidRDefault="00C758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43970"/>
    <w:multiLevelType w:val="hybridMultilevel"/>
    <w:tmpl w:val="5DD08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1244F4"/>
    <w:multiLevelType w:val="hybridMultilevel"/>
    <w:tmpl w:val="0722F8E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87995"/>
    <w:multiLevelType w:val="hybridMultilevel"/>
    <w:tmpl w:val="EEFE40E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2"/>
  </w:num>
  <w:num w:numId="2" w16cid:durableId="791752271">
    <w:abstractNumId w:val="12"/>
  </w:num>
  <w:num w:numId="3" w16cid:durableId="1629386987">
    <w:abstractNumId w:val="19"/>
  </w:num>
  <w:num w:numId="4" w16cid:durableId="78525773">
    <w:abstractNumId w:val="21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20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17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4"/>
  </w:num>
  <w:num w:numId="16" w16cid:durableId="156658403">
    <w:abstractNumId w:val="13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1046370149">
    <w:abstractNumId w:val="4"/>
  </w:num>
  <w:num w:numId="22" w16cid:durableId="87401">
    <w:abstractNumId w:val="16"/>
  </w:num>
  <w:num w:numId="23" w16cid:durableId="7324368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7EA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2614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03D3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6B1"/>
    <w:rsid w:val="001D66C5"/>
    <w:rsid w:val="001E0099"/>
    <w:rsid w:val="001E1DF4"/>
    <w:rsid w:val="001E290B"/>
    <w:rsid w:val="001E3158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3B1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979B9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66B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1EDB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2D06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37B5"/>
    <w:rsid w:val="005F400C"/>
    <w:rsid w:val="005F5177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672E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72B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9AA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133F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AA7"/>
    <w:rsid w:val="00775D2B"/>
    <w:rsid w:val="00780D4E"/>
    <w:rsid w:val="00783BE8"/>
    <w:rsid w:val="007842F8"/>
    <w:rsid w:val="007845F4"/>
    <w:rsid w:val="00786530"/>
    <w:rsid w:val="00792342"/>
    <w:rsid w:val="00793138"/>
    <w:rsid w:val="0079360B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318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1DA6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2CE"/>
    <w:rsid w:val="008974E7"/>
    <w:rsid w:val="00897667"/>
    <w:rsid w:val="008A0D8B"/>
    <w:rsid w:val="008A166D"/>
    <w:rsid w:val="008A1F6C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B1A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280"/>
    <w:rsid w:val="009129AC"/>
    <w:rsid w:val="00913097"/>
    <w:rsid w:val="00913D3B"/>
    <w:rsid w:val="009148DE"/>
    <w:rsid w:val="009156E1"/>
    <w:rsid w:val="0091750C"/>
    <w:rsid w:val="009219EE"/>
    <w:rsid w:val="00922CD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BCB"/>
    <w:rsid w:val="00944D6B"/>
    <w:rsid w:val="00945198"/>
    <w:rsid w:val="009458F4"/>
    <w:rsid w:val="00945A17"/>
    <w:rsid w:val="00945F85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2D5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7CC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39F8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CD1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586E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19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171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77517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383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256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04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372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2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H4VU7HTV54JD-1231737843-1456</_dlc_DocId>
    <_dlc_DocIdUrl xmlns="05fef6b6-48ff-4793-a586-dff4857ec2fd">
      <Url>https://sharepoint.rsint.net/teams/MRT_Dev/_layouts/15/DocIdRedir.aspx?ID=H4VU7HTV54JD-1231737843-1456</Url>
      <Description>H4VU7HTV54JD-1231737843-1456</Description>
    </_dlc_DocIdUrl>
  </documentManagement>
</p:properties>
</file>

<file path=customXml/itemProps1.xml><?xml version="1.0" encoding="utf-8"?>
<ds:datastoreItem xmlns:ds="http://schemas.openxmlformats.org/officeDocument/2006/customXml" ds:itemID="{504BD986-48A6-40FD-A360-2599B6722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471D50-8295-41F5-BD04-A4F536CB17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8A28F60-44DA-4C37-AE09-B1E0C26EE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DE6D7D-E8DF-46EE-B839-641920680574}">
  <ds:schemaRefs>
    <ds:schemaRef ds:uri="http://schemas.microsoft.com/office/infopath/2007/PartnerControls"/>
    <ds:schemaRef ds:uri="05fef6b6-48ff-4793-a586-dff4857ec2fd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2024-12-16T15:42:00Z</dcterms:created>
  <dcterms:modified xsi:type="dcterms:W3CDTF">2024-12-16T15:42:00Z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b060167f-f24e-499b-ae8c-86907131abef</vt:lpwstr>
  </property>
</Properties>
</file>