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FED261" w14:textId="77777777" w:rsidR="001F595A" w:rsidRDefault="001F595A" w:rsidP="001F5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R5s240637</w:t>
      </w:r>
      <w:r>
        <w:rPr>
          <w:b/>
          <w:i/>
          <w:noProof/>
          <w:sz w:val="28"/>
        </w:rPr>
        <w:fldChar w:fldCharType="end"/>
      </w:r>
    </w:p>
    <w:p w14:paraId="1DD9C91A" w14:textId="77777777" w:rsidR="001F595A" w:rsidRDefault="001F595A" w:rsidP="001F595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95A" w14:paraId="1B52C88F" w14:textId="77777777" w:rsidTr="008A48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4B9A5" w14:textId="77777777" w:rsidR="001F595A" w:rsidRDefault="001F595A" w:rsidP="008A483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F595A" w14:paraId="52749C3B" w14:textId="77777777" w:rsidTr="008A48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E4D2B7" w14:textId="77777777" w:rsidR="001F595A" w:rsidRDefault="001F595A" w:rsidP="008A48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95A" w14:paraId="66D02BDF" w14:textId="77777777" w:rsidTr="008A48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9A76E6" w14:textId="77777777" w:rsidR="001F595A" w:rsidRDefault="001F595A" w:rsidP="008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95A" w14:paraId="5026E374" w14:textId="77777777" w:rsidTr="008A4834">
        <w:tc>
          <w:tcPr>
            <w:tcW w:w="142" w:type="dxa"/>
            <w:tcBorders>
              <w:left w:val="single" w:sz="4" w:space="0" w:color="auto"/>
            </w:tcBorders>
          </w:tcPr>
          <w:p w14:paraId="5B2FED71" w14:textId="77777777" w:rsidR="001F595A" w:rsidRDefault="001F595A" w:rsidP="008A483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B4E350" w14:textId="77777777" w:rsidR="001F595A" w:rsidRPr="00410371" w:rsidRDefault="001F595A" w:rsidP="008A48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81570B" w14:textId="77777777" w:rsidR="001F595A" w:rsidRDefault="001F595A" w:rsidP="008A48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F518D0" w14:textId="77777777" w:rsidR="001F595A" w:rsidRPr="00410371" w:rsidRDefault="001F595A" w:rsidP="008A483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C5B8E7" w14:textId="77777777" w:rsidR="001F595A" w:rsidRDefault="001F595A" w:rsidP="008A483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5371D9" w14:textId="77777777" w:rsidR="001F595A" w:rsidRPr="00410371" w:rsidRDefault="001F595A" w:rsidP="008A48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437C75" w14:textId="77777777" w:rsidR="001F595A" w:rsidRDefault="001F595A" w:rsidP="008A483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0A5A2F" w14:textId="77777777" w:rsidR="001F595A" w:rsidRPr="00410371" w:rsidRDefault="001F595A" w:rsidP="008A48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32BA6E" w14:textId="77777777" w:rsidR="001F595A" w:rsidRDefault="001F595A" w:rsidP="008A4834">
            <w:pPr>
              <w:pStyle w:val="CRCoverPage"/>
              <w:spacing w:after="0"/>
              <w:rPr>
                <w:noProof/>
              </w:rPr>
            </w:pPr>
          </w:p>
        </w:tc>
      </w:tr>
      <w:tr w:rsidR="001F595A" w14:paraId="7481E82B" w14:textId="77777777" w:rsidTr="008A48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F0BCA4" w14:textId="77777777" w:rsidR="001F595A" w:rsidRDefault="001F595A" w:rsidP="008A4834">
            <w:pPr>
              <w:pStyle w:val="CRCoverPage"/>
              <w:spacing w:after="0"/>
              <w:rPr>
                <w:noProof/>
              </w:rPr>
            </w:pPr>
          </w:p>
        </w:tc>
      </w:tr>
      <w:tr w:rsidR="001F595A" w14:paraId="4F0D1C9B" w14:textId="77777777" w:rsidTr="008A48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B4BEEB" w14:textId="77777777" w:rsidR="001F595A" w:rsidRPr="00F25D98" w:rsidRDefault="001F595A" w:rsidP="008A483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595A" w14:paraId="74566C66" w14:textId="77777777" w:rsidTr="008A4834">
        <w:tc>
          <w:tcPr>
            <w:tcW w:w="9641" w:type="dxa"/>
            <w:gridSpan w:val="9"/>
          </w:tcPr>
          <w:p w14:paraId="450F3AFA" w14:textId="77777777" w:rsidR="001F595A" w:rsidRDefault="001F595A" w:rsidP="008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896E41" w14:textId="77777777" w:rsidR="001F595A" w:rsidRDefault="001F595A" w:rsidP="001F59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95A" w14:paraId="3DC7184D" w14:textId="77777777" w:rsidTr="008A4834">
        <w:tc>
          <w:tcPr>
            <w:tcW w:w="2835" w:type="dxa"/>
          </w:tcPr>
          <w:p w14:paraId="5D578E5A" w14:textId="77777777" w:rsidR="001F595A" w:rsidRDefault="001F595A" w:rsidP="008A48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FCEB44" w14:textId="77777777" w:rsidR="001F595A" w:rsidRDefault="001F595A" w:rsidP="008A48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DA37A4" w14:textId="77777777" w:rsidR="001F595A" w:rsidRDefault="001F595A" w:rsidP="008A4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95614D" w14:textId="77777777" w:rsidR="001F595A" w:rsidRDefault="001F595A" w:rsidP="008A48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C2A5D5" w14:textId="77777777" w:rsidR="001F595A" w:rsidRDefault="001F595A" w:rsidP="008A4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60B493" w14:textId="77777777" w:rsidR="001F595A" w:rsidRDefault="001F595A" w:rsidP="008A48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FC16DC" w14:textId="77777777" w:rsidR="001F595A" w:rsidRDefault="001F595A" w:rsidP="008A4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05DD3F" w14:textId="77777777" w:rsidR="001F595A" w:rsidRDefault="001F595A" w:rsidP="008A48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5A63B" w14:textId="77777777" w:rsidR="001F595A" w:rsidRDefault="001F595A" w:rsidP="008A48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FC06E9" w14:textId="77777777" w:rsidR="001F595A" w:rsidRDefault="001F595A" w:rsidP="001F59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95A" w14:paraId="7EC18BB0" w14:textId="77777777" w:rsidTr="008A4834">
        <w:tc>
          <w:tcPr>
            <w:tcW w:w="9640" w:type="dxa"/>
            <w:gridSpan w:val="11"/>
          </w:tcPr>
          <w:p w14:paraId="74A1D050" w14:textId="77777777" w:rsidR="001F595A" w:rsidRDefault="001F595A" w:rsidP="008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95A" w14:paraId="3CAB3D53" w14:textId="77777777" w:rsidTr="008A48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18DE3D" w14:textId="77777777" w:rsidR="001F595A" w:rsidRDefault="001F595A" w:rsidP="008A4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2BB60" w14:textId="77777777" w:rsidR="001F595A" w:rsidRDefault="001F595A" w:rsidP="008A48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6.3.1.1</w:t>
            </w:r>
            <w:r>
              <w:fldChar w:fldCharType="end"/>
            </w:r>
          </w:p>
        </w:tc>
      </w:tr>
      <w:tr w:rsidR="001F595A" w14:paraId="3F1B819B" w14:textId="77777777" w:rsidTr="008A4834">
        <w:tc>
          <w:tcPr>
            <w:tcW w:w="1843" w:type="dxa"/>
            <w:tcBorders>
              <w:left w:val="single" w:sz="4" w:space="0" w:color="auto"/>
            </w:tcBorders>
          </w:tcPr>
          <w:p w14:paraId="105C5EEA" w14:textId="77777777" w:rsidR="001F595A" w:rsidRDefault="001F595A" w:rsidP="008A4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B1EE9B" w14:textId="77777777" w:rsidR="001F595A" w:rsidRDefault="001F595A" w:rsidP="008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95A" w14:paraId="42FAE73A" w14:textId="77777777" w:rsidTr="008A4834">
        <w:tc>
          <w:tcPr>
            <w:tcW w:w="1843" w:type="dxa"/>
            <w:tcBorders>
              <w:left w:val="single" w:sz="4" w:space="0" w:color="auto"/>
            </w:tcBorders>
          </w:tcPr>
          <w:p w14:paraId="1D47F439" w14:textId="77777777" w:rsidR="001F595A" w:rsidRDefault="001F595A" w:rsidP="008A4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70EB2C" w14:textId="77777777" w:rsidR="001F595A" w:rsidRDefault="001F595A" w:rsidP="008A48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F595A" w14:paraId="50CFA821" w14:textId="77777777" w:rsidTr="008A4834">
        <w:tc>
          <w:tcPr>
            <w:tcW w:w="1843" w:type="dxa"/>
            <w:tcBorders>
              <w:left w:val="single" w:sz="4" w:space="0" w:color="auto"/>
            </w:tcBorders>
          </w:tcPr>
          <w:p w14:paraId="2E8579CF" w14:textId="77777777" w:rsidR="001F595A" w:rsidRDefault="001F595A" w:rsidP="008A4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EB697" w14:textId="66A34E7F" w:rsidR="001F595A" w:rsidRDefault="001F595A" w:rsidP="008A483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F595A" w14:paraId="73A4D0D8" w14:textId="77777777" w:rsidTr="008A4834">
        <w:tc>
          <w:tcPr>
            <w:tcW w:w="1843" w:type="dxa"/>
            <w:tcBorders>
              <w:left w:val="single" w:sz="4" w:space="0" w:color="auto"/>
            </w:tcBorders>
          </w:tcPr>
          <w:p w14:paraId="4971DBB2" w14:textId="77777777" w:rsidR="001F595A" w:rsidRDefault="001F595A" w:rsidP="008A4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06101C" w14:textId="77777777" w:rsidR="001F595A" w:rsidRDefault="001F595A" w:rsidP="008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95A" w14:paraId="7ECDD4C3" w14:textId="77777777" w:rsidTr="008A4834">
        <w:tc>
          <w:tcPr>
            <w:tcW w:w="1843" w:type="dxa"/>
            <w:tcBorders>
              <w:left w:val="single" w:sz="4" w:space="0" w:color="auto"/>
            </w:tcBorders>
          </w:tcPr>
          <w:p w14:paraId="14ECE409" w14:textId="77777777" w:rsidR="001F595A" w:rsidRDefault="001F595A" w:rsidP="008A4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4E098" w14:textId="77777777" w:rsidR="001F595A" w:rsidRDefault="001F595A" w:rsidP="008A48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591150" w14:textId="77777777" w:rsidR="001F595A" w:rsidRDefault="001F595A" w:rsidP="008A48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A320F" w14:textId="77777777" w:rsidR="001F595A" w:rsidRDefault="001F595A" w:rsidP="008A48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F3700" w14:textId="77777777" w:rsidR="001F595A" w:rsidRDefault="001F595A" w:rsidP="008A48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2024-10-13</w:t>
            </w:r>
            <w:r>
              <w:rPr>
                <w:noProof/>
              </w:rPr>
              <w:fldChar w:fldCharType="end"/>
            </w:r>
          </w:p>
        </w:tc>
      </w:tr>
      <w:tr w:rsidR="001F595A" w14:paraId="3E1A9875" w14:textId="77777777" w:rsidTr="008A4834">
        <w:tc>
          <w:tcPr>
            <w:tcW w:w="1843" w:type="dxa"/>
            <w:tcBorders>
              <w:left w:val="single" w:sz="4" w:space="0" w:color="auto"/>
            </w:tcBorders>
          </w:tcPr>
          <w:p w14:paraId="39682DE8" w14:textId="77777777" w:rsidR="001F595A" w:rsidRDefault="001F595A" w:rsidP="008A4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B5FADD" w14:textId="77777777" w:rsidR="001F595A" w:rsidRDefault="001F595A" w:rsidP="008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65EB78" w14:textId="77777777" w:rsidR="001F595A" w:rsidRDefault="001F595A" w:rsidP="008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0725C0" w14:textId="77777777" w:rsidR="001F595A" w:rsidRDefault="001F595A" w:rsidP="008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3FF158" w14:textId="77777777" w:rsidR="001F595A" w:rsidRDefault="001F595A" w:rsidP="008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95A" w14:paraId="384775DC" w14:textId="77777777" w:rsidTr="008A48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579207" w14:textId="77777777" w:rsidR="001F595A" w:rsidRDefault="001F595A" w:rsidP="008A4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89E1FF" w14:textId="77777777" w:rsidR="001F595A" w:rsidRDefault="001F595A" w:rsidP="008A48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AFCA1B" w14:textId="77777777" w:rsidR="001F595A" w:rsidRDefault="001F595A" w:rsidP="008A48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E938D0" w14:textId="77777777" w:rsidR="001F595A" w:rsidRDefault="001F595A" w:rsidP="008A48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55696" w14:textId="77777777" w:rsidR="001F595A" w:rsidRDefault="001F595A" w:rsidP="008A48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F595A" w14:paraId="1A0FA03F" w14:textId="77777777" w:rsidTr="008A48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8149B2" w14:textId="77777777" w:rsidR="001F595A" w:rsidRDefault="001F595A" w:rsidP="008A4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F5042A" w14:textId="77777777" w:rsidR="001F595A" w:rsidRDefault="001F595A" w:rsidP="008A48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AD7236" w14:textId="77777777" w:rsidR="001F595A" w:rsidRDefault="001F595A" w:rsidP="008A48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348E0" w14:textId="77777777" w:rsidR="001F595A" w:rsidRPr="007C2097" w:rsidRDefault="001F595A" w:rsidP="008A48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F595A" w14:paraId="20340F1D" w14:textId="77777777" w:rsidTr="008A4834">
        <w:tc>
          <w:tcPr>
            <w:tcW w:w="1843" w:type="dxa"/>
          </w:tcPr>
          <w:p w14:paraId="64834436" w14:textId="77777777" w:rsidR="001F595A" w:rsidRDefault="001F595A" w:rsidP="008A4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DCB5B8" w14:textId="77777777" w:rsidR="001F595A" w:rsidRDefault="001F595A" w:rsidP="008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95A" w14:paraId="5480054A" w14:textId="77777777" w:rsidTr="008A48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349904" w14:textId="77777777" w:rsidR="001F595A" w:rsidRDefault="001F595A" w:rsidP="001F59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8597E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126A55">
              <w:rPr>
                <w:noProof/>
              </w:rPr>
              <w:t>fl_TC_6_3_1_</w:t>
            </w:r>
            <w:r>
              <w:rPr>
                <w:noProof/>
              </w:rPr>
              <w:t>1</w:t>
            </w:r>
            <w:r w:rsidRPr="00126A55">
              <w:rPr>
                <w:noProof/>
              </w:rPr>
              <w:t>_TestBody</w:t>
            </w:r>
            <w:r>
              <w:rPr>
                <w:noProof/>
              </w:rPr>
              <w:t xml:space="preserve"> at Step 17 the template </w:t>
            </w:r>
            <w:r w:rsidRPr="00B44CAB">
              <w:rPr>
                <w:noProof/>
              </w:rPr>
              <w:t>cr_NG_SOR_Header</w:t>
            </w:r>
            <w:r>
              <w:rPr>
                <w:noProof/>
              </w:rPr>
              <w:t xml:space="preserve"> is used.</w:t>
            </w:r>
          </w:p>
          <w:p w14:paraId="796DEA9F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</w:p>
          <w:p w14:paraId="08CECA47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template expects the IE </w:t>
            </w:r>
            <w:r w:rsidRPr="00B44CAB">
              <w:rPr>
                <w:noProof/>
              </w:rPr>
              <w:t>msSSNPNSILS</w:t>
            </w:r>
            <w:r>
              <w:rPr>
                <w:noProof/>
              </w:rPr>
              <w:t xml:space="preserve"> to be present.</w:t>
            </w:r>
          </w:p>
          <w:p w14:paraId="0032CAA8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</w:p>
          <w:p w14:paraId="37953FBC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this IE has been introduced for a Rel-18 device (24.501v18.8.0 cl 9.11.3.51.6). A REl-17 compliant device need not include this IE (24.501 v17.12.0 cl 9.11.3.51.6).</w:t>
            </w:r>
          </w:p>
          <w:p w14:paraId="73BAEBAF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</w:p>
          <w:p w14:paraId="64F07F60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implementation will fail a conformant Rel-17 UE at Step 17, and later at Step 20 – 21.</w:t>
            </w:r>
          </w:p>
          <w:p w14:paraId="64DEDAE2" w14:textId="795367CE" w:rsidR="001F595A" w:rsidRDefault="001F595A" w:rsidP="001F5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needs to be addressed. </w:t>
            </w:r>
          </w:p>
        </w:tc>
      </w:tr>
      <w:tr w:rsidR="001F595A" w14:paraId="3CE26F51" w14:textId="77777777" w:rsidTr="008A48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7C505" w14:textId="77777777" w:rsidR="001F595A" w:rsidRDefault="001F595A" w:rsidP="001F59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E2231" w14:textId="77777777" w:rsidR="001F595A" w:rsidRDefault="001F595A" w:rsidP="001F59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95A" w14:paraId="6D2FA928" w14:textId="77777777" w:rsidTr="008A48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55522" w14:textId="77777777" w:rsidR="001F595A" w:rsidRDefault="001F595A" w:rsidP="001F59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C23330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Declared a variable </w:t>
            </w:r>
            <w:r w:rsidRPr="00B44CAB">
              <w:rPr>
                <w:noProof/>
              </w:rPr>
              <w:t>v_AccessStratumRelease</w:t>
            </w:r>
            <w:r>
              <w:rPr>
                <w:noProof/>
              </w:rPr>
              <w:t>, and checked the accessStratumReleaseIndicator before Step 17.</w:t>
            </w:r>
          </w:p>
          <w:p w14:paraId="28327AE7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accessStratumReleaseindicator, performed checks for the IEs of template </w:t>
            </w:r>
            <w:r w:rsidRPr="00B44CAB">
              <w:rPr>
                <w:noProof/>
              </w:rPr>
              <w:t>cr_NG_SOR_Header</w:t>
            </w:r>
            <w:r>
              <w:rPr>
                <w:noProof/>
              </w:rPr>
              <w:t>.</w:t>
            </w:r>
          </w:p>
          <w:p w14:paraId="33A1A7D1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 updated the implementation of function </w:t>
            </w:r>
            <w:r w:rsidRPr="00B44CAB">
              <w:rPr>
                <w:noProof/>
              </w:rPr>
              <w:t>f_NR5GC_SorRegistration_Step5_20</w:t>
            </w:r>
            <w:r>
              <w:rPr>
                <w:noProof/>
              </w:rPr>
              <w:t xml:space="preserve"> for similar reasons. </w:t>
            </w:r>
          </w:p>
          <w:p w14:paraId="742FE9F7" w14:textId="5BAFC3BB" w:rsidR="001F595A" w:rsidRDefault="001F595A" w:rsidP="001F5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detailed changes.</w:t>
            </w:r>
          </w:p>
        </w:tc>
      </w:tr>
      <w:tr w:rsidR="001F595A" w14:paraId="0B87E488" w14:textId="77777777" w:rsidTr="008A48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94A42" w14:textId="77777777" w:rsidR="001F595A" w:rsidRDefault="001F595A" w:rsidP="001F59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2A104" w14:textId="77777777" w:rsidR="001F595A" w:rsidRDefault="001F595A" w:rsidP="001F59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95A" w14:paraId="4F93553B" w14:textId="77777777" w:rsidTr="008A48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56F338" w14:textId="77777777" w:rsidR="001F595A" w:rsidRDefault="001F595A" w:rsidP="001F59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DA5ED" w14:textId="00F4CFBA" w:rsidR="001F595A" w:rsidRDefault="001F595A" w:rsidP="001F5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1F595A" w14:paraId="5E939752" w14:textId="77777777" w:rsidTr="008A4834">
        <w:tc>
          <w:tcPr>
            <w:tcW w:w="2694" w:type="dxa"/>
            <w:gridSpan w:val="2"/>
          </w:tcPr>
          <w:p w14:paraId="623993FF" w14:textId="77777777" w:rsidR="001F595A" w:rsidRDefault="001F595A" w:rsidP="001F59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EF7620" w14:textId="77777777" w:rsidR="001F595A" w:rsidRDefault="001F595A" w:rsidP="001F59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95A" w14:paraId="46D7CAA8" w14:textId="77777777" w:rsidTr="008A48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0FBA1" w14:textId="77777777" w:rsidR="001F595A" w:rsidRDefault="001F595A" w:rsidP="001F59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623D56" w14:textId="4AD1D089" w:rsidR="001F595A" w:rsidRDefault="001F595A" w:rsidP="001F5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6.3.1.1.NR5GC</w:t>
            </w:r>
          </w:p>
        </w:tc>
      </w:tr>
      <w:tr w:rsidR="001F595A" w14:paraId="4C5977CC" w14:textId="77777777" w:rsidTr="008A48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674A2" w14:textId="77777777" w:rsidR="001F595A" w:rsidRDefault="001F595A" w:rsidP="001F59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55061" w14:textId="77777777" w:rsidR="001F595A" w:rsidRDefault="001F595A" w:rsidP="001F59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95A" w14:paraId="518ECEEE" w14:textId="77777777" w:rsidTr="008A48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5AFCB" w14:textId="77777777" w:rsidR="001F595A" w:rsidRDefault="001F595A" w:rsidP="001F59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45BAB1" w14:textId="77777777" w:rsidR="001F595A" w:rsidRDefault="001F595A" w:rsidP="001F59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17D7C4" w14:textId="77777777" w:rsidR="001F595A" w:rsidRDefault="001F595A" w:rsidP="001F59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D4E45" w14:textId="77777777" w:rsidR="001F595A" w:rsidRDefault="001F595A" w:rsidP="001F59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70A5A0" w14:textId="77777777" w:rsidR="001F595A" w:rsidRDefault="001F595A" w:rsidP="001F59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95A" w14:paraId="43806951" w14:textId="77777777" w:rsidTr="008A48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55833" w14:textId="77777777" w:rsidR="001F595A" w:rsidRDefault="001F595A" w:rsidP="001F59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9144" w14:textId="77777777" w:rsidR="001F595A" w:rsidRDefault="001F595A" w:rsidP="001F59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2B78B" w14:textId="27C39D12" w:rsidR="001F595A" w:rsidRDefault="001F595A" w:rsidP="001F59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18212B" w14:textId="77777777" w:rsidR="001F595A" w:rsidRDefault="001F595A" w:rsidP="001F59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BD4803" w14:textId="22074D42" w:rsidR="001F595A" w:rsidRDefault="001F595A" w:rsidP="001F59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95A" w14:paraId="04757B8D" w14:textId="77777777" w:rsidTr="008A48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5142E" w14:textId="77777777" w:rsidR="001F595A" w:rsidRDefault="001F595A" w:rsidP="001F59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F3F4B0" w14:textId="77777777" w:rsidR="001F595A" w:rsidRDefault="001F595A" w:rsidP="001F59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EE4D3" w14:textId="166D8499" w:rsidR="001F595A" w:rsidRDefault="001F595A" w:rsidP="001F59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D20CF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7AD8" w14:textId="0D2B9EC4" w:rsidR="001F595A" w:rsidRDefault="001F595A" w:rsidP="001F59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95A" w14:paraId="2207456D" w14:textId="77777777" w:rsidTr="008A48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183DA" w14:textId="77777777" w:rsidR="001F595A" w:rsidRDefault="001F595A" w:rsidP="001F59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BFB70" w14:textId="77777777" w:rsidR="001F595A" w:rsidRDefault="001F595A" w:rsidP="001F59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9EF32" w14:textId="028498E2" w:rsidR="001F595A" w:rsidRDefault="001F595A" w:rsidP="001F59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A4693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C26772" w14:textId="5D768B1C" w:rsidR="001F595A" w:rsidRDefault="001F595A" w:rsidP="001F59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95A" w14:paraId="1988AE81" w14:textId="77777777" w:rsidTr="008A48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F253E" w14:textId="77777777" w:rsidR="001F595A" w:rsidRDefault="001F595A" w:rsidP="001F59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4694E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</w:p>
        </w:tc>
      </w:tr>
      <w:tr w:rsidR="001F595A" w14:paraId="7F1BFDA7" w14:textId="77777777" w:rsidTr="008A48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9B442F" w14:textId="77777777" w:rsidR="001F595A" w:rsidRDefault="001F595A" w:rsidP="001F59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39730" w14:textId="77777777" w:rsidR="001F595A" w:rsidRDefault="001F595A" w:rsidP="001F59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595A" w:rsidRPr="008863B9" w14:paraId="31703C16" w14:textId="77777777" w:rsidTr="008A48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DEDB30" w14:textId="77777777" w:rsidR="001F595A" w:rsidRPr="008863B9" w:rsidRDefault="001F595A" w:rsidP="001F59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8BB374" w14:textId="77777777" w:rsidR="001F595A" w:rsidRPr="008863B9" w:rsidRDefault="001F595A" w:rsidP="001F59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95A" w14:paraId="4B26CFD9" w14:textId="77777777" w:rsidTr="008A48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DF4C1" w14:textId="77777777" w:rsidR="001F595A" w:rsidRDefault="001F595A" w:rsidP="001F59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36502" w14:textId="77777777" w:rsidR="001F595A" w:rsidRDefault="001F595A" w:rsidP="001F59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0094AB" w14:textId="77777777" w:rsidR="001F595A" w:rsidRDefault="001F595A" w:rsidP="001F595A">
      <w:pPr>
        <w:pStyle w:val="CRCoverPage"/>
        <w:spacing w:after="0"/>
        <w:rPr>
          <w:noProof/>
          <w:sz w:val="8"/>
          <w:szCs w:val="8"/>
        </w:rPr>
      </w:pPr>
    </w:p>
    <w:p w14:paraId="4B27748C" w14:textId="77777777" w:rsidR="001F595A" w:rsidRDefault="001F595A" w:rsidP="001F595A">
      <w:pPr>
        <w:rPr>
          <w:noProof/>
        </w:rPr>
      </w:pPr>
    </w:p>
    <w:p w14:paraId="1DE3C44B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45EE3FB2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E7052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79748789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0B1CC52" w14:textId="10815E5E" w:rsidR="001F595A" w:rsidRDefault="0044648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1F595A" w:rsidRPr="00D67E46">
        <w:rPr>
          <w:rFonts w:ascii="Arial" w:hAnsi="Arial" w:cs="Arial"/>
          <w:iCs/>
        </w:rPr>
        <w:t>Table of Contents</w:t>
      </w:r>
      <w:r w:rsidR="001F595A">
        <w:tab/>
      </w:r>
      <w:r w:rsidR="001F595A">
        <w:fldChar w:fldCharType="begin"/>
      </w:r>
      <w:r w:rsidR="001F595A">
        <w:instrText xml:space="preserve"> PAGEREF _Toc179748789 \h </w:instrText>
      </w:r>
      <w:r w:rsidR="001F595A">
        <w:fldChar w:fldCharType="separate"/>
      </w:r>
      <w:r w:rsidR="001F595A">
        <w:t>3</w:t>
      </w:r>
      <w:r w:rsidR="001F595A">
        <w:fldChar w:fldCharType="end"/>
      </w:r>
    </w:p>
    <w:p w14:paraId="3FF806C2" w14:textId="5C7829E1" w:rsidR="001F595A" w:rsidRDefault="001F595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67E46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67E46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_Toc179748790 \h </w:instrText>
      </w:r>
      <w:r>
        <w:fldChar w:fldCharType="separate"/>
      </w:r>
      <w:r>
        <w:t>4</w:t>
      </w:r>
      <w:r>
        <w:fldChar w:fldCharType="end"/>
      </w:r>
    </w:p>
    <w:p w14:paraId="29281752" w14:textId="7144BFEB" w:rsidR="001F595A" w:rsidRDefault="001F595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67E46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67E46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_Toc179748791 \h </w:instrText>
      </w:r>
      <w:r>
        <w:fldChar w:fldCharType="separate"/>
      </w:r>
      <w:r>
        <w:t>4</w:t>
      </w:r>
      <w:r>
        <w:fldChar w:fldCharType="end"/>
      </w:r>
    </w:p>
    <w:p w14:paraId="021377BD" w14:textId="04023C54" w:rsidR="001F595A" w:rsidRDefault="001F595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67E4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67E46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_Toc179748792 \h </w:instrText>
      </w:r>
      <w:r>
        <w:fldChar w:fldCharType="separate"/>
      </w:r>
      <w:r>
        <w:t>4</w:t>
      </w:r>
      <w:r>
        <w:fldChar w:fldCharType="end"/>
      </w:r>
    </w:p>
    <w:p w14:paraId="3FE5440F" w14:textId="336D1994" w:rsidR="001F595A" w:rsidRDefault="001F595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67E46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67E46">
        <w:rPr>
          <w:rFonts w:cs="Arial"/>
          <w:b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_Toc179748793 \h </w:instrText>
      </w:r>
      <w:r>
        <w:fldChar w:fldCharType="separate"/>
      </w:r>
      <w:r>
        <w:t>8</w:t>
      </w:r>
      <w:r>
        <w:fldChar w:fldCharType="end"/>
      </w:r>
    </w:p>
    <w:p w14:paraId="133625EB" w14:textId="5970C85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1F5973E7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79748790"/>
      <w:r w:rsidRPr="00D268E5">
        <w:rPr>
          <w:rFonts w:cs="Arial"/>
        </w:rPr>
        <w:lastRenderedPageBreak/>
        <w:t>Overview</w:t>
      </w:r>
      <w:bookmarkEnd w:id="1"/>
      <w:bookmarkEnd w:id="2"/>
    </w:p>
    <w:p w14:paraId="45C01BFE" w14:textId="14B25FF5"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 xml:space="preserve">This document lists all the essential changes needed to correct problems in the </w:t>
      </w:r>
      <w:r w:rsidR="00016AB1" w:rsidRPr="004F2142">
        <w:rPr>
          <w:rFonts w:cs="Arial"/>
        </w:rPr>
        <w:t xml:space="preserve">iwd-TTCN3-B2024-06_D24wk37 </w:t>
      </w:r>
      <w:r w:rsidRPr="0072258E">
        <w:rPr>
          <w:rFonts w:cs="Arial"/>
          <w:sz w:val="24"/>
          <w:lang w:eastAsia="ja-JP"/>
        </w:rPr>
        <w:t>related to the title of this CR.</w:t>
      </w:r>
    </w:p>
    <w:p w14:paraId="75FEA627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45391FED" w14:textId="77777777"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3B8AA762" w14:textId="77777777"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51441DBD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3" w:name="_Toc122434488"/>
      <w:bookmarkStart w:id="4" w:name="_Toc295288959"/>
    </w:p>
    <w:p w14:paraId="3D35ABE9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79748791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4F10D1BA" w14:textId="1CE274DB" w:rsidR="00F84478" w:rsidRPr="008974E7" w:rsidRDefault="0078061E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22434493"/>
      <w:bookmarkStart w:id="7" w:name="_Toc295288970"/>
      <w:bookmarkStart w:id="8" w:name="_Toc325725665"/>
      <w:bookmarkStart w:id="9" w:name="_Toc179748792"/>
      <w:r>
        <w:rPr>
          <w:rFonts w:cs="Arial"/>
          <w:b/>
          <w:color w:val="000000"/>
          <w:lang w:eastAsia="en-GB"/>
        </w:rPr>
        <w:t>Change 1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14:paraId="54C84CF7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9C5E" w14:textId="77777777"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AD25" w14:textId="1CEAF88D" w:rsidR="00F84478" w:rsidRPr="005E2E04" w:rsidRDefault="00EB3909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EB3909">
              <w:rPr>
                <w:noProof/>
              </w:rPr>
              <w:t>fl_TC_6_3_1_</w:t>
            </w:r>
            <w:r w:rsidR="00885809">
              <w:rPr>
                <w:noProof/>
              </w:rPr>
              <w:t>1</w:t>
            </w:r>
            <w:r w:rsidRPr="00EB3909">
              <w:rPr>
                <w:noProof/>
              </w:rPr>
              <w:t>_TestBody</w:t>
            </w:r>
          </w:p>
        </w:tc>
      </w:tr>
      <w:tr w:rsidR="00C32625" w:rsidRPr="00D268E5" w14:paraId="47DD86EF" w14:textId="77777777" w:rsidTr="00E521F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888F" w14:textId="77777777" w:rsidR="00C32625" w:rsidRPr="005E2E04" w:rsidRDefault="00C32625" w:rsidP="00C32625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8342" w14:textId="77777777" w:rsidR="00A550A5" w:rsidRDefault="00A550A5" w:rsidP="00A5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126A55">
              <w:rPr>
                <w:noProof/>
              </w:rPr>
              <w:t>fl_TC_6_3_1_</w:t>
            </w:r>
            <w:r>
              <w:rPr>
                <w:noProof/>
              </w:rPr>
              <w:t>1</w:t>
            </w:r>
            <w:r w:rsidRPr="00126A55">
              <w:rPr>
                <w:noProof/>
              </w:rPr>
              <w:t>_TestBody</w:t>
            </w:r>
            <w:r>
              <w:rPr>
                <w:noProof/>
              </w:rPr>
              <w:t xml:space="preserve"> at Step 17 the template </w:t>
            </w:r>
            <w:r w:rsidRPr="00B44CAB">
              <w:rPr>
                <w:noProof/>
              </w:rPr>
              <w:t>cr_NG_SOR_Header</w:t>
            </w:r>
            <w:r>
              <w:rPr>
                <w:noProof/>
              </w:rPr>
              <w:t xml:space="preserve"> is used.</w:t>
            </w:r>
          </w:p>
          <w:p w14:paraId="48944801" w14:textId="77777777" w:rsidR="00A550A5" w:rsidRDefault="00A550A5" w:rsidP="00A550A5">
            <w:pPr>
              <w:pStyle w:val="CRCoverPage"/>
              <w:spacing w:after="0"/>
              <w:rPr>
                <w:noProof/>
              </w:rPr>
            </w:pPr>
          </w:p>
          <w:p w14:paraId="7B9B1DB6" w14:textId="77777777" w:rsidR="00A550A5" w:rsidRDefault="00A550A5" w:rsidP="00A5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template expects the IE </w:t>
            </w:r>
            <w:r w:rsidRPr="00B44CAB">
              <w:rPr>
                <w:noProof/>
              </w:rPr>
              <w:t>msSSNPNSILS</w:t>
            </w:r>
            <w:r>
              <w:rPr>
                <w:noProof/>
              </w:rPr>
              <w:t xml:space="preserve"> to be present.</w:t>
            </w:r>
          </w:p>
          <w:p w14:paraId="08CFB6AC" w14:textId="77777777" w:rsidR="00A550A5" w:rsidRDefault="00A550A5" w:rsidP="00A550A5">
            <w:pPr>
              <w:pStyle w:val="CRCoverPage"/>
              <w:spacing w:after="0"/>
              <w:rPr>
                <w:noProof/>
              </w:rPr>
            </w:pPr>
          </w:p>
          <w:p w14:paraId="239F9929" w14:textId="77777777" w:rsidR="00A550A5" w:rsidRDefault="00A550A5" w:rsidP="00A5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this IE has been introduced for a Rel-18 device (24.501v18.8.0 cl 9.11.3.51.6). A REl-17 compliant device need not include this IE (24.501 v17.12.0 cl 9.11.3.51.6).</w:t>
            </w:r>
          </w:p>
          <w:p w14:paraId="3CC387F8" w14:textId="77777777" w:rsidR="00A550A5" w:rsidRDefault="00A550A5" w:rsidP="00A550A5">
            <w:pPr>
              <w:pStyle w:val="CRCoverPage"/>
              <w:spacing w:after="0"/>
              <w:rPr>
                <w:noProof/>
              </w:rPr>
            </w:pPr>
          </w:p>
          <w:p w14:paraId="34441946" w14:textId="77777777" w:rsidR="00A550A5" w:rsidRDefault="00A550A5" w:rsidP="00A5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implementation will fail a conformant Rel-17 UE at Step 17, and later at Step 20 – 21.</w:t>
            </w:r>
          </w:p>
          <w:p w14:paraId="66939C3C" w14:textId="338A66A6" w:rsidR="00C32625" w:rsidRPr="00C32625" w:rsidRDefault="00A550A5" w:rsidP="00A550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C32625" w:rsidRPr="00D268E5" w14:paraId="1DA86003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5033" w14:textId="77777777" w:rsidR="00C32625" w:rsidRPr="005E2E04" w:rsidRDefault="00C32625" w:rsidP="00C32625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33EF" w14:textId="77777777" w:rsidR="00FB4A31" w:rsidRDefault="00FB4A31" w:rsidP="00FB4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Declared a variable </w:t>
            </w:r>
            <w:r w:rsidRPr="00B44CAB">
              <w:rPr>
                <w:noProof/>
              </w:rPr>
              <w:t>v_AccessStratumRelease</w:t>
            </w:r>
            <w:r>
              <w:rPr>
                <w:noProof/>
              </w:rPr>
              <w:t>, and checked the accessStratumReleaseIndicator before Step 17.</w:t>
            </w:r>
          </w:p>
          <w:p w14:paraId="76CF33FC" w14:textId="77777777" w:rsidR="00FB4A31" w:rsidRDefault="00FB4A31" w:rsidP="00FB4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accessStratumReleaseindicator, performed checks for the IEs of template </w:t>
            </w:r>
            <w:r w:rsidRPr="00B44CAB">
              <w:rPr>
                <w:noProof/>
              </w:rPr>
              <w:t>cr_NG_SOR_Header</w:t>
            </w:r>
            <w:r>
              <w:rPr>
                <w:noProof/>
              </w:rPr>
              <w:t>.</w:t>
            </w:r>
          </w:p>
          <w:p w14:paraId="00CEEEB6" w14:textId="4732437C" w:rsidR="00C32625" w:rsidRPr="00C32625" w:rsidRDefault="00FB4A31" w:rsidP="00EB39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</w:t>
            </w:r>
          </w:p>
        </w:tc>
      </w:tr>
      <w:tr w:rsidR="00C32625" w:rsidRPr="001D039E" w14:paraId="6FA63B94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06CA" w14:textId="77777777" w:rsidR="00C32625" w:rsidRPr="005E2E04" w:rsidRDefault="00C32625" w:rsidP="00C32625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6577" w14:textId="3C674FCB" w:rsidR="00C32625" w:rsidRPr="00C32625" w:rsidRDefault="00325933" w:rsidP="00C3262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SOR_NR5GC.ttcn</w:t>
            </w:r>
          </w:p>
        </w:tc>
      </w:tr>
      <w:tr w:rsidR="00C32625" w:rsidRPr="00D268E5" w14:paraId="40277913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8331" w14:textId="77777777" w:rsidR="00C32625" w:rsidRPr="005E2E04" w:rsidRDefault="00C32625" w:rsidP="00C32625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D455" w14:textId="77777777" w:rsidR="00C32625" w:rsidRPr="005E2E04" w:rsidRDefault="00C32625" w:rsidP="00C32625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14:paraId="455CB095" w14:textId="77777777" w:rsidR="00F84478" w:rsidRDefault="00F84478" w:rsidP="00F84478">
      <w:pPr>
        <w:rPr>
          <w:lang w:eastAsia="en-GB"/>
        </w:rPr>
      </w:pPr>
    </w:p>
    <w:p w14:paraId="0FEF2670" w14:textId="77777777" w:rsidR="00F84478" w:rsidRPr="00551EAD" w:rsidRDefault="00F84478" w:rsidP="00F84478">
      <w:pPr>
        <w:spacing w:after="0"/>
        <w:rPr>
          <w:rFonts w:ascii="Arial" w:hAnsi="Arial"/>
          <w:b/>
          <w:lang w:eastAsia="en-GB"/>
        </w:rPr>
      </w:pPr>
      <w:r w:rsidRPr="00551EA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14:paraId="4B3282E4" w14:textId="77777777" w:rsidTr="00A73F4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EB16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fl_TC_6_3_1_1_</w:t>
            </w:r>
            <w:proofErr w:type="gram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TestBody(</w:t>
            </w:r>
            <w:proofErr w:type="gram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) runs on NR5GC_PTC</w:t>
            </w:r>
          </w:p>
          <w:p w14:paraId="109D59E7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7F8E9B27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ReceivedAsp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1CE315C4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GMM_MobilityInfo_Type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v_GMM_MobilityInfo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;//@sic R5-202596 sic@</w:t>
            </w:r>
          </w:p>
          <w:p w14:paraId="4EC6B793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NG_NAS_MSG_Indication_Type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;//@sic R5-202596 sic@</w:t>
            </w:r>
          </w:p>
          <w:p w14:paraId="387D6529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TypeOfRegistration_Type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v_TypeOfRegistration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;//@sic R5-202596 sic@</w:t>
            </w:r>
          </w:p>
          <w:p w14:paraId="3D9E98CE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O16_Type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v_Mac_</w:t>
            </w:r>
            <w:proofErr w:type="gram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UE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0858F88C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NAS_PlmnId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v_PlmnID_</w:t>
            </w:r>
            <w:proofErr w:type="gram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2 :</w:t>
            </w:r>
            <w:proofErr w:type="gram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= f_NR_Asn2Nas_PlmnId(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f_NR_CellInfo_GetPLMN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(nr_Cell11));</w:t>
            </w:r>
          </w:p>
          <w:p w14:paraId="5843C0F0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O2_Type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AccessTechId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='0800'O;//@sic R5s200663 sic@</w:t>
            </w:r>
          </w:p>
          <w:p w14:paraId="3A4DAC3A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octetstring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Data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v_PlmnID_2 &amp;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v_AccessTechId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50D4FC45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SOR_Header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Header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= cs_NG_SOR_HeaderType0('1'B,'1'B,'1'B,'0'B);  // Jun24 @sic R5s240531 Baseline Moving sic@</w:t>
            </w:r>
          </w:p>
          <w:p w14:paraId="15DEBCAF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de-DE"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>timer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 xml:space="preserve">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>t_Tmax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>;</w:t>
            </w:r>
          </w:p>
          <w:p w14:paraId="1CF94258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de-DE"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 xml:space="preserve">   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>timer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 xml:space="preserve">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>t_</w:t>
            </w:r>
            <w:proofErr w:type="gramStart"/>
            <w:r w:rsidRPr="00B43CFD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>Wait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>:=</w:t>
            </w:r>
            <w:proofErr w:type="gramEnd"/>
            <w:r w:rsidRPr="00B43CFD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 xml:space="preserve"> 10.0;</w:t>
            </w:r>
          </w:p>
          <w:p w14:paraId="2172E95C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de-DE"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 xml:space="preserve">  </w:t>
            </w:r>
          </w:p>
          <w:p w14:paraId="506F3B86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 xml:space="preserve">    </w:t>
            </w: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//@siclog "Step 1"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564B59FF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//Power on the UE</w:t>
            </w:r>
          </w:p>
          <w:p w14:paraId="23C86F12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f_UT_</w:t>
            </w:r>
            <w:proofErr w:type="gram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SwitchOnUE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UT);</w:t>
            </w:r>
          </w:p>
          <w:p w14:paraId="5B59BA70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2-14"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1C523DAC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//Steps 1 to 13 of the registration procedure described in TS 38.508-1 subclause 4.5.2.2-2 are performed on NR Cell 13</w:t>
            </w:r>
          </w:p>
          <w:p w14:paraId="1A14A0F1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15"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246EEC88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DLInformationTransfer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message and </w:t>
            </w:r>
            <w:proofErr w:type="gram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an</w:t>
            </w:r>
            <w:proofErr w:type="gram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REGISTRATION ACCEPT message containing</w:t>
            </w:r>
          </w:p>
          <w:p w14:paraId="4E74F2F9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//steering of roaming information indicating list of preferred PLMN/access technology combination provided with acknowledgment requested from the UE for successful reception</w:t>
            </w:r>
          </w:p>
          <w:p w14:paraId="779A24ED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v_Mac_</w:t>
            </w:r>
            <w:proofErr w:type="gram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UE:=</w:t>
            </w:r>
            <w:proofErr w:type="gram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f_NR5GC_SorRegistration(nr_Cell13,v_Data,v_Header,-,-,(tsc_SHT_NoSecurityProtection,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tsc_SHT_IntegrityProtected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));//@sic R5s210658 R5s211298 sic@</w:t>
            </w:r>
          </w:p>
          <w:p w14:paraId="6F879C91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16"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408E6C46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starts timer of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tmax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gram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=(</w:t>
            </w:r>
            <w:proofErr w:type="gram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6 minutes + cell selection time) (Note 1, 2 and 3)</w:t>
            </w:r>
          </w:p>
          <w:p w14:paraId="32DC8E2D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t_Tmax.start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SetTimerToleranceMax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nr_Cell13,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nonProtocolTimer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, 660.0));</w:t>
            </w:r>
          </w:p>
          <w:p w14:paraId="52471888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17"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C84FE7D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ULInformationTransfer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message and REGISTRATION COMPLETE message carrying acknowledgement of successful reception of the steering of roaming information</w:t>
            </w:r>
          </w:p>
          <w:p w14:paraId="6523B628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car_NR_SRB_NasPdu_</w:t>
            </w:r>
            <w:proofErr w:type="gram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IND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nr_Cell13, tsc_NR_RbId_SRB1,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cr_NG_NAS_Ind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tsc_SHT_IntegrityProtected_Ciphered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))) -&gt; value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v_ReceivedAsp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261017F1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if (not match (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[0].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Pdu.Msg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, cr_NG_REGISTRATION_COMPLETE(cr_NG_SORTransparentContainer(cr_NG_SOR_Header('0'B,'0'B,?,'1'B),v_Mac_UE)))) {//@sic R5s230347 R5s230547 sic@</w:t>
            </w:r>
          </w:p>
          <w:p w14:paraId="5273323F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SetVerdictFailOrInconc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"Registration Complete Message Failed");</w:t>
            </w:r>
          </w:p>
          <w:p w14:paraId="285B6F7C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56D09E4B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//EXCEPTION: Step 18a1 is performed in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pc_noOf_PDUsSameConnection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&gt; </w:t>
            </w:r>
            <w:proofErr w:type="gram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0./</w:t>
            </w:r>
            <w:proofErr w:type="gram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/@sic R5-211379 sic@</w:t>
            </w:r>
          </w:p>
          <w:p w14:paraId="1C559092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18a1"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@//@sic R5-211379 sic@</w:t>
            </w:r>
          </w:p>
          <w:p w14:paraId="1997E50B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The generic procedure for UE-requested PDU session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establishmentspecified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in subclause 4.5A.2,</w:t>
            </w:r>
          </w:p>
          <w:p w14:paraId="733A8CB8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//takes place performing establishment of UE-requested PDU session(s) with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ExpectedNumberOfNewPDUSessions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= 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pc_noOf_PDUsSameConnection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.</w:t>
            </w:r>
          </w:p>
          <w:p w14:paraId="283551C0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</w:t>
            </w:r>
            <w:proofErr w:type="spell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pc_noOf_PDUsSameConnection</w:t>
            </w:r>
            <w:proofErr w:type="spell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&gt; </w:t>
            </w:r>
            <w:proofErr w:type="gram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0 )</w:t>
            </w:r>
            <w:proofErr w:type="gram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{</w:t>
            </w:r>
          </w:p>
          <w:p w14:paraId="208E039A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f_NR5GC_PDUSessionEstablishment (nr_Cell</w:t>
            </w:r>
            <w:proofErr w:type="gramStart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13,-</w:t>
            </w:r>
            <w:proofErr w:type="gramEnd"/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,tsc_NR_RbId_SRB1);//@sic R5s210576 sic@</w:t>
            </w:r>
          </w:p>
          <w:p w14:paraId="1A912FE2" w14:textId="032CDE0D" w:rsid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4ECA8A90" w14:textId="042BACCF" w:rsidR="009F7DAC" w:rsidRPr="00C32625" w:rsidRDefault="00B43CFD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6BD430BA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14:paraId="465E4FD9" w14:textId="77777777" w:rsidR="00F84478" w:rsidRPr="00551EAD" w:rsidRDefault="00F84478" w:rsidP="00F84478">
      <w:pPr>
        <w:spacing w:after="0"/>
        <w:rPr>
          <w:rFonts w:ascii="Arial" w:hAnsi="Arial"/>
          <w:b/>
          <w:color w:val="000000"/>
          <w:lang w:eastAsia="en-GB"/>
        </w:rPr>
      </w:pPr>
      <w:r w:rsidRPr="00551EA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84478" w:rsidRPr="00D268E5" w14:paraId="60673178" w14:textId="77777777" w:rsidTr="00BB31DC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5A0D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function fl_TC_6_3_1_1_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5A4D5B92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4BEC861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ReceivedAsp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61A1100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;//@sic R5-202596 sic@</w:t>
            </w:r>
          </w:p>
          <w:p w14:paraId="310AE5B9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;//@sic R5-202596 sic@</w:t>
            </w:r>
          </w:p>
          <w:p w14:paraId="0A1BB0F1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TypeOfRegistration_Type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v_TypeOfRegistration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;//@sic R5-202596 sic@</w:t>
            </w:r>
          </w:p>
          <w:p w14:paraId="635FD302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var O16_Type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UE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E2EDC2D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v_PlmnID_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= f_NR_Asn2Nas_PlmnId(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(nr_Cell11));</w:t>
            </w:r>
          </w:p>
          <w:p w14:paraId="16C18C22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var O2_Type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AccessTechId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='0800'O;//@sic R5s200663 sic@</w:t>
            </w:r>
          </w:p>
          <w:p w14:paraId="1A29A97A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Data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= v_PlmnID_2 &amp;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B577ED8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AccessStratumRelease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v_AccessStratumRelease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; //WA#WI1342492 WA#6_3_1_1</w:t>
            </w:r>
          </w:p>
          <w:p w14:paraId="76A9EFEB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Header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= cs_NG_SOR_HeaderType0('1'B,'1'B,'1'B,'0'B);  // Jun24 @sic R5s240531 Baseline Moving sic@</w:t>
            </w:r>
          </w:p>
          <w:p w14:paraId="70660733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val="de-DE" w:eastAsia="de-DE"/>
              </w:rPr>
              <w:t>t_Tmax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152F210C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val="de-DE" w:eastAsia="de-DE"/>
              </w:rPr>
              <w:t>t_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lang w:val="de-DE" w:eastAsia="de-DE"/>
              </w:rPr>
              <w:t>Wait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val="de-DE" w:eastAsia="de-DE"/>
              </w:rPr>
              <w:t>:=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10.0;</w:t>
            </w:r>
          </w:p>
          <w:p w14:paraId="4C138407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</w:t>
            </w:r>
          </w:p>
          <w:p w14:paraId="23BCE300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1"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05D4467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//Power on the UE</w:t>
            </w:r>
          </w:p>
          <w:p w14:paraId="3515EF3F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SwitchOnUE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UT);    </w:t>
            </w:r>
          </w:p>
          <w:p w14:paraId="258816D6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2-14"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0E0C623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13 of the registration procedure described in TS 38.508-1 subclause 4.5.2.2-2 are performed on NR Cell 13</w:t>
            </w:r>
          </w:p>
          <w:p w14:paraId="7A1E27F8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1F04DA7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DLInformationTransfer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message and 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an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REGISTRATION ACCEPT message containing</w:t>
            </w:r>
          </w:p>
          <w:p w14:paraId="2ADFE38D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//steering of roaming information indicating list of preferred PLMN/access technology combination provided with acknowledgment requested from the UE for successful reception</w:t>
            </w:r>
          </w:p>
          <w:p w14:paraId="6A2950A4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v_Mac_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UE:=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f_NR5GC_SorRegistration(nr_Cell13,v_Data,v_Header,-,-,(tsc_SHT_NoSecurityProtection,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));//@sic R5s210658 R5s211298 sic@</w:t>
            </w:r>
          </w:p>
          <w:p w14:paraId="4E079B2A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AccessStratumRelease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:=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f_NR_MobileInfo_NRCap_Get_AccessStratumRelease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(); //WA#WI1342492 WA#6_3_1_1</w:t>
            </w:r>
          </w:p>
          <w:p w14:paraId="14D87034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E553B7A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//SS starts timer of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tmax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=(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6 minutes + cell selection time) (Note 1, 2 and 3)</w:t>
            </w:r>
          </w:p>
          <w:p w14:paraId="36D7A730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t_Tmax.start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SetTimerToleranceMax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nr_Cell13,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nonProtocolTimer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, 660.0));</w:t>
            </w:r>
          </w:p>
          <w:p w14:paraId="0A35BD8C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AB566EB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ULInformationTransfer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message and REGISTRATION COMPLETE message carrying acknowledgement of successful reception of the steering of roaming information</w:t>
            </w:r>
          </w:p>
          <w:p w14:paraId="2C3A3504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nr_Cell13, tsc_NR_RbId_SRB1,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010A6A8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43C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/*WA#WI1342492 WA#6_3_1_1 </w:t>
            </w:r>
            <w:r w:rsidRPr="00B43CFD">
              <w:rPr>
                <w:rFonts w:ascii="Courier New" w:hAnsi="Courier New" w:cs="Courier New"/>
                <w:b/>
                <w:bCs/>
                <w:color w:val="000000"/>
                <w:highlight w:val="yellow"/>
                <w:lang w:eastAsia="de-DE"/>
              </w:rPr>
              <w:t>COMMENTED OUT</w:t>
            </w:r>
          </w:p>
          <w:p w14:paraId="29D64A75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(not match (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ReceivedAsp.Signalling.Nas</w:t>
            </w:r>
            <w:proofErr w:type="spellEnd"/>
            <w:proofErr w:type="gramEnd"/>
            <w:r w:rsidRPr="00B43C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[0].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Pdu.Msg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cr_NG_REGISTRATION_COMPLETE(cr_NG_SORTransparentContainer(cr_NG_SOR_Header('0'B,'0'B,?,'1'B),v_Mac_UE)))) {//@sic R5s230347 R5s230547 sic@</w:t>
            </w:r>
          </w:p>
          <w:p w14:paraId="1CF332AA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SetVerdictFailOrInconc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__FILE__, __LINE__, "Registration Complete Message Failed");</w:t>
            </w:r>
          </w:p>
          <w:p w14:paraId="38EB542A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37088FC6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*/</w:t>
            </w:r>
          </w:p>
          <w:p w14:paraId="5E806177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if (not match (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ReceivedAsp.Signalling.Nas</w:t>
            </w:r>
            <w:proofErr w:type="spellEnd"/>
            <w:proofErr w:type="gram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[0].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Pdu.Msg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cr_NG_REGISTRATION_COMPLETE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)) {</w:t>
            </w:r>
          </w:p>
          <w:p w14:paraId="7E27F775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f_NR_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SetVerdictFailOrInconc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__FILE__, __LINE__, "Registration Complete Message Failed");</w:t>
            </w:r>
          </w:p>
          <w:p w14:paraId="5E4D2C8D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51B31089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if 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 not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match (v_ReceivedAsp.Signalling.Nas[0].Pdu.Msg.registration_Complete.sorTransparentContainer.mac ,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v_Mac_UE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)) {</w:t>
            </w:r>
          </w:p>
          <w:p w14:paraId="5D8E4683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f_NR_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SetVerdictFailOrInconc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__FILE__, __LINE__, "Registration Complete Message Failed");</w:t>
            </w:r>
          </w:p>
          <w:p w14:paraId="3633FB43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 </w:t>
            </w:r>
          </w:p>
          <w:p w14:paraId="033B13DB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if (not ispresent(v_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ReceivedAsp.Signalling.Nas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[0].Pdu.Msg.registration_Complete.sorTransparentContainer.header.dataType1.msSI)) {</w:t>
            </w:r>
          </w:p>
          <w:p w14:paraId="0C757C39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f_NR_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SetVerdictFailOrInconc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__FILE__, __LINE__, "Registration Complete Message Failed,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msSI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not present in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sorTransparentContainer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");</w:t>
            </w:r>
          </w:p>
          <w:p w14:paraId="122B4B03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21E97452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if (not (v_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ReceivedAsp.Signalling.Nas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[0].Pdu.Msg.registration_Complete.sorTransparentContainer.header.dataType1.msSNPNSI == '0'B)) {</w:t>
            </w:r>
          </w:p>
          <w:p w14:paraId="142027E6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f_NR_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SetVerdictFailOrInconc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__FILE__, __LINE__, "Registration Complete Message Failed,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msSNPNSI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in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sorTransparentContainer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not matching");</w:t>
            </w:r>
          </w:p>
          <w:p w14:paraId="30A763EE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20B17A97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if (not (v_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ReceivedAsp.Signalling.Nas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[0].Pdu.Msg.registration_Complete.sorTransparentContainer.header.dataType1.dataType == '1'B)) {</w:t>
            </w:r>
          </w:p>
          <w:p w14:paraId="53B8BBDF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f_NR_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SetVerdictFailOrInconc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__FILE__, __LINE__, "Registration Complete Message Failed,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dataType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in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sorTransparentContainer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not matching");</w:t>
            </w:r>
          </w:p>
          <w:p w14:paraId="710C475E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lastRenderedPageBreak/>
              <w:t xml:space="preserve">    }</w:t>
            </w:r>
          </w:p>
          <w:p w14:paraId="7F1AD223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if (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v_AccessStratumRelease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== rel18) {</w:t>
            </w:r>
          </w:p>
          <w:p w14:paraId="42FC859F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if (not ispresent(v_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ReceivedAsp.Signalling.Nas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[0].Pdu.Msg.registration_Complete.sorTransparentContainer.header.dataType1.msSSNPNSILS)) {</w:t>
            </w:r>
          </w:p>
          <w:p w14:paraId="6C9EF6CE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f_NR_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SetVerdictFailOrInconc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__FILE__, __LINE__, "Registration Complete Message Failed,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msSSNPNSILS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in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sorTransparentContainer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missing");</w:t>
            </w:r>
          </w:p>
          <w:p w14:paraId="296F3912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}</w:t>
            </w:r>
          </w:p>
          <w:p w14:paraId="2AED214F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6623AF42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20775D6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Step 18a1 is performed in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pc_noOf_PDUsSameConnection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&gt; 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0./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/@sic R5-211379 sic@</w:t>
            </w:r>
          </w:p>
          <w:p w14:paraId="734033B5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18a1"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@//@sic R5-211379 sic@</w:t>
            </w:r>
          </w:p>
          <w:p w14:paraId="010CA3F7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 The generic procedure for UE-requested PDU session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establishmentspecified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in subclause 4.5A.2,</w:t>
            </w:r>
          </w:p>
          <w:p w14:paraId="5CFAF2DA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//takes place performing establishment of UE-requested PDU session(s) with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ExpectedNumberOfNewPDUSessions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= 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pc_noOf_PDUsSameConnection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224370E9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pc_noOf_PDUsSameConnection</w:t>
            </w:r>
            <w:proofErr w:type="spell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&gt; 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0 )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14:paraId="104F662D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f_NR5GC_PDUSessionEstablishment (nr_Cell</w:t>
            </w:r>
            <w:proofErr w:type="gramStart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13,-</w:t>
            </w:r>
            <w:proofErr w:type="gramEnd"/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,tsc_NR_RbId_SRB1);//@sic R5s210576 sic@</w:t>
            </w:r>
          </w:p>
          <w:p w14:paraId="60784DBE" w14:textId="510F836B" w:rsid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49C6F50" w14:textId="568C53D1" w:rsidR="009F7DAC" w:rsidRPr="000E7AD7" w:rsidRDefault="00B43CFD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4235DA0C" w14:textId="5C190219" w:rsidR="00266040" w:rsidRPr="008974E7" w:rsidRDefault="00266040" w:rsidP="0026604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179748793"/>
      <w:bookmarkEnd w:id="6"/>
      <w:bookmarkEnd w:id="7"/>
      <w:bookmarkEnd w:id="8"/>
      <w:r>
        <w:rPr>
          <w:rFonts w:cs="Arial"/>
          <w:b/>
          <w:color w:val="000000"/>
          <w:lang w:eastAsia="en-GB"/>
        </w:rPr>
        <w:lastRenderedPageBreak/>
        <w:t xml:space="preserve">Change </w:t>
      </w:r>
      <w:r>
        <w:rPr>
          <w:rFonts w:cs="Arial"/>
          <w:b/>
          <w:color w:val="000000"/>
          <w:lang w:eastAsia="en-GB"/>
        </w:rPr>
        <w:t>2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66040" w:rsidRPr="00D268E5" w14:paraId="6D8C0FDA" w14:textId="77777777" w:rsidTr="008A48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D581" w14:textId="77777777" w:rsidR="00266040" w:rsidRPr="005E2E04" w:rsidRDefault="00266040" w:rsidP="008A483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72DA" w14:textId="7E6FAE1D" w:rsidR="00266040" w:rsidRPr="005E2E04" w:rsidRDefault="00FB4A31" w:rsidP="008A483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FB4A31">
              <w:rPr>
                <w:noProof/>
              </w:rPr>
              <w:t>f_NR5GC_SorRegistration_Step5_20</w:t>
            </w:r>
          </w:p>
        </w:tc>
      </w:tr>
      <w:tr w:rsidR="00266040" w:rsidRPr="00D268E5" w14:paraId="05946ECA" w14:textId="77777777" w:rsidTr="008A483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055F" w14:textId="77777777" w:rsidR="00266040" w:rsidRPr="005E2E04" w:rsidRDefault="00266040" w:rsidP="008A483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DD5B" w14:textId="4B9A095C" w:rsidR="00A550A5" w:rsidRDefault="00266040" w:rsidP="00A5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550A5">
              <w:rPr>
                <w:noProof/>
              </w:rPr>
              <w:t xml:space="preserve">In the current TTCN implementation of function </w:t>
            </w:r>
            <w:r w:rsidR="00FB4A31" w:rsidRPr="00126A55">
              <w:rPr>
                <w:noProof/>
              </w:rPr>
              <w:t>fl_TC_6_3_1_</w:t>
            </w:r>
            <w:r w:rsidR="00FB4A31">
              <w:rPr>
                <w:noProof/>
              </w:rPr>
              <w:t>1</w:t>
            </w:r>
            <w:r w:rsidR="00FB4A31" w:rsidRPr="00126A55">
              <w:rPr>
                <w:noProof/>
              </w:rPr>
              <w:t>_TestBody</w:t>
            </w:r>
            <w:r w:rsidR="00FB4A31">
              <w:rPr>
                <w:noProof/>
              </w:rPr>
              <w:t xml:space="preserve"> </w:t>
            </w:r>
            <w:r w:rsidR="00FB4A31">
              <w:rPr>
                <w:noProof/>
              </w:rPr>
              <w:t xml:space="preserve"> </w:t>
            </w:r>
            <w:r w:rsidR="00FB4A31">
              <w:rPr>
                <w:noProof/>
              </w:rPr>
              <w:sym w:font="Wingdings" w:char="F0E0"/>
            </w:r>
            <w:r w:rsidR="00FB4A31">
              <w:rPr>
                <w:noProof/>
              </w:rPr>
              <w:t xml:space="preserve"> </w:t>
            </w:r>
            <w:r w:rsidR="00FB4A31" w:rsidRPr="00FB4A31">
              <w:rPr>
                <w:noProof/>
              </w:rPr>
              <w:t>f_NR5GC_SorRegistration_Step5_20</w:t>
            </w:r>
            <w:r w:rsidR="00FB4A31">
              <w:rPr>
                <w:noProof/>
              </w:rPr>
              <w:t xml:space="preserve">, </w:t>
            </w:r>
            <w:r w:rsidR="00A550A5">
              <w:rPr>
                <w:noProof/>
              </w:rPr>
              <w:t xml:space="preserve">at Step </w:t>
            </w:r>
            <w:r w:rsidR="00FB4A31">
              <w:rPr>
                <w:noProof/>
              </w:rPr>
              <w:t>21</w:t>
            </w:r>
            <w:r w:rsidR="00A550A5">
              <w:rPr>
                <w:noProof/>
              </w:rPr>
              <w:t xml:space="preserve"> the template </w:t>
            </w:r>
            <w:r w:rsidR="00A550A5" w:rsidRPr="00B44CAB">
              <w:rPr>
                <w:noProof/>
              </w:rPr>
              <w:t>cr_NG_SOR_Header</w:t>
            </w:r>
            <w:r w:rsidR="00A550A5">
              <w:rPr>
                <w:noProof/>
              </w:rPr>
              <w:t xml:space="preserve"> is used.</w:t>
            </w:r>
          </w:p>
          <w:p w14:paraId="0195B2A5" w14:textId="77777777" w:rsidR="00A550A5" w:rsidRDefault="00A550A5" w:rsidP="00A550A5">
            <w:pPr>
              <w:pStyle w:val="CRCoverPage"/>
              <w:spacing w:after="0"/>
              <w:rPr>
                <w:noProof/>
              </w:rPr>
            </w:pPr>
          </w:p>
          <w:p w14:paraId="66F31B76" w14:textId="77777777" w:rsidR="00A550A5" w:rsidRDefault="00A550A5" w:rsidP="00A5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template expects the IE </w:t>
            </w:r>
            <w:r w:rsidRPr="00B44CAB">
              <w:rPr>
                <w:noProof/>
              </w:rPr>
              <w:t>msSSNPNSILS</w:t>
            </w:r>
            <w:r>
              <w:rPr>
                <w:noProof/>
              </w:rPr>
              <w:t xml:space="preserve"> to be present.</w:t>
            </w:r>
          </w:p>
          <w:p w14:paraId="17716E90" w14:textId="77777777" w:rsidR="00A550A5" w:rsidRDefault="00A550A5" w:rsidP="00A550A5">
            <w:pPr>
              <w:pStyle w:val="CRCoverPage"/>
              <w:spacing w:after="0"/>
              <w:rPr>
                <w:noProof/>
              </w:rPr>
            </w:pPr>
          </w:p>
          <w:p w14:paraId="75AB5071" w14:textId="77777777" w:rsidR="00A550A5" w:rsidRDefault="00A550A5" w:rsidP="00A5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this IE has been introduced for a Rel-18 device (24.501v18.8.0 cl 9.11.3.51.6). A REl-17 compliant device need not include this IE (24.501 v17.12.0 cl 9.11.3.51.6).</w:t>
            </w:r>
          </w:p>
          <w:p w14:paraId="4839FFDA" w14:textId="77777777" w:rsidR="00A550A5" w:rsidRDefault="00A550A5" w:rsidP="00A550A5">
            <w:pPr>
              <w:pStyle w:val="CRCoverPage"/>
              <w:spacing w:after="0"/>
              <w:rPr>
                <w:noProof/>
              </w:rPr>
            </w:pPr>
          </w:p>
          <w:p w14:paraId="74193153" w14:textId="5448DFFD" w:rsidR="00A550A5" w:rsidRDefault="00A550A5" w:rsidP="00A5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implementation will fail a conformant Rel-17 UE at 21.</w:t>
            </w:r>
          </w:p>
          <w:p w14:paraId="404A831B" w14:textId="058622E9" w:rsidR="00266040" w:rsidRPr="00C32625" w:rsidRDefault="00A550A5" w:rsidP="00A550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266040" w:rsidRPr="00D268E5" w14:paraId="1A3938F6" w14:textId="77777777" w:rsidTr="008A48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F5E7" w14:textId="77777777" w:rsidR="00266040" w:rsidRPr="005E2E04" w:rsidRDefault="00266040" w:rsidP="008A483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F37A" w14:textId="77777777" w:rsidR="00FB4A31" w:rsidRDefault="00FB4A31" w:rsidP="00FB4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Declared a variable </w:t>
            </w:r>
            <w:r w:rsidRPr="00B44CAB">
              <w:rPr>
                <w:noProof/>
              </w:rPr>
              <w:t>v_AccessStratumRelease</w:t>
            </w:r>
            <w:r>
              <w:rPr>
                <w:noProof/>
              </w:rPr>
              <w:t>, and checked the accessStratumReleaseIndicator before Step 17.</w:t>
            </w:r>
          </w:p>
          <w:p w14:paraId="7A433C9E" w14:textId="77777777" w:rsidR="00266040" w:rsidRDefault="00FB4A31" w:rsidP="00FB4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accessStratumReleaseindicator, performed checks for the IEs of template </w:t>
            </w:r>
            <w:r w:rsidRPr="00B44CAB">
              <w:rPr>
                <w:noProof/>
              </w:rPr>
              <w:t>cr_NG_SOR_Header</w:t>
            </w:r>
            <w:r>
              <w:rPr>
                <w:noProof/>
              </w:rPr>
              <w:t>.</w:t>
            </w:r>
          </w:p>
          <w:p w14:paraId="16216555" w14:textId="1BF4A12A" w:rsidR="00FB4A31" w:rsidRPr="00C32625" w:rsidRDefault="00FB4A31" w:rsidP="00FB4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</w:t>
            </w:r>
          </w:p>
        </w:tc>
      </w:tr>
      <w:tr w:rsidR="00266040" w:rsidRPr="001D039E" w14:paraId="4C41AA40" w14:textId="77777777" w:rsidTr="008A48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E8FF" w14:textId="77777777" w:rsidR="00266040" w:rsidRPr="005E2E04" w:rsidRDefault="00266040" w:rsidP="008A483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37E1" w14:textId="49F55C00" w:rsidR="00266040" w:rsidRPr="00C32625" w:rsidRDefault="00A55762" w:rsidP="008A483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SOR_NR5GC.ttcn</w:t>
            </w:r>
          </w:p>
        </w:tc>
      </w:tr>
      <w:tr w:rsidR="00266040" w:rsidRPr="00D268E5" w14:paraId="5F9714AD" w14:textId="77777777" w:rsidTr="008A48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284D" w14:textId="77777777" w:rsidR="00266040" w:rsidRPr="005E2E04" w:rsidRDefault="00266040" w:rsidP="008A483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DDA6" w14:textId="77777777" w:rsidR="00266040" w:rsidRPr="005E2E04" w:rsidRDefault="00266040" w:rsidP="008A483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14:paraId="420115ED" w14:textId="77777777" w:rsidR="00266040" w:rsidRDefault="00266040" w:rsidP="00266040">
      <w:pPr>
        <w:rPr>
          <w:lang w:eastAsia="en-GB"/>
        </w:rPr>
      </w:pPr>
    </w:p>
    <w:p w14:paraId="3EB30036" w14:textId="77777777" w:rsidR="00266040" w:rsidRPr="00551EAD" w:rsidRDefault="00266040" w:rsidP="00266040">
      <w:pPr>
        <w:spacing w:after="0"/>
        <w:rPr>
          <w:rFonts w:ascii="Arial" w:hAnsi="Arial"/>
          <w:b/>
          <w:lang w:eastAsia="en-GB"/>
        </w:rPr>
      </w:pPr>
      <w:r w:rsidRPr="00551EA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6040" w:rsidRPr="00D268E5" w14:paraId="51FC7E87" w14:textId="77777777" w:rsidTr="008A483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DA57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f_NR5GC_SorRegistration_Step5_20(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NR_CellId_Type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p_NR_CellId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79D01A3D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octetstring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p_Data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3F8B7FCF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template (value)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SOR_Header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p_Header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65B30688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template (present)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SOR_Header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p_Header_</w:t>
            </w:r>
            <w:proofErr w:type="gram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UE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= ?,</w:t>
            </w:r>
          </w:p>
          <w:p w14:paraId="200E838C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boolean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p_</w:t>
            </w:r>
            <w:proofErr w:type="gram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MacError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:=</w:t>
            </w:r>
            <w:proofErr w:type="gram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false,</w:t>
            </w:r>
          </w:p>
          <w:p w14:paraId="67D95A2A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TypeOfRegistration_Type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p_</w:t>
            </w:r>
            <w:proofErr w:type="gram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RegType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Initial_NoSecurity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1864E1F7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GMM_MobilityInfo_Type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p_GMM_MobilityInfo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713D7900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NG_NAS_MSG_Indication_Type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p_ReceivedMsg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5E57DEA6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boolean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p_</w:t>
            </w:r>
            <w:proofErr w:type="gram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AckSor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:=</w:t>
            </w:r>
            <w:proofErr w:type="gram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true) runs on NR5GC_PTC</w:t>
            </w:r>
          </w:p>
          <w:p w14:paraId="6C0564A3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  <w:proofErr w:type="gram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{ /</w:t>
            </w:r>
            <w:proofErr w:type="gram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/@sic R5s230902 sic@</w:t>
            </w:r>
          </w:p>
          <w:p w14:paraId="25F2B55B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ReceivedAsp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6B242C83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O16_Type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v_Mac_</w:t>
            </w:r>
            <w:proofErr w:type="gram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UE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65CC903A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3C5FDF9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v_Mac_</w:t>
            </w:r>
            <w:proofErr w:type="gram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UE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:=</w:t>
            </w:r>
            <w:proofErr w:type="gram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f_NR5GC_SorRegistration_Step5_13 (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p_NR_CellId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0DAD31CC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p_GMM_MobilityInfo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485C07CC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p_ReceivedMsg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0DA3E8CA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p_Data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64265264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p_Header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2D33AB55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p_RegType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3240B006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p_MacError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); //@sic R5s210236 sic@</w:t>
            </w:r>
          </w:p>
          <w:p w14:paraId="76ADAF57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002CA2A8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if(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p_AckSor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)</w:t>
            </w:r>
          </w:p>
          <w:p w14:paraId="4B68B8DC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{</w:t>
            </w:r>
          </w:p>
          <w:p w14:paraId="0B88A1C0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car_NR_SRB_NasPdu_</w:t>
            </w:r>
            <w:proofErr w:type="gram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IND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proofErr w:type="gram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p_NR_CellId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tsc_NR_RbId_SRB1,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cr_NG_NAS_Ind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tsc_SHT_IntegrityProtected_Ciphered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))) -&gt; value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v_ReceivedAsp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13B1EBBD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if (not match (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[0].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Pdu.Msg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, cr_NG_REGISTRATION_COMPLETE(cr_NG_SORTransparentContainer(p_Header_UE,v_Mac_UE)))) {</w:t>
            </w:r>
          </w:p>
          <w:p w14:paraId="2BAD72D9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SetVerdictFailOrInconc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"Registration Complete Message Failed");</w:t>
            </w:r>
          </w:p>
          <w:p w14:paraId="381BC9B9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1D167E59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f_NR5GC_RRC_Idle_Steps16_20(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p_NR_</w:t>
            </w:r>
            <w:proofErr w:type="gram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CellId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,-</w:t>
            </w:r>
            <w:proofErr w:type="gram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TESTMode_OFF,rrcConnectionRelease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02F9E265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}</w:t>
            </w:r>
          </w:p>
          <w:p w14:paraId="476EE9CC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gram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else{</w:t>
            </w:r>
            <w:proofErr w:type="gramEnd"/>
          </w:p>
          <w:p w14:paraId="050C1E4B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f_NR5GC_RRC_Idle_Steps15_20(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p_NR_CellId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TESTMode_OFF</w:t>
            </w:r>
            <w:proofErr w:type="spellEnd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rrcConnectionRelease</w:t>
            </w:r>
            <w:proofErr w:type="spellEnd"/>
            <w:proofErr w:type="gramStart"/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3CF2CBEF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4E0C894F" w14:textId="49865B80" w:rsidR="00266040" w:rsidRPr="00C32625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5E8EF149" w14:textId="77777777" w:rsidR="00266040" w:rsidRPr="00D268E5" w:rsidRDefault="00266040" w:rsidP="00266040">
      <w:pPr>
        <w:spacing w:after="0"/>
        <w:rPr>
          <w:rFonts w:ascii="Arial" w:hAnsi="Arial"/>
          <w:color w:val="000000"/>
          <w:lang w:eastAsia="en-GB"/>
        </w:rPr>
      </w:pPr>
    </w:p>
    <w:p w14:paraId="2CCB5B1B" w14:textId="77777777" w:rsidR="00266040" w:rsidRPr="00551EAD" w:rsidRDefault="00266040" w:rsidP="00266040">
      <w:pPr>
        <w:spacing w:after="0"/>
        <w:rPr>
          <w:rFonts w:ascii="Arial" w:hAnsi="Arial"/>
          <w:b/>
          <w:color w:val="000000"/>
          <w:lang w:eastAsia="en-GB"/>
        </w:rPr>
      </w:pPr>
      <w:r w:rsidRPr="00551EAD">
        <w:rPr>
          <w:rFonts w:ascii="Arial" w:hAnsi="Arial"/>
          <w:b/>
          <w:color w:val="000000"/>
          <w:lang w:eastAsia="en-GB"/>
        </w:rPr>
        <w:lastRenderedPageBreak/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66040" w:rsidRPr="00D268E5" w14:paraId="14339B9C" w14:textId="77777777" w:rsidTr="008A4834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BD91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function f_NR5GC_SorRegistration_Step5_20(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F5B4CF4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p_Data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CA3E7FB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template (value)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p_Header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70782FE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template (present)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p_Header_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UE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= ?,</w:t>
            </w:r>
          </w:p>
          <w:p w14:paraId="163918F3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MacError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false,</w:t>
            </w:r>
          </w:p>
          <w:p w14:paraId="277EF17A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TypeOfRegistration_Type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RegType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C02AEEF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p_GMM_MobilityInfo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DFDE9F5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p_ReceivedMsg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1051B65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AckSor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true) runs on NR5GC_PTC</w:t>
            </w:r>
          </w:p>
          <w:p w14:paraId="2BF8BECB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/@sic R5s230902 sic@</w:t>
            </w:r>
          </w:p>
          <w:p w14:paraId="00BC4811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ReceivedAsp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225713E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var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AccessStratumRelease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v_AccessStratumRelease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; //WA#WI1342492 WA#6_3_1_1</w:t>
            </w:r>
          </w:p>
          <w:p w14:paraId="017632CB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var O16_Type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UE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E873777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67A009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UE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f_NR5GC_SorRegistration_Step5_13 (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673230A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p_GMM_MobilityInfo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A142DCE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p_ReceivedMsg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32E210A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p_Data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BB63102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p_Header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782F24A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p_RegType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595F58C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p_MacError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); //@sic R5s210236 sic@</w:t>
            </w:r>
          </w:p>
          <w:p w14:paraId="74F9CE94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76F1FD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p_AckSor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242E31E1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1B3C5CB5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5BD48AB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546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/*WA#WI1342492 WA#6_3_1_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1  </w:t>
            </w:r>
            <w:r w:rsidRPr="002546F3">
              <w:rPr>
                <w:rFonts w:ascii="Courier New" w:hAnsi="Courier New" w:cs="Courier New"/>
                <w:b/>
                <w:bCs/>
                <w:color w:val="000000"/>
                <w:highlight w:val="yellow"/>
                <w:lang w:eastAsia="de-DE"/>
              </w:rPr>
              <w:t>COMMENTED</w:t>
            </w:r>
            <w:proofErr w:type="gramEnd"/>
            <w:r w:rsidRPr="002546F3">
              <w:rPr>
                <w:rFonts w:ascii="Courier New" w:hAnsi="Courier New" w:cs="Courier New"/>
                <w:b/>
                <w:bCs/>
                <w:color w:val="000000"/>
                <w:highlight w:val="yellow"/>
                <w:lang w:eastAsia="de-DE"/>
              </w:rPr>
              <w:t xml:space="preserve"> OUT</w:t>
            </w:r>
          </w:p>
          <w:p w14:paraId="7999BBCF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(not match (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ReceivedAsp.Signalling.Nas</w:t>
            </w:r>
            <w:proofErr w:type="spellEnd"/>
            <w:proofErr w:type="gramEnd"/>
            <w:r w:rsidRPr="002546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[0].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Pdu.Msg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cr_NG_REGISTRATION_COMPLETE(cr_NG_SORTransparentContainer(p_Header_UE,v_Mac_UE)))) {</w:t>
            </w:r>
          </w:p>
          <w:p w14:paraId="19C6DF6D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SetVerdictFailOrInconc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2546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__FILE__, __LINE__, "Registration Complete Message Failed");</w:t>
            </w:r>
          </w:p>
          <w:p w14:paraId="7D76095F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34528B3B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*/</w:t>
            </w:r>
          </w:p>
          <w:p w14:paraId="5DB42AE0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//WA#WI1342492 WA#6_3_1_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1 :</w:t>
            </w:r>
            <w:proofErr w:type="gram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Changes start</w:t>
            </w:r>
          </w:p>
          <w:p w14:paraId="63DDC869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AccessStratumRelease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:=</w:t>
            </w:r>
            <w:proofErr w:type="gram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f_NR_MobileInfo_NRCap_Get_AccessStratumRelease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();</w:t>
            </w:r>
          </w:p>
          <w:p w14:paraId="4E5E59B5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if (not match (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ReceivedAsp.Signalling.Nas</w:t>
            </w:r>
            <w:proofErr w:type="spellEnd"/>
            <w:proofErr w:type="gram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[0].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Pdu.Msg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cr_NG_REGISTRATION_COMPLETE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)) {</w:t>
            </w:r>
          </w:p>
          <w:p w14:paraId="14A44E5F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f_NR_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SetVerdictFailOrInconc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__FILE__, __LINE__, "Registration Complete Message Failed");</w:t>
            </w:r>
          </w:p>
          <w:p w14:paraId="7E5F4F46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29713C8C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if 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 not</w:t>
            </w:r>
            <w:proofErr w:type="gram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match (v_ReceivedAsp.Signalling.Nas[0].Pdu.Msg.registration_Complete.sorTransparentContainer.mac ,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v_Mac_UE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)) {</w:t>
            </w:r>
          </w:p>
          <w:p w14:paraId="782C941B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f_NR_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SetVerdictFailOrInconc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__FILE__, __LINE__, "Registration Complete Message Failed");</w:t>
            </w:r>
          </w:p>
          <w:p w14:paraId="613ADA6D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 </w:t>
            </w:r>
          </w:p>
          <w:p w14:paraId="29DA62F0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lastRenderedPageBreak/>
              <w:t xml:space="preserve">    if (not match (v_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ReceivedAsp.Signalling.Nas</w:t>
            </w:r>
            <w:proofErr w:type="gram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[0].Pdu.Msg.registration_Complete.sorTransparentContainer.header.dataType1.msSI, p_Header.dataType1.msSI)) {</w:t>
            </w:r>
          </w:p>
          <w:p w14:paraId="3A1254C6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f_NR_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SetVerdictFailOrInconc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__FILE__, __LINE__, "Registration Complete Message Failed,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msSI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in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sorTransparentContainer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not matching");</w:t>
            </w:r>
          </w:p>
          <w:p w14:paraId="6C4B039F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14D6E6D9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if (not match (v_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ReceivedAsp.Signalling.Nas</w:t>
            </w:r>
            <w:proofErr w:type="gram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[0].Pdu.Msg.registration_Complete.sorTransparentContainer.header.dataType1.msSNPNSI, p_Header.dataType1.msSNPNSI)) {</w:t>
            </w:r>
          </w:p>
          <w:p w14:paraId="1362BE85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f_NR_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SetVerdictFailOrInconc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__FILE__, __LINE__, "Registration Complete Message Failed,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msSNPNSI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in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sorTransparentContainer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not matching");</w:t>
            </w:r>
          </w:p>
          <w:p w14:paraId="4E33A3D2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2E208F46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if (not match (v_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ReceivedAsp.Signalling.Nas</w:t>
            </w:r>
            <w:proofErr w:type="gram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[0].Pdu.Msg.registration_Complete.sorTransparentContainer.header.dataType1.dataType, p_Header.dataType1.dataType)) {</w:t>
            </w:r>
          </w:p>
          <w:p w14:paraId="32253E0E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f_NR_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SetVerdictFailOrInconc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__FILE__, __LINE__, "Registration Complete Message Failed,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dataType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in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sorTransparentContainer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not matching");</w:t>
            </w:r>
          </w:p>
          <w:p w14:paraId="59CA7FD1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489661DF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if (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v_AccessStratumRelease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== rel18) {</w:t>
            </w:r>
          </w:p>
          <w:p w14:paraId="4C3585E5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if (not ispresent(v_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ReceivedAsp.Signalling.Nas</w:t>
            </w:r>
            <w:proofErr w:type="gram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[0].Pdu.Msg.registration_Complete.sorTransparentContainer.header.dataType1.msSSNPNSILS)) {</w:t>
            </w:r>
          </w:p>
          <w:p w14:paraId="3C5E92E2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f_NR_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SetVerdictFailOrInconc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__FILE__, __LINE__, "Registration Complete Message Failed,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msSSNPNSILS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in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sorTransparentContainer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missing");</w:t>
            </w:r>
          </w:p>
          <w:p w14:paraId="1335C923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}</w:t>
            </w:r>
          </w:p>
          <w:p w14:paraId="1171FFCF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5D6F7599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//WA#WI1342492 WA#6_3_1_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1 :</w:t>
            </w:r>
            <w:proofErr w:type="gramEnd"/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Changes stop</w:t>
            </w: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17FF60C7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3B305EE0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f_NR5GC_RRC_Idle_Steps16_20(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p_NR_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CellId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TESTMode_OFF,rrcConnectionRelease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9B49423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2FA3D79C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else{</w:t>
            </w:r>
            <w:proofErr w:type="gramEnd"/>
          </w:p>
          <w:p w14:paraId="3B934DCB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f_NR5GC_RRC_Idle_Steps15_20(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proofErr w:type="gramStart"/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D1C4196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AC149A8" w14:textId="600CCCFD" w:rsidR="00266040" w:rsidRPr="000E7AD7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AE56087" w14:textId="77777777" w:rsidR="00266040" w:rsidRDefault="00266040" w:rsidP="00266040">
      <w:pPr>
        <w:rPr>
          <w:lang w:eastAsia="en-GB"/>
        </w:rPr>
      </w:pPr>
    </w:p>
    <w:p w14:paraId="71E1A786" w14:textId="77777777"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88892" w14:textId="77777777" w:rsidR="00E14B0C" w:rsidRDefault="00E14B0C">
      <w:r>
        <w:separator/>
      </w:r>
    </w:p>
  </w:endnote>
  <w:endnote w:type="continuationSeparator" w:id="0">
    <w:p w14:paraId="72010CD9" w14:textId="77777777" w:rsidR="00E14B0C" w:rsidRDefault="00E14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FA080" w14:textId="77777777" w:rsidR="00C63176" w:rsidRDefault="00C631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860300" w14:textId="77777777" w:rsidR="00C63176" w:rsidRDefault="00C631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FB213" w14:textId="77777777" w:rsidR="00C63176" w:rsidRDefault="00C631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6E29BD" w14:textId="77777777" w:rsidR="00E14B0C" w:rsidRDefault="00E14B0C">
      <w:r>
        <w:separator/>
      </w:r>
    </w:p>
  </w:footnote>
  <w:footnote w:type="continuationSeparator" w:id="0">
    <w:p w14:paraId="6E8D7D23" w14:textId="77777777" w:rsidR="00E14B0C" w:rsidRDefault="00E14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09D331" w14:textId="77777777"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7EA471B" wp14:editId="21B6CB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0FE3A27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EA471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0FE3A27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A6749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AE736A" wp14:editId="4B8EB5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8BC4F5A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E736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8BC4F5A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470E4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CE327EA" wp14:editId="717F0CE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EEE8696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E327E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EEE8696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C1539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21FE6E5" wp14:editId="0CE9B0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5F4B6A6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1FE6E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5F4B6A6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D45B9" w14:textId="77777777"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C1EC894" wp14:editId="4401C0D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75EC1AA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1EC89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75EC1AA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D41D2B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24FC150" wp14:editId="18B7DF4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2563103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4FC15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2563103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36673006">
    <w:abstractNumId w:val="1"/>
  </w:num>
  <w:num w:numId="2" w16cid:durableId="830020483">
    <w:abstractNumId w:val="0"/>
  </w:num>
  <w:num w:numId="3" w16cid:durableId="138733308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16AB1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147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1F23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E7AD7"/>
    <w:rsid w:val="000F0F9C"/>
    <w:rsid w:val="000F101F"/>
    <w:rsid w:val="000F3122"/>
    <w:rsid w:val="000F4C0F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26A55"/>
    <w:rsid w:val="00135459"/>
    <w:rsid w:val="0013583B"/>
    <w:rsid w:val="00135F8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2F5D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595A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6F3"/>
    <w:rsid w:val="00254E96"/>
    <w:rsid w:val="002559FA"/>
    <w:rsid w:val="00256302"/>
    <w:rsid w:val="0026004D"/>
    <w:rsid w:val="002622E0"/>
    <w:rsid w:val="002640DD"/>
    <w:rsid w:val="00265539"/>
    <w:rsid w:val="00266040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129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39BC"/>
    <w:rsid w:val="002C4A21"/>
    <w:rsid w:val="002C4A26"/>
    <w:rsid w:val="002C4CC8"/>
    <w:rsid w:val="002C55E9"/>
    <w:rsid w:val="002D0164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7B"/>
    <w:rsid w:val="003143DA"/>
    <w:rsid w:val="003220BE"/>
    <w:rsid w:val="00325933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96FA2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29B5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917"/>
    <w:rsid w:val="00546F7D"/>
    <w:rsid w:val="00547111"/>
    <w:rsid w:val="00547A09"/>
    <w:rsid w:val="00547CAE"/>
    <w:rsid w:val="00550693"/>
    <w:rsid w:val="00550859"/>
    <w:rsid w:val="00551EAD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366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B6CB7"/>
    <w:rsid w:val="005C09C4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4F0E"/>
    <w:rsid w:val="005F6E82"/>
    <w:rsid w:val="0060014C"/>
    <w:rsid w:val="00600608"/>
    <w:rsid w:val="006022D5"/>
    <w:rsid w:val="00602A22"/>
    <w:rsid w:val="006039DF"/>
    <w:rsid w:val="0060593B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5E8"/>
    <w:rsid w:val="00633813"/>
    <w:rsid w:val="00633F3C"/>
    <w:rsid w:val="00634C17"/>
    <w:rsid w:val="00635C3A"/>
    <w:rsid w:val="0064033A"/>
    <w:rsid w:val="006414BF"/>
    <w:rsid w:val="00641AA9"/>
    <w:rsid w:val="00642A9D"/>
    <w:rsid w:val="00643EDC"/>
    <w:rsid w:val="00644A34"/>
    <w:rsid w:val="00646287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15FD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35A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6FE1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61E"/>
    <w:rsid w:val="00780D4E"/>
    <w:rsid w:val="00783BE8"/>
    <w:rsid w:val="00787C24"/>
    <w:rsid w:val="00792342"/>
    <w:rsid w:val="00793FBC"/>
    <w:rsid w:val="007960A3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69F6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6584D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809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7E2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CDA"/>
    <w:rsid w:val="00905D0D"/>
    <w:rsid w:val="00906206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74A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3DBF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152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9F7DAC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50A5"/>
    <w:rsid w:val="00A55762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3CFD"/>
    <w:rsid w:val="00B44CAB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18FF"/>
    <w:rsid w:val="00B6351C"/>
    <w:rsid w:val="00B6459A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31DC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10E0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2625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3176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FBD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1F26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A5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584D"/>
    <w:rsid w:val="00D66520"/>
    <w:rsid w:val="00D718D9"/>
    <w:rsid w:val="00D743EC"/>
    <w:rsid w:val="00D747CA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A7B5D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2BFD"/>
    <w:rsid w:val="00E13F3D"/>
    <w:rsid w:val="00E14B0C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21F5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3909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138"/>
    <w:rsid w:val="00F74751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A31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0C72092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69F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customStyle="1" w:styleId="ui-provider">
    <w:name w:val="ui-provider"/>
    <w:basedOn w:val="DefaultParagraphFont"/>
    <w:rsid w:val="008E67E2"/>
  </w:style>
  <w:style w:type="character" w:customStyle="1" w:styleId="B1Char1">
    <w:name w:val="B1 Char1"/>
    <w:link w:val="B1"/>
    <w:locked/>
    <w:rsid w:val="0054691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AE08D-1088-412A-BC42-A4216B319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2804</Words>
  <Characters>15985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18752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36</cp:revision>
  <cp:lastPrinted>1900-01-01T00:00:00Z</cp:lastPrinted>
  <dcterms:created xsi:type="dcterms:W3CDTF">2024-09-23T07:28:00Z</dcterms:created>
  <dcterms:modified xsi:type="dcterms:W3CDTF">2024-10-13T20:53:00Z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