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B5B314" w14:textId="77777777" w:rsidR="00C63176" w:rsidRDefault="00C63176" w:rsidP="00C63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R5s240636</w:t>
        </w:r>
      </w:fldSimple>
    </w:p>
    <w:p w14:paraId="66A3E9D8" w14:textId="77777777" w:rsidR="00C63176" w:rsidRDefault="00C63176" w:rsidP="00C6317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3176" w14:paraId="23DA36DC" w14:textId="77777777" w:rsidTr="007A52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ECAB" w14:textId="77777777" w:rsidR="00C63176" w:rsidRDefault="00C63176" w:rsidP="007A52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63176" w14:paraId="51D67FB6" w14:textId="77777777" w:rsidTr="007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776E7E" w14:textId="77777777" w:rsidR="00C63176" w:rsidRDefault="00C63176" w:rsidP="007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3176" w14:paraId="4A7A6EF6" w14:textId="77777777" w:rsidTr="007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E3BD7" w14:textId="77777777" w:rsidR="00C63176" w:rsidRDefault="00C63176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76" w14:paraId="70672CB6" w14:textId="77777777" w:rsidTr="007A527A">
        <w:tc>
          <w:tcPr>
            <w:tcW w:w="142" w:type="dxa"/>
            <w:tcBorders>
              <w:left w:val="single" w:sz="4" w:space="0" w:color="auto"/>
            </w:tcBorders>
          </w:tcPr>
          <w:p w14:paraId="55FFB4A0" w14:textId="77777777" w:rsidR="00C63176" w:rsidRDefault="00C63176" w:rsidP="007A52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C12F1F" w14:textId="77777777" w:rsidR="00C63176" w:rsidRPr="00410371" w:rsidRDefault="00C63176" w:rsidP="007A52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7399FAB" w14:textId="77777777" w:rsidR="00C63176" w:rsidRDefault="00C63176" w:rsidP="007A5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F09B5" w14:textId="77777777" w:rsidR="00C63176" w:rsidRPr="00410371" w:rsidRDefault="00C63176" w:rsidP="007A527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3564</w:t>
              </w:r>
            </w:fldSimple>
          </w:p>
        </w:tc>
        <w:tc>
          <w:tcPr>
            <w:tcW w:w="709" w:type="dxa"/>
          </w:tcPr>
          <w:p w14:paraId="7E14537F" w14:textId="77777777" w:rsidR="00C63176" w:rsidRDefault="00C63176" w:rsidP="007A52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41ACE" w14:textId="77777777" w:rsidR="00C63176" w:rsidRPr="00410371" w:rsidRDefault="00C63176" w:rsidP="007A52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1551CA" w14:textId="77777777" w:rsidR="00C63176" w:rsidRDefault="00C63176" w:rsidP="007A52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EF7D15" w14:textId="77777777" w:rsidR="00C63176" w:rsidRPr="00410371" w:rsidRDefault="00C63176" w:rsidP="007A5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E9281" w14:textId="77777777" w:rsidR="00C63176" w:rsidRDefault="00C63176" w:rsidP="007A527A">
            <w:pPr>
              <w:pStyle w:val="CRCoverPage"/>
              <w:spacing w:after="0"/>
              <w:rPr>
                <w:noProof/>
              </w:rPr>
            </w:pPr>
          </w:p>
        </w:tc>
      </w:tr>
      <w:tr w:rsidR="00C63176" w14:paraId="3206C7D9" w14:textId="77777777" w:rsidTr="007A5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B37C1" w14:textId="77777777" w:rsidR="00C63176" w:rsidRDefault="00C63176" w:rsidP="007A527A">
            <w:pPr>
              <w:pStyle w:val="CRCoverPage"/>
              <w:spacing w:after="0"/>
              <w:rPr>
                <w:noProof/>
              </w:rPr>
            </w:pPr>
          </w:p>
        </w:tc>
      </w:tr>
      <w:tr w:rsidR="00C63176" w14:paraId="74F03E64" w14:textId="77777777" w:rsidTr="007A52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2D966A" w14:textId="77777777" w:rsidR="00C63176" w:rsidRPr="00F25D98" w:rsidRDefault="00C63176" w:rsidP="007A52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3176" w14:paraId="09C767DA" w14:textId="77777777" w:rsidTr="007A527A">
        <w:tc>
          <w:tcPr>
            <w:tcW w:w="9641" w:type="dxa"/>
            <w:gridSpan w:val="9"/>
          </w:tcPr>
          <w:p w14:paraId="3F967305" w14:textId="77777777" w:rsidR="00C63176" w:rsidRDefault="00C63176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E7D24A" w14:textId="77777777" w:rsidR="00C63176" w:rsidRDefault="00C63176" w:rsidP="00C631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3176" w14:paraId="4820C7E7" w14:textId="77777777" w:rsidTr="007A527A">
        <w:tc>
          <w:tcPr>
            <w:tcW w:w="2835" w:type="dxa"/>
          </w:tcPr>
          <w:p w14:paraId="757B2E48" w14:textId="77777777" w:rsidR="00C63176" w:rsidRDefault="00C63176" w:rsidP="007A52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AB725A" w14:textId="77777777" w:rsidR="00C63176" w:rsidRDefault="00C63176" w:rsidP="007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E9346" w14:textId="77777777" w:rsidR="00C63176" w:rsidRDefault="00C63176" w:rsidP="007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74E78E" w14:textId="77777777" w:rsidR="00C63176" w:rsidRDefault="00C63176" w:rsidP="007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E407A1" w14:textId="77777777" w:rsidR="00C63176" w:rsidRDefault="00C63176" w:rsidP="007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058B8D" w14:textId="77777777" w:rsidR="00C63176" w:rsidRDefault="00C63176" w:rsidP="007A5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C74E74" w14:textId="77777777" w:rsidR="00C63176" w:rsidRDefault="00C63176" w:rsidP="007A5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994C0" w14:textId="77777777" w:rsidR="00C63176" w:rsidRDefault="00C63176" w:rsidP="007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6C7712" w14:textId="77777777" w:rsidR="00C63176" w:rsidRDefault="00C63176" w:rsidP="007A52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A1C502" w14:textId="77777777" w:rsidR="00C63176" w:rsidRDefault="00C63176" w:rsidP="00C631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3176" w14:paraId="529E19EA" w14:textId="77777777" w:rsidTr="007A527A">
        <w:tc>
          <w:tcPr>
            <w:tcW w:w="9640" w:type="dxa"/>
            <w:gridSpan w:val="11"/>
          </w:tcPr>
          <w:p w14:paraId="550F9A45" w14:textId="77777777" w:rsidR="00C63176" w:rsidRDefault="00C63176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76" w14:paraId="17FB91CD" w14:textId="77777777" w:rsidTr="007A52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4FF7A" w14:textId="77777777" w:rsidR="00C63176" w:rsidRDefault="00C63176" w:rsidP="007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99A26" w14:textId="77777777" w:rsidR="00C63176" w:rsidRDefault="00C63176" w:rsidP="007A5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6.3.1.2</w:t>
              </w:r>
            </w:fldSimple>
          </w:p>
        </w:tc>
      </w:tr>
      <w:tr w:rsidR="00C63176" w14:paraId="0A6EDE5F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291531D4" w14:textId="77777777" w:rsidR="00C63176" w:rsidRDefault="00C63176" w:rsidP="007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254904" w14:textId="77777777" w:rsidR="00C63176" w:rsidRDefault="00C63176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76" w14:paraId="70FF46E8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5A5593AA" w14:textId="77777777" w:rsidR="00C63176" w:rsidRDefault="00C63176" w:rsidP="007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0EC098" w14:textId="77777777" w:rsidR="00C63176" w:rsidRDefault="00C63176" w:rsidP="007A5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63176" w14:paraId="43546200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0C501B42" w14:textId="77777777" w:rsidR="00C63176" w:rsidRDefault="00C63176" w:rsidP="007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278E2" w14:textId="6EFF9E23" w:rsidR="00C63176" w:rsidRDefault="00C63176" w:rsidP="007A527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63176" w14:paraId="4FC1942C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1740630F" w14:textId="77777777" w:rsidR="00C63176" w:rsidRDefault="00C63176" w:rsidP="007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4EDC0" w14:textId="77777777" w:rsidR="00C63176" w:rsidRDefault="00C63176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76" w14:paraId="6CC6F3EC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505E4961" w14:textId="77777777" w:rsidR="00C63176" w:rsidRDefault="00C63176" w:rsidP="007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31EF92" w14:textId="77777777" w:rsidR="00C63176" w:rsidRDefault="00C63176" w:rsidP="007A5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C08C02" w14:textId="77777777" w:rsidR="00C63176" w:rsidRDefault="00C63176" w:rsidP="007A52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7E5A5" w14:textId="77777777" w:rsidR="00C63176" w:rsidRDefault="00C63176" w:rsidP="007A5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1B844" w14:textId="77777777" w:rsidR="00C63176" w:rsidRDefault="00C63176" w:rsidP="007A5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2024-10-13</w:t>
              </w:r>
            </w:fldSimple>
          </w:p>
        </w:tc>
      </w:tr>
      <w:tr w:rsidR="00C63176" w14:paraId="7196EA64" w14:textId="77777777" w:rsidTr="007A527A">
        <w:tc>
          <w:tcPr>
            <w:tcW w:w="1843" w:type="dxa"/>
            <w:tcBorders>
              <w:left w:val="single" w:sz="4" w:space="0" w:color="auto"/>
            </w:tcBorders>
          </w:tcPr>
          <w:p w14:paraId="2788A22B" w14:textId="77777777" w:rsidR="00C63176" w:rsidRDefault="00C63176" w:rsidP="007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C201CB" w14:textId="77777777" w:rsidR="00C63176" w:rsidRDefault="00C63176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CBAF1A" w14:textId="77777777" w:rsidR="00C63176" w:rsidRDefault="00C63176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93090" w14:textId="77777777" w:rsidR="00C63176" w:rsidRDefault="00C63176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90664" w14:textId="77777777" w:rsidR="00C63176" w:rsidRDefault="00C63176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76" w14:paraId="0EABDA0E" w14:textId="77777777" w:rsidTr="007A52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AAE3C8" w14:textId="77777777" w:rsidR="00C63176" w:rsidRDefault="00C63176" w:rsidP="007A5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F14766" w14:textId="77777777" w:rsidR="00C63176" w:rsidRDefault="00C63176" w:rsidP="007A52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CE26F" w14:textId="77777777" w:rsidR="00C63176" w:rsidRDefault="00C63176" w:rsidP="007A52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976FA7" w14:textId="77777777" w:rsidR="00C63176" w:rsidRDefault="00C63176" w:rsidP="007A52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A31D67" w14:textId="77777777" w:rsidR="00C63176" w:rsidRDefault="00C63176" w:rsidP="007A5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63176" w14:paraId="2383AC45" w14:textId="77777777" w:rsidTr="007A52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8F232" w14:textId="77777777" w:rsidR="00C63176" w:rsidRDefault="00C63176" w:rsidP="007A5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D06153" w14:textId="77777777" w:rsidR="00C63176" w:rsidRDefault="00C63176" w:rsidP="007A52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327C0E" w14:textId="77777777" w:rsidR="00C63176" w:rsidRDefault="00C63176" w:rsidP="007A52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CDE2D5" w14:textId="77777777" w:rsidR="00C63176" w:rsidRPr="007C2097" w:rsidRDefault="00C63176" w:rsidP="007A52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63176" w14:paraId="66974DD0" w14:textId="77777777" w:rsidTr="007A527A">
        <w:tc>
          <w:tcPr>
            <w:tcW w:w="1843" w:type="dxa"/>
          </w:tcPr>
          <w:p w14:paraId="0D7490F6" w14:textId="77777777" w:rsidR="00C63176" w:rsidRDefault="00C63176" w:rsidP="007A5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E9E231" w14:textId="77777777" w:rsidR="00C63176" w:rsidRDefault="00C63176" w:rsidP="007A5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76" w14:paraId="720AEBAE" w14:textId="77777777" w:rsidTr="007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910080" w14:textId="77777777" w:rsidR="00C63176" w:rsidRDefault="00C63176" w:rsidP="00C6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24775" w14:textId="77777777" w:rsidR="00C63176" w:rsidRDefault="00C63176" w:rsidP="00C6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26A55">
              <w:rPr>
                <w:noProof/>
              </w:rPr>
              <w:t>fl_TC_6_3_1_2_TestBody</w:t>
            </w:r>
            <w:r>
              <w:rPr>
                <w:noProof/>
              </w:rPr>
              <w:t xml:space="preserve"> following is implemented:</w:t>
            </w:r>
          </w:p>
          <w:p w14:paraId="457C373C" w14:textId="77777777" w:rsidR="00C63176" w:rsidRDefault="00C63176" w:rsidP="00C63176">
            <w:pPr>
              <w:pStyle w:val="CRCoverPage"/>
              <w:spacing w:after="0"/>
              <w:rPr>
                <w:noProof/>
              </w:rPr>
            </w:pPr>
          </w:p>
          <w:p w14:paraId="495FC9A5" w14:textId="77777777" w:rsidR="00C63176" w:rsidRDefault="00C63176" w:rsidP="00C6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var template PLMN_AccessTechList v_PLMNAccessTech := {cs_SOR_PLMN_AccessTech (v_PlmnID_2, v_AccessTechId),</w:t>
            </w:r>
          </w:p>
          <w:p w14:paraId="7AC79867" w14:textId="77777777" w:rsidR="00C63176" w:rsidRDefault="00C63176" w:rsidP="00C6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cs_SOR_PLMN_AccessTech (v_PlmnID_13, v_AccessTechId),</w:t>
            </w:r>
          </w:p>
          <w:p w14:paraId="562EA2F9" w14:textId="77777777" w:rsidR="00C63176" w:rsidRDefault="00C63176" w:rsidP="00C6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cs_SOR_PLMN_AccessTech (v_PlmnID_14, v_AccessTechId)};</w:t>
            </w:r>
          </w:p>
          <w:p w14:paraId="562F1887" w14:textId="77777777" w:rsidR="00C63176" w:rsidRDefault="00C63176" w:rsidP="00C6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var octetstring v_Data := bit2oct(</w:t>
            </w:r>
            <w:r w:rsidRPr="00126A55">
              <w:rPr>
                <w:noProof/>
                <w:highlight w:val="yellow"/>
              </w:rPr>
              <w:t>encvalue(v_PLMNAccessTech)</w:t>
            </w:r>
            <w:r>
              <w:rPr>
                <w:noProof/>
              </w:rPr>
              <w:t>);//v_PlmnID_2 &amp; v_AccessTechId &amp; v_PlmnID_13 &amp; v_AccessTechId &amp; v_PlmnID_14 &amp; v_AccessTechId;</w:t>
            </w:r>
          </w:p>
          <w:p w14:paraId="67CCC65C" w14:textId="77777777" w:rsidR="00C63176" w:rsidRDefault="00C63176" w:rsidP="00C63176">
            <w:pPr>
              <w:pStyle w:val="CRCoverPage"/>
              <w:spacing w:after="0"/>
              <w:rPr>
                <w:noProof/>
              </w:rPr>
            </w:pPr>
          </w:p>
          <w:p w14:paraId="35E2B707" w14:textId="77777777" w:rsidR="00C63176" w:rsidRDefault="00C63176" w:rsidP="00C6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TTCN-3 specification ES 201 873-1 cl C.5.1 the encvalue encodes a value or a template into a bitstring.</w:t>
            </w:r>
          </w:p>
          <w:p w14:paraId="559447D5" w14:textId="77777777" w:rsidR="00C63176" w:rsidRDefault="00C63176" w:rsidP="00C63176">
            <w:pPr>
              <w:pStyle w:val="CRCoverPage"/>
              <w:spacing w:after="0"/>
              <w:rPr>
                <w:noProof/>
              </w:rPr>
            </w:pPr>
          </w:p>
          <w:p w14:paraId="34948A60" w14:textId="77777777" w:rsidR="00C63176" w:rsidRDefault="00C63176" w:rsidP="00C6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126A55">
              <w:rPr>
                <w:noProof/>
                <w:highlight w:val="yellow"/>
              </w:rPr>
              <w:t>highlighted</w:t>
            </w:r>
            <w:r>
              <w:rPr>
                <w:noProof/>
              </w:rPr>
              <w:t xml:space="preserve"> code causes a runtime error because the function encvalue is being used on a list.</w:t>
            </w:r>
          </w:p>
          <w:p w14:paraId="418D501A" w14:textId="77777777" w:rsidR="00C63176" w:rsidRDefault="00C63176" w:rsidP="00C63176">
            <w:pPr>
              <w:pStyle w:val="CRCoverPage"/>
              <w:spacing w:after="0"/>
              <w:rPr>
                <w:noProof/>
              </w:rPr>
            </w:pPr>
          </w:p>
          <w:p w14:paraId="36CD0378" w14:textId="6546DD5E" w:rsidR="00C63176" w:rsidRDefault="00C63176" w:rsidP="00C6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needs to be addressed. </w:t>
            </w:r>
          </w:p>
        </w:tc>
      </w:tr>
      <w:tr w:rsidR="00C63176" w14:paraId="0B9C6FBE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0714B" w14:textId="77777777" w:rsidR="00C63176" w:rsidRDefault="00C63176" w:rsidP="00C6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7001F" w14:textId="77777777" w:rsidR="00C63176" w:rsidRDefault="00C63176" w:rsidP="00C6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76" w14:paraId="29D9CD8B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794A2" w14:textId="77777777" w:rsidR="00C63176" w:rsidRDefault="00C63176" w:rsidP="00C6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A75CE0" w14:textId="77777777" w:rsidR="00C63176" w:rsidRDefault="00C63176" w:rsidP="00C6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126A55">
              <w:rPr>
                <w:noProof/>
              </w:rPr>
              <w:t>fl_TC_6_3_1_2_TestBody</w:t>
            </w:r>
            <w:r>
              <w:rPr>
                <w:noProof/>
              </w:rPr>
              <w:t>.</w:t>
            </w:r>
          </w:p>
          <w:p w14:paraId="058DBEB5" w14:textId="31A2F5A3" w:rsidR="00C63176" w:rsidRDefault="00C63176" w:rsidP="00C6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changes.</w:t>
            </w:r>
          </w:p>
        </w:tc>
      </w:tr>
      <w:tr w:rsidR="00C63176" w14:paraId="2644B21F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F1248" w14:textId="77777777" w:rsidR="00C63176" w:rsidRDefault="00C63176" w:rsidP="00C6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D2442" w14:textId="77777777" w:rsidR="00C63176" w:rsidRDefault="00C63176" w:rsidP="00C6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76" w14:paraId="219B16EA" w14:textId="77777777" w:rsidTr="007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72274E" w14:textId="77777777" w:rsidR="00C63176" w:rsidRDefault="00C63176" w:rsidP="00C6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A9F39" w14:textId="53B63625" w:rsidR="00C63176" w:rsidRDefault="00C63176" w:rsidP="00C6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C63176" w14:paraId="0150D453" w14:textId="77777777" w:rsidTr="007A527A">
        <w:tc>
          <w:tcPr>
            <w:tcW w:w="2694" w:type="dxa"/>
            <w:gridSpan w:val="2"/>
          </w:tcPr>
          <w:p w14:paraId="55CAD43E" w14:textId="77777777" w:rsidR="00C63176" w:rsidRDefault="00C63176" w:rsidP="00C6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3D2211" w14:textId="77777777" w:rsidR="00C63176" w:rsidRDefault="00C63176" w:rsidP="00C6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76" w14:paraId="63D90E21" w14:textId="77777777" w:rsidTr="007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EE2815" w14:textId="77777777" w:rsidR="00C63176" w:rsidRDefault="00C63176" w:rsidP="00C6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5C63" w14:textId="104811AB" w:rsidR="00C63176" w:rsidRDefault="00C63176" w:rsidP="00C6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6.3.1.2.NR5GC</w:t>
            </w:r>
          </w:p>
        </w:tc>
      </w:tr>
      <w:tr w:rsidR="00C63176" w14:paraId="600519AF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E71D" w14:textId="77777777" w:rsidR="00C63176" w:rsidRDefault="00C63176" w:rsidP="00C63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1FA89" w14:textId="77777777" w:rsidR="00C63176" w:rsidRDefault="00C63176" w:rsidP="00C63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76" w14:paraId="0C441D0B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72617" w14:textId="77777777" w:rsidR="00C63176" w:rsidRDefault="00C63176" w:rsidP="00C6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D2031" w14:textId="77777777" w:rsidR="00C63176" w:rsidRDefault="00C63176" w:rsidP="00C6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8B77E" w14:textId="77777777" w:rsidR="00C63176" w:rsidRDefault="00C63176" w:rsidP="00C6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741F63" w14:textId="77777777" w:rsidR="00C63176" w:rsidRDefault="00C63176" w:rsidP="00C631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E4DECC" w14:textId="77777777" w:rsidR="00C63176" w:rsidRDefault="00C63176" w:rsidP="00C631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3176" w14:paraId="4C4C4FD6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AD5CF" w14:textId="77777777" w:rsidR="00C63176" w:rsidRDefault="00C63176" w:rsidP="00C6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9437D" w14:textId="77777777" w:rsidR="00C63176" w:rsidRDefault="00C63176" w:rsidP="00C6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ECB5B" w14:textId="2AA8E46E" w:rsidR="00C63176" w:rsidRDefault="00C63176" w:rsidP="00C6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FC3DB2" w14:textId="77777777" w:rsidR="00C63176" w:rsidRDefault="00C63176" w:rsidP="00C631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7B51F" w14:textId="5F62904F" w:rsidR="00C63176" w:rsidRDefault="00C63176" w:rsidP="00C631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3176" w14:paraId="58484E20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F9C09" w14:textId="77777777" w:rsidR="00C63176" w:rsidRDefault="00C63176" w:rsidP="00C631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31D032" w14:textId="77777777" w:rsidR="00C63176" w:rsidRDefault="00C63176" w:rsidP="00C6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D0095" w14:textId="2C502515" w:rsidR="00C63176" w:rsidRDefault="00C63176" w:rsidP="00C6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C159F" w14:textId="77777777" w:rsidR="00C63176" w:rsidRDefault="00C63176" w:rsidP="00C6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361ECD" w14:textId="6347209B" w:rsidR="00C63176" w:rsidRDefault="00C63176" w:rsidP="00C631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3176" w14:paraId="2DDB9AFE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A0F8B" w14:textId="77777777" w:rsidR="00C63176" w:rsidRDefault="00C63176" w:rsidP="00C631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3333D" w14:textId="77777777" w:rsidR="00C63176" w:rsidRDefault="00C63176" w:rsidP="00C6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1B301" w14:textId="19AB574B" w:rsidR="00C63176" w:rsidRDefault="00C63176" w:rsidP="00C63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2D1356" w14:textId="77777777" w:rsidR="00C63176" w:rsidRDefault="00C63176" w:rsidP="00C631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BD29D" w14:textId="3ABAC874" w:rsidR="00C63176" w:rsidRDefault="00C63176" w:rsidP="00C631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3176" w14:paraId="746426FC" w14:textId="77777777" w:rsidTr="007A5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5C076" w14:textId="77777777" w:rsidR="00C63176" w:rsidRDefault="00C63176" w:rsidP="00C63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565EE" w14:textId="77777777" w:rsidR="00C63176" w:rsidRDefault="00C63176" w:rsidP="00C63176">
            <w:pPr>
              <w:pStyle w:val="CRCoverPage"/>
              <w:spacing w:after="0"/>
              <w:rPr>
                <w:noProof/>
              </w:rPr>
            </w:pPr>
          </w:p>
        </w:tc>
      </w:tr>
      <w:tr w:rsidR="00C63176" w14:paraId="7A50773E" w14:textId="77777777" w:rsidTr="007A5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89559" w14:textId="77777777" w:rsidR="00C63176" w:rsidRDefault="00C63176" w:rsidP="00C6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63E4A" w14:textId="77777777" w:rsidR="00C63176" w:rsidRDefault="00C63176" w:rsidP="00C631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3176" w:rsidRPr="008863B9" w14:paraId="34142694" w14:textId="77777777" w:rsidTr="007A52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B87F8" w14:textId="77777777" w:rsidR="00C63176" w:rsidRPr="008863B9" w:rsidRDefault="00C63176" w:rsidP="00C6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9C3E6F" w14:textId="77777777" w:rsidR="00C63176" w:rsidRPr="008863B9" w:rsidRDefault="00C63176" w:rsidP="00C631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3176" w14:paraId="6E06C2DA" w14:textId="77777777" w:rsidTr="007A5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8D828" w14:textId="77777777" w:rsidR="00C63176" w:rsidRDefault="00C63176" w:rsidP="00C6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92895" w14:textId="77777777" w:rsidR="00C63176" w:rsidRDefault="00C63176" w:rsidP="00C631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E3C44B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45EE3FB2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7052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7944035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2CA05AA8" w14:textId="07653F3E" w:rsidR="00CE1F26" w:rsidRDefault="0044648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CE1F26" w:rsidRPr="00712C9A">
        <w:rPr>
          <w:rFonts w:ascii="Arial" w:hAnsi="Arial" w:cs="Arial"/>
          <w:iCs/>
        </w:rPr>
        <w:t>Table of Contents</w:t>
      </w:r>
      <w:r w:rsidR="00CE1F26">
        <w:tab/>
      </w:r>
      <w:r w:rsidR="00CE1F26">
        <w:fldChar w:fldCharType="begin"/>
      </w:r>
      <w:r w:rsidR="00CE1F26">
        <w:instrText xml:space="preserve"> PAGEREF _Toc179440350 \h </w:instrText>
      </w:r>
      <w:r w:rsidR="00CE1F26">
        <w:fldChar w:fldCharType="separate"/>
      </w:r>
      <w:r w:rsidR="00CE1F26">
        <w:t>3</w:t>
      </w:r>
      <w:r w:rsidR="00CE1F26">
        <w:fldChar w:fldCharType="end"/>
      </w:r>
    </w:p>
    <w:p w14:paraId="1EC2BB0C" w14:textId="3CCBC055" w:rsidR="00CE1F26" w:rsidRDefault="00CE1F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C9A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C9A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_Toc179440351 \h </w:instrText>
      </w:r>
      <w:r>
        <w:fldChar w:fldCharType="separate"/>
      </w:r>
      <w:r>
        <w:t>4</w:t>
      </w:r>
      <w:r>
        <w:fldChar w:fldCharType="end"/>
      </w:r>
    </w:p>
    <w:p w14:paraId="2F8E70EF" w14:textId="75E34A8C" w:rsidR="00CE1F26" w:rsidRDefault="00CE1F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C9A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C9A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_Toc179440352 \h </w:instrText>
      </w:r>
      <w:r>
        <w:fldChar w:fldCharType="separate"/>
      </w:r>
      <w:r>
        <w:t>4</w:t>
      </w:r>
      <w:r>
        <w:fldChar w:fldCharType="end"/>
      </w:r>
    </w:p>
    <w:p w14:paraId="068F55CC" w14:textId="1316F538" w:rsidR="00CE1F26" w:rsidRDefault="00CE1F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C9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C9A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_Toc179440353 \h </w:instrText>
      </w:r>
      <w:r>
        <w:fldChar w:fldCharType="separate"/>
      </w:r>
      <w:r>
        <w:t>4</w:t>
      </w:r>
      <w:r>
        <w:fldChar w:fldCharType="end"/>
      </w:r>
    </w:p>
    <w:p w14:paraId="133625EB" w14:textId="43DB25D6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1F5973E7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79440351"/>
      <w:r w:rsidRPr="00D268E5">
        <w:rPr>
          <w:rFonts w:cs="Arial"/>
        </w:rPr>
        <w:lastRenderedPageBreak/>
        <w:t>Overview</w:t>
      </w:r>
      <w:bookmarkEnd w:id="2"/>
      <w:bookmarkEnd w:id="3"/>
    </w:p>
    <w:p w14:paraId="45C01BFE" w14:textId="14B25FF5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 xml:space="preserve">This document lists all the essential changes needed to correct problems in the </w:t>
      </w:r>
      <w:r w:rsidR="00016AB1" w:rsidRPr="004F2142">
        <w:rPr>
          <w:rFonts w:cs="Arial"/>
        </w:rPr>
        <w:t xml:space="preserve">iwd-TTCN3-B2024-06_D24wk37 </w:t>
      </w:r>
      <w:r w:rsidRPr="0072258E">
        <w:rPr>
          <w:rFonts w:cs="Arial"/>
          <w:sz w:val="24"/>
          <w:lang w:eastAsia="ja-JP"/>
        </w:rPr>
        <w:t>related to the title of this CR.</w:t>
      </w:r>
    </w:p>
    <w:p w14:paraId="75FEA627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45391FED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3B8AA762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51441DBD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</w:p>
    <w:p w14:paraId="3D35ABE9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79440352"/>
      <w:r w:rsidRPr="00D268E5">
        <w:rPr>
          <w:rFonts w:cs="Arial"/>
        </w:rPr>
        <w:t>Corrections required</w:t>
      </w:r>
      <w:bookmarkEnd w:id="4"/>
      <w:bookmarkEnd w:id="5"/>
      <w:bookmarkEnd w:id="6"/>
    </w:p>
    <w:p w14:paraId="4F10D1BA" w14:textId="1CE274DB" w:rsidR="00F84478" w:rsidRPr="008974E7" w:rsidRDefault="0078061E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9440353"/>
      <w:bookmarkStart w:id="8" w:name="_Toc122434493"/>
      <w:bookmarkStart w:id="9" w:name="_Toc295288970"/>
      <w:bookmarkStart w:id="10" w:name="_Toc325725665"/>
      <w:r>
        <w:rPr>
          <w:rFonts w:cs="Arial"/>
          <w:b/>
          <w:color w:val="000000"/>
          <w:lang w:eastAsia="en-GB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54C84CF7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9C5E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AD25" w14:textId="526ED15D" w:rsidR="00F84478" w:rsidRPr="005E2E04" w:rsidRDefault="00EB390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EB3909">
              <w:rPr>
                <w:noProof/>
              </w:rPr>
              <w:t>fl_TC_6_3_1_2_TestBody</w:t>
            </w:r>
          </w:p>
        </w:tc>
      </w:tr>
      <w:tr w:rsidR="00C32625" w:rsidRPr="00D268E5" w14:paraId="47DD86EF" w14:textId="77777777" w:rsidTr="00E521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888F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6C45" w14:textId="77777777" w:rsidR="00EB3909" w:rsidRDefault="00EB3909" w:rsidP="00EB3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26A55">
              <w:rPr>
                <w:noProof/>
              </w:rPr>
              <w:t>fl_TC_6_3_1_2_TestBody</w:t>
            </w:r>
            <w:r>
              <w:rPr>
                <w:noProof/>
              </w:rPr>
              <w:t xml:space="preserve"> following is implemented:</w:t>
            </w:r>
          </w:p>
          <w:p w14:paraId="14674F50" w14:textId="77777777" w:rsidR="00EB3909" w:rsidRDefault="00EB3909" w:rsidP="00EB3909">
            <w:pPr>
              <w:pStyle w:val="CRCoverPage"/>
              <w:spacing w:after="0"/>
              <w:rPr>
                <w:noProof/>
              </w:rPr>
            </w:pPr>
          </w:p>
          <w:p w14:paraId="5A5A6509" w14:textId="77777777" w:rsidR="00EB3909" w:rsidRDefault="00EB3909" w:rsidP="00EB3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var template PLMN_AccessTechList v_PLMNAccessTech := {cs_SOR_PLMN_AccessTech (v_PlmnID_2, v_AccessTechId),</w:t>
            </w:r>
          </w:p>
          <w:p w14:paraId="58E2F438" w14:textId="77777777" w:rsidR="00EB3909" w:rsidRDefault="00EB3909" w:rsidP="00EB3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cs_SOR_PLMN_AccessTech (v_PlmnID_13, v_AccessTechId),</w:t>
            </w:r>
          </w:p>
          <w:p w14:paraId="15BFDC0B" w14:textId="77777777" w:rsidR="00EB3909" w:rsidRDefault="00EB3909" w:rsidP="00EB3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cs_SOR_PLMN_AccessTech (v_PlmnID_14, v_AccessTechId)};</w:t>
            </w:r>
          </w:p>
          <w:p w14:paraId="7C694159" w14:textId="77777777" w:rsidR="00EB3909" w:rsidRDefault="00EB3909" w:rsidP="00EB3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var octetstring v_Data := bit2oct(</w:t>
            </w:r>
            <w:r w:rsidRPr="00126A55">
              <w:rPr>
                <w:noProof/>
                <w:highlight w:val="yellow"/>
              </w:rPr>
              <w:t>encvalue(v_PLMNAccessTech)</w:t>
            </w:r>
            <w:r>
              <w:rPr>
                <w:noProof/>
              </w:rPr>
              <w:t>);//v_PlmnID_2 &amp; v_AccessTechId &amp; v_PlmnID_13 &amp; v_AccessTechId &amp; v_PlmnID_14 &amp; v_AccessTechId;</w:t>
            </w:r>
          </w:p>
          <w:p w14:paraId="6CFCEBBD" w14:textId="77777777" w:rsidR="00EB3909" w:rsidRDefault="00EB3909" w:rsidP="00EB3909">
            <w:pPr>
              <w:pStyle w:val="CRCoverPage"/>
              <w:spacing w:after="0"/>
              <w:rPr>
                <w:noProof/>
              </w:rPr>
            </w:pPr>
          </w:p>
          <w:p w14:paraId="3DECADF7" w14:textId="77777777" w:rsidR="00EB3909" w:rsidRDefault="00EB3909" w:rsidP="00EB3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TTCN-3 specification ES 201 873-1 cl C.5.1 the encvalue encodes a value or a template into a bitstring.</w:t>
            </w:r>
          </w:p>
          <w:p w14:paraId="3BDAC3C2" w14:textId="77777777" w:rsidR="00EB3909" w:rsidRDefault="00EB3909" w:rsidP="00EB3909">
            <w:pPr>
              <w:pStyle w:val="CRCoverPage"/>
              <w:spacing w:after="0"/>
              <w:rPr>
                <w:noProof/>
              </w:rPr>
            </w:pPr>
          </w:p>
          <w:p w14:paraId="5294B9F3" w14:textId="77777777" w:rsidR="00EB3909" w:rsidRDefault="00EB3909" w:rsidP="00EB3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126A55">
              <w:rPr>
                <w:noProof/>
                <w:highlight w:val="yellow"/>
              </w:rPr>
              <w:t>highlighted</w:t>
            </w:r>
            <w:r>
              <w:rPr>
                <w:noProof/>
              </w:rPr>
              <w:t xml:space="preserve"> code causes a runtime error because the function encvalue is being used on a list.</w:t>
            </w:r>
          </w:p>
          <w:p w14:paraId="2EAE7C44" w14:textId="77777777" w:rsidR="00EB3909" w:rsidRDefault="00EB3909" w:rsidP="00EB3909">
            <w:pPr>
              <w:pStyle w:val="CRCoverPage"/>
              <w:spacing w:after="0"/>
              <w:rPr>
                <w:noProof/>
              </w:rPr>
            </w:pPr>
          </w:p>
          <w:p w14:paraId="66939C3C" w14:textId="76E20023" w:rsidR="00C32625" w:rsidRPr="00C32625" w:rsidRDefault="00EB3909" w:rsidP="00EB39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 xml:space="preserve">This needs to be addressed. </w:t>
            </w:r>
          </w:p>
        </w:tc>
      </w:tr>
      <w:tr w:rsidR="00C32625" w:rsidRPr="00D268E5" w14:paraId="1DA86003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5033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1F2D" w14:textId="77777777" w:rsidR="00EB3909" w:rsidRDefault="00EB3909" w:rsidP="002A41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126A55">
              <w:rPr>
                <w:noProof/>
              </w:rPr>
              <w:t>fl_TC_6_3_1_2_TestBody</w:t>
            </w:r>
            <w:r>
              <w:rPr>
                <w:noProof/>
              </w:rPr>
              <w:t>.</w:t>
            </w:r>
          </w:p>
          <w:p w14:paraId="00CEEEB6" w14:textId="4932A490" w:rsidR="00C32625" w:rsidRPr="00C32625" w:rsidRDefault="00EB3909" w:rsidP="00EB3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 for detailed changes.</w:t>
            </w:r>
          </w:p>
        </w:tc>
      </w:tr>
      <w:tr w:rsidR="00C32625" w:rsidRPr="001D039E" w14:paraId="6FA63B94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06CA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6577" w14:textId="1841AF7C" w:rsidR="00C32625" w:rsidRPr="00C32625" w:rsidRDefault="009C7869" w:rsidP="00C3262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SOR_NR5GC.ttcn</w:t>
            </w:r>
          </w:p>
        </w:tc>
      </w:tr>
      <w:tr w:rsidR="00C32625" w:rsidRPr="00D268E5" w14:paraId="40277913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8331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455" w14:textId="77777777" w:rsidR="00C32625" w:rsidRPr="005E2E04" w:rsidRDefault="00C32625" w:rsidP="00C32625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455CB095" w14:textId="77777777" w:rsidR="00F84478" w:rsidRDefault="00F84478" w:rsidP="00F84478">
      <w:pPr>
        <w:rPr>
          <w:lang w:eastAsia="en-GB"/>
        </w:rPr>
      </w:pPr>
    </w:p>
    <w:p w14:paraId="0FEF2670" w14:textId="77777777" w:rsidR="00F84478" w:rsidRPr="00551EAD" w:rsidRDefault="00F84478" w:rsidP="00F84478">
      <w:pPr>
        <w:spacing w:after="0"/>
        <w:rPr>
          <w:rFonts w:ascii="Arial" w:hAnsi="Arial"/>
          <w:b/>
          <w:lang w:eastAsia="en-GB"/>
        </w:rPr>
      </w:pPr>
      <w:r w:rsidRPr="00551EA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4B3282E4" w14:textId="77777777" w:rsidTr="00A73F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F89D" w14:textId="77777777" w:rsidR="0071435A" w:rsidRDefault="009F7DAC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&lt;&lt;SKIPPED CODE&gt;&gt;</w:t>
            </w:r>
          </w:p>
          <w:p w14:paraId="67C88421" w14:textId="77777777" w:rsidR="009F7DAC" w:rsidRPr="009F7DAC" w:rsidRDefault="009F7DAC" w:rsidP="009F7D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var O2_Type 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:='0800'O;//@sic R5s200672 sic@</w:t>
            </w:r>
          </w:p>
          <w:p w14:paraId="1281D748" w14:textId="77777777" w:rsidR="009F7DAC" w:rsidRPr="009F7DAC" w:rsidRDefault="009F7DAC" w:rsidP="009F7D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PLMN_AccessTechList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v_PLMNAccessTech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{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cs_SOR_PLMN_AccessTech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(v_PlmnID_2, 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),</w:t>
            </w:r>
          </w:p>
          <w:p w14:paraId="1A2CB136" w14:textId="77777777" w:rsidR="009F7DAC" w:rsidRPr="009F7DAC" w:rsidRDefault="009F7DAC" w:rsidP="009F7D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cs_SOR_PLMN_AccessTech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(v_PlmnID_13, 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),</w:t>
            </w:r>
          </w:p>
          <w:p w14:paraId="3F97261B" w14:textId="77777777" w:rsidR="009F7DAC" w:rsidRPr="009F7DAC" w:rsidRDefault="009F7DAC" w:rsidP="009F7D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cs_SOR_PLMN_AccessTech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(v_PlmnID_14, 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)};</w:t>
            </w:r>
          </w:p>
          <w:p w14:paraId="249DAA35" w14:textId="77777777" w:rsidR="009F7DAC" w:rsidRPr="009F7DAC" w:rsidRDefault="009F7DAC" w:rsidP="009F7D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octetstring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v_Data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bit2oct(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encvalue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v_PLMNAccessTech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));//v_PlmnID_2 &amp; 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&amp; v_PlmnID_13 &amp; 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&amp; v_PlmnID_14 &amp; 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7677DCE5" w14:textId="4F978945" w:rsidR="009F7DAC" w:rsidRDefault="009F7DAC" w:rsidP="009F7D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SOR_Header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>v_Header</w:t>
            </w:r>
            <w:proofErr w:type="spellEnd"/>
            <w:r w:rsidRPr="009F7D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cs_NG_SOR_HeaderType0('0'B,'1'B,'1'B,'0'B);  // Jun24 @sic R5s240531 Baseline Moving sic@</w:t>
            </w:r>
          </w:p>
          <w:p w14:paraId="4ECA8A90" w14:textId="7476D52D" w:rsidR="009F7DAC" w:rsidRPr="00C32625" w:rsidRDefault="009F7DAC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6BD430BA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465E4FD9" w14:textId="77777777" w:rsidR="00F84478" w:rsidRPr="00551EAD" w:rsidRDefault="00F84478" w:rsidP="00F84478">
      <w:pPr>
        <w:spacing w:after="0"/>
        <w:rPr>
          <w:rFonts w:ascii="Arial" w:hAnsi="Arial"/>
          <w:b/>
          <w:color w:val="000000"/>
          <w:lang w:eastAsia="en-GB"/>
        </w:rPr>
      </w:pPr>
      <w:r w:rsidRPr="00551EA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60673178" w14:textId="77777777" w:rsidTr="00BB31DC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1761" w14:textId="77777777" w:rsidR="0071435A" w:rsidRDefault="009F7DAC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2C549130" w14:textId="77777777" w:rsidR="009F7DAC" w:rsidRPr="009F7DAC" w:rsidRDefault="009F7DAC" w:rsidP="009F7D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7DAC">
              <w:rPr>
                <w:rFonts w:ascii="Courier New" w:hAnsi="Courier New" w:cs="Courier New"/>
                <w:color w:val="000000"/>
                <w:lang w:eastAsia="de-DE"/>
              </w:rPr>
              <w:t xml:space="preserve">var O2_Type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lang w:eastAsia="de-DE"/>
              </w:rPr>
              <w:t xml:space="preserve"> :='0800'O;//@sic R5s200672 sic@</w:t>
            </w:r>
          </w:p>
          <w:p w14:paraId="4352ABB0" w14:textId="77777777" w:rsidR="009F7DAC" w:rsidRPr="009F7DAC" w:rsidRDefault="009F7DAC" w:rsidP="009F7D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7D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/*WA#WI1342381 WA#6_3_1_2 </w:t>
            </w:r>
            <w:r w:rsidRPr="009F7DAC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</w:p>
          <w:p w14:paraId="55916331" w14:textId="77777777" w:rsidR="009F7DAC" w:rsidRPr="009F7DAC" w:rsidRDefault="009F7DAC" w:rsidP="009F7D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PLMN_AccessTechList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v_PLMNAccessTech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{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cs_SOR_PLMN_AccessTech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(v_PlmnID_2,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</w:t>
            </w:r>
          </w:p>
          <w:p w14:paraId="459729FD" w14:textId="77777777" w:rsidR="009F7DAC" w:rsidRPr="009F7DAC" w:rsidRDefault="009F7DAC" w:rsidP="009F7D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cs_SOR_PLMN_AccessTech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(v_PlmnID_13,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</w:t>
            </w:r>
          </w:p>
          <w:p w14:paraId="5332AAEC" w14:textId="77777777" w:rsidR="009F7DAC" w:rsidRPr="009F7DAC" w:rsidRDefault="009F7DAC" w:rsidP="009F7D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cs_SOR_PLMN_AccessTech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(v_PlmnID_14,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</w:t>
            </w:r>
          </w:p>
          <w:p w14:paraId="59D3FBAC" w14:textId="77777777" w:rsidR="009F7DAC" w:rsidRPr="009F7DAC" w:rsidRDefault="009F7DAC" w:rsidP="009F7D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octetstring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bit2oct(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encvalue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v_PLMNAccessTech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));//v_PlmnID_2 &amp;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&amp; v_PlmnID_13 &amp;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&amp; v_PlmnID_14 &amp;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346ACA74" w14:textId="77777777" w:rsidR="009F7DAC" w:rsidRPr="009F7DAC" w:rsidRDefault="009F7DAC" w:rsidP="009F7D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7DA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*/</w:t>
            </w:r>
          </w:p>
          <w:p w14:paraId="7FE59D3A" w14:textId="77777777" w:rsidR="009F7DAC" w:rsidRPr="009F7DAC" w:rsidRDefault="009F7DAC" w:rsidP="009F7D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7DA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F7DA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var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octetstring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v_Data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v_PlmnID_2 &amp;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&amp; v_PlmnID_13 &amp;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&amp; v_PlmnID_14 &amp;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v_AccessTechId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; //WA#WI1342381 WA#6_3_1_2</w:t>
            </w:r>
          </w:p>
          <w:p w14:paraId="33DEC336" w14:textId="26CDB927" w:rsidR="009F7DAC" w:rsidRDefault="009F7DAC" w:rsidP="009F7D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7DA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F7DAC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9F7DAC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cs_NG_SOR_HeaderType0('0'B,'1'B,'1'B,'0'B);  // Jun24 @sic R5s240531 Baseline Moving sic@</w:t>
            </w:r>
          </w:p>
          <w:p w14:paraId="649C6F50" w14:textId="60519830" w:rsidR="009F7DAC" w:rsidRPr="000E7AD7" w:rsidRDefault="009F7DAC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  <w:bookmarkEnd w:id="8"/>
      <w:bookmarkEnd w:id="9"/>
      <w:bookmarkEnd w:id="10"/>
    </w:tbl>
    <w:p w14:paraId="71E1A786" w14:textId="77777777"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88892" w14:textId="77777777" w:rsidR="00E14B0C" w:rsidRDefault="00E14B0C">
      <w:r>
        <w:separator/>
      </w:r>
    </w:p>
  </w:endnote>
  <w:endnote w:type="continuationSeparator" w:id="0">
    <w:p w14:paraId="72010CD9" w14:textId="77777777" w:rsidR="00E14B0C" w:rsidRDefault="00E1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FA080" w14:textId="77777777" w:rsidR="00C63176" w:rsidRDefault="00C631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60300" w14:textId="77777777" w:rsidR="00C63176" w:rsidRDefault="00C631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FB213" w14:textId="77777777" w:rsidR="00C63176" w:rsidRDefault="00C631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E29BD" w14:textId="77777777" w:rsidR="00E14B0C" w:rsidRDefault="00E14B0C">
      <w:r>
        <w:separator/>
      </w:r>
    </w:p>
  </w:footnote>
  <w:footnote w:type="continuationSeparator" w:id="0">
    <w:p w14:paraId="6E8D7D23" w14:textId="77777777" w:rsidR="00E14B0C" w:rsidRDefault="00E14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9D331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7EA471B" wp14:editId="21B6C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0FE3A27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EA471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0FE3A27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A674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AE736A" wp14:editId="4B8EB5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8BC4F5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E736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8BC4F5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470E4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CE327EA" wp14:editId="717F0CE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EEE869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E327E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EEE869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C153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21FE6E5" wp14:editId="0CE9B0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5F4B6A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FE6E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5F4B6A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D45B9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1EC894" wp14:editId="4401C0D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75EC1A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1EC89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75EC1A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41D2B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24FC150" wp14:editId="18B7DF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563103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4FC15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563103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36673006">
    <w:abstractNumId w:val="1"/>
  </w:num>
  <w:num w:numId="2" w16cid:durableId="830020483">
    <w:abstractNumId w:val="0"/>
  </w:num>
  <w:num w:numId="3" w16cid:durableId="138733308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16AB1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1F23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E7AD7"/>
    <w:rsid w:val="000F0F9C"/>
    <w:rsid w:val="000F101F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6A55"/>
    <w:rsid w:val="00135459"/>
    <w:rsid w:val="0013583B"/>
    <w:rsid w:val="00135F8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2F5D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129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39BC"/>
    <w:rsid w:val="002C4A21"/>
    <w:rsid w:val="002C4A26"/>
    <w:rsid w:val="002C4CC8"/>
    <w:rsid w:val="002C55E9"/>
    <w:rsid w:val="002D0164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7B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1514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FA2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29B5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917"/>
    <w:rsid w:val="00546F7D"/>
    <w:rsid w:val="00547111"/>
    <w:rsid w:val="00547A09"/>
    <w:rsid w:val="00547CAE"/>
    <w:rsid w:val="00550693"/>
    <w:rsid w:val="00550859"/>
    <w:rsid w:val="00551EAD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366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CB7"/>
    <w:rsid w:val="005C09C4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4F0E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5E8"/>
    <w:rsid w:val="00633813"/>
    <w:rsid w:val="00633F3C"/>
    <w:rsid w:val="00634C17"/>
    <w:rsid w:val="00635C3A"/>
    <w:rsid w:val="0064033A"/>
    <w:rsid w:val="006414BF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15FD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35A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61E"/>
    <w:rsid w:val="00780D4E"/>
    <w:rsid w:val="00783BE8"/>
    <w:rsid w:val="00787C24"/>
    <w:rsid w:val="00792342"/>
    <w:rsid w:val="00793FBC"/>
    <w:rsid w:val="007960A3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69F6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584D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7E2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CDA"/>
    <w:rsid w:val="00905D0D"/>
    <w:rsid w:val="00906206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74A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3DBF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869"/>
    <w:rsid w:val="009C7FC0"/>
    <w:rsid w:val="009D0E34"/>
    <w:rsid w:val="009D21E4"/>
    <w:rsid w:val="009D30F7"/>
    <w:rsid w:val="009D4AAB"/>
    <w:rsid w:val="009D6D3C"/>
    <w:rsid w:val="009D742B"/>
    <w:rsid w:val="009E08DA"/>
    <w:rsid w:val="009E152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9F7DAC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18F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10E0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2625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3176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FBD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1F26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A5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584D"/>
    <w:rsid w:val="00D66520"/>
    <w:rsid w:val="00D718D9"/>
    <w:rsid w:val="00D743EC"/>
    <w:rsid w:val="00D747CA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A7B5D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2BFD"/>
    <w:rsid w:val="00E13F3D"/>
    <w:rsid w:val="00E14B0C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21F5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3909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138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0C72092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69F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ui-provider">
    <w:name w:val="ui-provider"/>
    <w:basedOn w:val="DefaultParagraphFont"/>
    <w:rsid w:val="008E67E2"/>
  </w:style>
  <w:style w:type="character" w:customStyle="1" w:styleId="B1Char1">
    <w:name w:val="B1 Char1"/>
    <w:link w:val="B1"/>
    <w:locked/>
    <w:rsid w:val="0054691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AE08D-1088-412A-BC42-A4216B319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972</Words>
  <Characters>5544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25</cp:revision>
  <cp:lastPrinted>1900-01-01T00:00:00Z</cp:lastPrinted>
  <dcterms:created xsi:type="dcterms:W3CDTF">2024-09-23T07:28:00Z</dcterms:created>
  <dcterms:modified xsi:type="dcterms:W3CDTF">2024-10-13T20:49:00Z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