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36A8A" w14:textId="7B0480E0" w:rsidR="005809FD" w:rsidRDefault="005809FD" w:rsidP="005809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5F4760">
          <w:rPr>
            <w:b/>
            <w:i/>
            <w:noProof/>
            <w:sz w:val="28"/>
          </w:rPr>
          <w:t>614</w:t>
        </w:r>
      </w:fldSimple>
    </w:p>
    <w:p w14:paraId="7CDB2145" w14:textId="77777777" w:rsidR="005809FD" w:rsidRDefault="005809FD" w:rsidP="005809F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09FD" w14:paraId="59839A30" w14:textId="77777777" w:rsidTr="003A0C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85F0E" w14:textId="77777777" w:rsidR="005809FD" w:rsidRDefault="005809FD" w:rsidP="003A0C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809FD" w14:paraId="46122FE8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F1841" w14:textId="77777777" w:rsidR="005809FD" w:rsidRDefault="005809FD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09FD" w14:paraId="109D6EFC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4BD42" w14:textId="77777777" w:rsidR="005809FD" w:rsidRDefault="005809FD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9FD" w14:paraId="53A22EA5" w14:textId="77777777" w:rsidTr="003A0CC3">
        <w:tc>
          <w:tcPr>
            <w:tcW w:w="142" w:type="dxa"/>
            <w:tcBorders>
              <w:left w:val="single" w:sz="4" w:space="0" w:color="auto"/>
            </w:tcBorders>
          </w:tcPr>
          <w:p w14:paraId="02B78381" w14:textId="77777777" w:rsidR="005809FD" w:rsidRDefault="005809FD" w:rsidP="003A0C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3CAA0E" w14:textId="77777777" w:rsidR="005809FD" w:rsidRPr="00410371" w:rsidRDefault="005809FD" w:rsidP="003A0C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54ABCA" w14:textId="77777777" w:rsidR="005809FD" w:rsidRDefault="005809FD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4F208D" w14:textId="7CEEF8C7" w:rsidR="005809FD" w:rsidRPr="00410371" w:rsidRDefault="005809FD" w:rsidP="003A0CC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F6295F">
                <w:rPr>
                  <w:b/>
                  <w:noProof/>
                  <w:sz w:val="28"/>
                </w:rPr>
                <w:t>523</w:t>
              </w:r>
            </w:fldSimple>
          </w:p>
        </w:tc>
        <w:tc>
          <w:tcPr>
            <w:tcW w:w="709" w:type="dxa"/>
          </w:tcPr>
          <w:p w14:paraId="20A09598" w14:textId="77777777" w:rsidR="005809FD" w:rsidRDefault="005809FD" w:rsidP="003A0C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97AFED" w14:textId="4B51C6E5" w:rsidR="005809FD" w:rsidRPr="00410371" w:rsidRDefault="005F4760" w:rsidP="003A0C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544EA6C" w14:textId="77777777" w:rsidR="005809FD" w:rsidRDefault="005809FD" w:rsidP="003A0C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1E41D" w14:textId="70E7FA76" w:rsidR="005809FD" w:rsidRPr="00410371" w:rsidRDefault="005809FD" w:rsidP="003A0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5F4760">
                <w:rPr>
                  <w:b/>
                  <w:noProof/>
                  <w:sz w:val="28"/>
                </w:rPr>
                <w:t>8.0.</w:t>
              </w:r>
              <w:r w:rsidRPr="0041037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F8ECD2" w14:textId="77777777" w:rsidR="005809FD" w:rsidRDefault="005809FD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5809FD" w14:paraId="477E8655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46189" w14:textId="77777777" w:rsidR="005809FD" w:rsidRDefault="005809FD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5809FD" w14:paraId="449E3CC9" w14:textId="77777777" w:rsidTr="003A0C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F4423E" w14:textId="77777777" w:rsidR="005809FD" w:rsidRPr="00F25D98" w:rsidRDefault="005809FD" w:rsidP="003A0C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09FD" w14:paraId="4E73FC81" w14:textId="77777777" w:rsidTr="003A0CC3">
        <w:tc>
          <w:tcPr>
            <w:tcW w:w="9641" w:type="dxa"/>
            <w:gridSpan w:val="9"/>
          </w:tcPr>
          <w:p w14:paraId="058EB2F4" w14:textId="77777777" w:rsidR="005809FD" w:rsidRDefault="005809FD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AAADBD" w14:textId="77777777" w:rsidR="005809FD" w:rsidRDefault="005809FD" w:rsidP="005809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09FD" w14:paraId="7474BAD1" w14:textId="77777777" w:rsidTr="003A0CC3">
        <w:tc>
          <w:tcPr>
            <w:tcW w:w="2835" w:type="dxa"/>
          </w:tcPr>
          <w:p w14:paraId="78D8136F" w14:textId="77777777" w:rsidR="005809FD" w:rsidRDefault="005809FD" w:rsidP="003A0C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6E791F" w14:textId="77777777" w:rsidR="005809FD" w:rsidRDefault="005809FD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294E09" w14:textId="77777777" w:rsidR="005809FD" w:rsidRDefault="005809FD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A39CD0" w14:textId="77777777" w:rsidR="005809FD" w:rsidRDefault="005809FD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C3C6FA" w14:textId="77777777" w:rsidR="005809FD" w:rsidRDefault="005809FD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B568D8" w14:textId="77777777" w:rsidR="005809FD" w:rsidRDefault="005809FD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840268" w14:textId="77777777" w:rsidR="005809FD" w:rsidRDefault="005809FD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5D24C0" w14:textId="77777777" w:rsidR="005809FD" w:rsidRDefault="005809FD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57B2D7" w14:textId="77777777" w:rsidR="005809FD" w:rsidRDefault="005809FD" w:rsidP="003A0C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2FE687" w14:textId="77777777" w:rsidR="005809FD" w:rsidRDefault="005809FD" w:rsidP="005809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09FD" w14:paraId="5E4A2428" w14:textId="77777777" w:rsidTr="003A0CC3">
        <w:tc>
          <w:tcPr>
            <w:tcW w:w="9640" w:type="dxa"/>
            <w:gridSpan w:val="11"/>
          </w:tcPr>
          <w:p w14:paraId="71AB9398" w14:textId="77777777" w:rsidR="005809FD" w:rsidRDefault="005809FD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9FD" w14:paraId="0D9E6BB7" w14:textId="77777777" w:rsidTr="003A0C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59E8C6" w14:textId="77777777" w:rsidR="005809FD" w:rsidRDefault="005809FD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3D064" w14:textId="1804D870" w:rsidR="005809FD" w:rsidRDefault="005809FD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</w:t>
              </w:r>
              <w:r w:rsidR="00B86266">
                <w:t>s</w:t>
              </w:r>
              <w:r>
                <w:t xml:space="preserve"> to NR MAC testcase 7.1.1.6.1</w:t>
              </w:r>
            </w:fldSimple>
          </w:p>
        </w:tc>
      </w:tr>
      <w:tr w:rsidR="005809FD" w14:paraId="07970173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119707BA" w14:textId="77777777" w:rsidR="005809FD" w:rsidRDefault="005809FD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101F8B" w14:textId="77777777" w:rsidR="005809FD" w:rsidRDefault="005809FD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9FD" w14:paraId="1FA47DE0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471F461C" w14:textId="77777777" w:rsidR="005809FD" w:rsidRDefault="005809FD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D175E5" w14:textId="5FA04DAF" w:rsidR="005809FD" w:rsidRDefault="004C6CEE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5809FD" w14:paraId="55C1DADA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047DD03F" w14:textId="77777777" w:rsidR="005809FD" w:rsidRDefault="005809FD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ABA81" w14:textId="2098B747" w:rsidR="005809FD" w:rsidRDefault="005809FD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809FD" w14:paraId="24E7F5E2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08F5BDEE" w14:textId="77777777" w:rsidR="005809FD" w:rsidRDefault="005809FD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841A0B" w14:textId="77777777" w:rsidR="005809FD" w:rsidRDefault="005809FD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9FD" w14:paraId="4F18C894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71D0A96D" w14:textId="77777777" w:rsidR="005809FD" w:rsidRDefault="005809FD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00C1FE" w14:textId="77777777" w:rsidR="005809FD" w:rsidRDefault="005809FD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1F0FCE" w14:textId="77777777" w:rsidR="005809FD" w:rsidRDefault="005809FD" w:rsidP="003A0C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AE2648" w14:textId="77777777" w:rsidR="005809FD" w:rsidRDefault="005809FD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FF66D5" w14:textId="047F91E7" w:rsidR="005809FD" w:rsidRDefault="005809FD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</w:t>
              </w:r>
              <w:r w:rsidR="00F6295F">
                <w:rPr>
                  <w:noProof/>
                </w:rPr>
                <w:t>9</w:t>
              </w:r>
              <w:r>
                <w:rPr>
                  <w:noProof/>
                </w:rPr>
                <w:t>-</w:t>
              </w:r>
            </w:fldSimple>
            <w:r w:rsidR="00F6295F">
              <w:rPr>
                <w:noProof/>
              </w:rPr>
              <w:t>09</w:t>
            </w:r>
          </w:p>
        </w:tc>
      </w:tr>
      <w:tr w:rsidR="005809FD" w14:paraId="277292C9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04D3AF62" w14:textId="77777777" w:rsidR="005809FD" w:rsidRDefault="005809FD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FBFF5E" w14:textId="77777777" w:rsidR="005809FD" w:rsidRDefault="005809FD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809EE7" w14:textId="77777777" w:rsidR="005809FD" w:rsidRDefault="005809FD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5CD105" w14:textId="77777777" w:rsidR="005809FD" w:rsidRDefault="005809FD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B8322" w14:textId="77777777" w:rsidR="005809FD" w:rsidRDefault="005809FD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9FD" w14:paraId="414E351D" w14:textId="77777777" w:rsidTr="003A0C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75DDFE" w14:textId="77777777" w:rsidR="005809FD" w:rsidRDefault="005809FD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D24339" w14:textId="77777777" w:rsidR="005809FD" w:rsidRDefault="005809FD" w:rsidP="003A0C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69B58E" w14:textId="77777777" w:rsidR="005809FD" w:rsidRDefault="005809FD" w:rsidP="003A0C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66C5E1" w14:textId="77777777" w:rsidR="005809FD" w:rsidRDefault="005809FD" w:rsidP="003A0C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2128B" w14:textId="72ED00F8" w:rsidR="005809FD" w:rsidRDefault="005809FD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5F4760">
                <w:rPr>
                  <w:noProof/>
                </w:rPr>
                <w:t>8</w:t>
              </w:r>
            </w:fldSimple>
          </w:p>
        </w:tc>
      </w:tr>
      <w:tr w:rsidR="005809FD" w14:paraId="17F8DB6E" w14:textId="77777777" w:rsidTr="003A0C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587279" w14:textId="77777777" w:rsidR="005809FD" w:rsidRDefault="005809FD" w:rsidP="003A0C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7D1A" w14:textId="77777777" w:rsidR="005809FD" w:rsidRDefault="005809FD" w:rsidP="003A0C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C80CB7" w14:textId="77777777" w:rsidR="005809FD" w:rsidRDefault="005809FD" w:rsidP="003A0C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9C79C9" w14:textId="77777777" w:rsidR="005809FD" w:rsidRPr="007C2097" w:rsidRDefault="005809FD" w:rsidP="003A0C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809FD" w14:paraId="78DCAF03" w14:textId="77777777" w:rsidTr="003A0CC3">
        <w:tc>
          <w:tcPr>
            <w:tcW w:w="1843" w:type="dxa"/>
          </w:tcPr>
          <w:p w14:paraId="4106C268" w14:textId="77777777" w:rsidR="005809FD" w:rsidRDefault="005809FD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5CF981" w14:textId="77777777" w:rsidR="005809FD" w:rsidRDefault="005809FD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07F" w14:paraId="61C33C9A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330E89" w14:textId="77777777" w:rsidR="006E007F" w:rsidRDefault="006E007F" w:rsidP="006E0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F1009" w14:textId="77777777" w:rsidR="006E007F" w:rsidRDefault="006E007F" w:rsidP="002D31BF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2D31BF">
              <w:rPr>
                <w:rFonts w:ascii="Arial" w:eastAsia="SimSun" w:hAnsi="Arial" w:cs="Arial"/>
                <w:lang w:eastAsia="zh-CN"/>
              </w:rPr>
              <w:t>In step</w:t>
            </w:r>
            <w:r w:rsidR="00B86266">
              <w:rPr>
                <w:rFonts w:ascii="Arial" w:eastAsia="SimSun" w:hAnsi="Arial" w:cs="Arial"/>
                <w:lang w:eastAsia="zh-CN"/>
              </w:rPr>
              <w:t>s</w:t>
            </w:r>
            <w:r w:rsidRPr="002D31BF">
              <w:rPr>
                <w:rFonts w:ascii="Arial" w:eastAsia="SimSun" w:hAnsi="Arial" w:cs="Arial"/>
                <w:lang w:eastAsia="zh-CN"/>
              </w:rPr>
              <w:t xml:space="preserve"> 18 and 21</w:t>
            </w:r>
            <w:r w:rsidR="00B86266">
              <w:rPr>
                <w:rFonts w:ascii="Arial" w:eastAsia="SimSun" w:hAnsi="Arial" w:cs="Arial"/>
                <w:lang w:eastAsia="zh-CN"/>
              </w:rPr>
              <w:t>,</w:t>
            </w:r>
            <w:r w:rsidRPr="002D31BF">
              <w:rPr>
                <w:rFonts w:ascii="Arial" w:eastAsia="SimSun" w:hAnsi="Arial" w:cs="Arial"/>
                <w:lang w:eastAsia="zh-CN"/>
              </w:rPr>
              <w:t xml:space="preserve"> </w:t>
            </w:r>
            <w:r w:rsidR="00B86266">
              <w:rPr>
                <w:rFonts w:ascii="Arial" w:eastAsia="SimSun" w:hAnsi="Arial" w:cs="Arial"/>
                <w:lang w:eastAsia="zh-CN"/>
              </w:rPr>
              <w:t>p</w:t>
            </w:r>
            <w:r w:rsidRPr="002D31BF">
              <w:rPr>
                <w:rFonts w:ascii="Arial" w:eastAsia="SimSun" w:hAnsi="Arial" w:cs="Arial"/>
                <w:lang w:eastAsia="zh-CN"/>
              </w:rPr>
              <w:t>rose allows up</w:t>
            </w:r>
            <w:r w:rsidR="00B86266">
              <w:rPr>
                <w:rFonts w:ascii="Arial" w:eastAsia="SimSun" w:hAnsi="Arial" w:cs="Arial"/>
                <w:lang w:eastAsia="zh-CN"/>
              </w:rPr>
              <w:t xml:space="preserve"> </w:t>
            </w:r>
            <w:r w:rsidRPr="002D31BF">
              <w:rPr>
                <w:rFonts w:ascii="Arial" w:eastAsia="SimSun" w:hAnsi="Arial" w:cs="Arial"/>
                <w:lang w:eastAsia="zh-CN"/>
              </w:rPr>
              <w:t>to 3 H</w:t>
            </w:r>
            <w:r w:rsidR="00B86266">
              <w:rPr>
                <w:rFonts w:ascii="Arial" w:eastAsia="SimSun" w:hAnsi="Arial" w:cs="Arial"/>
                <w:lang w:eastAsia="zh-CN"/>
              </w:rPr>
              <w:t xml:space="preserve">ARQ </w:t>
            </w:r>
            <w:r w:rsidRPr="002D31BF">
              <w:rPr>
                <w:rFonts w:ascii="Arial" w:eastAsia="SimSun" w:hAnsi="Arial" w:cs="Arial"/>
                <w:lang w:eastAsia="zh-CN"/>
              </w:rPr>
              <w:t>N</w:t>
            </w:r>
            <w:r w:rsidR="00B86266">
              <w:rPr>
                <w:rFonts w:ascii="Arial" w:eastAsia="SimSun" w:hAnsi="Arial" w:cs="Arial"/>
                <w:lang w:eastAsia="zh-CN"/>
              </w:rPr>
              <w:t>ak</w:t>
            </w:r>
            <w:r w:rsidRPr="002D31BF">
              <w:rPr>
                <w:rFonts w:ascii="Arial" w:eastAsia="SimSun" w:hAnsi="Arial" w:cs="Arial"/>
                <w:lang w:eastAsia="zh-CN"/>
              </w:rPr>
              <w:t>s before H</w:t>
            </w:r>
            <w:r w:rsidR="00B86266">
              <w:rPr>
                <w:rFonts w:ascii="Arial" w:eastAsia="SimSun" w:hAnsi="Arial" w:cs="Arial"/>
                <w:lang w:eastAsia="zh-CN"/>
              </w:rPr>
              <w:t>ARQ</w:t>
            </w:r>
            <w:r w:rsidRPr="002D31BF">
              <w:rPr>
                <w:rFonts w:ascii="Arial" w:eastAsia="SimSun" w:hAnsi="Arial" w:cs="Arial"/>
                <w:lang w:eastAsia="zh-CN"/>
              </w:rPr>
              <w:t xml:space="preserve"> Ack</w:t>
            </w:r>
            <w:r w:rsidR="002D31BF" w:rsidRPr="002D31BF">
              <w:rPr>
                <w:rFonts w:ascii="Arial" w:eastAsia="SimSun" w:hAnsi="Arial" w:cs="Arial"/>
                <w:lang w:eastAsia="zh-CN"/>
              </w:rPr>
              <w:t>, to be consistent with equivalent LTE test case implementation</w:t>
            </w:r>
            <w:r w:rsidR="00B86266">
              <w:rPr>
                <w:rFonts w:ascii="Arial" w:eastAsia="SimSun" w:hAnsi="Arial" w:cs="Arial"/>
                <w:lang w:eastAsia="zh-CN"/>
              </w:rPr>
              <w:t xml:space="preserve">. </w:t>
            </w:r>
          </w:p>
          <w:p w14:paraId="52C16EC4" w14:textId="44ABE568" w:rsidR="00B86266" w:rsidRPr="002D31BF" w:rsidRDefault="00B86266" w:rsidP="002D31BF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6E007F" w14:paraId="5AC37384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8D343" w14:textId="77777777" w:rsidR="006E007F" w:rsidRDefault="006E007F" w:rsidP="006E0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D79B8" w14:textId="77777777" w:rsidR="006E007F" w:rsidRDefault="006E007F" w:rsidP="006E0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07F" w14:paraId="76C4D62A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3698B" w14:textId="77777777" w:rsidR="006E007F" w:rsidRDefault="006E007F" w:rsidP="006E0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0FB84" w14:textId="77777777" w:rsidR="006E007F" w:rsidRDefault="006E007F" w:rsidP="002D31BF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In step</w:t>
            </w:r>
            <w:r w:rsidR="00B86266">
              <w:rPr>
                <w:rFonts w:eastAsia="SimSun" w:cs="Arial"/>
                <w:lang w:eastAsia="zh-CN"/>
              </w:rPr>
              <w:t>s</w:t>
            </w:r>
            <w:r>
              <w:rPr>
                <w:rFonts w:eastAsia="SimSun" w:cs="Arial"/>
                <w:lang w:eastAsia="zh-CN"/>
              </w:rPr>
              <w:t xml:space="preserve"> 18 and 21</w:t>
            </w:r>
            <w:r w:rsidR="00B86266">
              <w:rPr>
                <w:rFonts w:eastAsia="SimSun" w:cs="Arial"/>
                <w:lang w:eastAsia="zh-CN"/>
              </w:rPr>
              <w:t>,</w:t>
            </w:r>
            <w:r>
              <w:rPr>
                <w:rFonts w:eastAsia="SimSun" w:cs="Arial"/>
                <w:lang w:eastAsia="zh-CN"/>
              </w:rPr>
              <w:t xml:space="preserve"> allowed up</w:t>
            </w:r>
            <w:r w:rsidR="00B86266">
              <w:rPr>
                <w:rFonts w:eastAsia="SimSun" w:cs="Arial"/>
                <w:lang w:eastAsia="zh-CN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>to 3 H</w:t>
            </w:r>
            <w:r w:rsidR="00B86266">
              <w:rPr>
                <w:rFonts w:eastAsia="SimSun" w:cs="Arial"/>
                <w:lang w:eastAsia="zh-CN"/>
              </w:rPr>
              <w:t>ARQ</w:t>
            </w:r>
            <w:r>
              <w:rPr>
                <w:rFonts w:eastAsia="SimSun" w:cs="Arial"/>
                <w:lang w:eastAsia="zh-CN"/>
              </w:rPr>
              <w:t xml:space="preserve"> Naks before H</w:t>
            </w:r>
            <w:r w:rsidR="00B86266">
              <w:rPr>
                <w:rFonts w:eastAsia="SimSun" w:cs="Arial"/>
                <w:lang w:eastAsia="zh-CN"/>
              </w:rPr>
              <w:t>ARQ</w:t>
            </w:r>
            <w:r>
              <w:rPr>
                <w:rFonts w:eastAsia="SimSun" w:cs="Arial"/>
                <w:lang w:eastAsia="zh-CN"/>
              </w:rPr>
              <w:t xml:space="preserve"> Ack</w:t>
            </w:r>
            <w:r w:rsidR="00B86266">
              <w:rPr>
                <w:rFonts w:eastAsia="SimSun" w:cs="Arial"/>
                <w:lang w:eastAsia="zh-CN"/>
              </w:rPr>
              <w:t>.</w:t>
            </w:r>
          </w:p>
          <w:p w14:paraId="2A64C420" w14:textId="17EFE0B1" w:rsidR="00B86266" w:rsidRDefault="00B86266" w:rsidP="002D31BF">
            <w:pPr>
              <w:pStyle w:val="CRCoverPage"/>
              <w:spacing w:after="0"/>
              <w:rPr>
                <w:noProof/>
              </w:rPr>
            </w:pPr>
          </w:p>
        </w:tc>
      </w:tr>
      <w:tr w:rsidR="005809FD" w14:paraId="31E769D2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90197" w14:textId="77777777" w:rsidR="005809FD" w:rsidRDefault="005809FD" w:rsidP="005809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EF346" w14:textId="77777777" w:rsidR="005809FD" w:rsidRDefault="005809FD" w:rsidP="005809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9FD" w14:paraId="6D8CED02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D36945" w14:textId="77777777" w:rsidR="005809FD" w:rsidRDefault="005809FD" w:rsidP="00580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A3695" w14:textId="60424A03" w:rsidR="005809FD" w:rsidRDefault="004C6CEE" w:rsidP="00580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Improve test stability and repeatability</w:t>
            </w:r>
            <w:r w:rsidR="00B86266">
              <w:rPr>
                <w:noProof/>
                <w:sz w:val="18"/>
                <w:szCs w:val="18"/>
              </w:rPr>
              <w:t>.</w:t>
            </w:r>
          </w:p>
        </w:tc>
      </w:tr>
      <w:tr w:rsidR="005809FD" w14:paraId="652800BC" w14:textId="77777777" w:rsidTr="003A0CC3">
        <w:tc>
          <w:tcPr>
            <w:tcW w:w="2694" w:type="dxa"/>
            <w:gridSpan w:val="2"/>
          </w:tcPr>
          <w:p w14:paraId="526D61BB" w14:textId="77777777" w:rsidR="005809FD" w:rsidRDefault="005809FD" w:rsidP="005809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4B3473" w14:textId="77777777" w:rsidR="005809FD" w:rsidRDefault="005809FD" w:rsidP="005809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9FD" w14:paraId="69844EF2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B107C9" w14:textId="77777777" w:rsidR="005809FD" w:rsidRDefault="005809FD" w:rsidP="00580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47B8C" w14:textId="0EE90B47" w:rsidR="005809FD" w:rsidRDefault="005809FD" w:rsidP="00580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7.1.1.6.1.NR5GC, 7.1.1.6.1.ENDC</w:t>
            </w:r>
          </w:p>
        </w:tc>
      </w:tr>
      <w:tr w:rsidR="005809FD" w14:paraId="4B541759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596BF" w14:textId="77777777" w:rsidR="005809FD" w:rsidRDefault="005809FD" w:rsidP="005809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E865" w14:textId="77777777" w:rsidR="005809FD" w:rsidRDefault="005809FD" w:rsidP="005809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9FD" w14:paraId="161C3CDF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0950F" w14:textId="77777777" w:rsidR="005809FD" w:rsidRDefault="005809FD" w:rsidP="00580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35796" w14:textId="77777777" w:rsidR="005809FD" w:rsidRDefault="005809FD" w:rsidP="00580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B3E824" w14:textId="77777777" w:rsidR="005809FD" w:rsidRDefault="005809FD" w:rsidP="00580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DD6DF6" w14:textId="77777777" w:rsidR="005809FD" w:rsidRDefault="005809FD" w:rsidP="005809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D0821B" w14:textId="77777777" w:rsidR="005809FD" w:rsidRDefault="005809FD" w:rsidP="005809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09FD" w14:paraId="3189FEAD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8029D" w14:textId="77777777" w:rsidR="005809FD" w:rsidRDefault="005809FD" w:rsidP="00580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92570" w14:textId="77777777" w:rsidR="005809FD" w:rsidRDefault="005809FD" w:rsidP="00580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E22D1" w14:textId="7050C179" w:rsidR="005809FD" w:rsidRDefault="005809FD" w:rsidP="00580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1A5954" w14:textId="77777777" w:rsidR="005809FD" w:rsidRDefault="005809FD" w:rsidP="005809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1EE90" w14:textId="1DBBF0C4" w:rsidR="005809FD" w:rsidRDefault="005809FD" w:rsidP="005809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09FD" w14:paraId="267771F0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C1023" w14:textId="77777777" w:rsidR="005809FD" w:rsidRDefault="005809FD" w:rsidP="005809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3C7AA" w14:textId="6923E7B5" w:rsidR="005809FD" w:rsidRDefault="005809FD" w:rsidP="00580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F7A08" w14:textId="217CF2FB" w:rsidR="005809FD" w:rsidRDefault="004C6CEE" w:rsidP="00580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9645D" w14:textId="77777777" w:rsidR="005809FD" w:rsidRDefault="005809FD" w:rsidP="005809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1C445D" w14:textId="636E15CB" w:rsidR="005809FD" w:rsidRDefault="005809FD" w:rsidP="005809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09FD" w14:paraId="470E14A5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AC8F9" w14:textId="77777777" w:rsidR="005809FD" w:rsidRDefault="005809FD" w:rsidP="005809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CC88E" w14:textId="77777777" w:rsidR="005809FD" w:rsidRDefault="005809FD" w:rsidP="00580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6D017" w14:textId="5D22A9F4" w:rsidR="005809FD" w:rsidRDefault="005809FD" w:rsidP="00580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A00C3" w14:textId="77777777" w:rsidR="005809FD" w:rsidRDefault="005809FD" w:rsidP="005809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BFCCD" w14:textId="64F6EF8C" w:rsidR="005809FD" w:rsidRDefault="005809FD" w:rsidP="005809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09FD" w14:paraId="539DE902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AE56C" w14:textId="77777777" w:rsidR="005809FD" w:rsidRDefault="005809FD" w:rsidP="005809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00DCB" w14:textId="77777777" w:rsidR="005809FD" w:rsidRDefault="005809FD" w:rsidP="005809FD">
            <w:pPr>
              <w:pStyle w:val="CRCoverPage"/>
              <w:spacing w:after="0"/>
              <w:rPr>
                <w:noProof/>
              </w:rPr>
            </w:pPr>
          </w:p>
        </w:tc>
      </w:tr>
      <w:tr w:rsidR="005809FD" w14:paraId="4D612691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0CE69" w14:textId="77777777" w:rsidR="005809FD" w:rsidRDefault="005809FD" w:rsidP="00580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B866E" w14:textId="77777777" w:rsidR="005809FD" w:rsidRDefault="005809FD" w:rsidP="005809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09FD" w:rsidRPr="008863B9" w14:paraId="4A993E94" w14:textId="77777777" w:rsidTr="003A0C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116537" w14:textId="77777777" w:rsidR="005809FD" w:rsidRPr="008863B9" w:rsidRDefault="005809FD" w:rsidP="00580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64AEF7" w14:textId="77777777" w:rsidR="005809FD" w:rsidRPr="008863B9" w:rsidRDefault="005809FD" w:rsidP="005809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09FD" w14:paraId="2F2CEBBB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28F8D" w14:textId="77777777" w:rsidR="005809FD" w:rsidRDefault="005809FD" w:rsidP="00580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A019F" w14:textId="77777777" w:rsidR="005809FD" w:rsidRDefault="005809FD" w:rsidP="005809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70281624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A797AD2" w14:textId="5B6321C5" w:rsidR="005809FD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5809FD" w:rsidRPr="009E781B">
        <w:rPr>
          <w:rFonts w:ascii="Arial" w:hAnsi="Arial" w:cs="Arial"/>
          <w:iCs/>
          <w:noProof/>
        </w:rPr>
        <w:t>Table of Contents</w:t>
      </w:r>
      <w:r w:rsidR="005809FD">
        <w:rPr>
          <w:noProof/>
        </w:rPr>
        <w:tab/>
      </w:r>
      <w:r w:rsidR="005809FD">
        <w:rPr>
          <w:noProof/>
        </w:rPr>
        <w:fldChar w:fldCharType="begin"/>
      </w:r>
      <w:r w:rsidR="005809FD">
        <w:rPr>
          <w:noProof/>
        </w:rPr>
        <w:instrText xml:space="preserve"> PAGEREF _Toc170281624 \h </w:instrText>
      </w:r>
      <w:r w:rsidR="005809FD">
        <w:rPr>
          <w:noProof/>
        </w:rPr>
      </w:r>
      <w:r w:rsidR="005809FD">
        <w:rPr>
          <w:noProof/>
        </w:rPr>
        <w:fldChar w:fldCharType="separate"/>
      </w:r>
      <w:r w:rsidR="005809FD">
        <w:rPr>
          <w:noProof/>
        </w:rPr>
        <w:t>3</w:t>
      </w:r>
      <w:r w:rsidR="005809FD">
        <w:rPr>
          <w:noProof/>
        </w:rPr>
        <w:fldChar w:fldCharType="end"/>
      </w:r>
    </w:p>
    <w:p w14:paraId="1169A4A8" w14:textId="64E269A4" w:rsidR="005809FD" w:rsidRDefault="005809F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E781B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E781B">
        <w:rPr>
          <w:rFonts w:cs="Arial"/>
          <w:noProof/>
        </w:rPr>
        <w:t>Overview</w:t>
      </w:r>
      <w:r>
        <w:rPr>
          <w:noProof/>
        </w:rPr>
        <w:tab/>
      </w:r>
      <w:r w:rsidR="004226AA">
        <w:rPr>
          <w:noProof/>
        </w:rPr>
        <w:t>3</w:t>
      </w:r>
    </w:p>
    <w:p w14:paraId="1CDE76C2" w14:textId="73966554" w:rsidR="005809FD" w:rsidRDefault="005809F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E781B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E781B">
        <w:rPr>
          <w:rFonts w:cs="Arial"/>
          <w:noProof/>
        </w:rPr>
        <w:t>Corrections required</w:t>
      </w:r>
      <w:r>
        <w:rPr>
          <w:noProof/>
        </w:rPr>
        <w:tab/>
      </w:r>
      <w:r w:rsidR="004226AA">
        <w:rPr>
          <w:noProof/>
        </w:rPr>
        <w:t>3</w:t>
      </w:r>
    </w:p>
    <w:p w14:paraId="1D7EAD05" w14:textId="59373D22" w:rsidR="005809FD" w:rsidRDefault="005809F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E781B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E781B">
        <w:rPr>
          <w:b/>
          <w:noProof/>
          <w:lang w:val="pt-BR"/>
        </w:rPr>
        <w:t>Change 1</w:t>
      </w:r>
      <w:r>
        <w:rPr>
          <w:noProof/>
        </w:rPr>
        <w:tab/>
      </w:r>
      <w:r w:rsidR="004226AA">
        <w:rPr>
          <w:noProof/>
        </w:rPr>
        <w:t>3</w:t>
      </w:r>
    </w:p>
    <w:p w14:paraId="7AEAF7E6" w14:textId="7B3296E5" w:rsidR="005809FD" w:rsidRDefault="005809F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</w:p>
    <w:p w14:paraId="302138F3" w14:textId="2335208D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70281625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6EA2673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</w:t>
      </w:r>
      <w:r w:rsidR="003A2A81" w:rsidRPr="003A2A81">
        <w:t>2024-06_D24wk32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60B206F8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4C6CEE">
        <w:rPr>
          <w:rFonts w:cs="Arial"/>
          <w:b/>
          <w:sz w:val="24"/>
          <w:lang w:eastAsia="ja-JP"/>
        </w:rPr>
        <w:t>Olivier Genoud</w:t>
      </w:r>
      <w:r w:rsidR="00297050" w:rsidRPr="00F028B3">
        <w:rPr>
          <w:rFonts w:cs="Arial"/>
          <w:sz w:val="24"/>
          <w:lang w:val="es-ES" w:eastAsia="ja-JP"/>
        </w:rPr>
        <w:br/>
      </w:r>
      <w:r w:rsidR="004C6CEE" w:rsidRPr="004C6CEE">
        <w:rPr>
          <w:rFonts w:cs="Arial"/>
          <w:sz w:val="24"/>
          <w:lang w:val="es-ES" w:eastAsia="ja-JP"/>
        </w:rPr>
        <w:t>olivier.genoud@etsi.org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70281626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70281627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91DD4D8" w14:textId="460620DC" w:rsidR="00962FDE" w:rsidRPr="000D7399" w:rsidRDefault="00962FDE" w:rsidP="00962FDE">
            <w:pPr>
              <w:spacing w:after="0"/>
              <w:rPr>
                <w:rFonts w:ascii="Arial" w:hAnsi="Arial" w:cs="Arial"/>
              </w:rPr>
            </w:pPr>
            <w:r w:rsidRPr="00962FDE">
              <w:rPr>
                <w:rFonts w:ascii="Arial" w:hAnsi="Arial" w:cs="Arial"/>
              </w:rPr>
              <w:t>f_TC_7_1_1_6_1_NR_TestBody1</w:t>
            </w:r>
          </w:p>
          <w:p w14:paraId="56D778B9" w14:textId="0A2BB2DA" w:rsidR="00273EC8" w:rsidRPr="000D7399" w:rsidRDefault="00273EC8" w:rsidP="00962FDE">
            <w:pPr>
              <w:spacing w:after="0"/>
              <w:rPr>
                <w:rFonts w:ascii="Arial" w:hAnsi="Arial" w:cs="Arial"/>
              </w:rPr>
            </w:pP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9838509" w14:textId="77777777" w:rsidR="006E007F" w:rsidRDefault="00E56EEE" w:rsidP="002D31BF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E56EEE">
              <w:rPr>
                <w:rFonts w:ascii="Arial" w:eastAsia="SimSun" w:hAnsi="Arial" w:cs="Arial"/>
                <w:lang w:eastAsia="zh-CN"/>
              </w:rPr>
              <w:t>In steps 18 and 21, prose allows up to 3 HARQ Naks before HARQ Ack, to be consistent with equivalent LTE test case implementation</w:t>
            </w:r>
            <w:r>
              <w:rPr>
                <w:rFonts w:ascii="Arial" w:eastAsia="SimSun" w:hAnsi="Arial" w:cs="Arial"/>
                <w:lang w:eastAsia="zh-CN"/>
              </w:rPr>
              <w:t>.</w:t>
            </w:r>
          </w:p>
          <w:p w14:paraId="3A48DE08" w14:textId="0FF94323" w:rsidR="00E56EEE" w:rsidRPr="002D31BF" w:rsidRDefault="00E56EEE" w:rsidP="002D31BF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5CC450" w14:textId="6A6CBF1A" w:rsidR="006E007F" w:rsidRDefault="00E56EEE" w:rsidP="002D31BF">
            <w:pPr>
              <w:pStyle w:val="CRCoverPage"/>
              <w:spacing w:after="0"/>
              <w:rPr>
                <w:rFonts w:cs="Arial"/>
              </w:rPr>
            </w:pPr>
            <w:r w:rsidRPr="00E56EEE">
              <w:rPr>
                <w:rFonts w:eastAsia="SimSun" w:cs="Arial"/>
                <w:lang w:eastAsia="zh-CN"/>
              </w:rPr>
              <w:t>In steps 18 and 21, allowed up to 3 HARQ Naks before HARQ Ack</w:t>
            </w:r>
            <w:r>
              <w:rPr>
                <w:rFonts w:eastAsia="SimSun" w:cs="Arial"/>
                <w:lang w:eastAsia="zh-CN"/>
              </w:rPr>
              <w:t>.</w:t>
            </w:r>
          </w:p>
          <w:p w14:paraId="1E9F1675" w14:textId="468BBF70" w:rsidR="006E007F" w:rsidRPr="002A077B" w:rsidRDefault="006E007F" w:rsidP="004C6CE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02487BC8" w:rsidR="00DE4E0A" w:rsidRPr="000D7399" w:rsidRDefault="002A077B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>
              <w:rPr>
                <w:rFonts w:ascii="Arial" w:hAnsi="Arial" w:cs="Arial"/>
                <w:lang w:val="en-IN" w:eastAsia="en-GB"/>
              </w:rPr>
              <w:t>SPS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 w:rsidR="00962FDE">
              <w:rPr>
                <w:rFonts w:ascii="Arial" w:hAnsi="Arial" w:cs="Arial"/>
                <w:lang w:val="en-IN" w:eastAsia="en-GB"/>
              </w:rPr>
              <w:t>TC_Common_NR</w:t>
            </w:r>
            <w:r w:rsidR="004063FA"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46A413EA" w14:textId="77777777" w:rsidR="00E56EEE" w:rsidRDefault="00E56EEE" w:rsidP="00273EC8">
      <w:pPr>
        <w:rPr>
          <w:rFonts w:ascii="Arial" w:hAnsi="Arial" w:cs="Arial"/>
          <w:b/>
        </w:rPr>
      </w:pPr>
    </w:p>
    <w:p w14:paraId="2D40B004" w14:textId="68EC2714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57C7F87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f_TC_7_1_1_6_1_NR_TestBody1(DRB_Identity p_NR_DRB_Id) runs on NR_BASE_PTC return SubFrameTiming_Type</w:t>
            </w:r>
          </w:p>
          <w:p w14:paraId="7AD15E42" w14:textId="04353A95" w:rsidR="002A077B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9956902" w14:textId="679C2B9B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0B642B63" w14:textId="77777777" w:rsidR="008F1E04" w:rsidRDefault="008F1E04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CA8CCC7" w14:textId="77777777" w:rsidR="004C6CEE" w:rsidRPr="004C6CEE" w:rsidRDefault="008F1E04" w:rsidP="004C6C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4C6CEE" w:rsidRPr="004C6CEE">
              <w:rPr>
                <w:rFonts w:ascii="Courier New" w:hAnsi="Courier New" w:cs="Courier New"/>
                <w:bCs/>
                <w:sz w:val="18"/>
                <w:szCs w:val="18"/>
              </w:rPr>
              <w:t>// @siclog "Step 16-17" siclog@</w:t>
            </w:r>
          </w:p>
          <w:p w14:paraId="42C4B241" w14:textId="77777777" w:rsidR="004C6CEE" w:rsidRPr="004C6CEE" w:rsidRDefault="004C6CEE" w:rsidP="004C6C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v_TimingDL := f_SubFrameTiming_AddMilliSeconds(v_TimingDL,const_SPS_Period/2);</w:t>
            </w:r>
          </w:p>
          <w:p w14:paraId="0EF737CA" w14:textId="77777777" w:rsidR="004C6CEE" w:rsidRPr="004C6CEE" w:rsidRDefault="004C6CEE" w:rsidP="004C6C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f_NR_SS_L1_TestModeConfig(nr_Cell1, cas_NR_L1_TestModeCRC_CSRNTI_REQ(nr_Cell1, cs_TimingInfo_NR( v_TimingDL), Error1AndNormal));</w:t>
            </w:r>
          </w:p>
          <w:p w14:paraId="3D24017F" w14:textId="77777777" w:rsidR="004C6CEE" w:rsidRPr="004C6CEE" w:rsidRDefault="004C6CEE" w:rsidP="004C6C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v_TimingDL := f_SubFrameTiming_AddMilliSeconds(v_TimingDL,const_SPS_Period/2);</w:t>
            </w:r>
          </w:p>
          <w:p w14:paraId="295A390F" w14:textId="77777777" w:rsidR="004C6CEE" w:rsidRPr="004C6CEE" w:rsidRDefault="004C6CEE" w:rsidP="004C6C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v_TimingUL_7 := f_SubFrameTiming_AddMilliSeconds(v_TimingUL_6,const_SPS_Period);</w:t>
            </w:r>
          </w:p>
          <w:p w14:paraId="054BB8B6" w14:textId="77777777" w:rsidR="004C6CEE" w:rsidRPr="004C6CEE" w:rsidRDefault="004C6CEE" w:rsidP="004C6C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PDCP SDU =38B +3B PDCP Header+ 1B RLC UM Header + 2B MAC Header =44B=352 bits (an allowed TB size as per 38.523-3 Annex B)</w:t>
            </w:r>
          </w:p>
          <w:p w14:paraId="44F9E3CD" w14:textId="77777777" w:rsidR="004C6CEE" w:rsidRPr="004C6CEE" w:rsidRDefault="004C6CEE" w:rsidP="004C6C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v_EncodedRlcPdu1 := f_NR_RLC_UMD_FullPDU_Encvalue(f_NR_PDCP_PDU_Encvalue(f_NR_ReturnDefaultPDCP_PDU (5, crs_NR_PDCP_SDU_38B, 1)));//@sic R5-227518 sic@</w:t>
            </w:r>
          </w:p>
          <w:p w14:paraId="41A50677" w14:textId="77777777" w:rsidR="004C6CEE" w:rsidRPr="004C6CEE" w:rsidRDefault="004C6CEE" w:rsidP="004C6C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v_SDU_SubPDUListDL := { cs_NR_MAC_SDU_SubPDU_LI8(tsc_LCID_SCG_Bearer, v_EncodedRlcPdu1) };</w:t>
            </w:r>
          </w:p>
          <w:p w14:paraId="72F5D8A5" w14:textId="77777777" w:rsidR="004C6CEE" w:rsidRPr="004C6CEE" w:rsidRDefault="004C6CEE" w:rsidP="004C6C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v_MAC_PDUListDL := { cs_NR_DL_MAC_PDU_SDU_SubPDU_Padding(v_SDU_SubPDUListDL) };</w:t>
            </w:r>
          </w:p>
          <w:p w14:paraId="5C8534D7" w14:textId="77777777" w:rsidR="004C6CEE" w:rsidRPr="004C6CEE" w:rsidRDefault="004C6CEE" w:rsidP="004C6C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f_NR_DL_SpsAssignmentConfiguration(nr_Cell1,cs_TimingInfo_NR( v_TimingDL),v_N_PRB,v_I_MCS);</w:t>
            </w:r>
          </w:p>
          <w:p w14:paraId="67455F60" w14:textId="77777777" w:rsidR="004C6CEE" w:rsidRDefault="004C6CEE" w:rsidP="004C6C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DRB.send(cads_NR_DRB_COMMON_REQ_MAC_PDUList_NoCRNTI_Grant(nr_Cell1, p_NR_DRB_Id, cs_TimingInfo_NR( v_TimingDL), v_MAC_PDUListDL,cs_NR_HarqProcessAssignment_Explicit(const_HARQ_Id)));</w:t>
            </w:r>
            <w:r w:rsidR="002A077B">
              <w:rPr>
                <w:rFonts w:ascii="Courier New" w:hAnsi="Courier New" w:cs="Courier New"/>
                <w:b/>
                <w:sz w:val="18"/>
                <w:szCs w:val="18"/>
              </w:rPr>
              <w:t xml:space="preserve"> </w:t>
            </w:r>
          </w:p>
          <w:p w14:paraId="104B9D9B" w14:textId="77777777" w:rsidR="000156A0" w:rsidRPr="000156A0" w:rsidRDefault="000156A0" w:rsidP="00015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>//@siclog "Step 19-20" siclog@</w:t>
            </w:r>
          </w:p>
          <w:p w14:paraId="3FE9FA15" w14:textId="77777777" w:rsidR="000156A0" w:rsidRPr="000156A0" w:rsidRDefault="000156A0" w:rsidP="00015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v_TimingDL := f_SubFrameTiming_AddMilliSeconds(v_TimingDL,const_SPS_Period/2);</w:t>
            </w:r>
          </w:p>
          <w:p w14:paraId="0E2BC901" w14:textId="77777777" w:rsidR="000156A0" w:rsidRPr="000156A0" w:rsidRDefault="000156A0" w:rsidP="00015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v_TimingUL_8 := f_SubFrameTiming_AddMilliSeconds(v_TimingUL_7,const_SPS_Period/2);</w:t>
            </w:r>
          </w:p>
          <w:p w14:paraId="40CAE8E1" w14:textId="77777777" w:rsidR="000156A0" w:rsidRPr="000156A0" w:rsidRDefault="000156A0" w:rsidP="00015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f_NR_DL_SpsAssignmentConfiguration(nr_Cell1,cs_TimingInfo_NR( v_TimingDL),v_N_PRB,v_I_MCS,true);//NDI=1</w:t>
            </w:r>
          </w:p>
          <w:p w14:paraId="4354DE73" w14:textId="77777777" w:rsidR="000156A0" w:rsidRPr="000156A0" w:rsidRDefault="000156A0" w:rsidP="00015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DRB.send(cads_NR_DRB_COMMON_REQ_MAC_PDUList_NoCRNTI_Grant(nr_Cell1, p_NR_DRB_Id, cs_TimingInfo_NR( v_TimingDL), v_MAC_PDUListDL,cs_NR_HarqProcessAssignment_Explicit(const_HARQ_Id)));</w:t>
            </w:r>
          </w:p>
          <w:p w14:paraId="29E6AC08" w14:textId="77777777" w:rsidR="000156A0" w:rsidRPr="000156A0" w:rsidRDefault="000156A0" w:rsidP="00015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22 " siclog@</w:t>
            </w:r>
          </w:p>
          <w:p w14:paraId="116288F9" w14:textId="77777777" w:rsidR="000156A0" w:rsidRPr="000156A0" w:rsidRDefault="000156A0" w:rsidP="00015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v_TimingDL := f_SubFrameTiming_AddMilliSeconds(v_TimingDL,</w:t>
            </w:r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const_SPS_Period/2</w:t>
            </w:r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>-10); // 10 ms earlier</w:t>
            </w:r>
          </w:p>
          <w:p w14:paraId="0C2D78AD" w14:textId="77777777" w:rsidR="000156A0" w:rsidRPr="000156A0" w:rsidRDefault="000156A0" w:rsidP="00015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v_TimingUL_9 := f_SubFrameTiming_AddMilliSeconds(v_TimingUL_8,</w:t>
            </w:r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const_SPS_Period/2</w:t>
            </w:r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>-10);</w:t>
            </w:r>
          </w:p>
          <w:p w14:paraId="2E30105C" w14:textId="77777777" w:rsidR="00D83E5E" w:rsidRDefault="000156A0" w:rsidP="00015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f_NR_SpsCgDeactivate(nr_Cell1, cs_TimingInfo_NR( v_TimingDL),cs_NR_SpsCgDeactivate_Pdcch_DL);</w:t>
            </w:r>
            <w:r w:rsidR="008F1E04"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63BEC1F2" w14:textId="35739536" w:rsidR="008F1E04" w:rsidRDefault="008F1E04" w:rsidP="00015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19F3A36" w14:textId="77777777" w:rsidR="00D83E5E" w:rsidRPr="00D83E5E" w:rsidRDefault="00D83E5E" w:rsidP="00D83E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 @siclog "Step 18" siclog@</w:t>
            </w:r>
          </w:p>
          <w:p w14:paraId="7488E4E2" w14:textId="77777777" w:rsidR="00D83E5E" w:rsidRPr="00D83E5E" w:rsidRDefault="00D83E5E" w:rsidP="00D83E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SYSIND.receive(car_NR_SYSTEM_UL_HARQ_IND_Timing(nr_Cell1, nack, cr_TimingInfo_NR( v_TimingUL_7) ));</w:t>
            </w:r>
          </w:p>
          <w:p w14:paraId="42C1A5F1" w14:textId="77777777" w:rsidR="00D83E5E" w:rsidRPr="00D83E5E" w:rsidRDefault="00D83E5E" w:rsidP="00D83E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//f_NR_SetVerdictFailOrInconc(__FILE__, __LINE__, "Step 18");</w:t>
            </w:r>
          </w:p>
          <w:p w14:paraId="1A07E180" w14:textId="77777777" w:rsidR="00D83E5E" w:rsidRPr="00D83E5E" w:rsidRDefault="00D83E5E" w:rsidP="00D83E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// @siclog "Step 21" siclog@</w:t>
            </w:r>
          </w:p>
          <w:p w14:paraId="3B62A1E6" w14:textId="77777777" w:rsidR="00D83E5E" w:rsidRPr="00D83E5E" w:rsidRDefault="00D83E5E" w:rsidP="00D83E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SYSIND.receive(car_NR_SYSTEM_UL_HARQ_IND_Timing(nr_Cell1, ack, cr_TimingInfo_NR( v_TimingUL_8) ));</w:t>
            </w:r>
          </w:p>
          <w:p w14:paraId="51E9C973" w14:textId="77777777" w:rsidR="00D83E5E" w:rsidRPr="00D83E5E" w:rsidRDefault="00D83E5E" w:rsidP="00D83E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f_NR_PreliminaryPass(__FILE__, __LINE__, "Step 21");</w:t>
            </w:r>
          </w:p>
          <w:p w14:paraId="4BFBDE64" w14:textId="77777777" w:rsidR="00D83E5E" w:rsidRDefault="00D83E5E" w:rsidP="00D83E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5CAD6CD" w14:textId="77777777" w:rsidR="00D83E5E" w:rsidRPr="002A077B" w:rsidRDefault="00D83E5E" w:rsidP="00015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B72381C" w14:textId="0DC8CE76" w:rsidR="002A077B" w:rsidRPr="005571C5" w:rsidRDefault="002A077B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09ADC4A" w14:textId="3DBFD121" w:rsidR="00CE06FC" w:rsidRPr="00D017D3" w:rsidRDefault="00AF7E7F" w:rsidP="00D017D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02A0" w14:paraId="1F705885" w14:textId="77777777" w:rsidTr="009B02A0">
        <w:tc>
          <w:tcPr>
            <w:tcW w:w="9629" w:type="dxa"/>
          </w:tcPr>
          <w:p w14:paraId="20A67CB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>function f_TC_7_1_1_6_1_NR_TestBody1(DRB_Identity p_NR_DRB_Id) runs on NR_BASE_PTC return SubFrameTiming_Type</w:t>
            </w:r>
          </w:p>
          <w:p w14:paraId="2E0AD9E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{</w:t>
            </w:r>
          </w:p>
          <w:p w14:paraId="7156A0C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const integer const_SPS_Period :=80; // period in milli seconds</w:t>
            </w:r>
          </w:p>
          <w:p w14:paraId="23633F1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const integer const_HARQ_Id := 1; //arbitrarily selected in steps 17 and 20</w:t>
            </w:r>
          </w:p>
          <w:p w14:paraId="3178EF9D" w14:textId="77777777" w:rsidR="009B02A0" w:rsidRPr="00B86266" w:rsidRDefault="009B02A0" w:rsidP="009B02A0">
            <w:pPr>
              <w:rPr>
                <w:lang w:val="fr-FR"/>
              </w:rPr>
            </w:pPr>
            <w:r w:rsidRPr="009B02A0">
              <w:rPr>
                <w:lang w:val="en-US"/>
              </w:rPr>
              <w:t xml:space="preserve">    </w:t>
            </w:r>
            <w:r w:rsidRPr="00B86266">
              <w:rPr>
                <w:lang w:val="fr-FR"/>
              </w:rPr>
              <w:t>var NR_MAC_SDU_Type v_EncodedRlcPdu1;</w:t>
            </w:r>
          </w:p>
          <w:p w14:paraId="078D16BB" w14:textId="77777777" w:rsidR="009B02A0" w:rsidRPr="00B86266" w:rsidRDefault="009B02A0" w:rsidP="009B02A0">
            <w:pPr>
              <w:rPr>
                <w:lang w:val="fr-FR"/>
              </w:rPr>
            </w:pPr>
            <w:r w:rsidRPr="00B86266">
              <w:rPr>
                <w:lang w:val="fr-FR"/>
              </w:rPr>
              <w:t xml:space="preserve">    var template (value) NR_MAC_SDU_SubPDU_List_Type v_SDU_SubPDUListDL;</w:t>
            </w:r>
          </w:p>
          <w:p w14:paraId="4AADBC5B" w14:textId="77777777" w:rsidR="009B02A0" w:rsidRPr="009B02A0" w:rsidRDefault="009B02A0" w:rsidP="009B02A0">
            <w:pPr>
              <w:rPr>
                <w:lang w:val="en-US"/>
              </w:rPr>
            </w:pPr>
            <w:r w:rsidRPr="00B86266">
              <w:rPr>
                <w:lang w:val="fr-FR"/>
              </w:rPr>
              <w:t xml:space="preserve">    </w:t>
            </w:r>
            <w:r w:rsidRPr="009B02A0">
              <w:rPr>
                <w:lang w:val="en-US"/>
              </w:rPr>
              <w:t>var template (value) NR_MAC_PDUList_Type v_MAC_PDUListDL;</w:t>
            </w:r>
          </w:p>
          <w:p w14:paraId="061FC04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SubFrameTiming_Type v_TimingDL;</w:t>
            </w:r>
          </w:p>
          <w:p w14:paraId="0B20601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SubFrameTiming_Type v_TimingDL_CRNTI;</w:t>
            </w:r>
          </w:p>
          <w:p w14:paraId="7413860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SubFrameTiming_Type v_TimingUL_1;</w:t>
            </w:r>
          </w:p>
          <w:p w14:paraId="2C09D0C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SubFrameTiming_Type v_TimingUL_2;</w:t>
            </w:r>
          </w:p>
          <w:p w14:paraId="0F9B1D1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SubFrameTiming_Type v_TimingUL_3;</w:t>
            </w:r>
          </w:p>
          <w:p w14:paraId="4CB8AB9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SubFrameTiming_Type v_TimingUL_4;</w:t>
            </w:r>
          </w:p>
          <w:p w14:paraId="639A9ED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SubFrameTiming_Type v_TimingUL_5_CRNTI;</w:t>
            </w:r>
          </w:p>
          <w:p w14:paraId="3DCC445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SubFrameTiming_Type v_TimingUL_6;</w:t>
            </w:r>
          </w:p>
          <w:p w14:paraId="6065C9B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SubFrameTiming_Type v_TimingUL_7;</w:t>
            </w:r>
          </w:p>
          <w:p w14:paraId="3BF7653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SubFrameTiming_Type v_TimingUL_8;</w:t>
            </w:r>
          </w:p>
          <w:p w14:paraId="1CF2C7A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SubFrameTiming_Type v_TimingUL_9;</w:t>
            </w:r>
          </w:p>
          <w:p w14:paraId="28E0F40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SubFrameTiming_Type v_TimingUL_10;</w:t>
            </w:r>
          </w:p>
          <w:p w14:paraId="58FEA58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SubFrameTiming_Type v_TimingUL_11;</w:t>
            </w:r>
          </w:p>
          <w:p w14:paraId="3C20347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SubFrameTiming_Type v_TimingDL_Step11b;  //@sic R5s240268 sic@</w:t>
            </w:r>
          </w:p>
          <w:p w14:paraId="3A894A3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SubcarrierSpacing v_SCS := f_NR_CellInfo_GetSCS(nr_Cell1);</w:t>
            </w:r>
          </w:p>
          <w:p w14:paraId="3FF1E8E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integer v_I_MCS;      // Modulation and Coding Scehme Index</w:t>
            </w:r>
          </w:p>
          <w:p w14:paraId="3E81424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integer v_N_PRB;      // Number of physical resource Blocks</w:t>
            </w:r>
          </w:p>
          <w:p w14:paraId="7FD8A5D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NR_PhysicalParameters_Type v_NR_PhysicalParameters := f_NR_CellInfo_GetPhysicalParameters(nr_Cell1);</w:t>
            </w:r>
          </w:p>
          <w:p w14:paraId="355FE3B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lastRenderedPageBreak/>
              <w:t xml:space="preserve">    var template (value) NR_DciDlInfo_Type v_DciDlInfo := f_NR_DciDlInfo_Init(v_NR_PhysicalParameters, cds_NR_DciFormat_1_0_Params_SetPDSCHarqIndicator(v_NR_PhysicalParameters.SubcarrierSpacing, -, cs_NR_DciFormat_1_X_PdschHarqTimingIndicator('111'B)), cs_NR_RedundancyVersionList_SingleRV(0));  //@sic R5s237339 sic@</w:t>
            </w:r>
          </w:p>
          <w:p w14:paraId="3AB04BAF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 R5s240155 sic@</w:t>
            </w:r>
          </w:p>
          <w:p w14:paraId="18544EBF" w14:textId="3EAABA31" w:rsidR="009B02A0" w:rsidRPr="009B02A0" w:rsidRDefault="009B02A0" w:rsidP="009B02A0">
            <w:pPr>
              <w:rPr>
                <w:highlight w:val="magenta"/>
                <w:lang w:val="en-US"/>
              </w:rPr>
            </w:pPr>
            <w:r w:rsidRPr="009B02A0">
              <w:rPr>
                <w:lang w:val="en-US"/>
              </w:rPr>
              <w:tab/>
            </w:r>
          </w:p>
          <w:p w14:paraId="755DA484" w14:textId="77777777" w:rsidR="009B02A0" w:rsidRPr="009B02A0" w:rsidRDefault="009B02A0" w:rsidP="009B02A0">
            <w:pPr>
              <w:rPr>
                <w:highlight w:val="magenta"/>
                <w:lang w:val="en-US"/>
              </w:rPr>
            </w:pPr>
            <w:r w:rsidRPr="009B02A0">
              <w:rPr>
                <w:highlight w:val="magenta"/>
                <w:lang w:val="en-US"/>
              </w:rPr>
              <w:t xml:space="preserve">    var integer v_RetransSchInt := 8; //suitable for FDD</w:t>
            </w:r>
          </w:p>
          <w:p w14:paraId="247D3F76" w14:textId="77777777" w:rsidR="009B02A0" w:rsidRPr="009B02A0" w:rsidRDefault="009B02A0" w:rsidP="009B02A0">
            <w:pPr>
              <w:rPr>
                <w:highlight w:val="magenta"/>
                <w:lang w:val="en-US"/>
              </w:rPr>
            </w:pPr>
            <w:r w:rsidRPr="009B02A0">
              <w:rPr>
                <w:highlight w:val="magenta"/>
                <w:lang w:val="en-US"/>
              </w:rPr>
              <w:t xml:space="preserve">    var integer i;</w:t>
            </w:r>
          </w:p>
          <w:p w14:paraId="73F84DBB" w14:textId="77777777" w:rsidR="009B02A0" w:rsidRPr="009B02A0" w:rsidRDefault="009B02A0" w:rsidP="009B02A0">
            <w:pPr>
              <w:rPr>
                <w:highlight w:val="magenta"/>
                <w:lang w:val="en-US"/>
              </w:rPr>
            </w:pPr>
            <w:r w:rsidRPr="009B02A0">
              <w:rPr>
                <w:highlight w:val="magenta"/>
                <w:lang w:val="en-US"/>
              </w:rPr>
              <w:tab/>
              <w:t>var NR_RedundancyVersionList_Type v_RVList := {0, 2, 3, 1, 0};</w:t>
            </w:r>
          </w:p>
          <w:p w14:paraId="17CB0429" w14:textId="77777777" w:rsidR="009B02A0" w:rsidRPr="009B02A0" w:rsidRDefault="009B02A0" w:rsidP="009B02A0">
            <w:pPr>
              <w:rPr>
                <w:highlight w:val="magenta"/>
                <w:lang w:val="en-US"/>
              </w:rPr>
            </w:pPr>
            <w:r w:rsidRPr="009B02A0">
              <w:rPr>
                <w:highlight w:val="magenta"/>
                <w:lang w:val="en-US"/>
              </w:rPr>
              <w:t xml:space="preserve">    var integer v_Nack_Count := 0;</w:t>
            </w:r>
          </w:p>
          <w:p w14:paraId="626B4ADF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highlight w:val="magenta"/>
                <w:lang w:val="en-US"/>
              </w:rPr>
              <w:t xml:space="preserve">    var integer v_Ack_Count := 0;</w:t>
            </w:r>
          </w:p>
          <w:p w14:paraId="49242CC5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0BD660A7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3A46AD6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ab/>
              <w:t>timer t_Watchdog := 10.0;</w:t>
            </w:r>
          </w:p>
          <w:p w14:paraId="44770DE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</w:t>
            </w:r>
          </w:p>
          <w:p w14:paraId="265C32D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Configure for indication of UL HARQ ACK/NACK</w:t>
            </w:r>
          </w:p>
          <w:p w14:paraId="3A16AA6F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f_NR_SS_SystemIndCtrlConfig(nr_Cell1, cds_NR_SystemIndCtrl_UL_HARQ(enable));</w:t>
            </w:r>
          </w:p>
          <w:p w14:paraId="12953FB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Initialise Nprb and Imcs for TBsize=352</w:t>
            </w:r>
          </w:p>
          <w:p w14:paraId="02BB003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 R5s230300 sic@</w:t>
            </w:r>
          </w:p>
          <w:p w14:paraId="5B040D8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if ( f_NR_CellInfo_GetIsFR1(nr_Cell1)) {v_N_PRB := 7; v_I_MCS:= 3;} //TS 38.508-1 Table 4.6.3-51 Table 4.6.3-51 =1, so 38.523-3 Table B.1.1.2-3</w:t>
            </w:r>
          </w:p>
          <w:p w14:paraId="4588D6A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else {v_N_PRB :=11 ; v_I_MCS:= 0}//TS 38.508-1 Table 4.6.3-51 Table 4.6.3-51 =0, so 38.523-3 Table B.1.1.1-3</w:t>
            </w:r>
          </w:p>
          <w:p w14:paraId="2DA0B6BD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098F4F3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v_TimingDL := f_NR_GetNextSendOccasion_DL(nr_Cell1, 480);</w:t>
            </w:r>
          </w:p>
          <w:p w14:paraId="59DEFA06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v_TimingUL_1:=  v_TimingDL;</w:t>
            </w:r>
          </w:p>
          <w:p w14:paraId="5A2A9A7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v_TimingUL_1.Symbol := valueof(cs_SymbolTimingInfo_Any); //@sic R5s230088 sic@</w:t>
            </w:r>
          </w:p>
          <w:p w14:paraId="2F756CE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select(v_SCS) {</w:t>
            </w:r>
          </w:p>
          <w:p w14:paraId="46DEA17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case(kHz15) {</w:t>
            </w:r>
          </w:p>
          <w:p w14:paraId="65E4649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v_TimingDL.Subframe.Number := 1;</w:t>
            </w:r>
          </w:p>
          <w:p w14:paraId="05F4987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v_TimingUL_1.Subframe.Number := 9;</w:t>
            </w:r>
          </w:p>
          <w:p w14:paraId="138A581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}</w:t>
            </w:r>
          </w:p>
          <w:p w14:paraId="3D612C3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case(kHz30) {</w:t>
            </w:r>
          </w:p>
          <w:p w14:paraId="53E9072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v_TimingDL.Subframe.Number := 0;</w:t>
            </w:r>
          </w:p>
          <w:p w14:paraId="2DC340B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v_TimingDL.Slot.SlotOffset.Numerology1 := 0;</w:t>
            </w:r>
          </w:p>
          <w:p w14:paraId="3696DAD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v_TimingUL_1.Subframe.Number := 4;</w:t>
            </w:r>
          </w:p>
          <w:p w14:paraId="5456379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lastRenderedPageBreak/>
              <w:t xml:space="preserve">            v_TimingUL_1.Slot.SlotOffset.Numerology1 := 0;</w:t>
            </w:r>
          </w:p>
          <w:p w14:paraId="0A9F21E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}</w:t>
            </w:r>
          </w:p>
          <w:p w14:paraId="15E54FE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case(kHz120) {</w:t>
            </w:r>
          </w:p>
          <w:p w14:paraId="1937EDDF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v_TimingDL.Subframe.Number := 0;</w:t>
            </w:r>
          </w:p>
          <w:p w14:paraId="11AD5563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v_TimingDL.Slot.SlotOffset.Numerology3 := 1;</w:t>
            </w:r>
          </w:p>
          <w:p w14:paraId="41B1747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v_TimingUL_1.Subframe.Number := 1;</w:t>
            </w:r>
          </w:p>
          <w:p w14:paraId="4FCE716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v_TimingUL_1.Slot.SlotOffset.Numerology3 := 1;</w:t>
            </w:r>
          </w:p>
          <w:p w14:paraId="3DE0F9F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}</w:t>
            </w:r>
          </w:p>
          <w:p w14:paraId="7AE192F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case else { FatalError(__FILE__, __LINE__, "Invalid SubCarrierSapcing"); }</w:t>
            </w:r>
          </w:p>
          <w:p w14:paraId="3AD06766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}</w:t>
            </w:r>
          </w:p>
          <w:p w14:paraId="681B812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f_NR_SS_CellConfig_DciDlInfo_NoRetransmission(nr_Cell1);</w:t>
            </w:r>
          </w:p>
          <w:p w14:paraId="0236B1D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@siclog "Steps 1 - 2" siclog@</w:t>
            </w:r>
          </w:p>
          <w:p w14:paraId="0751B54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f_NR_DL_SpsAssignmentConfiguration(nr_Cell1,cs_TimingInfo_NR( v_TimingDL),v_N_PRB,v_I_MCS);</w:t>
            </w:r>
          </w:p>
          <w:p w14:paraId="64A3A69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t_Watchdog.start;</w:t>
            </w:r>
          </w:p>
          <w:p w14:paraId="753B5BE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PDCP SDU =38B +3B PDCP Header+ 1B RLC UM Header + 2B MAC Header =44B=352 bits (an allowed TB size as per 38.523-3 Annex B)</w:t>
            </w:r>
          </w:p>
          <w:p w14:paraId="01422C3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v_EncodedRlcPdu1 := f_NR_RLC_UMD_FullPDU_Encvalue(f_NR_PDCP_PDU_Encvalue(f_NR_ReturnDefaultPDCP_PDU (0, crs_NR_PDCP_SDU_38B, 1)));//@sic R5-227518 sic@</w:t>
            </w:r>
          </w:p>
          <w:p w14:paraId="62A674A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v_SDU_SubPDUListDL := { cs_NR_MAC_SDU_SubPDU_LI8(tsc_LCID_SCG_Bearer, v_EncodedRlcPdu1) };</w:t>
            </w:r>
          </w:p>
          <w:p w14:paraId="26D6C3A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v_MAC_PDUListDL := { cs_NR_DL_MAC_PDU_SDU_SubPDU_Padding(v_SDU_SubPDUListDL) };</w:t>
            </w:r>
          </w:p>
          <w:p w14:paraId="181CA27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DRB.send(cads_NR_DRB_COMMON_REQ_MAC_PDUList_NoCRNTI_Grant(nr_Cell1, p_NR_DRB_Id, cs_TimingInfo_NR( v_TimingDL), v_MAC_PDUListDL));</w:t>
            </w:r>
          </w:p>
          <w:p w14:paraId="1D910C3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</w:p>
          <w:p w14:paraId="608F60A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//@siclog "Step 4" siclog@</w:t>
            </w:r>
          </w:p>
          <w:p w14:paraId="777C582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v_TimingDL := f_SubFrameTiming_AddMilliSeconds(v_TimingDL,const_SPS_Period);</w:t>
            </w:r>
          </w:p>
          <w:p w14:paraId="784F072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v_TimingUL_2 := f_SubFrameTiming_AddMilliSeconds(v_TimingUL_1,const_SPS_Period);</w:t>
            </w:r>
          </w:p>
          <w:p w14:paraId="0AD1DFC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PDCP SDU =38B +3B PDCP Header+ 1B RLC UM Header + 2B MAC Header =44B=352 bits (an allowed TB size as per 38.523-3 Annex B)</w:t>
            </w:r>
          </w:p>
          <w:p w14:paraId="3083685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v_EncodedRlcPdu1 := f_NR_RLC_UMD_FullPDU_Encvalue(f_NR_PDCP_PDU_Encvalue(f_NR_ReturnDefaultPDCP_PDU (1, crs_NR_PDCP_SDU_38B, 1)));//@sic R5-227518 sic@</w:t>
            </w:r>
          </w:p>
          <w:p w14:paraId="3C473D5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v_SDU_SubPDUListDL := { cs_NR_MAC_SDU_SubPDU_LI8(tsc_LCID_SCG_Bearer, v_EncodedRlcPdu1) };</w:t>
            </w:r>
          </w:p>
          <w:p w14:paraId="1408AA4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v_MAC_PDUListDL := { cs_NR_DL_MAC_PDU_SDU_SubPDU_Padding(v_SDU_SubPDUListDL) };</w:t>
            </w:r>
          </w:p>
          <w:p w14:paraId="2B79AC8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DRB.send(cads_NR_DRB_COMMON_REQ_MAC_PDUList_NoCRNTI_Grant(nr_Cell1, p_NR_DRB_Id, cs_TimingInfo_NR( v_TimingDL), v_MAC_PDUListDL));</w:t>
            </w:r>
          </w:p>
          <w:p w14:paraId="75DB9F9C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0587203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//@siclog "Step 6-7" siclog@</w:t>
            </w:r>
          </w:p>
          <w:p w14:paraId="2BEB408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lastRenderedPageBreak/>
              <w:t xml:space="preserve">    v_TimingDL := f_SubFrameTiming_AddMilliSeconds(v_TimingDL,const_SPS_Period/2);</w:t>
            </w:r>
          </w:p>
          <w:p w14:paraId="7B1792D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v_TimingUL_3 := f_SubFrameTiming_AddMilliSeconds(v_TimingUL_2,const_SPS_Period/2);</w:t>
            </w:r>
          </w:p>
          <w:p w14:paraId="526968D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PDCP SDU =38B +3B PDCP Header+ 1B RLC UM Header + 2B MAC Header =44B=352 bits (an allowed TB size as per 38.523-3 Annex B)</w:t>
            </w:r>
          </w:p>
          <w:p w14:paraId="30E71FF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v_EncodedRlcPdu1 := f_NR_RLC_UMD_FullPDU_Encvalue(f_NR_PDCP_PDU_Encvalue(f_NR_ReturnDefaultPDCP_PDU (2, crs_NR_PDCP_SDU_38B, 1)));//@sic R5-227518 sic@</w:t>
            </w:r>
          </w:p>
          <w:p w14:paraId="2DC26B93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v_SDU_SubPDUListDL := { cs_NR_MAC_SDU_SubPDU_LI8(tsc_LCID_SCG_Bearer, v_EncodedRlcPdu1) };</w:t>
            </w:r>
          </w:p>
          <w:p w14:paraId="16A5B14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v_MAC_PDUListDL := { cs_NR_DL_MAC_PDU_SDU_SubPDU_Padding(v_SDU_SubPDUListDL) };</w:t>
            </w:r>
          </w:p>
          <w:p w14:paraId="6D8DF60F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f_NR_DL_SpsAssignmentConfiguration(nr_Cell1,cs_TimingInfo_NR( v_TimingDL),v_N_PRB,v_I_MCS);</w:t>
            </w:r>
          </w:p>
          <w:p w14:paraId="7A25896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DRB.send(cads_NR_DRB_COMMON_REQ_MAC_PDUList_NoCRNTI_Grant(nr_Cell1, p_NR_DRB_Id, cs_TimingInfo_NR( v_TimingDL), v_MAC_PDUListDL));</w:t>
            </w:r>
          </w:p>
          <w:p w14:paraId="0D15C456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1719D17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//@siclog "Step 9" siclog@</w:t>
            </w:r>
          </w:p>
          <w:p w14:paraId="54857AE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v_TimingDL := f_SubFrameTiming_AddMilliSeconds(v_TimingDL,const_SPS_Period/2);</w:t>
            </w:r>
          </w:p>
          <w:p w14:paraId="1FC7C98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v_TimingUL_4 := f_SubFrameTiming_AddMilliSeconds(v_TimingUL_3,const_SPS_Period/2);</w:t>
            </w:r>
          </w:p>
          <w:p w14:paraId="4E8A237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PDCP SDU =38B +3B PDCP Header+ 1B RLC UM Header + 2B MAC Header =44B=352 bits (an allowed TB size as per 38.523-3 Annex B)</w:t>
            </w:r>
          </w:p>
          <w:p w14:paraId="247E8E2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v_EncodedRlcPdu1 := f_NR_RLC_UMD_FullPDU_Encvalue(f_NR_PDCP_PDU_Encvalue(f_NR_ReturnDefaultPDCP_PDU (3, crs_NR_PDCP_SDU_38B, 1)));//@sic R5-227518 sic@</w:t>
            </w:r>
          </w:p>
          <w:p w14:paraId="261F46E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v_SDU_SubPDUListDL := { cs_NR_MAC_SDU_SubPDU_LI8(tsc_LCID_SCG_Bearer, v_EncodedRlcPdu1) };</w:t>
            </w:r>
          </w:p>
          <w:p w14:paraId="18F0E21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v_MAC_PDUListDL := { cs_NR_DL_MAC_PDU_SDU_SubPDU_Padding(v_SDU_SubPDUListDL) };</w:t>
            </w:r>
          </w:p>
          <w:p w14:paraId="6C1F619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DRB.send(cads_NR_DRB_COMMON_REQ_MAC_PDUList_NoCRNTI_Grant(nr_Cell1, p_NR_DRB_Id, cs_TimingInfo_NR( v_TimingDL), v_MAC_PDUListDL));</w:t>
            </w:r>
          </w:p>
          <w:p w14:paraId="0AEF4BF4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1941736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//@siclog "Step 11a1, 11a2 11b1" siclog@</w:t>
            </w:r>
          </w:p>
          <w:p w14:paraId="7EF442B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//C-RNTI grant auto transferred by SS</w:t>
            </w:r>
          </w:p>
          <w:p w14:paraId="7BB0C863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 R5s221197  R5s230088 R5-237339 R5-240268 sic@</w:t>
            </w:r>
          </w:p>
          <w:p w14:paraId="480470A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if (pc_dl_SchedulingOffset_PDSCH_TypeA)</w:t>
            </w:r>
          </w:p>
          <w:p w14:paraId="6D63A0A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{</w:t>
            </w:r>
          </w:p>
          <w:p w14:paraId="2216C73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//@siclog "Step 11a1-11a2" siclog@</w:t>
            </w:r>
          </w:p>
          <w:p w14:paraId="5EE44FF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select(v_SCS) {</w:t>
            </w:r>
          </w:p>
          <w:p w14:paraId="77DD3E53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case(kHz15) {</w:t>
            </w:r>
          </w:p>
          <w:p w14:paraId="7DACF6C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v_TimingDL_CRNTI := f_SubFrameTiming_AddMilliSeconds(v_TimingDL,const_SPS_Period/2 - 4); // C-RNTI ActTime with k0=4 -- k1 needs to be adjusted to 8</w:t>
            </w:r>
          </w:p>
          <w:p w14:paraId="6F85120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5F11849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}</w:t>
            </w:r>
          </w:p>
          <w:p w14:paraId="3E194E6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lastRenderedPageBreak/>
              <w:t xml:space="preserve">        case(kHz30) {</w:t>
            </w:r>
          </w:p>
          <w:p w14:paraId="6BE2B22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v_TimingDL_CRNTI := f_SubFrameTiming_AddMilliSeconds(v_TimingDL,const_SPS_Period/2 - 2); // C-RNTI ActTime with k0=4 -- k1 needs to be adjusted to 8</w:t>
            </w:r>
          </w:p>
          <w:p w14:paraId="72D9FE26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2FF7F29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}</w:t>
            </w:r>
          </w:p>
          <w:p w14:paraId="56233FC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case(kHz120) {</w:t>
            </w:r>
          </w:p>
          <w:p w14:paraId="2152D83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v_TimingDL_CRNTI := f_SubFrameTiming_AddMilliSeconds(v_TimingDL,const_SPS_Period/2 - 1); // C-RNTI ActTime with k0=4 -- k1 needs to be adjusted to 8</w:t>
            </w:r>
          </w:p>
          <w:p w14:paraId="023C7EEF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v_TimingDL_CRNTI.Slot.SlotOffset.Numerology3 := 5;</w:t>
            </w:r>
          </w:p>
          <w:p w14:paraId="65DE53F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1D480CF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}</w:t>
            </w:r>
          </w:p>
          <w:p w14:paraId="70262F3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case else { FatalError(__FILE__, __LINE__, "Invalid SubCarrierSapcing"); }</w:t>
            </w:r>
          </w:p>
          <w:p w14:paraId="03EEB99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}</w:t>
            </w:r>
          </w:p>
          <w:p w14:paraId="78517598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68192F7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</w:p>
          <w:p w14:paraId="293EF42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//Set K1=8</w:t>
            </w:r>
          </w:p>
          <w:p w14:paraId="6F2827D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v_DciDlInfo.ResoureAssignment.TimeDomain.Index := int2bit(1, 4);</w:t>
            </w:r>
          </w:p>
          <w:p w14:paraId="728C85F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f_NR_SS_CommonCellConfig(nr_Cell1, cas_NR_DciDlInfo_REQ(nr_Cell1, cs_TimingInfo_NR( v_TimingDL_CRNTI), v_DciDlInfo));</w:t>
            </w:r>
          </w:p>
          <w:p w14:paraId="13FC5D7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</w:p>
          <w:p w14:paraId="539AD7D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PDCP SDU =36B +3B PDCP Header+ 1B RLC UM Header + 2B MAC Header =42B=336 bits (an allowed TB size as per 38.523-3 Annex B)</w:t>
            </w:r>
          </w:p>
          <w:p w14:paraId="7656B6E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v_EncodedRlcPdu1 := f_NR_RLC_UMD_FullPDU_Encvalue(f_NR_PDCP_PDU_Encvalue(f_NR_ReturnDefaultPDCP_PDU (3, crs_NR_PDCP_SDU_36B, 1)));//@sic R5-227518 sic@</w:t>
            </w:r>
          </w:p>
          <w:p w14:paraId="77B4BD4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v_SDU_SubPDUListDL := { cs_NR_MAC_SDU_SubPDU_LI8(tsc_LCID_SCG_Bearer, v_EncodedRlcPdu1) };</w:t>
            </w:r>
          </w:p>
          <w:p w14:paraId="6BCE072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v_MAC_PDUListDL := { cs_NR_DL_MAC_PDU_SDU_SubPDU_Padding(v_SDU_SubPDUListDL) };</w:t>
            </w:r>
          </w:p>
          <w:p w14:paraId="59F59CE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DRB.send(cas_NR_DRB_COMMON_REQ_MAC_PDUList(nr_Cell1, p_NR_DRB_Id, cs_TimingInfo_NR( v_TimingDL_CRNTI), v_MAC_PDUListDL));</w:t>
            </w:r>
          </w:p>
          <w:p w14:paraId="3E91A1F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}</w:t>
            </w:r>
          </w:p>
          <w:p w14:paraId="73FE415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else</w:t>
            </w:r>
          </w:p>
          <w:p w14:paraId="7C1E6A1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{</w:t>
            </w:r>
          </w:p>
          <w:p w14:paraId="35D813E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//@siclog "Step 11b1" siclog@</w:t>
            </w:r>
          </w:p>
          <w:p w14:paraId="3D81276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v_TimingDL_Step11b := f_SubFrameTiming_AddMilliSeconds(v_TimingDL,const_SPS_Period/2); // Normal SPS transmission</w:t>
            </w:r>
          </w:p>
          <w:p w14:paraId="1ED1EFD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v_TimingUL_5_CRNTI := f_SubFrameTiming_AddMilliSeconds(v_TimingUL_4,const_SPS_Period/2); // Receive HARQ with same timing as SPS HARQ</w:t>
            </w:r>
          </w:p>
          <w:p w14:paraId="76E9E463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lastRenderedPageBreak/>
              <w:t xml:space="preserve">      // PDCP SDU =36B +3B PDCP Header+ 1B RLC UM Header + 2B MAC Header =42B=336 bits (an allowed TB size as per 38.523-3 Annex B)</w:t>
            </w:r>
          </w:p>
          <w:p w14:paraId="05EBA46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v_EncodedRlcPdu1 := f_NR_RLC_UMD_FullPDU_Encvalue(f_NR_PDCP_PDU_Encvalue(f_NR_ReturnDefaultPDCP_PDU (3, crs_NR_PDCP_SDU_36B, 1)));//@sic R5-227518 sic@</w:t>
            </w:r>
          </w:p>
          <w:p w14:paraId="3C0EAF6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v_SDU_SubPDUListDL := { cs_NR_MAC_SDU_SubPDU_LI8(tsc_LCID_SCG_Bearer, v_EncodedRlcPdu1) };</w:t>
            </w:r>
          </w:p>
          <w:p w14:paraId="1A6BCDC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v_MAC_PDUListDL := { cs_NR_DL_MAC_PDU_SDU_SubPDU_Padding(v_SDU_SubPDUListDL) };</w:t>
            </w:r>
          </w:p>
          <w:p w14:paraId="34C2DA9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DRB.send(cads_NR_DRB_COMMON_REQ_MAC_PDUList_NoCRNTI_Grant(nr_Cell1, p_NR_DRB_Id, cs_TimingInfo_NR( v_TimingDL_Step11b), v_MAC_PDUListDL));</w:t>
            </w:r>
          </w:p>
          <w:p w14:paraId="324961CC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4439A1C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}</w:t>
            </w:r>
          </w:p>
          <w:p w14:paraId="71FF505D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6ABAE52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//@siclog "Step 12-13 void " siclog@</w:t>
            </w:r>
          </w:p>
          <w:p w14:paraId="1EF64CF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//@siclog "Step 14 " siclog@</w:t>
            </w:r>
          </w:p>
          <w:p w14:paraId="69F31E8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 R5-237339 sic@</w:t>
            </w:r>
          </w:p>
          <w:p w14:paraId="2EE724D8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747D395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v_TimingDL := f_SubFrameTiming_AddMilliSeconds(v_TimingDL,const_SPS_Period+const_SPS_Period/2);</w:t>
            </w:r>
          </w:p>
          <w:p w14:paraId="030E051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v_TimingUL_6 := f_SubFrameTiming_AddMilliSeconds(v_TimingUL_4,const_SPS_Period+const_SPS_Period/2);</w:t>
            </w:r>
          </w:p>
          <w:p w14:paraId="4BE623A3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PDCP SDU =38B +3B PDCP Header+ 1B RLC UM Header + 2B MAC Header =44B=352 bits (an allowed TB size as per 38.523-3 Annex B)</w:t>
            </w:r>
          </w:p>
          <w:p w14:paraId="56F20DB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v_EncodedRlcPdu1 := f_NR_RLC_UMD_FullPDU_Encvalue(f_NR_PDCP_PDU_Encvalue(f_NR_ReturnDefaultPDCP_PDU (4, crs_NR_PDCP_SDU_38B, 1)));//@sic R5-227518 sic@</w:t>
            </w:r>
          </w:p>
          <w:p w14:paraId="1F050CB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v_SDU_SubPDUListDL := { cs_NR_MAC_SDU_SubPDU_LI8(tsc_LCID_SCG_Bearer, v_EncodedRlcPdu1) };</w:t>
            </w:r>
          </w:p>
          <w:p w14:paraId="1FC6475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v_MAC_PDUListDL := { cs_NR_DL_MAC_PDU_SDU_SubPDU_Padding(v_SDU_SubPDUListDL) };</w:t>
            </w:r>
          </w:p>
          <w:p w14:paraId="14AA98B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DRB.send(cads_NR_DRB_COMMON_REQ_MAC_PDUList_NoCRNTI_Grant(nr_Cell1, p_NR_DRB_Id, cs_TimingInfo_NR( v_TimingDL), v_MAC_PDUListDL));</w:t>
            </w:r>
          </w:p>
          <w:p w14:paraId="6FB05C7F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</w:p>
          <w:p w14:paraId="5BD955B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@siclog "Step 16-17" siclog@</w:t>
            </w:r>
          </w:p>
          <w:p w14:paraId="3BB9545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v_TimingDL := f_SubFrameTiming_AddMilliSeconds(v_TimingDL,const_SPS_Period/2);</w:t>
            </w:r>
          </w:p>
          <w:p w14:paraId="4FE4B2A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f_NR_SS_L1_TestModeConfig(nr_Cell1, cas_NR_L1_TestModeCRC_CSRNTI_REQ(nr_Cell1, cs_TimingInfo_NR( v_TimingDL), Error1AndNormal));</w:t>
            </w:r>
          </w:p>
          <w:p w14:paraId="13A62A2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v_TimingDL := f_SubFrameTiming_AddMilliSeconds(v_TimingDL,const_SPS_Period/2);</w:t>
            </w:r>
          </w:p>
          <w:p w14:paraId="68ABD536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v_TimingUL_7 := f_SubFrameTiming_AddMilliSeconds(v_TimingUL_6,const_SPS_Period);</w:t>
            </w:r>
          </w:p>
          <w:p w14:paraId="231F578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PDCP SDU =38B +3B PDCP Header+ 1B RLC UM Header + 2B MAC Header =44B=352 bits (an allowed TB size as per 38.523-3 Annex B)</w:t>
            </w:r>
          </w:p>
          <w:p w14:paraId="046E9B63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lastRenderedPageBreak/>
              <w:t xml:space="preserve">    v_EncodedRlcPdu1 := f_NR_RLC_UMD_FullPDU_Encvalue(f_NR_PDCP_PDU_Encvalue(f_NR_ReturnDefaultPDCP_PDU (5, crs_NR_PDCP_SDU_38B, 1)));//@sic R5-227518 sic@</w:t>
            </w:r>
          </w:p>
          <w:p w14:paraId="224BCC4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v_SDU_SubPDUListDL := { cs_NR_MAC_SDU_SubPDU_LI8(tsc_LCID_SCG_Bearer, v_EncodedRlcPdu1) };</w:t>
            </w:r>
          </w:p>
          <w:p w14:paraId="50E98DA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v_MAC_PDUListDL := { cs_NR_DL_MAC_PDU_SDU_SubPDU_Padding(v_SDU_SubPDUListDL) };</w:t>
            </w:r>
          </w:p>
          <w:p w14:paraId="2AECE85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f_NR_DL_SpsAssignmentConfiguration(nr_Cell1,cs_TimingInfo_NR( v_TimingDL),v_N_PRB,v_I_MCS);</w:t>
            </w:r>
          </w:p>
          <w:p w14:paraId="5D98FCF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DRB.send(cads_NR_DRB_COMMON_REQ_MAC_PDUList_NoCRNTI_Grant(nr_Cell1, p_NR_DRB_Id, cs_TimingInfo_NR( v_TimingDL), v_MAC_PDUListDL,cs_NR_HarqProcessAssignment_Explicit(const_HARQ_Id)));</w:t>
            </w:r>
          </w:p>
          <w:p w14:paraId="512D302C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4BEA386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ab/>
              <w:t>//@siclog "Step 19-20" siclog@</w:t>
            </w:r>
          </w:p>
          <w:p w14:paraId="7382B93B" w14:textId="36F503DF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9B02A0">
              <w:rPr>
                <w:lang w:val="en-US"/>
              </w:rPr>
              <w:tab/>
            </w:r>
          </w:p>
          <w:p w14:paraId="79090943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for (i:=1; i&lt; 4; i:=i+1) //Scheduled 3 retransmissions assuming worst case.</w:t>
            </w:r>
          </w:p>
          <w:p w14:paraId="6AB540DB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{</w:t>
            </w:r>
          </w:p>
          <w:p w14:paraId="4685F297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v_TimingDL := f_SubFrameTiming_AddMilliSeconds(v_TimingDL, i * v_RetransSchInt);</w:t>
            </w:r>
          </w:p>
          <w:p w14:paraId="1BB86D50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f_NR_DL_SpsAssignmentConfiguration(nr_Cell1,cs_TimingInfo_NR( v_TimingDL),v_N_PRB,v_I_MCS,true,-,-,v_RVList[i]);</w:t>
            </w:r>
          </w:p>
          <w:p w14:paraId="0D466378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DRB.send(cads_NR_DRB_COMMON_REQ_MAC_PDUList_NoCRNTI_Grant(nr_Cell1, p_NR_DRB_Id, cs_TimingInfo_NR( v_TimingDL), v_MAC_PDUListDL,cs_NR_HarqProcessAssignment_Explicit(const_HARQ_Id)));</w:t>
            </w:r>
          </w:p>
          <w:p w14:paraId="6062980E" w14:textId="77777777" w:rsidR="009B02A0" w:rsidRPr="009B02A0" w:rsidRDefault="009B02A0" w:rsidP="009B02A0">
            <w:pPr>
              <w:rPr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}</w:t>
            </w:r>
          </w:p>
          <w:p w14:paraId="41704A65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0BE2E175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19EFF40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ab/>
              <w:t>//@siclog "Step 22 " siclog@</w:t>
            </w:r>
          </w:p>
          <w:p w14:paraId="2571CF6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v_TimingDL := f_SubFrameTiming_AddMilliSeconds(v_TimingDL,const_SPS_Period/2-10); // 10 ms earlier</w:t>
            </w:r>
          </w:p>
          <w:p w14:paraId="1A2E0C2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v_TimingUL_9 := f_SubFrameTiming_AddMilliSeconds(v_TimingUL_8,const_SPS_Period/2-10);</w:t>
            </w:r>
          </w:p>
          <w:p w14:paraId="7395831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f_NR_SpsCgDeactivate(nr_Cell1, cs_TimingInfo_NR( v_TimingDL),cs_NR_SpsCgDeactivate_Pdcch_DL);</w:t>
            </w:r>
          </w:p>
          <w:p w14:paraId="49D40A43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//@siclog "Step 24 " siclog@</w:t>
            </w:r>
          </w:p>
          <w:p w14:paraId="669A89A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v_TimingDL := f_SubFrameTiming_AddMilliSeconds(v_TimingDL,10+const_SPS_Period);</w:t>
            </w:r>
          </w:p>
          <w:p w14:paraId="519E9E6F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v_TimingUL_10 := f_SubFrameTiming_AddMilliSeconds(v_TimingUL_9,10+const_SPS_Period);</w:t>
            </w:r>
          </w:p>
          <w:p w14:paraId="4D30E3F6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PDCP SDU =38B +3B PDCP Header+ 1B RLC UM Header + 2B MAC Header =44B=352 bits (an allowed TB size as per 38.523-3 Annex B)</w:t>
            </w:r>
          </w:p>
          <w:p w14:paraId="67A633D3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v_EncodedRlcPdu1 := f_NR_RLC_UMD_FullPDU_Encvalue(f_NR_PDCP_PDU_Encvalue(f_NR_ReturnDefaultPDCP_PDU (6, crs_NR_PDCP_SDU_38B,1)));//@sic R5-227518 sic@</w:t>
            </w:r>
          </w:p>
          <w:p w14:paraId="6E1F0F3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v_SDU_SubPDUListDL := { cs_NR_MAC_SDU_SubPDU_LI8(tsc_LCID_SCG_Bearer, v_EncodedRlcPdu1) };</w:t>
            </w:r>
          </w:p>
          <w:p w14:paraId="3897FB4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v_MAC_PDUListDL := { cs_NR_DL_MAC_PDU_SDU_SubPDU_Padding(v_SDU_SubPDUListDL) };</w:t>
            </w:r>
          </w:p>
          <w:p w14:paraId="399009D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DRB.send(cads_NR_DRB_COMMON_REQ_MAC_PDUList_NoCRNTI_Grant(nr_Cell1, p_NR_DRB_Id, cs_TimingInfo_NR( v_TimingDL), v_MAC_PDUListDL));</w:t>
            </w:r>
          </w:p>
          <w:p w14:paraId="65D673A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lastRenderedPageBreak/>
              <w:t xml:space="preserve">    //@siclog "Step 26-27 " siclog@</w:t>
            </w:r>
          </w:p>
          <w:p w14:paraId="6F1F420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v_TimingDL := f_SubFrameTiming_AddMilliSeconds(v_TimingDL,const_SPS_Period);</w:t>
            </w:r>
          </w:p>
          <w:p w14:paraId="1D35E70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v_TimingUL_11 := f_SubFrameTiming_AddMilliSeconds(v_TimingUL_10,const_SPS_Period);</w:t>
            </w:r>
          </w:p>
          <w:p w14:paraId="37EBFBF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f_NR_DL_SpsAssignmentConfiguration(nr_Cell1,cs_TimingInfo_NR( v_TimingDL),v_N_PRB,v_I_MCS);</w:t>
            </w:r>
          </w:p>
          <w:p w14:paraId="732EDE9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DRB.send(cads_NR_DRB_COMMON_REQ_MAC_PDUList_NoCRNTI_Grant(nr_Cell1, p_NR_DRB_Id, cs_TimingInfo_NR( v_TimingDL), v_MAC_PDUListDL));</w:t>
            </w:r>
          </w:p>
          <w:p w14:paraId="681E443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 R5-237339 R5s240155 R5s240268 sic@</w:t>
            </w:r>
          </w:p>
          <w:p w14:paraId="6C2BA11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if (pc_dl_SchedulingOffset_PDSCH_TypeA) //Default DCI configuraton.</w:t>
            </w:r>
          </w:p>
          <w:p w14:paraId="60D092A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{</w:t>
            </w:r>
          </w:p>
          <w:p w14:paraId="3C97D91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//undo Set K1=8</w:t>
            </w:r>
          </w:p>
          <w:p w14:paraId="286FB32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f_NR_SS_CellConfig_DciDlInfo_NoRetransmission(nr_Cell1,cs_TimingInfo_NR(f_SubFrameTiming_AddMilliSeconds(v_TimingDL,50)));</w:t>
            </w:r>
          </w:p>
          <w:p w14:paraId="6037AAD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</w:t>
            </w:r>
          </w:p>
          <w:p w14:paraId="52A0E5BF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}</w:t>
            </w:r>
          </w:p>
          <w:p w14:paraId="019AB7B8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2786AD7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@siclog "Step 3" siclog@</w:t>
            </w:r>
          </w:p>
          <w:p w14:paraId="74B97AB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SYSIND.receive(car_NR_SYSTEM_UL_HARQ_IND_Timing(nr_Cell1, ack, cr_TimingInfo_NR( v_TimingUL_1) ));</w:t>
            </w:r>
          </w:p>
          <w:p w14:paraId="0AA64EB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f_NR_PreliminaryPass(__FILE__, __LINE__, "Step 3");</w:t>
            </w:r>
          </w:p>
          <w:p w14:paraId="292748A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@siclog "Step 5" siclog@</w:t>
            </w:r>
          </w:p>
          <w:p w14:paraId="631B1E0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SYSIND.receive(car_NR_SYSTEM_UL_HARQ_IND_Timing(nr_Cell1, ack, cr_TimingInfo_NR( v_TimingUL_2) ));</w:t>
            </w:r>
          </w:p>
          <w:p w14:paraId="225B2FC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f_NR_PreliminaryPass(__FILE__, __LINE__, "Step 5");</w:t>
            </w:r>
          </w:p>
          <w:p w14:paraId="1F44EB9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@siclog "Step 8" siclog@</w:t>
            </w:r>
          </w:p>
          <w:p w14:paraId="320DE056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SYSIND.receive(car_NR_SYSTEM_UL_HARQ_IND_Timing(nr_Cell1, ack, cr_TimingInfo_NR( v_TimingUL_3) ));</w:t>
            </w:r>
          </w:p>
          <w:p w14:paraId="596401B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f_NR_PreliminaryPass(__FILE__, __LINE__, "Step 8");</w:t>
            </w:r>
          </w:p>
          <w:p w14:paraId="6CA34F81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502DE94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@siclog "Step 10 11a3 or 11b2" siclog@</w:t>
            </w:r>
          </w:p>
          <w:p w14:paraId="0C5ADB0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 R5s230088 sic@</w:t>
            </w:r>
          </w:p>
          <w:p w14:paraId="14906E2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alt {</w:t>
            </w:r>
          </w:p>
          <w:p w14:paraId="03DEE89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[] SYSIND.receive(car_NR_SYSTEM_UL_HARQ_IND_Timing(nr_Cell1, ack, cr_TimingInfo_NR( v_TimingUL_4) ))</w:t>
            </w:r>
          </w:p>
          <w:p w14:paraId="198DF6E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{</w:t>
            </w:r>
          </w:p>
          <w:p w14:paraId="76467E3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f_NR_SetVerdictFailOrInconc(__FILE__, __LINE__, "Step 10");</w:t>
            </w:r>
          </w:p>
          <w:p w14:paraId="0964226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repeat;</w:t>
            </w:r>
          </w:p>
          <w:p w14:paraId="6189768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lastRenderedPageBreak/>
              <w:t xml:space="preserve">        }</w:t>
            </w:r>
          </w:p>
          <w:p w14:paraId="7195FFF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[] SYSIND.receive(car_NR_SYSTEM_UL_HARQ_IND_Timing(nr_Cell1, ack, cr_TimingInfo_NR( v_TimingUL_5_CRNTI) ))</w:t>
            </w:r>
          </w:p>
          <w:p w14:paraId="2288E95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{</w:t>
            </w:r>
          </w:p>
          <w:p w14:paraId="796D77C3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f_NR_PreliminaryPass(__FILE__, __LINE__, "Step 11a3 or 11b2");</w:t>
            </w:r>
          </w:p>
          <w:p w14:paraId="7798720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}</w:t>
            </w:r>
          </w:p>
          <w:p w14:paraId="2E5AFF2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}</w:t>
            </w:r>
          </w:p>
          <w:p w14:paraId="73FB9D89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16D7823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// @siclog "Step 15" siclog@</w:t>
            </w:r>
          </w:p>
          <w:p w14:paraId="64AB2BC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SYSIND.receive(car_NR_SYSTEM_UL_HARQ_IND_Timing(nr_Cell1, ack, cr_TimingInfo_NR( v_TimingUL_6) ));</w:t>
            </w:r>
          </w:p>
          <w:p w14:paraId="15BA78A9" w14:textId="50856A56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f_NR_PreliminaryPass(__FILE__, __LINE__, "Step 15");</w:t>
            </w:r>
          </w:p>
          <w:p w14:paraId="09B636B6" w14:textId="70A26630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ab/>
            </w:r>
          </w:p>
          <w:p w14:paraId="2E5D90DA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9B02A0">
              <w:rPr>
                <w:lang w:val="en-US"/>
              </w:rPr>
              <w:tab/>
            </w:r>
            <w:r w:rsidRPr="00830106">
              <w:rPr>
                <w:highlight w:val="magenta"/>
                <w:lang w:val="en-US"/>
              </w:rPr>
              <w:t>// @siclog "Step 18 &amp; 21" siclog@</w:t>
            </w:r>
          </w:p>
          <w:p w14:paraId="568ABF87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ab/>
              <w:t>alt {</w:t>
            </w:r>
          </w:p>
          <w:p w14:paraId="23E2910F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[]SYSIND.receive(car_NR_SYSTEM_UL_HARQ_IND_Timing(nr_Cell1, ack, cr_TimingInfo_Any ))</w:t>
            </w:r>
          </w:p>
          <w:p w14:paraId="45E3BF52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{</w:t>
            </w:r>
          </w:p>
          <w:p w14:paraId="4D2F8295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v_Ack_Count := v_Ack_Count +1;</w:t>
            </w:r>
          </w:p>
          <w:p w14:paraId="32B16725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if ((v_Ack_Count + v_Nack_Count) &lt; 3) {</w:t>
            </w:r>
          </w:p>
          <w:p w14:paraId="5ACEC830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  repeat;</w:t>
            </w:r>
          </w:p>
          <w:p w14:paraId="49E2B9CC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}</w:t>
            </w:r>
          </w:p>
          <w:p w14:paraId="19FE9137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else {</w:t>
            </w:r>
          </w:p>
          <w:p w14:paraId="5615B71B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  f_NR_PreliminaryPass(__FILE__, __LINE__, "Step 21: UE sent HARQ ACK ");</w:t>
            </w:r>
          </w:p>
          <w:p w14:paraId="1A1E75A1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}</w:t>
            </w:r>
          </w:p>
          <w:p w14:paraId="1D936DC5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}</w:t>
            </w:r>
          </w:p>
          <w:p w14:paraId="3BE6CE99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[] SYSIND.receive(car_NR_SYSTEM_UL_HARQ_IND_Timing(nr_Cell1, nack, cr_TimingInfo_Any ));</w:t>
            </w:r>
          </w:p>
          <w:p w14:paraId="2090879F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{</w:t>
            </w:r>
          </w:p>
          <w:p w14:paraId="63AF8F8A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v_Nack_Count := v_Nack_Count + 1;</w:t>
            </w:r>
          </w:p>
          <w:p w14:paraId="6122847C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if ((v_Ack_Count + v_Nack_Count) &lt; 3) {</w:t>
            </w:r>
          </w:p>
          <w:p w14:paraId="044183B5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  repeat;</w:t>
            </w:r>
          </w:p>
          <w:p w14:paraId="6066777E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}</w:t>
            </w:r>
          </w:p>
          <w:p w14:paraId="5602F437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else if (v_Ack_Count == 0) {</w:t>
            </w:r>
          </w:p>
          <w:p w14:paraId="4A5FBAD8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  f_NR_SetVerdictFailOrInconc(__FILE__, __LINE__, "Step 21: UE did not send HARQ ACK");</w:t>
            </w:r>
          </w:p>
          <w:p w14:paraId="558FDAA4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}</w:t>
            </w:r>
          </w:p>
          <w:p w14:paraId="0AC3AE2E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else {</w:t>
            </w:r>
          </w:p>
          <w:p w14:paraId="0FFDE412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lastRenderedPageBreak/>
              <w:t xml:space="preserve">            f_NR_PreliminaryPass(__FILE__, __LINE__, "Step 21: UE sent HARQ ACK ");</w:t>
            </w:r>
          </w:p>
          <w:p w14:paraId="1A233359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}</w:t>
            </w:r>
          </w:p>
          <w:p w14:paraId="5375A8A2" w14:textId="77777777" w:rsidR="009B02A0" w:rsidRPr="009B02A0" w:rsidRDefault="009B02A0" w:rsidP="009B02A0">
            <w:pPr>
              <w:rPr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}</w:t>
            </w:r>
          </w:p>
          <w:p w14:paraId="63D33DB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}</w:t>
            </w:r>
          </w:p>
          <w:p w14:paraId="39F49BA2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7803681F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ab/>
            </w:r>
          </w:p>
          <w:p w14:paraId="35BE580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ab/>
              <w:t>// @siclog "Step 23" siclog@</w:t>
            </w:r>
          </w:p>
          <w:p w14:paraId="624424F6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SYSIND.receive(car_NR_SYSTEM_UL_HARQ_IND_Timing(nr_Cell1, ack, cr_TimingInfo_NR( v_TimingUL_9) ));</w:t>
            </w:r>
          </w:p>
          <w:p w14:paraId="6B4AED7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f_NR_PreliminaryPass(__FILE__, __LINE__, "Step 23");</w:t>
            </w:r>
          </w:p>
          <w:p w14:paraId="348426D3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@siclog "Step 25 and 28" siclog@</w:t>
            </w:r>
          </w:p>
          <w:p w14:paraId="4CD2429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alt {</w:t>
            </w:r>
          </w:p>
          <w:p w14:paraId="3951A82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[] SYSIND.receive(car_NR_SYSTEM_UL_HARQ_IND_Timing(nr_Cell1, ack, cr_TimingInfo_NR( v_TimingUL_10) ))</w:t>
            </w:r>
          </w:p>
          <w:p w14:paraId="0CAD697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{</w:t>
            </w:r>
          </w:p>
          <w:p w14:paraId="73B4C18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f_NR_SetVerdictFailOrInconc(__FILE__, __LINE__, "Step 25");</w:t>
            </w:r>
          </w:p>
          <w:p w14:paraId="7870CE6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repeat;</w:t>
            </w:r>
          </w:p>
          <w:p w14:paraId="1AAA289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}</w:t>
            </w:r>
          </w:p>
          <w:p w14:paraId="0CE4227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[] SYSIND.receive(car_NR_SYSTEM_UL_HARQ_IND_Timing(nr_Cell1, ack, cr_TimingInfo_NR( v_TimingUL_11) ))</w:t>
            </w:r>
          </w:p>
          <w:p w14:paraId="270B018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{</w:t>
            </w:r>
          </w:p>
          <w:p w14:paraId="6C45764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f_NR_PreliminaryPass(__FILE__, __LINE__, "Step 28");</w:t>
            </w:r>
          </w:p>
          <w:p w14:paraId="3FD72F0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}</w:t>
            </w:r>
          </w:p>
          <w:p w14:paraId="3D34D47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}</w:t>
            </w:r>
          </w:p>
          <w:p w14:paraId="2EC7FC2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f_NR_SS_SystemIndCtrlConfig(nr_Cell1, cds_NR_SystemIndCtrl_UL_HARQ(disable));</w:t>
            </w:r>
          </w:p>
          <w:p w14:paraId="49202D1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t_Watchdog.stop;</w:t>
            </w:r>
          </w:p>
          <w:p w14:paraId="726FBB6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return v_TimingDL;</w:t>
            </w:r>
          </w:p>
          <w:p w14:paraId="11024727" w14:textId="437540A6" w:rsid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}</w:t>
            </w:r>
          </w:p>
        </w:tc>
      </w:tr>
    </w:tbl>
    <w:p w14:paraId="6F8077AA" w14:textId="77777777" w:rsidR="009B02A0" w:rsidRDefault="009B02A0" w:rsidP="009B02A0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0106" w14:paraId="60347DB8" w14:textId="77777777" w:rsidTr="00830106">
        <w:tc>
          <w:tcPr>
            <w:tcW w:w="9629" w:type="dxa"/>
          </w:tcPr>
          <w:p w14:paraId="7DA8C851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>function f_NR_DL_SpsAssignmentConfiguration(NR_CellId_Type   p_NR_CellId,</w:t>
            </w:r>
          </w:p>
          <w:p w14:paraId="4F19C795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template (value) TimingInfo_Type p_TimingInfo := cs_TimingInfo_Now,</w:t>
            </w:r>
          </w:p>
          <w:p w14:paraId="2B0A7838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integer p_N_PRB,</w:t>
            </w:r>
          </w:p>
          <w:p w14:paraId="4BB2D50F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integer p_I_MCS,</w:t>
            </w:r>
          </w:p>
          <w:p w14:paraId="26A47CB0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 template (omit)  Null_Type p_SetNDI_1 := omit,</w:t>
            </w:r>
          </w:p>
          <w:p w14:paraId="0F50366B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 template (value) NR_HarqProcessConfig_Type p_HarqProcessConfig := cs_NR_HarqProcessConfig_DL_SPS,</w:t>
            </w:r>
          </w:p>
          <w:p w14:paraId="13446F7B" w14:textId="4848D7CD" w:rsidR="00830106" w:rsidRPr="00830106" w:rsidRDefault="00830106" w:rsidP="00830106">
            <w:pPr>
              <w:rPr>
                <w:highlight w:val="magenta"/>
                <w:lang w:val="en-US"/>
              </w:rPr>
            </w:pPr>
            <w:r w:rsidRPr="00830106">
              <w:rPr>
                <w:lang w:val="en-US"/>
              </w:rPr>
              <w:lastRenderedPageBreak/>
              <w:t xml:space="preserve">                                             template (omit) SPS_ConfigIndex_r16  p_SPS_ConfigIndex := omit</w:t>
            </w:r>
          </w:p>
          <w:p w14:paraId="43757589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highlight w:val="magenta"/>
                <w:lang w:val="en-US"/>
              </w:rPr>
              <w:tab/>
            </w:r>
            <w:r w:rsidRPr="00830106">
              <w:rPr>
                <w:highlight w:val="magenta"/>
                <w:lang w:val="en-US"/>
              </w:rPr>
              <w:tab/>
            </w:r>
            <w:r w:rsidRPr="00830106">
              <w:rPr>
                <w:highlight w:val="magenta"/>
                <w:lang w:val="en-US"/>
              </w:rPr>
              <w:tab/>
            </w:r>
            <w:r w:rsidRPr="00830106">
              <w:rPr>
                <w:highlight w:val="magenta"/>
                <w:lang w:val="en-US"/>
              </w:rPr>
              <w:tab/>
            </w:r>
            <w:r w:rsidRPr="00830106">
              <w:rPr>
                <w:highlight w:val="magenta"/>
                <w:lang w:val="en-US"/>
              </w:rPr>
              <w:tab/>
            </w:r>
            <w:r w:rsidRPr="00830106">
              <w:rPr>
                <w:highlight w:val="magenta"/>
                <w:lang w:val="en-US"/>
              </w:rPr>
              <w:tab/>
            </w:r>
            <w:r w:rsidRPr="00830106">
              <w:rPr>
                <w:highlight w:val="magenta"/>
                <w:lang w:val="en-US"/>
              </w:rPr>
              <w:tab/>
            </w:r>
            <w:r w:rsidRPr="00830106">
              <w:rPr>
                <w:highlight w:val="magenta"/>
                <w:lang w:val="en-US"/>
              </w:rPr>
              <w:tab/>
            </w:r>
            <w:r w:rsidRPr="00830106">
              <w:rPr>
                <w:highlight w:val="magenta"/>
                <w:lang w:val="en-US"/>
              </w:rPr>
              <w:tab/>
            </w:r>
            <w:r w:rsidRPr="00830106">
              <w:rPr>
                <w:highlight w:val="magenta"/>
                <w:lang w:val="en-US"/>
              </w:rPr>
              <w:tab/>
            </w:r>
            <w:r w:rsidRPr="00830106">
              <w:rPr>
                <w:highlight w:val="magenta"/>
                <w:lang w:val="en-US"/>
              </w:rPr>
              <w:tab/>
              <w:t xml:space="preserve"> NR_RedundancyVersion_Type p_RedundancyVersion := 0</w:t>
            </w:r>
          </w:p>
          <w:p w14:paraId="0C2AD6EC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) runs on NR_BASE_PTC</w:t>
            </w:r>
          </w:p>
          <w:p w14:paraId="6283E084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{ //@sic R5s221197 sic@</w:t>
            </w:r>
          </w:p>
          <w:p w14:paraId="78491E69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//var NR_PhysicalParameters_Type v_NR_PhysicalParameters := f_NR_CellInfo_GetPhysicalParameters(nr_Cell1);</w:t>
            </w:r>
          </w:p>
          <w:p w14:paraId="2820A904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//var integer v_Max_nPRB := f_NR_CellInfo_GetCarrierBandwidth_DL(nr_Cell1);</w:t>
            </w:r>
          </w:p>
          <w:p w14:paraId="0800D67F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var SubcarrierSpacing v_SCS := f_NR_CellInfo_GetSCS(nr_Cell1);</w:t>
            </w:r>
          </w:p>
          <w:p w14:paraId="23318A06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var template (value) NR_DciDlInfo_Type v_DciDlInfo := cs_NR_DciDlInfo_Init(resourceAllocationType1,</w:t>
            </w:r>
          </w:p>
          <w:p w14:paraId="3E88D163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                                   cs_NR_FreqDomainResourceAssignmentDL_Explicit(0, p_N_PRB),</w:t>
            </w:r>
          </w:p>
          <w:p w14:paraId="21D58833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                                   cs_NR_DciCommon_TimeDomainResourceAssignment('0000'B),</w:t>
            </w:r>
          </w:p>
          <w:p w14:paraId="17D6E013" w14:textId="6F779DF1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                                   cs_NR_TransportBlockSchedulingDL_Explicit(</w:t>
            </w:r>
            <w:r w:rsidRPr="00830106">
              <w:rPr>
                <w:highlight w:val="magenta"/>
                <w:lang w:val="en-US"/>
              </w:rPr>
              <w:t>cs_NR_TransportBlockRetransmissionList_Def</w:t>
            </w:r>
            <w:r w:rsidRPr="00830106">
              <w:rPr>
                <w:lang w:val="en-US"/>
              </w:rPr>
              <w:t>(p_I_MCS</w:t>
            </w:r>
            <w:r w:rsidRPr="00830106">
              <w:rPr>
                <w:highlight w:val="magenta"/>
                <w:lang w:val="en-US"/>
              </w:rPr>
              <w:t>,p_RedundancyVersion</w:t>
            </w:r>
            <w:r w:rsidRPr="00830106">
              <w:rPr>
                <w:lang w:val="en-US"/>
              </w:rPr>
              <w:t>)),</w:t>
            </w:r>
          </w:p>
          <w:p w14:paraId="295F00AF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                                   p_HarqProcessConfig,</w:t>
            </w:r>
          </w:p>
          <w:p w14:paraId="3CAA13DD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                                   cds_NR_DciFormat_1_0_Params_SetPDSCHarqIndicator(v_SCS,-, cs_NR_DciFormat_1_X_PdschHarqTimingIndicator('111'B)));</w:t>
            </w:r>
          </w:p>
          <w:p w14:paraId="63C8DA67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                                  </w:t>
            </w:r>
          </w:p>
          <w:p w14:paraId="2B6F8872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f_NR_SS_CommonCellConfig(p_NR_CellId, cas_NR_SpsCgActivateInfo_Type(p_NR_CellId, p_TimingInfo, cs_NR_SpsCgActivateInfo_DLAssignment( cs_NR_DL_SpsAssignment(v_DciDlInfo,p_SetNDI_1,p_SPS_ConfigIndex))));</w:t>
            </w:r>
          </w:p>
          <w:p w14:paraId="70D24DE2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};</w:t>
            </w:r>
          </w:p>
          <w:p w14:paraId="3B8357A7" w14:textId="5AF32A6C" w:rsidR="00830106" w:rsidRPr="00830106" w:rsidRDefault="00830106" w:rsidP="002D31BF">
            <w:pPr>
              <w:rPr>
                <w:highlight w:val="magenta"/>
                <w:lang w:val="en-US"/>
              </w:rPr>
            </w:pPr>
            <w:r w:rsidRPr="00830106">
              <w:rPr>
                <w:lang w:val="en-US"/>
              </w:rPr>
              <w:t xml:space="preserve">   </w:t>
            </w:r>
          </w:p>
          <w:p w14:paraId="38C66E65" w14:textId="3DAF6573" w:rsidR="00830106" w:rsidRPr="002D31BF" w:rsidRDefault="00830106" w:rsidP="00830106">
            <w:pPr>
              <w:rPr>
                <w:lang w:val="en-US"/>
              </w:rPr>
            </w:pPr>
            <w:r w:rsidRPr="002D31BF">
              <w:rPr>
                <w:lang w:val="en-US"/>
              </w:rPr>
              <w:t xml:space="preserve">   template (value) NR_TransportBlockRetransmissionList_Type cs_NR_TransportBlockRetransmissionList_Def(template (value) NR_ImcsValue_Type p_ImcsValue,</w:t>
            </w:r>
          </w:p>
          <w:p w14:paraId="2F85F288" w14:textId="77777777" w:rsidR="00830106" w:rsidRPr="00830106" w:rsidRDefault="00830106" w:rsidP="00830106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                                                                                              NR_RedundancyVersion_Type p_RedundancyVersion := 0) :=</w:t>
            </w:r>
          </w:p>
          <w:p w14:paraId="40B61D14" w14:textId="77777777" w:rsidR="00830106" w:rsidRPr="002D31BF" w:rsidRDefault="00830106" w:rsidP="00830106">
            <w:pPr>
              <w:rPr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</w:t>
            </w:r>
            <w:r w:rsidRPr="002D31BF">
              <w:rPr>
                <w:lang w:val="en-US"/>
              </w:rPr>
              <w:t>{ /* @status    APPROVED (ENDC, IMS, NR5GC, NR5GC_IRAT, POS) */</w:t>
            </w:r>
          </w:p>
          <w:p w14:paraId="258661A8" w14:textId="77777777" w:rsidR="00830106" w:rsidRPr="002D31BF" w:rsidRDefault="00830106" w:rsidP="00830106">
            <w:pPr>
              <w:rPr>
                <w:lang w:val="en-US"/>
              </w:rPr>
            </w:pPr>
            <w:r w:rsidRPr="002D31BF">
              <w:rPr>
                <w:lang w:val="en-US"/>
              </w:rPr>
              <w:t xml:space="preserve">    cs_NR_TransportBlockSingleTransmission(p_ImcsValue</w:t>
            </w:r>
            <w:r w:rsidRPr="002D31BF">
              <w:rPr>
                <w:highlight w:val="magenta"/>
                <w:lang w:val="en-US"/>
              </w:rPr>
              <w:t>, p_RedundancyVersion</w:t>
            </w:r>
            <w:r w:rsidRPr="002D31BF">
              <w:rPr>
                <w:lang w:val="en-US"/>
              </w:rPr>
              <w:t>)</w:t>
            </w:r>
          </w:p>
          <w:p w14:paraId="28F1D2E6" w14:textId="2F5D3842" w:rsidR="00830106" w:rsidRDefault="00830106" w:rsidP="00830106">
            <w:pPr>
              <w:rPr>
                <w:lang w:val="en-US"/>
              </w:rPr>
            </w:pPr>
            <w:r w:rsidRPr="002D31BF">
              <w:rPr>
                <w:lang w:val="en-US"/>
              </w:rPr>
              <w:t xml:space="preserve">  };</w:t>
            </w:r>
          </w:p>
        </w:tc>
      </w:tr>
    </w:tbl>
    <w:p w14:paraId="79AD3465" w14:textId="77777777" w:rsidR="00830106" w:rsidRPr="009B02A0" w:rsidRDefault="00830106" w:rsidP="009B02A0">
      <w:pPr>
        <w:rPr>
          <w:lang w:val="en-US"/>
        </w:rPr>
      </w:pPr>
    </w:p>
    <w:sectPr w:rsidR="00830106" w:rsidRPr="009B02A0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D9225A" w14:textId="77777777" w:rsidR="008B0E19" w:rsidRDefault="008B0E19">
      <w:pPr>
        <w:spacing w:after="0"/>
      </w:pPr>
      <w:r>
        <w:separator/>
      </w:r>
    </w:p>
  </w:endnote>
  <w:endnote w:type="continuationSeparator" w:id="0">
    <w:p w14:paraId="7FD249A5" w14:textId="77777777" w:rsidR="008B0E19" w:rsidRDefault="008B0E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88148" w14:textId="77777777" w:rsidR="005809FD" w:rsidRDefault="00580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604B0" w14:textId="77777777" w:rsidR="005809FD" w:rsidRDefault="00580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3F675" w14:textId="77777777" w:rsidR="005809FD" w:rsidRDefault="005809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342679" w14:textId="77777777" w:rsidR="008B0E19" w:rsidRDefault="008B0E19">
      <w:pPr>
        <w:spacing w:after="0"/>
      </w:pPr>
      <w:r>
        <w:separator/>
      </w:r>
    </w:p>
  </w:footnote>
  <w:footnote w:type="continuationSeparator" w:id="0">
    <w:p w14:paraId="09AF4256" w14:textId="77777777" w:rsidR="008B0E19" w:rsidRDefault="008B0E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169C0" w14:textId="77777777" w:rsidR="005809FD" w:rsidRDefault="00580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0BE43" w14:textId="77777777" w:rsidR="005809FD" w:rsidRDefault="005809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1182DD7E" w:rsidR="00786530" w:rsidRDefault="00A44AF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31A7E8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31C9717B" w:rsidR="00786530" w:rsidRDefault="00786530">
    <w:pPr>
      <w:pStyle w:val="Header"/>
      <w:tabs>
        <w:tab w:val="right" w:pos="9639"/>
      </w:tabs>
    </w:pPr>
    <w:r>
      <w:tab/>
    </w:r>
    <w:r w:rsidR="00A44AF9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1F62F1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22803991" w:rsidR="00786530" w:rsidRDefault="00A44AF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4DB48C8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F4941"/>
    <w:multiLevelType w:val="hybridMultilevel"/>
    <w:tmpl w:val="CA944C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AC752A"/>
    <w:multiLevelType w:val="hybridMultilevel"/>
    <w:tmpl w:val="A30C8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0" w15:restartNumberingAfterBreak="0">
    <w:nsid w:val="449D7B03"/>
    <w:multiLevelType w:val="hybridMultilevel"/>
    <w:tmpl w:val="75D839BE"/>
    <w:lvl w:ilvl="0" w:tplc="3AEAA586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CC5DAB"/>
    <w:multiLevelType w:val="hybridMultilevel"/>
    <w:tmpl w:val="88F00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B1EA7"/>
    <w:multiLevelType w:val="hybridMultilevel"/>
    <w:tmpl w:val="CB10B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9"/>
  </w:num>
  <w:num w:numId="2" w16cid:durableId="791752271">
    <w:abstractNumId w:val="9"/>
  </w:num>
  <w:num w:numId="3" w16cid:durableId="1629386987">
    <w:abstractNumId w:val="17"/>
  </w:num>
  <w:num w:numId="4" w16cid:durableId="78525773">
    <w:abstractNumId w:val="19"/>
  </w:num>
  <w:num w:numId="5" w16cid:durableId="2107799360">
    <w:abstractNumId w:val="5"/>
  </w:num>
  <w:num w:numId="6" w16cid:durableId="311061797">
    <w:abstractNumId w:val="1"/>
  </w:num>
  <w:num w:numId="7" w16cid:durableId="267852781">
    <w:abstractNumId w:val="14"/>
  </w:num>
  <w:num w:numId="8" w16cid:durableId="49496477">
    <w:abstractNumId w:val="18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5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13"/>
  </w:num>
  <w:num w:numId="16" w16cid:durableId="156658403">
    <w:abstractNumId w:val="11"/>
  </w:num>
  <w:num w:numId="17" w16cid:durableId="142816050">
    <w:abstractNumId w:val="8"/>
  </w:num>
  <w:num w:numId="18" w16cid:durableId="1915048206">
    <w:abstractNumId w:val="12"/>
  </w:num>
  <w:num w:numId="19" w16cid:durableId="22562604">
    <w:abstractNumId w:val="3"/>
  </w:num>
  <w:num w:numId="20" w16cid:durableId="151258242">
    <w:abstractNumId w:val="10"/>
  </w:num>
  <w:num w:numId="21" w16cid:durableId="166018787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56A0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89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646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1BF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A81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6AA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C6CE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2AC"/>
    <w:rsid w:val="004F76A6"/>
    <w:rsid w:val="004F7D61"/>
    <w:rsid w:val="0050051B"/>
    <w:rsid w:val="00504947"/>
    <w:rsid w:val="00510B0A"/>
    <w:rsid w:val="0051486D"/>
    <w:rsid w:val="0051580D"/>
    <w:rsid w:val="005165E2"/>
    <w:rsid w:val="0051760F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09FD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4760"/>
    <w:rsid w:val="005F6E82"/>
    <w:rsid w:val="005F6FA4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1F6E"/>
    <w:rsid w:val="006D20B5"/>
    <w:rsid w:val="006D2480"/>
    <w:rsid w:val="006D5EE2"/>
    <w:rsid w:val="006D7E16"/>
    <w:rsid w:val="006E007F"/>
    <w:rsid w:val="006E0C84"/>
    <w:rsid w:val="006E176F"/>
    <w:rsid w:val="006E17B8"/>
    <w:rsid w:val="006E21FB"/>
    <w:rsid w:val="006E3070"/>
    <w:rsid w:val="006E485E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D48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106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0E19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464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0085"/>
    <w:rsid w:val="00941256"/>
    <w:rsid w:val="00941350"/>
    <w:rsid w:val="00941E30"/>
    <w:rsid w:val="00942023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2A0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0D9F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4AF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B5E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6266"/>
    <w:rsid w:val="00B870CD"/>
    <w:rsid w:val="00B87FCA"/>
    <w:rsid w:val="00B90155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55C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C7CAA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17D3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3E5E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5E9D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56B24"/>
    <w:rsid w:val="00E56EEE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295F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045E"/>
    <w:rsid w:val="00FC31B1"/>
    <w:rsid w:val="00FC55AD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table" w:styleId="TableGrid">
    <w:name w:val="Table Grid"/>
    <w:basedOn w:val="TableNormal"/>
    <w:rsid w:val="009B02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14</Pages>
  <Words>3845</Words>
  <Characters>21917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14</cp:revision>
  <cp:lastPrinted>1900-12-31T16:00:00Z</cp:lastPrinted>
  <dcterms:created xsi:type="dcterms:W3CDTF">2024-08-22T11:23:00Z</dcterms:created>
  <dcterms:modified xsi:type="dcterms:W3CDTF">2024-09-27T10:24:00Z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